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835050" w:rsidRPr="00D46C03" w14:paraId="6142117D" w14:textId="77777777" w:rsidTr="00730D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07E888" w14:textId="04676B1C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05EE9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AF5B849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AB7F5E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5050" w:rsidRPr="00D46C03" w14:paraId="6A721B19" w14:textId="77777777" w:rsidTr="00730D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EA5C82B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CF8B4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BDDFE7D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78C6DF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7B0D" w:rsidRPr="00D46C03" w14:paraId="09F8477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866FDD" w14:textId="53E07040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7E4CB2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513995" w14:textId="0EE2ABFF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7D1AD8B3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D46C03" w14:paraId="6F3AB4AC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DB2EA6" w14:textId="31AC5FE4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995E89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C8B82" w14:textId="28ED211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6F10B69E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D46C03" w14:paraId="00ACB8DB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320C44" w14:textId="6BF7E35C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0D6831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662F152" w14:textId="2C1B45D3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4CD0C89B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D46C03" w14:paraId="340E91C8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F92197" w14:textId="765E29B0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8A5A06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EAC6C8C" w14:textId="2D527AA8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17CD24EF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7B0D" w:rsidRPr="00D46C03" w14:paraId="1E9838FF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1D096" w14:textId="0622BD72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DC0419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2962BCB" w14:textId="54731D17" w:rsidR="00E45E73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161AD634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E73" w:rsidRPr="00D46C03" w14:paraId="35B70BA2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7EF9A3" w14:textId="048C3C81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3B9FE2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E716762" w14:textId="27F898EC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5" w:type="dxa"/>
          </w:tcPr>
          <w:p w14:paraId="6F9802F9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E73" w:rsidRPr="00D46C03" w14:paraId="288B1D64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CF59A4" w14:textId="1805C03E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AEBB99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35FC04F" w14:textId="7461AD80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618DD6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E73" w:rsidRPr="00D46C03" w14:paraId="64B50748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FEC2C" w14:textId="6E54DBC1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E42762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CC79472" w14:textId="49E9D0B2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5" w:type="dxa"/>
          </w:tcPr>
          <w:p w14:paraId="4F96BBF2" w14:textId="77777777" w:rsidR="00E45E73" w:rsidRPr="00D46C03" w:rsidRDefault="00E45E73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AA" w:rsidRPr="00D46C03" w14:paraId="37A4B0B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B462E2" w14:textId="12E347DB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424D4C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99C243D" w14:textId="44995690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56272AE0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AA" w:rsidRPr="00D46C03" w14:paraId="503AC170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384BD1" w14:textId="56752C75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DC178DA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461AA3" w14:textId="4523EFEB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3678B815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AA" w:rsidRPr="00D46C03" w14:paraId="0E772280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1BCE49" w14:textId="1B121530" w:rsidR="00730DAA" w:rsidRPr="00D46C03" w:rsidRDefault="000F41C1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AC5B63D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ED1568" w14:textId="09CF7EF2" w:rsidR="00730DAA" w:rsidRPr="000F41C1" w:rsidRDefault="00730DAA" w:rsidP="003F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2560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="000F41C1" w:rsidRPr="003F2560">
              <w:rPr>
                <w:rFonts w:asciiTheme="majorBidi" w:hAnsiTheme="majorBidi" w:cstheme="majorBidi"/>
                <w:sz w:val="30"/>
                <w:szCs w:val="30"/>
                <w:cs/>
              </w:rPr>
              <w:t>หตุการณ์ภายหลังรอบระยะเวลารายงา</w:t>
            </w:r>
            <w:r w:rsidR="000F41C1" w:rsidRPr="003F2560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D46C03">
              <w:rPr>
                <w:rFonts w:asciiTheme="majorBidi" w:hAnsiTheme="majorBidi" w:cstheme="majorBidi"/>
                <w:color w:val="FFFFFF" w:themeColor="background1"/>
                <w:szCs w:val="30"/>
                <w:cs/>
              </w:rPr>
              <w:t>ยหลังรอบระยะเวลารายงาน</w:t>
            </w:r>
          </w:p>
        </w:tc>
        <w:tc>
          <w:tcPr>
            <w:tcW w:w="1215" w:type="dxa"/>
          </w:tcPr>
          <w:p w14:paraId="1B5B090E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AA" w:rsidRPr="00D46C03" w14:paraId="1CA4082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335C3" w14:textId="1211514D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E2223A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747E13D" w14:textId="3D68BFA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B98B6A8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AA" w:rsidRPr="00D46C03" w14:paraId="45E24338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76AE05" w14:textId="768D4AD9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3FEE131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1D384" w14:textId="4057DCB3" w:rsidR="00730DAA" w:rsidRPr="00D46C03" w:rsidRDefault="00730DAA" w:rsidP="00E45E7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5" w:type="dxa"/>
          </w:tcPr>
          <w:p w14:paraId="2AEC4A11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AA" w:rsidRPr="00D46C03" w14:paraId="128BEDF4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9F56DF" w14:textId="257D573A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44F27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FED501A" w14:textId="2BD38A61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E26D37B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AA" w:rsidRPr="00D46C03" w14:paraId="2F827EF9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345C12" w14:textId="5488113A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CBCDB61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43904F5" w14:textId="0309D104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มาตรฐานการรายงานทางการเงินที่ยังไม่ได้ใช้  </w:t>
            </w:r>
          </w:p>
        </w:tc>
        <w:tc>
          <w:tcPr>
            <w:tcW w:w="1215" w:type="dxa"/>
          </w:tcPr>
          <w:p w14:paraId="4A801A6C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AA" w:rsidRPr="00D46C03" w14:paraId="5FF291AF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A68548" w14:textId="5A00F29F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402B5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lang w:val="en-GB"/>
              </w:rPr>
            </w:pPr>
          </w:p>
        </w:tc>
        <w:tc>
          <w:tcPr>
            <w:tcW w:w="6705" w:type="dxa"/>
          </w:tcPr>
          <w:p w14:paraId="4CF8B4A4" w14:textId="53B82219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</w:pPr>
          </w:p>
        </w:tc>
        <w:tc>
          <w:tcPr>
            <w:tcW w:w="1215" w:type="dxa"/>
          </w:tcPr>
          <w:p w14:paraId="7C36DE14" w14:textId="77777777" w:rsidR="00730DAA" w:rsidRPr="00D46C03" w:rsidRDefault="00730DAA" w:rsidP="00E45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E775890" w14:textId="77777777" w:rsidR="00730DAA" w:rsidRDefault="00730DAA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85204" w14:textId="1DBE7410" w:rsidR="00014212" w:rsidRPr="00D46C0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br w:type="page"/>
      </w:r>
      <w:r w:rsidRPr="00D46C0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B621A" w:rsidRPr="00D46C03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Pr="00D46C0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DCF4948" w14:textId="77777777" w:rsidR="00014212" w:rsidRPr="00D46C0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77E8F" w14:textId="0C3E1954" w:rsidR="00543430" w:rsidRPr="00D46C03" w:rsidRDefault="00014212" w:rsidP="00543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B621A" w:rsidRPr="00D46C03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="00B314A8" w:rsidRPr="00D46C03">
        <w:rPr>
          <w:rFonts w:asciiTheme="majorBidi" w:hAnsiTheme="majorBidi" w:cstheme="majorBidi"/>
          <w:sz w:val="30"/>
          <w:szCs w:val="30"/>
          <w:cs/>
        </w:rPr>
        <w:t>นี้</w:t>
      </w:r>
      <w:r w:rsidRPr="00D46C03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9769AA" w:rsidRPr="00D46C03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D46C03">
        <w:rPr>
          <w:rFonts w:asciiTheme="majorBidi" w:hAnsiTheme="majorBidi" w:cstheme="majorBidi"/>
          <w:sz w:val="30"/>
          <w:szCs w:val="30"/>
          <w:cs/>
        </w:rPr>
        <w:t>จาก</w:t>
      </w:r>
      <w:r w:rsidR="006317B7" w:rsidRPr="00D46C03">
        <w:rPr>
          <w:rFonts w:asciiTheme="majorBidi" w:hAnsiTheme="majorBidi" w:cstheme="majorBidi"/>
          <w:sz w:val="30"/>
          <w:szCs w:val="30"/>
          <w:cs/>
        </w:rPr>
        <w:t>คณะ</w:t>
      </w:r>
      <w:r w:rsidRPr="00D46C03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70254A" w:rsidRPr="00D46C03">
        <w:rPr>
          <w:rFonts w:asciiTheme="majorBidi" w:hAnsiTheme="majorBidi" w:cstheme="majorBidi"/>
          <w:sz w:val="30"/>
          <w:szCs w:val="30"/>
          <w:cs/>
        </w:rPr>
        <w:t>เ</w:t>
      </w:r>
      <w:r w:rsidRPr="00D46C03">
        <w:rPr>
          <w:rFonts w:asciiTheme="majorBidi" w:hAnsiTheme="majorBidi" w:cstheme="majorBidi"/>
          <w:sz w:val="30"/>
          <w:szCs w:val="30"/>
          <w:cs/>
        </w:rPr>
        <w:t>มื่อวันที่</w:t>
      </w:r>
      <w:r w:rsidR="009D41EE" w:rsidRPr="00D46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2CBB">
        <w:rPr>
          <w:rFonts w:asciiTheme="majorBidi" w:hAnsiTheme="majorBidi" w:cstheme="majorBidi"/>
          <w:sz w:val="30"/>
          <w:szCs w:val="30"/>
        </w:rPr>
        <w:t xml:space="preserve">12 </w:t>
      </w:r>
      <w:r w:rsidR="00152CBB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152CBB">
        <w:rPr>
          <w:rFonts w:asciiTheme="majorBidi" w:hAnsiTheme="majorBidi" w:cstheme="majorBidi"/>
          <w:sz w:val="30"/>
          <w:szCs w:val="30"/>
        </w:rPr>
        <w:t>2566</w:t>
      </w:r>
    </w:p>
    <w:p w14:paraId="6BC33A44" w14:textId="77777777" w:rsidR="00014212" w:rsidRPr="00D46C0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683A53" w14:textId="72FF5801" w:rsidR="00014212" w:rsidRPr="00D46C03" w:rsidRDefault="009769AA" w:rsidP="004E0E01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t>เกณฑ์</w:t>
      </w:r>
      <w:r w:rsidR="00014212" w:rsidRPr="00D46C03">
        <w:rPr>
          <w:rFonts w:asciiTheme="majorBidi" w:hAnsiTheme="majorBidi" w:cstheme="majorBidi"/>
          <w:szCs w:val="30"/>
          <w:cs/>
        </w:rPr>
        <w:t>การจัดทำงบการเงิน</w:t>
      </w:r>
      <w:r w:rsidR="009B621A" w:rsidRPr="00D46C03">
        <w:rPr>
          <w:rFonts w:asciiTheme="majorBidi" w:hAnsiTheme="majorBidi" w:cstheme="majorBidi"/>
          <w:szCs w:val="30"/>
          <w:cs/>
        </w:rPr>
        <w:t>ระหว่างกาล</w:t>
      </w:r>
    </w:p>
    <w:p w14:paraId="3FA1C090" w14:textId="763AFF46" w:rsidR="008D5EFE" w:rsidRPr="00D46C03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12779C89" w14:textId="5B57FCA0" w:rsidR="00CF47D1" w:rsidRPr="00D46C03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br/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t>”)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ตามมาตรฐานการบัญชี ฉบับที่ </w:t>
      </w:r>
      <w:r w:rsidR="005A64ED" w:rsidRPr="00D46C03">
        <w:rPr>
          <w:rFonts w:asciiTheme="majorBidi" w:hAnsiTheme="majorBidi" w:cstheme="majorBidi"/>
          <w:spacing w:val="-3"/>
          <w:sz w:val="30"/>
          <w:szCs w:val="30"/>
        </w:rPr>
        <w:t>34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</w:t>
      </w:r>
      <w:r w:rsidRPr="00D46C0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46C03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46C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352DF" w:rsidRPr="00D46C03">
        <w:rPr>
          <w:rFonts w:asciiTheme="majorBidi" w:hAnsiTheme="majorBidi" w:cstheme="majorBidi"/>
          <w:spacing w:val="-4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8352DF" w:rsidRPr="00D46C03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8352DF" w:rsidRPr="00D46C03">
        <w:rPr>
          <w:rFonts w:asciiTheme="majorBidi" w:hAnsiTheme="majorBidi" w:cstheme="majorBidi"/>
          <w:sz w:val="30"/>
          <w:szCs w:val="30"/>
        </w:rPr>
        <w:t xml:space="preserve"> 31 </w:t>
      </w:r>
      <w:r w:rsidR="008352DF" w:rsidRPr="00D46C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352DF" w:rsidRPr="00D46C03">
        <w:rPr>
          <w:rFonts w:asciiTheme="majorBidi" w:hAnsiTheme="majorBidi" w:cstheme="majorBidi"/>
          <w:sz w:val="30"/>
          <w:szCs w:val="30"/>
        </w:rPr>
        <w:t xml:space="preserve"> 256</w:t>
      </w:r>
      <w:r w:rsidR="00E65C14">
        <w:rPr>
          <w:rFonts w:asciiTheme="majorBidi" w:hAnsiTheme="majorBidi" w:cstheme="majorBidi"/>
          <w:sz w:val="30"/>
          <w:szCs w:val="30"/>
        </w:rPr>
        <w:t>5</w:t>
      </w:r>
    </w:p>
    <w:p w14:paraId="337783C1" w14:textId="7924E383" w:rsidR="006C4E7B" w:rsidRPr="00D46C03" w:rsidRDefault="006C4E7B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40928" w14:textId="21DFA311" w:rsidR="006C4E7B" w:rsidRPr="00D46C03" w:rsidRDefault="006C4E7B" w:rsidP="006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84D36" w:rsidRPr="00D46C03">
        <w:rPr>
          <w:rFonts w:asciiTheme="majorBidi" w:hAnsiTheme="majorBidi" w:cstheme="majorBidi"/>
          <w:spacing w:val="-3"/>
          <w:sz w:val="30"/>
          <w:szCs w:val="30"/>
          <w:cs/>
        </w:rPr>
        <w:t>ที่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               </w:t>
      </w:r>
      <w:r w:rsidR="00584D36"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   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งบการเงินสำหรับปีสิ้นสุดวันที่ </w:t>
      </w:r>
      <w:r w:rsidRPr="00D46C03">
        <w:rPr>
          <w:rFonts w:asciiTheme="majorBidi" w:hAnsiTheme="majorBidi" w:cstheme="majorBidi"/>
          <w:sz w:val="30"/>
          <w:szCs w:val="30"/>
        </w:rPr>
        <w:t>31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46C03">
        <w:rPr>
          <w:rFonts w:asciiTheme="majorBidi" w:hAnsiTheme="majorBidi" w:cstheme="majorBidi"/>
          <w:sz w:val="30"/>
          <w:szCs w:val="30"/>
        </w:rPr>
        <w:t>256</w:t>
      </w:r>
      <w:r w:rsidR="00E65C14">
        <w:rPr>
          <w:rFonts w:asciiTheme="majorBidi" w:hAnsiTheme="majorBidi" w:cstheme="majorBidi"/>
          <w:sz w:val="30"/>
          <w:szCs w:val="30"/>
        </w:rPr>
        <w:t>5</w:t>
      </w:r>
    </w:p>
    <w:p w14:paraId="17390D68" w14:textId="77777777" w:rsidR="006C4E7B" w:rsidRPr="00D46C03" w:rsidRDefault="006C4E7B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239F8" w14:textId="10BD90F6" w:rsidR="00F200E4" w:rsidRPr="00D46C03" w:rsidRDefault="007245B0" w:rsidP="00672DEA">
      <w:pPr>
        <w:pStyle w:val="Heading1"/>
        <w:numPr>
          <w:ilvl w:val="0"/>
          <w:numId w:val="23"/>
        </w:numPr>
        <w:tabs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 w:val="0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32D3610C" w14:textId="77777777" w:rsidR="004C2572" w:rsidRPr="00D46C03" w:rsidRDefault="004C257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C41BB4" w14:textId="264CA9CC" w:rsidR="00F20CC0" w:rsidRPr="00D46C03" w:rsidRDefault="00F20CC0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FE0EFA" w:rsidRPr="00D46C03">
        <w:rPr>
          <w:rFonts w:asciiTheme="majorBidi" w:hAnsiTheme="majorBidi" w:cstheme="majorBidi"/>
          <w:spacing w:val="-2"/>
          <w:sz w:val="30"/>
          <w:szCs w:val="30"/>
          <w:cs/>
        </w:rPr>
        <w:t>สาม</w:t>
      </w:r>
      <w:r w:rsidR="00B75DA7" w:rsidRPr="00D46C03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5A64ED" w:rsidRPr="00D46C03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FE0EFA" w:rsidRPr="00D46C03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FE0EFA" w:rsidRPr="00D46C03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p w14:paraId="5E882BF9" w14:textId="46D67680" w:rsidR="00F34EEE" w:rsidRPr="00D46C03" w:rsidRDefault="00F34E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97"/>
        <w:gridCol w:w="243"/>
        <w:gridCol w:w="1206"/>
        <w:gridCol w:w="243"/>
        <w:gridCol w:w="1224"/>
        <w:gridCol w:w="236"/>
        <w:gridCol w:w="1222"/>
      </w:tblGrid>
      <w:tr w:rsidR="00FE0EFA" w:rsidRPr="00D46C03" w14:paraId="3ACFF827" w14:textId="77777777" w:rsidTr="004F1F49">
        <w:trPr>
          <w:tblHeader/>
        </w:trPr>
        <w:tc>
          <w:tcPr>
            <w:tcW w:w="4050" w:type="dxa"/>
          </w:tcPr>
          <w:p w14:paraId="0246AF4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46" w:type="dxa"/>
            <w:gridSpan w:val="3"/>
          </w:tcPr>
          <w:p w14:paraId="6CBFEBC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19C5CE40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54862F4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0EFA" w:rsidRPr="00D46C03" w14:paraId="324779AD" w14:textId="77777777" w:rsidTr="004F1F49">
        <w:trPr>
          <w:tblHeader/>
        </w:trPr>
        <w:tc>
          <w:tcPr>
            <w:tcW w:w="4050" w:type="dxa"/>
          </w:tcPr>
          <w:p w14:paraId="576FCFB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</w:tcPr>
          <w:p w14:paraId="777FF69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0323122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37B8D1F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65E1D83F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31CEB7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5D4168D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5471F16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E0EFA" w:rsidRPr="00D46C03" w14:paraId="72804545" w14:textId="77777777" w:rsidTr="004F1F49">
        <w:trPr>
          <w:tblHeader/>
        </w:trPr>
        <w:tc>
          <w:tcPr>
            <w:tcW w:w="4050" w:type="dxa"/>
          </w:tcPr>
          <w:p w14:paraId="7B13B99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1" w:type="dxa"/>
            <w:gridSpan w:val="7"/>
          </w:tcPr>
          <w:p w14:paraId="3EC3A43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E0EFA" w:rsidRPr="00D46C03" w14:paraId="602EA1CF" w14:textId="77777777" w:rsidTr="004F1F49">
        <w:tc>
          <w:tcPr>
            <w:tcW w:w="4050" w:type="dxa"/>
          </w:tcPr>
          <w:p w14:paraId="3DEE601A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7CE99EF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98505B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F38DAC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2DDEF4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1CF2EC0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415C2F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A7A482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EFA" w:rsidRPr="00D46C03" w14:paraId="426B59FD" w14:textId="77777777" w:rsidTr="004F1F49">
        <w:tc>
          <w:tcPr>
            <w:tcW w:w="4050" w:type="dxa"/>
          </w:tcPr>
          <w:p w14:paraId="78027164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97" w:type="dxa"/>
          </w:tcPr>
          <w:p w14:paraId="10C4F873" w14:textId="37835210" w:rsidR="00FE0EFA" w:rsidRPr="00D46C03" w:rsidRDefault="000714E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7C15A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6570175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DFA71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9190E8A" w14:textId="42FC632C" w:rsidR="00FE0EFA" w:rsidRPr="00D46C03" w:rsidRDefault="00F1520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21,137</w:t>
            </w:r>
          </w:p>
        </w:tc>
        <w:tc>
          <w:tcPr>
            <w:tcW w:w="236" w:type="dxa"/>
          </w:tcPr>
          <w:p w14:paraId="014FBC6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AFB369F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15,532</w:t>
            </w:r>
          </w:p>
        </w:tc>
      </w:tr>
      <w:tr w:rsidR="00FE0EFA" w:rsidRPr="00D46C03" w14:paraId="339F0CAF" w14:textId="77777777" w:rsidTr="004F1F49">
        <w:tc>
          <w:tcPr>
            <w:tcW w:w="4050" w:type="dxa"/>
          </w:tcPr>
          <w:p w14:paraId="2B681767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7" w:type="dxa"/>
          </w:tcPr>
          <w:p w14:paraId="535691C0" w14:textId="43EFFF29" w:rsidR="00FE0EFA" w:rsidRPr="00D46C03" w:rsidRDefault="000714E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224998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D6E13B4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2F69EC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A372A6F" w14:textId="2663DE59" w:rsidR="00FE0EFA" w:rsidRPr="00D46C03" w:rsidRDefault="00DB77C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  <w:tc>
          <w:tcPr>
            <w:tcW w:w="236" w:type="dxa"/>
          </w:tcPr>
          <w:p w14:paraId="3163F037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2034C9D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FE0EFA" w:rsidRPr="00D46C03" w14:paraId="3CAE565D" w14:textId="77777777" w:rsidTr="004F1F49">
        <w:tc>
          <w:tcPr>
            <w:tcW w:w="4050" w:type="dxa"/>
          </w:tcPr>
          <w:p w14:paraId="77B673C2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ค่านายหน้า</w:t>
            </w:r>
          </w:p>
        </w:tc>
        <w:tc>
          <w:tcPr>
            <w:tcW w:w="1197" w:type="dxa"/>
          </w:tcPr>
          <w:p w14:paraId="2D83BFAE" w14:textId="691CAF71" w:rsidR="00FE0EFA" w:rsidRPr="00D46C03" w:rsidRDefault="000714E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25D46C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F70646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5C9B5A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64A1AB6" w14:textId="022E53DC" w:rsidR="00FE0EFA" w:rsidRPr="00D46C03" w:rsidRDefault="00DC10FA" w:rsidP="00DC1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53EF928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8D634A5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0EFA" w:rsidRPr="00D46C03" w14:paraId="087C7B85" w14:textId="77777777" w:rsidTr="004F1F49">
        <w:tc>
          <w:tcPr>
            <w:tcW w:w="4050" w:type="dxa"/>
          </w:tcPr>
          <w:p w14:paraId="0733FF0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70CAC5A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0E181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BE5A8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A4E8A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37D49D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85D54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15301E5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19C" w:rsidRPr="00D46C03" w14:paraId="1CEFE996" w14:textId="77777777" w:rsidTr="004F1F49">
        <w:tc>
          <w:tcPr>
            <w:tcW w:w="4050" w:type="dxa"/>
          </w:tcPr>
          <w:p w14:paraId="7A5BDA3E" w14:textId="77777777" w:rsidR="0021319C" w:rsidRPr="00D46C03" w:rsidRDefault="0021319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0D0795B" w14:textId="77777777" w:rsidR="0021319C" w:rsidRPr="00D46C03" w:rsidRDefault="0021319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8CC6336" w14:textId="77777777" w:rsidR="0021319C" w:rsidRPr="00D46C03" w:rsidRDefault="0021319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406EF93" w14:textId="77777777" w:rsidR="0021319C" w:rsidRPr="00D46C03" w:rsidRDefault="0021319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921B5E3" w14:textId="77777777" w:rsidR="0021319C" w:rsidRPr="00D46C03" w:rsidRDefault="0021319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D4BBD5A" w14:textId="77777777" w:rsidR="0021319C" w:rsidRPr="00D46C03" w:rsidRDefault="0021319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BF125" w14:textId="77777777" w:rsidR="0021319C" w:rsidRPr="00D46C03" w:rsidRDefault="0021319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84F1546" w14:textId="77777777" w:rsidR="0021319C" w:rsidRPr="00D46C03" w:rsidRDefault="0021319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EFA" w:rsidRPr="00D46C03" w14:paraId="6236D0D7" w14:textId="77777777" w:rsidTr="004F1F49">
        <w:tc>
          <w:tcPr>
            <w:tcW w:w="4050" w:type="dxa"/>
          </w:tcPr>
          <w:p w14:paraId="2A9B622D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97" w:type="dxa"/>
          </w:tcPr>
          <w:p w14:paraId="26122F6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2B1D1E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ACE169C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F461F08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021773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E8000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556E909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EFA" w:rsidRPr="00D46C03" w14:paraId="7F884336" w14:textId="77777777" w:rsidTr="004F1F49">
        <w:tc>
          <w:tcPr>
            <w:tcW w:w="4050" w:type="dxa"/>
          </w:tcPr>
          <w:p w14:paraId="6BF6A86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97" w:type="dxa"/>
            <w:vAlign w:val="center"/>
          </w:tcPr>
          <w:p w14:paraId="70A6C776" w14:textId="7DC1FA20" w:rsidR="00FE0EFA" w:rsidRPr="00D46C03" w:rsidRDefault="00FE5E7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606,011</w:t>
            </w:r>
          </w:p>
        </w:tc>
        <w:tc>
          <w:tcPr>
            <w:tcW w:w="243" w:type="dxa"/>
          </w:tcPr>
          <w:p w14:paraId="493EF07A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0E9C66D8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738,591 </w:t>
            </w:r>
          </w:p>
        </w:tc>
        <w:tc>
          <w:tcPr>
            <w:tcW w:w="243" w:type="dxa"/>
          </w:tcPr>
          <w:p w14:paraId="21221CE0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34BA7DE4" w14:textId="4ACCB7F4" w:rsidR="00FE0EFA" w:rsidRPr="00D46C03" w:rsidRDefault="00674346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603,428</w:t>
            </w:r>
          </w:p>
        </w:tc>
        <w:tc>
          <w:tcPr>
            <w:tcW w:w="236" w:type="dxa"/>
          </w:tcPr>
          <w:p w14:paraId="717C565D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4A0A130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735,265 </w:t>
            </w:r>
          </w:p>
        </w:tc>
      </w:tr>
      <w:tr w:rsidR="00FE0EFA" w:rsidRPr="00D46C03" w14:paraId="27754AB8" w14:textId="77777777" w:rsidTr="004F1F49">
        <w:tc>
          <w:tcPr>
            <w:tcW w:w="4050" w:type="dxa"/>
          </w:tcPr>
          <w:p w14:paraId="298768C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97" w:type="dxa"/>
            <w:vAlign w:val="center"/>
          </w:tcPr>
          <w:p w14:paraId="4ACA6A96" w14:textId="43879C99" w:rsidR="00FE0EFA" w:rsidRPr="00D46C03" w:rsidRDefault="00F70B17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8,834</w:t>
            </w:r>
          </w:p>
        </w:tc>
        <w:tc>
          <w:tcPr>
            <w:tcW w:w="243" w:type="dxa"/>
          </w:tcPr>
          <w:p w14:paraId="5267D85A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4E3E90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2,322</w:t>
            </w:r>
          </w:p>
        </w:tc>
        <w:tc>
          <w:tcPr>
            <w:tcW w:w="243" w:type="dxa"/>
          </w:tcPr>
          <w:p w14:paraId="6670C1A8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0EC248BD" w14:textId="350B7661" w:rsidR="00FE0EFA" w:rsidRPr="00D46C03" w:rsidRDefault="00674346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8,834</w:t>
            </w:r>
          </w:p>
        </w:tc>
        <w:tc>
          <w:tcPr>
            <w:tcW w:w="236" w:type="dxa"/>
          </w:tcPr>
          <w:p w14:paraId="4E6D340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4E72DC2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2,322</w:t>
            </w:r>
          </w:p>
        </w:tc>
      </w:tr>
      <w:tr w:rsidR="00FE0EFA" w:rsidRPr="00D46C03" w14:paraId="4B82BF79" w14:textId="77777777" w:rsidTr="004F1F49">
        <w:tc>
          <w:tcPr>
            <w:tcW w:w="4050" w:type="dxa"/>
          </w:tcPr>
          <w:p w14:paraId="59C03A4D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97" w:type="dxa"/>
            <w:vAlign w:val="center"/>
          </w:tcPr>
          <w:p w14:paraId="3E89846C" w14:textId="73C23587" w:rsidR="00FE0EFA" w:rsidRPr="00D46C03" w:rsidRDefault="00020E18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1,034</w:t>
            </w:r>
          </w:p>
        </w:tc>
        <w:tc>
          <w:tcPr>
            <w:tcW w:w="243" w:type="dxa"/>
          </w:tcPr>
          <w:p w14:paraId="3CAA0504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618F45DD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  <w:tc>
          <w:tcPr>
            <w:tcW w:w="243" w:type="dxa"/>
          </w:tcPr>
          <w:p w14:paraId="50782034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2B783A77" w14:textId="13619BA7" w:rsidR="00FE0EFA" w:rsidRPr="00D46C03" w:rsidRDefault="00674346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36" w:type="dxa"/>
          </w:tcPr>
          <w:p w14:paraId="3E67BD5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2CD6E7A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</w:tr>
      <w:tr w:rsidR="00FE0EFA" w:rsidRPr="00D46C03" w14:paraId="7E0F4F3D" w14:textId="77777777" w:rsidTr="004F1F49">
        <w:tc>
          <w:tcPr>
            <w:tcW w:w="4050" w:type="dxa"/>
          </w:tcPr>
          <w:p w14:paraId="71F866D0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97" w:type="dxa"/>
            <w:vAlign w:val="center"/>
          </w:tcPr>
          <w:p w14:paraId="618D1BF1" w14:textId="1C2A909D" w:rsidR="00FE0EFA" w:rsidRPr="00D46C03" w:rsidRDefault="00FD565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5,544</w:t>
            </w:r>
          </w:p>
        </w:tc>
        <w:tc>
          <w:tcPr>
            <w:tcW w:w="243" w:type="dxa"/>
          </w:tcPr>
          <w:p w14:paraId="7D75D96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2D22DB27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4,882 </w:t>
            </w:r>
          </w:p>
        </w:tc>
        <w:tc>
          <w:tcPr>
            <w:tcW w:w="243" w:type="dxa"/>
          </w:tcPr>
          <w:p w14:paraId="2D3E359F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469BCF0E" w14:textId="69BF4B92" w:rsidR="00FE0EFA" w:rsidRPr="00D46C03" w:rsidRDefault="001210D8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5,544</w:t>
            </w:r>
          </w:p>
        </w:tc>
        <w:tc>
          <w:tcPr>
            <w:tcW w:w="236" w:type="dxa"/>
          </w:tcPr>
          <w:p w14:paraId="62633210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128471D2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4,882 </w:t>
            </w:r>
          </w:p>
        </w:tc>
      </w:tr>
      <w:tr w:rsidR="00FE0EFA" w:rsidRPr="00D46C03" w14:paraId="0773548E" w14:textId="77777777" w:rsidTr="004F1F49">
        <w:tc>
          <w:tcPr>
            <w:tcW w:w="4050" w:type="dxa"/>
          </w:tcPr>
          <w:p w14:paraId="2C5FE214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97" w:type="dxa"/>
            <w:vAlign w:val="center"/>
          </w:tcPr>
          <w:p w14:paraId="7570EA1C" w14:textId="32E1772D" w:rsidR="00FE0EFA" w:rsidRPr="00D46C03" w:rsidRDefault="00FD565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</w:t>
            </w:r>
            <w:r w:rsidR="00B74F60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43" w:type="dxa"/>
          </w:tcPr>
          <w:p w14:paraId="07D2340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2621B958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237,533 </w:t>
            </w:r>
          </w:p>
        </w:tc>
        <w:tc>
          <w:tcPr>
            <w:tcW w:w="243" w:type="dxa"/>
          </w:tcPr>
          <w:p w14:paraId="76D03A89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2D62843E" w14:textId="19146406" w:rsidR="00FE0EFA" w:rsidRPr="00D46C03" w:rsidRDefault="001210D8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</w:t>
            </w:r>
            <w:r w:rsidR="00A57FF3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36" w:type="dxa"/>
          </w:tcPr>
          <w:p w14:paraId="37781CB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15F231F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237,533 </w:t>
            </w:r>
          </w:p>
        </w:tc>
      </w:tr>
      <w:tr w:rsidR="00FE0EFA" w:rsidRPr="00D46C03" w14:paraId="4C9DF021" w14:textId="77777777" w:rsidTr="004F1F49">
        <w:tc>
          <w:tcPr>
            <w:tcW w:w="4050" w:type="dxa"/>
          </w:tcPr>
          <w:p w14:paraId="6E7F892D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7" w:type="dxa"/>
            <w:vAlign w:val="center"/>
          </w:tcPr>
          <w:p w14:paraId="2DBE6907" w14:textId="0382699D" w:rsidR="00FE0EFA" w:rsidRPr="00D46C03" w:rsidRDefault="00B74F60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43" w:type="dxa"/>
          </w:tcPr>
          <w:p w14:paraId="7CCFF7BF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51606228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 418 </w:t>
            </w:r>
          </w:p>
        </w:tc>
        <w:tc>
          <w:tcPr>
            <w:tcW w:w="243" w:type="dxa"/>
          </w:tcPr>
          <w:p w14:paraId="79A2777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68CDEF63" w14:textId="3AD4A1E0" w:rsidR="00FE0EFA" w:rsidRPr="00D46C03" w:rsidRDefault="0005590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36" w:type="dxa"/>
          </w:tcPr>
          <w:p w14:paraId="3F659D2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384BBCFC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   418 </w:t>
            </w:r>
          </w:p>
        </w:tc>
      </w:tr>
      <w:tr w:rsidR="00FE0EFA" w:rsidRPr="00D46C03" w14:paraId="7FD95EB1" w14:textId="77777777" w:rsidTr="004F1F49">
        <w:tc>
          <w:tcPr>
            <w:tcW w:w="4050" w:type="dxa"/>
          </w:tcPr>
          <w:p w14:paraId="621200FF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97" w:type="dxa"/>
            <w:vAlign w:val="center"/>
          </w:tcPr>
          <w:p w14:paraId="67BD1CC3" w14:textId="3DB28C46" w:rsidR="00FE0EFA" w:rsidRPr="00D46C03" w:rsidRDefault="00B74F60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10,554</w:t>
            </w:r>
          </w:p>
        </w:tc>
        <w:tc>
          <w:tcPr>
            <w:tcW w:w="243" w:type="dxa"/>
          </w:tcPr>
          <w:p w14:paraId="5D0554C8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309264BC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11,504 </w:t>
            </w:r>
          </w:p>
        </w:tc>
        <w:tc>
          <w:tcPr>
            <w:tcW w:w="243" w:type="dxa"/>
          </w:tcPr>
          <w:p w14:paraId="7B2F3F3C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5E99D0D0" w14:textId="68A1C27B" w:rsidR="00FE0EFA" w:rsidRPr="00D46C03" w:rsidRDefault="0005590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10,554</w:t>
            </w:r>
          </w:p>
        </w:tc>
        <w:tc>
          <w:tcPr>
            <w:tcW w:w="236" w:type="dxa"/>
          </w:tcPr>
          <w:p w14:paraId="4DECAAA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0B5CBD5D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11,504 </w:t>
            </w:r>
          </w:p>
        </w:tc>
      </w:tr>
      <w:tr w:rsidR="00FE0EFA" w:rsidRPr="00D46C03" w14:paraId="79DD9614" w14:textId="77777777" w:rsidTr="004F1F49">
        <w:tc>
          <w:tcPr>
            <w:tcW w:w="4050" w:type="dxa"/>
          </w:tcPr>
          <w:p w14:paraId="51129832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97" w:type="dxa"/>
            <w:vAlign w:val="center"/>
          </w:tcPr>
          <w:p w14:paraId="5165A595" w14:textId="012C2C13" w:rsidR="00FE0EFA" w:rsidRPr="00D46C03" w:rsidRDefault="00056BF9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43" w:type="dxa"/>
          </w:tcPr>
          <w:p w14:paraId="438E22CA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3ED97B2C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   35 </w:t>
            </w:r>
          </w:p>
        </w:tc>
        <w:tc>
          <w:tcPr>
            <w:tcW w:w="243" w:type="dxa"/>
          </w:tcPr>
          <w:p w14:paraId="38570E04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7EC190C8" w14:textId="7832D8AA" w:rsidR="00FE0EFA" w:rsidRPr="00D46C03" w:rsidRDefault="00056BF9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62DC46FC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379C14FA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     35 </w:t>
            </w:r>
          </w:p>
        </w:tc>
      </w:tr>
      <w:tr w:rsidR="00FE0EFA" w:rsidRPr="00D46C03" w14:paraId="5B14FAA3" w14:textId="77777777" w:rsidTr="004F1F49">
        <w:tc>
          <w:tcPr>
            <w:tcW w:w="4050" w:type="dxa"/>
          </w:tcPr>
          <w:p w14:paraId="44D3869C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01DFE69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59CFEA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2E11192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F6C0FE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FAA136A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B799D5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0954F6D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EFA" w:rsidRPr="00D46C03" w14:paraId="582811A8" w14:textId="77777777" w:rsidTr="004F1F49">
        <w:tc>
          <w:tcPr>
            <w:tcW w:w="4050" w:type="dxa"/>
          </w:tcPr>
          <w:p w14:paraId="4EE02A9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97" w:type="dxa"/>
          </w:tcPr>
          <w:p w14:paraId="08CEA180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A165947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66BF852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72241A0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83C56D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DB5289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1FA3DF7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EFA" w:rsidRPr="00D46C03" w14:paraId="770947B1" w14:textId="77777777" w:rsidTr="004F1F49">
        <w:tc>
          <w:tcPr>
            <w:tcW w:w="4050" w:type="dxa"/>
          </w:tcPr>
          <w:p w14:paraId="143A4D9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14:paraId="1BBEB754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8BCA75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3E2EC81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97F06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6EE433C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9627E4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4854087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EFA" w:rsidRPr="00D46C03" w14:paraId="684BC8B3" w14:textId="77777777" w:rsidTr="004F1F49">
        <w:tc>
          <w:tcPr>
            <w:tcW w:w="4050" w:type="dxa"/>
          </w:tcPr>
          <w:p w14:paraId="3A104A89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vAlign w:val="center"/>
          </w:tcPr>
          <w:p w14:paraId="1E083FB7" w14:textId="471235DA" w:rsidR="00FE0EFA" w:rsidRPr="00D46C03" w:rsidRDefault="00D938E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9,442</w:t>
            </w:r>
          </w:p>
        </w:tc>
        <w:tc>
          <w:tcPr>
            <w:tcW w:w="243" w:type="dxa"/>
          </w:tcPr>
          <w:p w14:paraId="3D811012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1B524C0C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12,351 </w:t>
            </w:r>
          </w:p>
        </w:tc>
        <w:tc>
          <w:tcPr>
            <w:tcW w:w="243" w:type="dxa"/>
          </w:tcPr>
          <w:p w14:paraId="3F3C231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14:paraId="011B85E0" w14:textId="72D17DF7" w:rsidR="00FE0EFA" w:rsidRPr="00D46C03" w:rsidRDefault="0005590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8,731</w:t>
            </w:r>
          </w:p>
        </w:tc>
        <w:tc>
          <w:tcPr>
            <w:tcW w:w="236" w:type="dxa"/>
          </w:tcPr>
          <w:p w14:paraId="17EB854B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41655A73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11,664 </w:t>
            </w:r>
          </w:p>
        </w:tc>
      </w:tr>
      <w:tr w:rsidR="00FE0EFA" w:rsidRPr="00D46C03" w14:paraId="4292491D" w14:textId="77777777" w:rsidTr="004F1F49">
        <w:tc>
          <w:tcPr>
            <w:tcW w:w="4050" w:type="dxa"/>
          </w:tcPr>
          <w:p w14:paraId="3E5F7828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6F917D68" w14:textId="3A005117" w:rsidR="00FE0EFA" w:rsidRPr="00D46C03" w:rsidRDefault="00F805E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43" w:type="dxa"/>
          </w:tcPr>
          <w:p w14:paraId="3B84E7A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74B8E370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 341 </w:t>
            </w:r>
          </w:p>
        </w:tc>
        <w:tc>
          <w:tcPr>
            <w:tcW w:w="243" w:type="dxa"/>
          </w:tcPr>
          <w:p w14:paraId="73FA28BC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EF9A79C" w14:textId="66578C79" w:rsidR="00FE0EFA" w:rsidRPr="00D46C03" w:rsidRDefault="00F805E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2A9FFA7E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5659800D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   328 </w:t>
            </w:r>
          </w:p>
        </w:tc>
      </w:tr>
      <w:tr w:rsidR="00FE0EFA" w:rsidRPr="00D46C03" w14:paraId="2A1EC602" w14:textId="77777777" w:rsidTr="004F1F49">
        <w:tc>
          <w:tcPr>
            <w:tcW w:w="4050" w:type="dxa"/>
          </w:tcPr>
          <w:p w14:paraId="010BC7F0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C01F2F7" w14:textId="00826AAC" w:rsidR="00FE0EFA" w:rsidRPr="00D46C03" w:rsidRDefault="00D938E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A64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31D2D11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FAC18BF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12,692 </w:t>
            </w:r>
          </w:p>
        </w:tc>
        <w:tc>
          <w:tcPr>
            <w:tcW w:w="243" w:type="dxa"/>
          </w:tcPr>
          <w:p w14:paraId="083E5CD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B7C448C" w14:textId="73E05C88" w:rsidR="00FE0EFA" w:rsidRPr="00D46C03" w:rsidRDefault="00A642F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20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36" w:type="dxa"/>
          </w:tcPr>
          <w:p w14:paraId="495EA1A6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E6C41A2" w14:textId="77777777" w:rsidR="00FE0EFA" w:rsidRPr="00D46C03" w:rsidRDefault="00FE0EF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11,992</w:t>
            </w:r>
          </w:p>
        </w:tc>
      </w:tr>
    </w:tbl>
    <w:p w14:paraId="2C8CF69A" w14:textId="36DD2D37" w:rsidR="00FE0EFA" w:rsidRPr="00D46C03" w:rsidRDefault="00FE0EFA">
      <w:pPr>
        <w:rPr>
          <w:rFonts w:asciiTheme="majorBidi" w:hAnsiTheme="majorBidi" w:cstheme="majorBidi"/>
          <w:sz w:val="30"/>
          <w:szCs w:val="30"/>
        </w:rPr>
      </w:pPr>
    </w:p>
    <w:p w14:paraId="7E2D4F83" w14:textId="18E97BF0" w:rsidR="00AD7B8E" w:rsidRPr="00D46C03" w:rsidRDefault="0001421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0E42AE" w:rsidRPr="00D46C03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="007474E0" w:rsidRPr="00D46C03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C9A" w:rsidRPr="00D46C0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64ED" w:rsidRPr="00D46C03">
        <w:rPr>
          <w:rFonts w:asciiTheme="majorBidi" w:hAnsiTheme="majorBidi" w:cstheme="majorBidi"/>
          <w:sz w:val="30"/>
          <w:szCs w:val="30"/>
        </w:rPr>
        <w:t>3</w:t>
      </w:r>
      <w:r w:rsidR="00EE585F" w:rsidRPr="00D46C03">
        <w:rPr>
          <w:rFonts w:asciiTheme="majorBidi" w:hAnsiTheme="majorBidi" w:cstheme="majorBidi"/>
          <w:sz w:val="30"/>
          <w:szCs w:val="30"/>
        </w:rPr>
        <w:t xml:space="preserve">1 </w:t>
      </w:r>
      <w:r w:rsidR="00EE585F" w:rsidRPr="00D46C0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A64ED" w:rsidRPr="00D46C03">
        <w:rPr>
          <w:rFonts w:asciiTheme="majorBidi" w:hAnsiTheme="majorBidi" w:cstheme="majorBidi"/>
          <w:sz w:val="30"/>
          <w:szCs w:val="30"/>
        </w:rPr>
        <w:t>25</w:t>
      </w:r>
      <w:r w:rsidR="00EE585F" w:rsidRPr="00D46C03">
        <w:rPr>
          <w:rFonts w:asciiTheme="majorBidi" w:hAnsiTheme="majorBidi" w:cstheme="majorBidi"/>
          <w:sz w:val="30"/>
          <w:szCs w:val="30"/>
        </w:rPr>
        <w:t>66</w:t>
      </w:r>
      <w:r w:rsidR="00B57C9A"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B57C9A" w:rsidRPr="00D46C0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64ED" w:rsidRPr="00D46C03">
        <w:rPr>
          <w:rFonts w:asciiTheme="majorBidi" w:hAnsiTheme="majorBidi" w:cstheme="majorBidi"/>
          <w:sz w:val="30"/>
          <w:szCs w:val="30"/>
        </w:rPr>
        <w:t>31</w:t>
      </w:r>
      <w:r w:rsidR="00B57C9A" w:rsidRPr="00D46C0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EE585F"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256</w:t>
      </w:r>
      <w:r w:rsidR="00EE585F" w:rsidRPr="00D46C03">
        <w:rPr>
          <w:rFonts w:asciiTheme="majorBidi" w:hAnsiTheme="majorBidi" w:cstheme="majorBidi"/>
          <w:sz w:val="30"/>
          <w:szCs w:val="30"/>
        </w:rPr>
        <w:t xml:space="preserve">5 </w:t>
      </w:r>
      <w:r w:rsidRPr="00D46C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1B6D0F7" w14:textId="38A2EDA5" w:rsidR="00EE585F" w:rsidRPr="00D46C03" w:rsidRDefault="00EE585F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143"/>
        <w:gridCol w:w="1170"/>
        <w:gridCol w:w="270"/>
        <w:gridCol w:w="1080"/>
        <w:gridCol w:w="270"/>
        <w:gridCol w:w="1170"/>
        <w:gridCol w:w="270"/>
        <w:gridCol w:w="1080"/>
      </w:tblGrid>
      <w:tr w:rsidR="00EE585F" w:rsidRPr="00D46C03" w14:paraId="54CB5F6D" w14:textId="77777777" w:rsidTr="0021319C">
        <w:trPr>
          <w:tblHeader/>
        </w:trPr>
        <w:tc>
          <w:tcPr>
            <w:tcW w:w="4143" w:type="dxa"/>
          </w:tcPr>
          <w:p w14:paraId="3C5E51D0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20" w:type="dxa"/>
            <w:gridSpan w:val="3"/>
          </w:tcPr>
          <w:p w14:paraId="09756092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0689DE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E3F8C4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85F" w:rsidRPr="00D46C03" w14:paraId="6915CA53" w14:textId="77777777" w:rsidTr="0021319C">
        <w:trPr>
          <w:tblHeader/>
        </w:trPr>
        <w:tc>
          <w:tcPr>
            <w:tcW w:w="4143" w:type="dxa"/>
          </w:tcPr>
          <w:p w14:paraId="1918CBD7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50B884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EC38FC0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E6C86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A463E39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DFFFA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0E1E98C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95D87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585F" w:rsidRPr="00D46C03" w14:paraId="2EA863F2" w14:textId="77777777" w:rsidTr="0021319C">
        <w:trPr>
          <w:tblHeader/>
        </w:trPr>
        <w:tc>
          <w:tcPr>
            <w:tcW w:w="4143" w:type="dxa"/>
          </w:tcPr>
          <w:p w14:paraId="03FFBA88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A3A7DC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56B5C18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8CEE6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E620A7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F6B01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38D204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DB653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E585F" w:rsidRPr="00D46C03" w14:paraId="3CF6C89D" w14:textId="77777777" w:rsidTr="0021319C">
        <w:trPr>
          <w:tblHeader/>
        </w:trPr>
        <w:tc>
          <w:tcPr>
            <w:tcW w:w="4143" w:type="dxa"/>
          </w:tcPr>
          <w:p w14:paraId="0D0F13EF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167C6336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E585F" w:rsidRPr="00D46C03" w14:paraId="075907B7" w14:textId="77777777" w:rsidTr="004F1F49">
        <w:tc>
          <w:tcPr>
            <w:tcW w:w="4143" w:type="dxa"/>
          </w:tcPr>
          <w:p w14:paraId="627AF923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0" w:type="dxa"/>
            <w:gridSpan w:val="7"/>
          </w:tcPr>
          <w:p w14:paraId="22B4A635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EE585F" w:rsidRPr="00D46C03" w14:paraId="65714740" w14:textId="77777777" w:rsidTr="004F1F49">
        <w:tc>
          <w:tcPr>
            <w:tcW w:w="4143" w:type="dxa"/>
          </w:tcPr>
          <w:p w14:paraId="7D899D64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3680216" w14:textId="1342760D" w:rsidR="00EE585F" w:rsidRPr="00D46C03" w:rsidRDefault="00503FE6" w:rsidP="00631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4CA1A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A258E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F97D3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027F5" w14:textId="2702F384" w:rsidR="00EE585F" w:rsidRPr="00D46C03" w:rsidRDefault="001226B0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1B54E2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70" w:type="dxa"/>
          </w:tcPr>
          <w:p w14:paraId="5769C595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DCE55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9,434</w:t>
            </w:r>
          </w:p>
        </w:tc>
      </w:tr>
      <w:tr w:rsidR="00EE585F" w:rsidRPr="00D46C03" w14:paraId="33AA4CD1" w14:textId="77777777" w:rsidTr="004F1F49">
        <w:tc>
          <w:tcPr>
            <w:tcW w:w="4143" w:type="dxa"/>
          </w:tcPr>
          <w:p w14:paraId="45C7612E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14:paraId="0CE7F004" w14:textId="3DA59F32" w:rsidR="00EE585F" w:rsidRPr="00D46C03" w:rsidRDefault="006317E6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300,340</w:t>
            </w:r>
          </w:p>
        </w:tc>
        <w:tc>
          <w:tcPr>
            <w:tcW w:w="270" w:type="dxa"/>
          </w:tcPr>
          <w:p w14:paraId="38EF75D0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87746B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402,110</w:t>
            </w:r>
          </w:p>
        </w:tc>
        <w:tc>
          <w:tcPr>
            <w:tcW w:w="270" w:type="dxa"/>
          </w:tcPr>
          <w:p w14:paraId="488A0E21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4CD8FC" w14:textId="4A4A30DA" w:rsidR="00EE585F" w:rsidRPr="00D46C03" w:rsidRDefault="003F5633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300,340</w:t>
            </w:r>
          </w:p>
        </w:tc>
        <w:tc>
          <w:tcPr>
            <w:tcW w:w="270" w:type="dxa"/>
          </w:tcPr>
          <w:p w14:paraId="662D22F2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CA2913A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401,551</w:t>
            </w:r>
          </w:p>
        </w:tc>
      </w:tr>
      <w:tr w:rsidR="00EE585F" w:rsidRPr="00D46C03" w14:paraId="75797D8C" w14:textId="77777777" w:rsidTr="004F1F49">
        <w:tc>
          <w:tcPr>
            <w:tcW w:w="4143" w:type="dxa"/>
          </w:tcPr>
          <w:p w14:paraId="2751B363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45B9F0E" w14:textId="63E12699" w:rsidR="00EE585F" w:rsidRPr="00D46C03" w:rsidRDefault="008E0F1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</w:t>
            </w:r>
            <w:r w:rsidR="007F5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49F19781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44E0B46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402,110</w:t>
            </w:r>
          </w:p>
        </w:tc>
        <w:tc>
          <w:tcPr>
            <w:tcW w:w="270" w:type="dxa"/>
          </w:tcPr>
          <w:p w14:paraId="51136D59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156BEE7" w14:textId="42B678A8" w:rsidR="00EE585F" w:rsidRPr="00D46C03" w:rsidRDefault="00934676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314,128</w:t>
            </w:r>
          </w:p>
        </w:tc>
        <w:tc>
          <w:tcPr>
            <w:tcW w:w="270" w:type="dxa"/>
          </w:tcPr>
          <w:p w14:paraId="27E6A060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5A35179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410,985</w:t>
            </w:r>
          </w:p>
        </w:tc>
      </w:tr>
      <w:tr w:rsidR="00EE585F" w:rsidRPr="00D46C03" w14:paraId="44EB4436" w14:textId="77777777" w:rsidTr="004F1F49">
        <w:tc>
          <w:tcPr>
            <w:tcW w:w="4143" w:type="dxa"/>
          </w:tcPr>
          <w:p w14:paraId="50D267F5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EB04D6" w14:textId="2B782D45" w:rsidR="00EE585F" w:rsidRPr="00D46C03" w:rsidRDefault="007F52AD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7D254F9E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6C645A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      (2)</w:t>
            </w:r>
          </w:p>
        </w:tc>
        <w:tc>
          <w:tcPr>
            <w:tcW w:w="270" w:type="dxa"/>
          </w:tcPr>
          <w:p w14:paraId="28527F3A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E7A630" w14:textId="3039CBAB" w:rsidR="00EE585F" w:rsidRPr="00D46C03" w:rsidRDefault="00934676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74DF82A2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A38327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EE585F" w:rsidRPr="00D46C03" w14:paraId="4B2AB760" w14:textId="77777777" w:rsidTr="004F1F49">
        <w:trPr>
          <w:trHeight w:val="334"/>
        </w:trPr>
        <w:tc>
          <w:tcPr>
            <w:tcW w:w="4143" w:type="dxa"/>
          </w:tcPr>
          <w:p w14:paraId="10A4ABAE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AE072" w14:textId="142A8530" w:rsidR="00EE585F" w:rsidRPr="00D46C03" w:rsidRDefault="007F52AD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300,335</w:t>
            </w:r>
          </w:p>
        </w:tc>
        <w:tc>
          <w:tcPr>
            <w:tcW w:w="270" w:type="dxa"/>
          </w:tcPr>
          <w:p w14:paraId="71612BA9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D4DFB7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402,108</w:t>
            </w:r>
          </w:p>
        </w:tc>
        <w:tc>
          <w:tcPr>
            <w:tcW w:w="270" w:type="dxa"/>
          </w:tcPr>
          <w:p w14:paraId="7C9749EA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FB9F6D" w14:textId="625500F3" w:rsidR="00EE585F" w:rsidRPr="00D46C03" w:rsidRDefault="008379AE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  <w:r w:rsidR="009335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,123</w:t>
            </w:r>
          </w:p>
        </w:tc>
        <w:tc>
          <w:tcPr>
            <w:tcW w:w="270" w:type="dxa"/>
          </w:tcPr>
          <w:p w14:paraId="1A1FF789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67FB90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410,983</w:t>
            </w:r>
          </w:p>
        </w:tc>
      </w:tr>
      <w:tr w:rsidR="00EE585F" w:rsidRPr="00D46C03" w14:paraId="094B9E7C" w14:textId="77777777" w:rsidTr="004F1F49">
        <w:trPr>
          <w:trHeight w:val="30"/>
        </w:trPr>
        <w:tc>
          <w:tcPr>
            <w:tcW w:w="4143" w:type="dxa"/>
          </w:tcPr>
          <w:p w14:paraId="40C9C593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AD813B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436C54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39FBFB0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898F70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250A6FD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22EF96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4DFF65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E585F" w:rsidRPr="00D46C03" w14:paraId="7508E7B5" w14:textId="77777777" w:rsidTr="004F1F49">
        <w:tc>
          <w:tcPr>
            <w:tcW w:w="4143" w:type="dxa"/>
          </w:tcPr>
          <w:p w14:paraId="350BB7E4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170" w:type="dxa"/>
          </w:tcPr>
          <w:p w14:paraId="1D9A6C30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5366B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57D90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DD3A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99A5E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3C6A4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85EC8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585F" w:rsidRPr="00D46C03" w14:paraId="2BA14233" w14:textId="77777777" w:rsidTr="004F1F49">
        <w:tc>
          <w:tcPr>
            <w:tcW w:w="4143" w:type="dxa"/>
          </w:tcPr>
          <w:p w14:paraId="71AE0EC6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D79C43B" w14:textId="7C680888" w:rsidR="00EE585F" w:rsidRPr="00D46C03" w:rsidRDefault="0084411A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0369E07B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D58862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0DDDC5D6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FFB58FE" w14:textId="3446818E" w:rsidR="00EE585F" w:rsidRPr="00D46C03" w:rsidRDefault="00950807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3891CF3B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CC7E4CC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EE585F" w:rsidRPr="00D46C03" w14:paraId="3E45CC97" w14:textId="77777777" w:rsidTr="004F1F49">
        <w:tc>
          <w:tcPr>
            <w:tcW w:w="4143" w:type="dxa"/>
          </w:tcPr>
          <w:p w14:paraId="64755B11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5339264" w14:textId="75B0484A" w:rsidR="00EE585F" w:rsidRPr="00D46C03" w:rsidRDefault="0084411A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2683B96E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66D8628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52C07429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C353B9C" w14:textId="1A269527" w:rsidR="00EE585F" w:rsidRPr="00D46C03" w:rsidRDefault="00950807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613CAD08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FC6F22E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</w:p>
        </w:tc>
      </w:tr>
      <w:tr w:rsidR="00EE585F" w:rsidRPr="00D46C03" w14:paraId="1D7086A2" w14:textId="77777777" w:rsidTr="004F1F49">
        <w:tc>
          <w:tcPr>
            <w:tcW w:w="4143" w:type="dxa"/>
          </w:tcPr>
          <w:p w14:paraId="16C69CB1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75F1FD" w14:textId="631A6C39" w:rsidR="00EE585F" w:rsidRPr="00D46C03" w:rsidRDefault="00AD3CF8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33D15FE3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584D4D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109A418A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D11851" w14:textId="0DF9A7A0" w:rsidR="00EE585F" w:rsidRPr="00D46C03" w:rsidRDefault="007B1382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589E82FD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13FA27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</w:tr>
      <w:tr w:rsidR="00EE585F" w:rsidRPr="00D46C03" w14:paraId="1540D77D" w14:textId="77777777" w:rsidTr="004F1F49">
        <w:tc>
          <w:tcPr>
            <w:tcW w:w="4143" w:type="dxa"/>
          </w:tcPr>
          <w:p w14:paraId="00E9ADE0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C0269F" w14:textId="074C85D5" w:rsidR="00EE585F" w:rsidRPr="00D46C03" w:rsidRDefault="00AD3CF8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299656BD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8A5FC0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628804BA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2A5011" w14:textId="57FA8668" w:rsidR="00EE585F" w:rsidRPr="00D46C03" w:rsidRDefault="007B1382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4D4E5AF7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0497D0" w14:textId="77777777" w:rsidR="00EE585F" w:rsidRPr="00D46C03" w:rsidRDefault="00EE585F" w:rsidP="00EE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</w:tr>
    </w:tbl>
    <w:p w14:paraId="23DBF59F" w14:textId="3D9F3652" w:rsidR="00B75DA7" w:rsidRPr="00D46C03" w:rsidRDefault="00B75DA7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EE585F" w:rsidRPr="00D46C03" w14:paraId="4526FB11" w14:textId="77777777" w:rsidTr="004F1F4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5177B034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14:paraId="77AFAC67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75F2BD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  <w:vAlign w:val="bottom"/>
          </w:tcPr>
          <w:p w14:paraId="2CEE184D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EE585F" w:rsidRPr="00D46C03" w14:paraId="568AD56F" w14:textId="77777777" w:rsidTr="004F1F4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037AA4C1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30F30F8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8D65E0E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E30F42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BCD3E74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E1BC0F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87613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FD67C96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2765D7C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1ED3378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3DC38C5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527A9D8E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4FB2F12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7349A140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ABBFAAD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88CA460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EE585F" w:rsidRPr="00D46C03" w14:paraId="1063EFB9" w14:textId="77777777" w:rsidTr="004F1F4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272AE602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3C696AC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8F03F2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D975558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20988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62463D8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175392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2EDFCDA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F0A17ED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144CC0A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7754A007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48C2B40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E585F" w:rsidRPr="00D46C03" w14:paraId="1FE0D6B8" w14:textId="77777777" w:rsidTr="004F1F49">
        <w:trPr>
          <w:tblHeader/>
        </w:trPr>
        <w:tc>
          <w:tcPr>
            <w:tcW w:w="2326" w:type="dxa"/>
            <w:shd w:val="clear" w:color="auto" w:fill="auto"/>
          </w:tcPr>
          <w:p w14:paraId="64F04BE5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14:paraId="719C792A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46C03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AE12C75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</w:tcPr>
          <w:p w14:paraId="4B734312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7B6C" w:rsidRPr="00D46C03" w14:paraId="374EF270" w14:textId="77777777" w:rsidTr="004F1F49">
        <w:tc>
          <w:tcPr>
            <w:tcW w:w="2326" w:type="dxa"/>
            <w:shd w:val="clear" w:color="auto" w:fill="auto"/>
          </w:tcPr>
          <w:p w14:paraId="0F9A07C5" w14:textId="77777777" w:rsidR="00A87B6C" w:rsidRPr="00D46C03" w:rsidRDefault="00A87B6C" w:rsidP="00A87B6C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2328C984" w14:textId="0E297D1C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C7823A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76DBCA87" w14:textId="57F308D4" w:rsidR="00A87B6C" w:rsidRPr="00D46C03" w:rsidRDefault="004A57BB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F586C4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E3FF26F" w14:textId="01BB53FD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,590</w:t>
            </w:r>
          </w:p>
        </w:tc>
        <w:tc>
          <w:tcPr>
            <w:tcW w:w="242" w:type="dxa"/>
            <w:shd w:val="clear" w:color="auto" w:fill="auto"/>
          </w:tcPr>
          <w:p w14:paraId="66444F02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597F2E4" w14:textId="0B00E04A" w:rsidR="00A87B6C" w:rsidRPr="00D46C03" w:rsidRDefault="00CE719E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114DF5A3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76D53BC3" w14:textId="7C09474A" w:rsidR="00A87B6C" w:rsidRPr="00D46C03" w:rsidRDefault="00CE719E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6D62A7F7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D29FF2" w14:textId="3133FCFD" w:rsidR="00A87B6C" w:rsidRPr="00D46C03" w:rsidRDefault="00CE719E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</w:tr>
      <w:tr w:rsidR="00A87B6C" w:rsidRPr="00D46C03" w14:paraId="6C6C903A" w14:textId="77777777" w:rsidTr="004F1F49">
        <w:tc>
          <w:tcPr>
            <w:tcW w:w="2326" w:type="dxa"/>
            <w:shd w:val="clear" w:color="auto" w:fill="auto"/>
          </w:tcPr>
          <w:p w14:paraId="6AB77F56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shd w:val="clear" w:color="auto" w:fill="auto"/>
          </w:tcPr>
          <w:p w14:paraId="1C9CFF7B" w14:textId="2BF7A259" w:rsidR="00A87B6C" w:rsidRPr="00D017C5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E01C11D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45A4E8D" w14:textId="100E4903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8448F9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8F03273" w14:textId="0A91D4CC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31CC563F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7157B18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E1FF0C7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0A64F0D1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5D773254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D2A764" w14:textId="24B65C31" w:rsidR="00A87B6C" w:rsidRPr="00D46C03" w:rsidRDefault="00CE719E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</w:tr>
      <w:tr w:rsidR="00A87B6C" w:rsidRPr="00D46C03" w14:paraId="3DE90EE8" w14:textId="77777777" w:rsidTr="004F1F49">
        <w:tc>
          <w:tcPr>
            <w:tcW w:w="2326" w:type="dxa"/>
            <w:shd w:val="clear" w:color="auto" w:fill="auto"/>
          </w:tcPr>
          <w:p w14:paraId="1BE5E64D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61" w:type="dxa"/>
            <w:shd w:val="clear" w:color="auto" w:fill="auto"/>
          </w:tcPr>
          <w:p w14:paraId="5DC0DABB" w14:textId="7D8BF342" w:rsidR="00A87B6C" w:rsidRPr="007F20E7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943211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25192DD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7BF635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79D5F52" w14:textId="77777777" w:rsidR="00A87B6C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A14BDB" w14:textId="0B5E82A8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7F20E7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  <w:proofErr w:type="gram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)</w:t>
            </w:r>
          </w:p>
        </w:tc>
        <w:tc>
          <w:tcPr>
            <w:tcW w:w="242" w:type="dxa"/>
            <w:shd w:val="clear" w:color="auto" w:fill="auto"/>
          </w:tcPr>
          <w:p w14:paraId="6AE81375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43F55EE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6CD070FD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38B7879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6899766C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8E4939" w14:textId="77777777" w:rsidR="00F479DE" w:rsidRDefault="00F479DE" w:rsidP="00F4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0FD7A" w14:textId="664E173C" w:rsidR="00A87B6C" w:rsidRPr="00D46C03" w:rsidRDefault="00F479DE" w:rsidP="00F4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>( 5,590</w:t>
            </w:r>
            <w:proofErr w:type="gram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 )</w:t>
            </w:r>
          </w:p>
        </w:tc>
      </w:tr>
      <w:tr w:rsidR="00A87B6C" w:rsidRPr="00D46C03" w14:paraId="53001105" w14:textId="77777777">
        <w:tc>
          <w:tcPr>
            <w:tcW w:w="2326" w:type="dxa"/>
            <w:shd w:val="clear" w:color="auto" w:fill="auto"/>
          </w:tcPr>
          <w:p w14:paraId="30EDAF1A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</w:tcPr>
          <w:p w14:paraId="2963439A" w14:textId="7D0015AC" w:rsidR="00A87B6C" w:rsidRPr="007F20E7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025258A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0C1DFAA0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247748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00F6FA" w14:textId="43C72243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70F8500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96E22F9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140795C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17C7C2A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6FB42482" w14:textId="77777777" w:rsidR="00A87B6C" w:rsidRPr="00D46C03" w:rsidRDefault="00A87B6C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E9737A" w14:textId="0C65C51A" w:rsidR="00A87B6C" w:rsidRPr="00D46C03" w:rsidRDefault="00F479DE" w:rsidP="00A87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FF3C347" w14:textId="65974C50" w:rsidR="00EE585F" w:rsidRPr="00D46C03" w:rsidRDefault="00EE585F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2A770A5" w14:textId="3A6959F0" w:rsidR="009451D8" w:rsidRPr="00D46C03" w:rsidRDefault="009451D8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9BE6A69" w14:textId="77777777" w:rsidR="0021319C" w:rsidRPr="00D46C03" w:rsidRDefault="0021319C">
      <w:pPr>
        <w:rPr>
          <w:rFonts w:asciiTheme="majorBidi" w:hAnsiTheme="majorBidi" w:cstheme="majorBidi"/>
        </w:rPr>
      </w:pPr>
      <w:r w:rsidRPr="00D46C03">
        <w:rPr>
          <w:rFonts w:asciiTheme="majorBidi" w:hAnsiTheme="majorBidi" w:cstheme="majorBidi"/>
        </w:rPr>
        <w:br w:type="page"/>
      </w:r>
    </w:p>
    <w:tbl>
      <w:tblPr>
        <w:tblW w:w="9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1134"/>
        <w:gridCol w:w="270"/>
        <w:gridCol w:w="1170"/>
        <w:gridCol w:w="270"/>
        <w:gridCol w:w="1152"/>
      </w:tblGrid>
      <w:tr w:rsidR="0002420E" w:rsidRPr="00D46C03" w14:paraId="27F3D8BB" w14:textId="77777777" w:rsidTr="004F1F49">
        <w:tc>
          <w:tcPr>
            <w:tcW w:w="3960" w:type="dxa"/>
          </w:tcPr>
          <w:p w14:paraId="403A90E3" w14:textId="023B587D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76" w:type="dxa"/>
            <w:gridSpan w:val="3"/>
          </w:tcPr>
          <w:p w14:paraId="21D518BA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225D42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4C605D9B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20E" w:rsidRPr="00D46C03" w14:paraId="0AF9C02F" w14:textId="77777777" w:rsidTr="004F1F49">
        <w:tc>
          <w:tcPr>
            <w:tcW w:w="3960" w:type="dxa"/>
          </w:tcPr>
          <w:p w14:paraId="50CE341B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B1D62A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6E71C160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1481F4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6CA2DB5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4837D9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E93310F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CDF341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420E" w:rsidRPr="00D46C03" w14:paraId="77988D23" w14:textId="77777777" w:rsidTr="004F1F49">
        <w:tc>
          <w:tcPr>
            <w:tcW w:w="3960" w:type="dxa"/>
          </w:tcPr>
          <w:p w14:paraId="2A4E8E10" w14:textId="4FE9951C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ACBE20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5806A1F2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7FB654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B828031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CC32D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5585410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9DC4EE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2420E" w:rsidRPr="00D46C03" w14:paraId="13ED480E" w14:textId="77777777" w:rsidTr="004F1F49">
        <w:tc>
          <w:tcPr>
            <w:tcW w:w="3960" w:type="dxa"/>
          </w:tcPr>
          <w:p w14:paraId="326B7E23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8" w:type="dxa"/>
            <w:gridSpan w:val="7"/>
          </w:tcPr>
          <w:p w14:paraId="60D2D975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02420E" w:rsidRPr="00D46C03" w14:paraId="2A0DED8A" w14:textId="77777777" w:rsidTr="004F1F49">
        <w:tc>
          <w:tcPr>
            <w:tcW w:w="3960" w:type="dxa"/>
          </w:tcPr>
          <w:p w14:paraId="10F1FFCE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38" w:type="dxa"/>
            <w:gridSpan w:val="7"/>
          </w:tcPr>
          <w:p w14:paraId="2EEF3696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420E" w:rsidRPr="00D46C03" w14:paraId="195BA1C8" w14:textId="77777777" w:rsidTr="004F1F49">
        <w:tc>
          <w:tcPr>
            <w:tcW w:w="3960" w:type="dxa"/>
          </w:tcPr>
          <w:p w14:paraId="735E80D3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81199D" w14:textId="2BE40278" w:rsidR="0002420E" w:rsidRPr="00D46C03" w:rsidRDefault="00E11B07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33,335</w:t>
            </w:r>
          </w:p>
        </w:tc>
        <w:tc>
          <w:tcPr>
            <w:tcW w:w="272" w:type="dxa"/>
          </w:tcPr>
          <w:p w14:paraId="72C0525B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7246159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31,544</w:t>
            </w:r>
          </w:p>
        </w:tc>
        <w:tc>
          <w:tcPr>
            <w:tcW w:w="270" w:type="dxa"/>
          </w:tcPr>
          <w:p w14:paraId="29B76994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5A08DC" w14:textId="0895A1E8" w:rsidR="0002420E" w:rsidRPr="00D46C03" w:rsidRDefault="00E06BA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33,335</w:t>
            </w:r>
          </w:p>
        </w:tc>
        <w:tc>
          <w:tcPr>
            <w:tcW w:w="270" w:type="dxa"/>
          </w:tcPr>
          <w:p w14:paraId="2512E5AC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101B3CD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31,544</w:t>
            </w:r>
          </w:p>
        </w:tc>
      </w:tr>
      <w:tr w:rsidR="0002420E" w:rsidRPr="00D46C03" w14:paraId="60184723" w14:textId="77777777" w:rsidTr="004F1F49">
        <w:tc>
          <w:tcPr>
            <w:tcW w:w="3960" w:type="dxa"/>
          </w:tcPr>
          <w:p w14:paraId="6B5A351E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B4BA54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65D2139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D07985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2E038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F0BCC1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60E0E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D61609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420E" w:rsidRPr="00D46C03" w14:paraId="337AEBE6" w14:textId="77777777" w:rsidTr="004F1F49">
        <w:tc>
          <w:tcPr>
            <w:tcW w:w="3960" w:type="dxa"/>
          </w:tcPr>
          <w:p w14:paraId="1E6DEAE6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79D94395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F0296A7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5A5152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E89A9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23EE31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58073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CDB3E4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420E" w:rsidRPr="00D46C03" w14:paraId="1DE7E4D1" w14:textId="77777777" w:rsidTr="004F1F49">
        <w:tc>
          <w:tcPr>
            <w:tcW w:w="3960" w:type="dxa"/>
          </w:tcPr>
          <w:p w14:paraId="0DB8A7A1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0039380" w14:textId="04563DBF" w:rsidR="0002420E" w:rsidRPr="00D46C03" w:rsidRDefault="009C6918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43E37F8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F5EDDB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293CE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D3299" w14:textId="69F0F5C3" w:rsidR="0002420E" w:rsidRPr="00D46C03" w:rsidRDefault="002E113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6BEAE7D4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DCC9E76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02420E" w:rsidRPr="00D46C03" w14:paraId="174AEC4E" w14:textId="77777777" w:rsidTr="004F1F49">
        <w:tc>
          <w:tcPr>
            <w:tcW w:w="3960" w:type="dxa"/>
          </w:tcPr>
          <w:p w14:paraId="6441F87F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1E7006B" w14:textId="14E24320" w:rsidR="0002420E" w:rsidRPr="00D46C03" w:rsidRDefault="009C6918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4,024</w:t>
            </w:r>
          </w:p>
        </w:tc>
        <w:tc>
          <w:tcPr>
            <w:tcW w:w="272" w:type="dxa"/>
          </w:tcPr>
          <w:p w14:paraId="2607F25F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E9F6C3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4,504</w:t>
            </w:r>
          </w:p>
        </w:tc>
        <w:tc>
          <w:tcPr>
            <w:tcW w:w="270" w:type="dxa"/>
          </w:tcPr>
          <w:p w14:paraId="3FAC5EEC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25388" w14:textId="06F875D2" w:rsidR="0002420E" w:rsidRPr="00D46C03" w:rsidRDefault="00B539C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4,024</w:t>
            </w:r>
          </w:p>
        </w:tc>
        <w:tc>
          <w:tcPr>
            <w:tcW w:w="270" w:type="dxa"/>
          </w:tcPr>
          <w:p w14:paraId="040B7368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571EF1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4,504</w:t>
            </w:r>
          </w:p>
        </w:tc>
      </w:tr>
      <w:tr w:rsidR="0002420E" w:rsidRPr="00D46C03" w14:paraId="6D89D845" w14:textId="77777777" w:rsidTr="004F1F49">
        <w:tc>
          <w:tcPr>
            <w:tcW w:w="3960" w:type="dxa"/>
          </w:tcPr>
          <w:p w14:paraId="30581D44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784A2" w14:textId="6AAA59A1" w:rsidR="0002420E" w:rsidRPr="00D46C03" w:rsidRDefault="009C6918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4,024</w:t>
            </w:r>
          </w:p>
        </w:tc>
        <w:tc>
          <w:tcPr>
            <w:tcW w:w="272" w:type="dxa"/>
          </w:tcPr>
          <w:p w14:paraId="015806E8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0DB3C5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4,504</w:t>
            </w:r>
          </w:p>
        </w:tc>
        <w:tc>
          <w:tcPr>
            <w:tcW w:w="270" w:type="dxa"/>
          </w:tcPr>
          <w:p w14:paraId="0DB65CF8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195140" w14:textId="08A64E28" w:rsidR="0002420E" w:rsidRPr="00D46C03" w:rsidRDefault="00B539C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4,589</w:t>
            </w:r>
          </w:p>
        </w:tc>
        <w:tc>
          <w:tcPr>
            <w:tcW w:w="270" w:type="dxa"/>
          </w:tcPr>
          <w:p w14:paraId="6E4EDA74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21F804C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5,153</w:t>
            </w:r>
          </w:p>
        </w:tc>
      </w:tr>
    </w:tbl>
    <w:p w14:paraId="3AFE1363" w14:textId="77777777" w:rsidR="0002420E" w:rsidRPr="00D46C03" w:rsidRDefault="0002420E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1C3AD07" w14:textId="77777777" w:rsidR="00F81043" w:rsidRPr="00D46C03" w:rsidRDefault="00F81043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="00AF683A"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D46C03" w:rsidRDefault="005140E7" w:rsidP="00672DEA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D46C03" w:rsidRDefault="0001421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4B7E"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D46C03" w:rsidRDefault="005140E7" w:rsidP="00672DEA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4DAFE0CA" w14:textId="26C75FCE" w:rsidR="007B1A61" w:rsidRPr="00D46C03" w:rsidRDefault="00083F2A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64ED" w:rsidRPr="00D46C03">
        <w:rPr>
          <w:rFonts w:asciiTheme="majorBidi" w:hAnsiTheme="majorBidi" w:cstheme="majorBidi"/>
          <w:sz w:val="30"/>
          <w:szCs w:val="30"/>
        </w:rPr>
        <w:t>1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64ED" w:rsidRPr="00D46C03">
        <w:rPr>
          <w:rFonts w:asciiTheme="majorBidi" w:hAnsiTheme="majorBidi" w:cstheme="majorBidi"/>
          <w:sz w:val="30"/>
          <w:szCs w:val="30"/>
        </w:rPr>
        <w:t>256</w:t>
      </w:r>
      <w:r w:rsidR="000153A7" w:rsidRPr="00D46C03">
        <w:rPr>
          <w:rFonts w:asciiTheme="majorBidi" w:hAnsiTheme="majorBidi" w:cstheme="majorBidi"/>
          <w:sz w:val="30"/>
          <w:szCs w:val="30"/>
        </w:rPr>
        <w:t>5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D46C03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คอปอเรชั่น เอสดีเอ็น บีเอชดี </w:t>
      </w:r>
      <w:r w:rsidRPr="00D46C03">
        <w:rPr>
          <w:rFonts w:asciiTheme="majorBidi" w:hAnsiTheme="majorBidi" w:cstheme="majorBidi"/>
          <w:sz w:val="30"/>
          <w:szCs w:val="30"/>
        </w:rPr>
        <w:t>(TCC)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โดยบริษัทตกลงให้ </w:t>
      </w:r>
      <w:r w:rsidRPr="00D46C03">
        <w:rPr>
          <w:rFonts w:asciiTheme="majorBidi" w:hAnsiTheme="majorBidi" w:cstheme="majorBidi"/>
          <w:sz w:val="30"/>
          <w:szCs w:val="30"/>
        </w:rPr>
        <w:t xml:space="preserve">TCC 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="005A64ED" w:rsidRPr="00D46C03">
        <w:rPr>
          <w:rFonts w:asciiTheme="majorBidi" w:hAnsiTheme="majorBidi" w:cstheme="majorBidi"/>
          <w:sz w:val="30"/>
          <w:szCs w:val="30"/>
        </w:rPr>
        <w:t>3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ปีโดยเริ่มตั้งแต่เดือนมิถุนายน </w:t>
      </w:r>
      <w:r w:rsidR="005A64ED" w:rsidRPr="00D46C03">
        <w:rPr>
          <w:rFonts w:asciiTheme="majorBidi" w:hAnsiTheme="majorBidi" w:cstheme="majorBidi"/>
          <w:sz w:val="30"/>
          <w:szCs w:val="30"/>
        </w:rPr>
        <w:t>256</w:t>
      </w:r>
      <w:r w:rsidR="000153A7" w:rsidRPr="00D46C03">
        <w:rPr>
          <w:rFonts w:asciiTheme="majorBidi" w:hAnsiTheme="majorBidi" w:cstheme="majorBidi"/>
          <w:sz w:val="30"/>
          <w:szCs w:val="30"/>
        </w:rPr>
        <w:t>5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="005A64ED" w:rsidRPr="00D46C03">
        <w:rPr>
          <w:rFonts w:asciiTheme="majorBidi" w:hAnsiTheme="majorBidi" w:cstheme="majorBidi"/>
          <w:sz w:val="30"/>
          <w:szCs w:val="30"/>
        </w:rPr>
        <w:t>1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D46C03" w:rsidRDefault="005140E7" w:rsidP="00672DEA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59F586AD" w14:textId="77777777" w:rsidR="00BB53E6" w:rsidRPr="00D46C03" w:rsidRDefault="00057CF3" w:rsidP="00672DEA">
      <w:pPr>
        <w:pStyle w:val="a6"/>
        <w:tabs>
          <w:tab w:val="clear" w:pos="1080"/>
          <w:tab w:val="left" w:pos="540"/>
        </w:tabs>
        <w:ind w:right="-43"/>
        <w:jc w:val="both"/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</w:pPr>
      <w:r w:rsidRPr="00D46C0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74228D" w:rsidRPr="00D46C0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BB53E6" w:rsidRPr="00D46C03">
        <w:rPr>
          <w:rFonts w:asciiTheme="majorBidi" w:eastAsia="Times New Roman" w:hAnsiTheme="majorBidi" w:cstheme="majorBidi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D46C03" w:rsidRDefault="00BB53E6" w:rsidP="00672DEA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0FD0B967" w14:textId="4C2C07FD" w:rsidR="00AE4282" w:rsidRPr="00D46C03" w:rsidRDefault="00BB53E6" w:rsidP="00672DEA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lang w:val="en-US" w:eastAsia="en-US"/>
        </w:rPr>
      </w:pP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5A64ED" w:rsidRPr="00D46C03">
        <w:rPr>
          <w:rFonts w:asciiTheme="majorBidi" w:eastAsia="Times New Roman" w:hAnsiTheme="majorBidi" w:cstheme="majorBidi"/>
          <w:snapToGrid/>
          <w:lang w:val="en-US" w:eastAsia="en-US"/>
        </w:rPr>
        <w:t>3</w:t>
      </w:r>
      <w:r w:rsidR="0002420E" w:rsidRPr="00D46C03">
        <w:rPr>
          <w:rFonts w:asciiTheme="majorBidi" w:eastAsia="Times New Roman" w:hAnsiTheme="majorBidi" w:cstheme="majorBidi"/>
          <w:snapToGrid/>
          <w:lang w:val="en-US" w:eastAsia="en-US"/>
        </w:rPr>
        <w:t xml:space="preserve">1 </w:t>
      </w:r>
      <w:r w:rsidR="0002420E"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มีนาคม </w:t>
      </w:r>
      <w:r w:rsidR="005A64ED" w:rsidRPr="00D46C03">
        <w:rPr>
          <w:rFonts w:asciiTheme="majorBidi" w:eastAsia="Times New Roman" w:hAnsiTheme="majorBidi" w:cstheme="majorBidi"/>
          <w:snapToGrid/>
          <w:lang w:val="en-US" w:eastAsia="en-US"/>
        </w:rPr>
        <w:t>256</w:t>
      </w:r>
      <w:r w:rsidR="00491E37">
        <w:rPr>
          <w:rFonts w:asciiTheme="majorBidi" w:eastAsia="Times New Roman" w:hAnsiTheme="majorBidi" w:cstheme="majorBidi"/>
          <w:snapToGrid/>
          <w:lang w:val="en-US" w:eastAsia="en-US"/>
        </w:rPr>
        <w:t>6</w:t>
      </w:r>
      <w:r w:rsidR="000B6AEE" w:rsidRPr="00D46C03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</w:t>
      </w:r>
      <w:r w:rsidR="00783764"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สถาบันการเงิน</w:t>
      </w: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ในประเทศแห่งหนึ่งสำหรับการค้ำประกัน</w:t>
      </w:r>
      <w:r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วงเงินสินเชื่อของบริษัทย่อยและ</w:t>
      </w:r>
      <w:r w:rsidR="00A46DF9"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กิจการ</w:t>
      </w:r>
      <w:r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ที่เกี่ยวข้องกันเป็นจำนวนเงินรว</w:t>
      </w:r>
      <w:r w:rsidR="00571109"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ม</w:t>
      </w:r>
      <w:r w:rsidR="004D1E49">
        <w:rPr>
          <w:rFonts w:asciiTheme="majorBidi" w:eastAsia="Times New Roman" w:hAnsiTheme="majorBidi" w:cstheme="majorBidi"/>
          <w:snapToGrid/>
          <w:spacing w:val="-4"/>
          <w:lang w:val="en-US" w:eastAsia="en-US"/>
        </w:rPr>
        <w:t xml:space="preserve"> </w:t>
      </w:r>
      <w:r w:rsidR="004D1E49" w:rsidRPr="00A10E11">
        <w:rPr>
          <w:rFonts w:asciiTheme="majorBidi" w:eastAsia="Times New Roman" w:hAnsiTheme="majorBidi" w:cstheme="majorBidi"/>
          <w:snapToGrid/>
          <w:spacing w:val="-4"/>
          <w:lang w:val="en-US" w:eastAsia="en-US"/>
        </w:rPr>
        <w:t>18</w:t>
      </w:r>
      <w:r w:rsidR="004D1E49">
        <w:rPr>
          <w:rFonts w:asciiTheme="majorBidi" w:eastAsia="Times New Roman" w:hAnsiTheme="majorBidi" w:cstheme="majorBidi"/>
          <w:snapToGrid/>
          <w:spacing w:val="-4"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 xml:space="preserve">ล้านบาท </w:t>
      </w:r>
      <w:r w:rsidRPr="00D46C03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(</w:t>
      </w:r>
      <w:r w:rsidR="005A64ED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31</w:t>
      </w:r>
      <w:r w:rsidR="000B6AEE" w:rsidRPr="00D46C03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 xml:space="preserve"> ธันวาคม </w:t>
      </w:r>
      <w:r w:rsidR="005A64ED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256</w:t>
      </w:r>
      <w:r w:rsidR="0002420E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5</w:t>
      </w:r>
      <w:r w:rsidR="00E847A7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: </w:t>
      </w:r>
      <w:r w:rsidR="00FD725C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18</w:t>
      </w:r>
      <w:r w:rsidR="006313D3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ล้านบาท)</w:t>
      </w:r>
    </w:p>
    <w:p w14:paraId="7BE1583F" w14:textId="093770C2" w:rsidR="00104001" w:rsidRPr="00D46C03" w:rsidRDefault="00104001" w:rsidP="00672DEA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lang w:val="en-US" w:eastAsia="en-US"/>
        </w:rPr>
      </w:pPr>
    </w:p>
    <w:p w14:paraId="5EBF51C4" w14:textId="77777777" w:rsidR="00CF79CF" w:rsidRPr="00D46C03" w:rsidRDefault="00CF7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46C03">
        <w:rPr>
          <w:rFonts w:asciiTheme="majorBidi" w:hAnsiTheme="majorBidi" w:cstheme="majorBidi"/>
          <w:szCs w:val="30"/>
          <w:cs/>
        </w:rPr>
        <w:br w:type="page"/>
      </w:r>
    </w:p>
    <w:p w14:paraId="2C469185" w14:textId="7D0FB5D3" w:rsidR="0036421E" w:rsidRPr="00D46C03" w:rsidRDefault="0036421E" w:rsidP="0036421E">
      <w:pPr>
        <w:pStyle w:val="Heading1"/>
        <w:numPr>
          <w:ilvl w:val="0"/>
          <w:numId w:val="23"/>
        </w:numPr>
        <w:tabs>
          <w:tab w:val="num" w:pos="540"/>
        </w:tabs>
        <w:ind w:left="630" w:hanging="630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lastRenderedPageBreak/>
        <w:t>ลูกหนี้การค้า</w:t>
      </w:r>
    </w:p>
    <w:p w14:paraId="2A495B62" w14:textId="65A1E10C" w:rsidR="0036421E" w:rsidRPr="00D46C03" w:rsidRDefault="0036421E" w:rsidP="0036421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1"/>
        <w:gridCol w:w="1188"/>
        <w:gridCol w:w="180"/>
        <w:gridCol w:w="1161"/>
        <w:gridCol w:w="178"/>
        <w:gridCol w:w="1181"/>
        <w:gridCol w:w="180"/>
        <w:gridCol w:w="1170"/>
      </w:tblGrid>
      <w:tr w:rsidR="0002420E" w:rsidRPr="00D46C03" w14:paraId="62CE59FB" w14:textId="77777777" w:rsidTr="004F1F49">
        <w:trPr>
          <w:cantSplit/>
          <w:tblHeader/>
        </w:trPr>
        <w:tc>
          <w:tcPr>
            <w:tcW w:w="3771" w:type="dxa"/>
            <w:vAlign w:val="bottom"/>
            <w:hideMark/>
          </w:tcPr>
          <w:p w14:paraId="38D81723" w14:textId="77777777" w:rsidR="0002420E" w:rsidRPr="00D46C03" w:rsidRDefault="0002420E" w:rsidP="004F1F4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54FC6C5C" w14:textId="77777777" w:rsidR="0002420E" w:rsidRPr="00D46C03" w:rsidRDefault="0002420E" w:rsidP="004F1F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2D5ECAC" w14:textId="77777777" w:rsidR="0002420E" w:rsidRPr="00D46C03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13E567DE" w14:textId="77777777" w:rsidR="0002420E" w:rsidRPr="00D46C03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20E" w:rsidRPr="00D46C03" w14:paraId="1B60494E" w14:textId="77777777" w:rsidTr="004F1F49">
        <w:trPr>
          <w:cantSplit/>
          <w:tblHeader/>
        </w:trPr>
        <w:tc>
          <w:tcPr>
            <w:tcW w:w="3771" w:type="dxa"/>
            <w:vAlign w:val="bottom"/>
          </w:tcPr>
          <w:p w14:paraId="215EE414" w14:textId="77777777" w:rsidR="0002420E" w:rsidRPr="00D46C03" w:rsidRDefault="0002420E" w:rsidP="004F1F4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50608A56" w14:textId="77777777" w:rsidR="0002420E" w:rsidRPr="00D46C03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2A7F27D" w14:textId="77777777" w:rsidR="0002420E" w:rsidRPr="00D46C03" w:rsidRDefault="0002420E" w:rsidP="004F1F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0E78CF" w14:textId="77777777" w:rsidR="0002420E" w:rsidRPr="00D46C03" w:rsidRDefault="0002420E" w:rsidP="004F1F4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63D570B" w14:textId="77777777" w:rsidR="0002420E" w:rsidRPr="00D46C03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A412387" w14:textId="77777777" w:rsidR="0002420E" w:rsidRPr="00D46C03" w:rsidRDefault="0002420E" w:rsidP="004F1F4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FFCC66A" w14:textId="77777777" w:rsidR="0002420E" w:rsidRPr="00D46C03" w:rsidRDefault="0002420E" w:rsidP="004F1F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49836" w14:textId="77777777" w:rsidR="0002420E" w:rsidRPr="00D46C03" w:rsidRDefault="0002420E" w:rsidP="004F1F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420E" w:rsidRPr="00D46C03" w14:paraId="195D80DB" w14:textId="77777777" w:rsidTr="004F1F49">
        <w:trPr>
          <w:cantSplit/>
          <w:tblHeader/>
        </w:trPr>
        <w:tc>
          <w:tcPr>
            <w:tcW w:w="3771" w:type="dxa"/>
            <w:vAlign w:val="bottom"/>
          </w:tcPr>
          <w:p w14:paraId="57E8E836" w14:textId="77777777" w:rsidR="0002420E" w:rsidRPr="00D46C03" w:rsidRDefault="0002420E" w:rsidP="004F1F4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D214645" w14:textId="77777777" w:rsidR="0002420E" w:rsidRPr="00D46C03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0919910" w14:textId="77777777" w:rsidR="0002420E" w:rsidRPr="00D46C03" w:rsidRDefault="0002420E" w:rsidP="004F1F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0CA9C60B" w14:textId="77777777" w:rsidR="0002420E" w:rsidRPr="00D46C03" w:rsidRDefault="0002420E" w:rsidP="004F1F4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681F558E" w14:textId="77777777" w:rsidR="0002420E" w:rsidRPr="00D46C03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222652" w14:textId="77777777" w:rsidR="0002420E" w:rsidRPr="00D46C03" w:rsidRDefault="0002420E" w:rsidP="004F1F4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A24C352" w14:textId="77777777" w:rsidR="0002420E" w:rsidRPr="00D46C03" w:rsidRDefault="0002420E" w:rsidP="004F1F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660F15" w14:textId="77777777" w:rsidR="0002420E" w:rsidRPr="00D46C03" w:rsidRDefault="0002420E" w:rsidP="004F1F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02420E" w:rsidRPr="00D46C03" w14:paraId="48925EE0" w14:textId="77777777" w:rsidTr="004F1F49">
        <w:trPr>
          <w:cantSplit/>
          <w:tblHeader/>
        </w:trPr>
        <w:tc>
          <w:tcPr>
            <w:tcW w:w="3771" w:type="dxa"/>
            <w:vAlign w:val="bottom"/>
            <w:hideMark/>
          </w:tcPr>
          <w:p w14:paraId="33251E70" w14:textId="77777777" w:rsidR="0002420E" w:rsidRPr="00D46C03" w:rsidRDefault="0002420E" w:rsidP="004F1F4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38" w:type="dxa"/>
            <w:gridSpan w:val="7"/>
            <w:vAlign w:val="bottom"/>
            <w:hideMark/>
          </w:tcPr>
          <w:p w14:paraId="320D701A" w14:textId="77777777" w:rsidR="0002420E" w:rsidRPr="00D46C03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420E" w:rsidRPr="00D46C03" w14:paraId="628FF713" w14:textId="77777777" w:rsidTr="004F1F49">
        <w:trPr>
          <w:cantSplit/>
        </w:trPr>
        <w:tc>
          <w:tcPr>
            <w:tcW w:w="3771" w:type="dxa"/>
            <w:hideMark/>
          </w:tcPr>
          <w:p w14:paraId="324E9184" w14:textId="77777777" w:rsidR="0002420E" w:rsidRPr="00D46C03" w:rsidRDefault="0002420E" w:rsidP="004F1F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0B313C23" w14:textId="2BED3085" w:rsidR="0002420E" w:rsidRPr="00D46C03" w:rsidRDefault="003F117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475,894</w:t>
            </w:r>
          </w:p>
        </w:tc>
        <w:tc>
          <w:tcPr>
            <w:tcW w:w="180" w:type="dxa"/>
          </w:tcPr>
          <w:p w14:paraId="7ADCD39E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4AF4A7D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581,560</w:t>
            </w:r>
          </w:p>
        </w:tc>
        <w:tc>
          <w:tcPr>
            <w:tcW w:w="178" w:type="dxa"/>
          </w:tcPr>
          <w:p w14:paraId="53C95B13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EB7D48C" w14:textId="4C2DE0E6" w:rsidR="0002420E" w:rsidRPr="00D46C03" w:rsidRDefault="00A9149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</w:t>
            </w:r>
            <w:r w:rsidR="000C51E2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80" w:type="dxa"/>
          </w:tcPr>
          <w:p w14:paraId="1D61E73D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0C3AF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583,808</w:t>
            </w:r>
          </w:p>
        </w:tc>
      </w:tr>
      <w:tr w:rsidR="0002420E" w:rsidRPr="00D46C03" w14:paraId="69BAB6C7" w14:textId="77777777" w:rsidTr="004F1F49">
        <w:trPr>
          <w:cantSplit/>
        </w:trPr>
        <w:tc>
          <w:tcPr>
            <w:tcW w:w="3771" w:type="dxa"/>
            <w:hideMark/>
          </w:tcPr>
          <w:p w14:paraId="48068053" w14:textId="77777777" w:rsidR="0002420E" w:rsidRPr="00D46C03" w:rsidRDefault="0002420E" w:rsidP="004F1F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3C75C39F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DE91F1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1918299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64BFC53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C1BE6B3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E461C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454EC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420E" w:rsidRPr="00D46C03" w14:paraId="39363C99" w14:textId="77777777" w:rsidTr="004F1F49">
        <w:trPr>
          <w:cantSplit/>
        </w:trPr>
        <w:tc>
          <w:tcPr>
            <w:tcW w:w="3771" w:type="dxa"/>
            <w:hideMark/>
          </w:tcPr>
          <w:p w14:paraId="3B02D05A" w14:textId="77777777" w:rsidR="0002420E" w:rsidRPr="00D46C03" w:rsidRDefault="0002420E" w:rsidP="004F1F4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1 -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75FFE149" w14:textId="34249569" w:rsidR="0002420E" w:rsidRPr="00D46C03" w:rsidRDefault="003F117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55,972</w:t>
            </w:r>
          </w:p>
        </w:tc>
        <w:tc>
          <w:tcPr>
            <w:tcW w:w="180" w:type="dxa"/>
          </w:tcPr>
          <w:p w14:paraId="7472B07E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EE9BF17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39,180</w:t>
            </w:r>
          </w:p>
        </w:tc>
        <w:tc>
          <w:tcPr>
            <w:tcW w:w="178" w:type="dxa"/>
          </w:tcPr>
          <w:p w14:paraId="1854D629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9A89FAA" w14:textId="1303ED6F" w:rsidR="0002420E" w:rsidRPr="00D46C03" w:rsidRDefault="000C51E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</w:t>
            </w:r>
            <w:r w:rsidR="00BE0715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80" w:type="dxa"/>
          </w:tcPr>
          <w:p w14:paraId="2501FC26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30AE8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38,860</w:t>
            </w:r>
          </w:p>
        </w:tc>
      </w:tr>
      <w:tr w:rsidR="0002420E" w:rsidRPr="00D46C03" w14:paraId="1B7C2F78" w14:textId="77777777" w:rsidTr="004F1F49">
        <w:trPr>
          <w:cantSplit/>
        </w:trPr>
        <w:tc>
          <w:tcPr>
            <w:tcW w:w="3771" w:type="dxa"/>
            <w:hideMark/>
          </w:tcPr>
          <w:p w14:paraId="70BF9D02" w14:textId="77777777" w:rsidR="0002420E" w:rsidRPr="00D46C03" w:rsidRDefault="0002420E" w:rsidP="004F1F4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01F7575B" w14:textId="4D4862D0" w:rsidR="0002420E" w:rsidRPr="00D46C03" w:rsidRDefault="003F117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12,190</w:t>
            </w:r>
          </w:p>
        </w:tc>
        <w:tc>
          <w:tcPr>
            <w:tcW w:w="180" w:type="dxa"/>
          </w:tcPr>
          <w:p w14:paraId="08DEFAD4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D495668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78" w:type="dxa"/>
          </w:tcPr>
          <w:p w14:paraId="3184B7E1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B8EF0DA" w14:textId="3153CE7C" w:rsidR="0002420E" w:rsidRPr="00D46C03" w:rsidRDefault="00BE07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435099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80" w:type="dxa"/>
          </w:tcPr>
          <w:p w14:paraId="45BACB4A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5A589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02420E" w:rsidRPr="00D46C03" w14:paraId="76E5AFE1" w14:textId="77777777" w:rsidTr="004F1F49">
        <w:trPr>
          <w:cantSplit/>
        </w:trPr>
        <w:tc>
          <w:tcPr>
            <w:tcW w:w="3771" w:type="dxa"/>
            <w:hideMark/>
          </w:tcPr>
          <w:p w14:paraId="0635D900" w14:textId="77777777" w:rsidR="0002420E" w:rsidRPr="00D46C03" w:rsidRDefault="0002420E" w:rsidP="004F1F4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8" w:type="dxa"/>
          </w:tcPr>
          <w:p w14:paraId="5AD296A3" w14:textId="3F5D4036" w:rsidR="0002420E" w:rsidRPr="00D46C03" w:rsidRDefault="003F117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</w:tcPr>
          <w:p w14:paraId="5BE9C98C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2E5F400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78" w:type="dxa"/>
          </w:tcPr>
          <w:p w14:paraId="3ACE6C4E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C1DD10B" w14:textId="1AE569D7" w:rsidR="0002420E" w:rsidRPr="00D46C03" w:rsidRDefault="0064221F" w:rsidP="00642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</w:tcPr>
          <w:p w14:paraId="3EE94B45" w14:textId="77777777" w:rsidR="0002420E" w:rsidRPr="0064221F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6F9595B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420E" w:rsidRPr="00D46C03" w14:paraId="408BC225" w14:textId="77777777" w:rsidTr="004F1F49">
        <w:trPr>
          <w:cantSplit/>
        </w:trPr>
        <w:tc>
          <w:tcPr>
            <w:tcW w:w="3771" w:type="dxa"/>
            <w:hideMark/>
          </w:tcPr>
          <w:p w14:paraId="649930F0" w14:textId="77777777" w:rsidR="0002420E" w:rsidRPr="00D46C03" w:rsidRDefault="0002420E" w:rsidP="004F1F4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75E19" w14:textId="039D7747" w:rsidR="0002420E" w:rsidRPr="00D46C03" w:rsidRDefault="00A060A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14,897</w:t>
            </w:r>
          </w:p>
        </w:tc>
        <w:tc>
          <w:tcPr>
            <w:tcW w:w="180" w:type="dxa"/>
          </w:tcPr>
          <w:p w14:paraId="23E1C90A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A43F3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14,726</w:t>
            </w:r>
          </w:p>
        </w:tc>
        <w:tc>
          <w:tcPr>
            <w:tcW w:w="178" w:type="dxa"/>
          </w:tcPr>
          <w:p w14:paraId="613D8769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0A196" w14:textId="26E74ED0" w:rsidR="0002420E" w:rsidRPr="00D46C03" w:rsidRDefault="00B17B5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14,458</w:t>
            </w:r>
          </w:p>
        </w:tc>
        <w:tc>
          <w:tcPr>
            <w:tcW w:w="180" w:type="dxa"/>
          </w:tcPr>
          <w:p w14:paraId="31C3B42F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44DDC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14,654</w:t>
            </w:r>
          </w:p>
        </w:tc>
      </w:tr>
      <w:tr w:rsidR="0002420E" w:rsidRPr="00D46C03" w14:paraId="4AAB2317" w14:textId="77777777" w:rsidTr="004F1F49">
        <w:trPr>
          <w:cantSplit/>
        </w:trPr>
        <w:tc>
          <w:tcPr>
            <w:tcW w:w="3771" w:type="dxa"/>
            <w:hideMark/>
          </w:tcPr>
          <w:p w14:paraId="4CA3DB62" w14:textId="77777777" w:rsidR="0002420E" w:rsidRPr="00D46C03" w:rsidRDefault="0002420E" w:rsidP="004F1F4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4258E" w14:textId="4C573E63" w:rsidR="0002420E" w:rsidRPr="00D46C03" w:rsidRDefault="00A060A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559,052</w:t>
            </w:r>
          </w:p>
        </w:tc>
        <w:tc>
          <w:tcPr>
            <w:tcW w:w="180" w:type="dxa"/>
          </w:tcPr>
          <w:p w14:paraId="16C18218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88D77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636,121</w:t>
            </w:r>
          </w:p>
        </w:tc>
        <w:tc>
          <w:tcPr>
            <w:tcW w:w="178" w:type="dxa"/>
          </w:tcPr>
          <w:p w14:paraId="1547D14B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4F386" w14:textId="2C3717B3" w:rsidR="0002420E" w:rsidRPr="00D46C03" w:rsidRDefault="008E0F0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563,064</w:t>
            </w:r>
          </w:p>
        </w:tc>
        <w:tc>
          <w:tcPr>
            <w:tcW w:w="180" w:type="dxa"/>
          </w:tcPr>
          <w:p w14:paraId="2D6F4E3F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2199663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637,558</w:t>
            </w:r>
          </w:p>
        </w:tc>
      </w:tr>
      <w:tr w:rsidR="0002420E" w:rsidRPr="00D46C03" w14:paraId="24495CAE" w14:textId="77777777" w:rsidTr="004F1F49">
        <w:trPr>
          <w:cantSplit/>
          <w:trHeight w:val="71"/>
        </w:trPr>
        <w:tc>
          <w:tcPr>
            <w:tcW w:w="3771" w:type="dxa"/>
            <w:vAlign w:val="bottom"/>
            <w:hideMark/>
          </w:tcPr>
          <w:p w14:paraId="226DFC01" w14:textId="77777777" w:rsidR="0002420E" w:rsidRPr="00D46C03" w:rsidRDefault="0002420E" w:rsidP="004F1F49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  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9E71B" w14:textId="77777777" w:rsidR="0002420E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97340" w14:textId="2C9F86DF" w:rsidR="0002420E" w:rsidRPr="00D46C03" w:rsidRDefault="00A060A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(13,740)</w:t>
            </w:r>
          </w:p>
        </w:tc>
        <w:tc>
          <w:tcPr>
            <w:tcW w:w="180" w:type="dxa"/>
            <w:vAlign w:val="bottom"/>
          </w:tcPr>
          <w:p w14:paraId="187743A1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A4830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</w:p>
          <w:p w14:paraId="326024F7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(12,997)</w:t>
            </w:r>
          </w:p>
        </w:tc>
        <w:tc>
          <w:tcPr>
            <w:tcW w:w="178" w:type="dxa"/>
            <w:vAlign w:val="bottom"/>
          </w:tcPr>
          <w:p w14:paraId="2D76F52B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307DC" w14:textId="77777777" w:rsidR="0002420E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83981" w14:textId="5E8D67E4" w:rsidR="0002420E" w:rsidRPr="00D46C03" w:rsidRDefault="008E0F0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(13,311)</w:t>
            </w:r>
          </w:p>
        </w:tc>
        <w:tc>
          <w:tcPr>
            <w:tcW w:w="180" w:type="dxa"/>
            <w:vAlign w:val="bottom"/>
          </w:tcPr>
          <w:p w14:paraId="1BB2DD43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37DF0D2F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9A69C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(12,568)</w:t>
            </w:r>
          </w:p>
        </w:tc>
      </w:tr>
      <w:tr w:rsidR="0002420E" w:rsidRPr="00D46C03" w14:paraId="0C80A1AA" w14:textId="77777777" w:rsidTr="004F1F49">
        <w:trPr>
          <w:cantSplit/>
        </w:trPr>
        <w:tc>
          <w:tcPr>
            <w:tcW w:w="3771" w:type="dxa"/>
            <w:hideMark/>
          </w:tcPr>
          <w:p w14:paraId="2D7546EC" w14:textId="77777777" w:rsidR="0002420E" w:rsidRPr="00D46C03" w:rsidRDefault="0002420E" w:rsidP="004F1F4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2E8FB3" w14:textId="47D432CD" w:rsidR="0002420E" w:rsidRPr="00D46C03" w:rsidRDefault="00716740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545,312</w:t>
            </w:r>
          </w:p>
        </w:tc>
        <w:tc>
          <w:tcPr>
            <w:tcW w:w="180" w:type="dxa"/>
          </w:tcPr>
          <w:p w14:paraId="204B6FD7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E4C39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623,124</w:t>
            </w:r>
          </w:p>
        </w:tc>
        <w:tc>
          <w:tcPr>
            <w:tcW w:w="178" w:type="dxa"/>
          </w:tcPr>
          <w:p w14:paraId="048ED444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1F8F6" w14:textId="5F365FE6" w:rsidR="0002420E" w:rsidRPr="00D46C03" w:rsidRDefault="002048C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549,753</w:t>
            </w:r>
          </w:p>
        </w:tc>
        <w:tc>
          <w:tcPr>
            <w:tcW w:w="180" w:type="dxa"/>
          </w:tcPr>
          <w:p w14:paraId="0D68E16B" w14:textId="77777777" w:rsidR="0002420E" w:rsidRPr="00D46C03" w:rsidRDefault="0002420E" w:rsidP="004F1F49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0B9C76A7" w14:textId="77777777" w:rsidR="0002420E" w:rsidRPr="00D46C03" w:rsidRDefault="0002420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624,990</w:t>
            </w:r>
          </w:p>
        </w:tc>
      </w:tr>
    </w:tbl>
    <w:p w14:paraId="0E438212" w14:textId="4EE1B7EB" w:rsidR="0002420E" w:rsidRPr="00D46C03" w:rsidRDefault="0002420E" w:rsidP="0036421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78"/>
        <w:gridCol w:w="1172"/>
        <w:gridCol w:w="178"/>
        <w:gridCol w:w="1172"/>
        <w:gridCol w:w="178"/>
        <w:gridCol w:w="1172"/>
      </w:tblGrid>
      <w:tr w:rsidR="00EA1F6D" w:rsidRPr="00D46C03" w14:paraId="3A2BEC24" w14:textId="77777777" w:rsidTr="0002420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0A4F178" w14:textId="77777777" w:rsidR="00EA1F6D" w:rsidRPr="00D46C03" w:rsidRDefault="00EA1F6D" w:rsidP="004F1F4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62D078AF" w14:textId="77777777" w:rsidR="00EA1F6D" w:rsidRPr="00D46C03" w:rsidRDefault="00EA1F6D" w:rsidP="004F1F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2B2C795" w14:textId="77777777" w:rsidR="00EA1F6D" w:rsidRPr="00D46C03" w:rsidRDefault="00EA1F6D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F9FA28D" w14:textId="77777777" w:rsidR="00EA1F6D" w:rsidRPr="00D46C03" w:rsidRDefault="00EA1F6D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1F6D" w:rsidRPr="00D46C03" w14:paraId="4428DFEA" w14:textId="77777777" w:rsidTr="0002420E">
        <w:trPr>
          <w:cantSplit/>
          <w:tblHeader/>
        </w:trPr>
        <w:tc>
          <w:tcPr>
            <w:tcW w:w="3780" w:type="dxa"/>
          </w:tcPr>
          <w:p w14:paraId="420EF0A7" w14:textId="15B73D97" w:rsidR="0002420E" w:rsidRPr="00D46C03" w:rsidRDefault="00EA1F6D" w:rsidP="000242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2420E"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2420E"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02420E"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2330CC3" w14:textId="2FE5461D" w:rsidR="00EA1F6D" w:rsidRPr="00D46C03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02420E"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B7D635E" w14:textId="77777777" w:rsidR="00EA1F6D" w:rsidRPr="00D46C03" w:rsidRDefault="00EA1F6D" w:rsidP="00EA1F6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459CE69" w14:textId="1314671E" w:rsidR="00EA1F6D" w:rsidRPr="00D46C03" w:rsidRDefault="00EA1F6D" w:rsidP="00EA1F6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02420E"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</w:tcPr>
          <w:p w14:paraId="64507400" w14:textId="77777777" w:rsidR="00EA1F6D" w:rsidRPr="00D46C03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D7F0661" w14:textId="6A99BD76" w:rsidR="00EA1F6D" w:rsidRPr="00D46C03" w:rsidRDefault="00EA1F6D" w:rsidP="00EA1F6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2420E" w:rsidRPr="00D46C0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14:paraId="0D24A40A" w14:textId="77777777" w:rsidR="00EA1F6D" w:rsidRPr="00D46C03" w:rsidRDefault="00EA1F6D" w:rsidP="00EA1F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1B5BD38" w14:textId="3434D859" w:rsidR="00EA1F6D" w:rsidRPr="00D46C03" w:rsidRDefault="00EA1F6D" w:rsidP="00EA1F6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02420E"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EA1F6D" w:rsidRPr="00D46C03" w14:paraId="1F6913DA" w14:textId="77777777" w:rsidTr="0002420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F22F44A" w14:textId="77777777" w:rsidR="00EA1F6D" w:rsidRPr="00D46C03" w:rsidRDefault="00EA1F6D" w:rsidP="00EA1F6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B02A462" w14:textId="77777777" w:rsidR="00EA1F6D" w:rsidRPr="00D46C03" w:rsidRDefault="00EA1F6D" w:rsidP="00EA1F6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38BE" w:rsidRPr="00D46C03" w14:paraId="5070E3B3" w14:textId="77777777" w:rsidTr="0002420E">
        <w:trPr>
          <w:cantSplit/>
        </w:trPr>
        <w:tc>
          <w:tcPr>
            <w:tcW w:w="3780" w:type="dxa"/>
          </w:tcPr>
          <w:p w14:paraId="74B6F9E3" w14:textId="2A076ADF" w:rsidR="001838BE" w:rsidRPr="00D46C03" w:rsidRDefault="001838BE" w:rsidP="00EA1F6D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A9D5EFF" w14:textId="3A475357" w:rsidR="001838BE" w:rsidRPr="00D46C03" w:rsidRDefault="00A65E40" w:rsidP="006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78" w:type="dxa"/>
          </w:tcPr>
          <w:p w14:paraId="725214E8" w14:textId="77777777" w:rsidR="001838BE" w:rsidRPr="00D46C03" w:rsidRDefault="001838BE" w:rsidP="00EA1F6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F8F1EE" w14:textId="65749028" w:rsidR="001838BE" w:rsidRPr="00D46C03" w:rsidRDefault="0002420E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178" w:type="dxa"/>
          </w:tcPr>
          <w:p w14:paraId="566615CB" w14:textId="77777777" w:rsidR="001838BE" w:rsidRPr="00D46C03" w:rsidRDefault="001838BE" w:rsidP="00EA1F6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5F00E3" w14:textId="51A8F316" w:rsidR="001838BE" w:rsidRPr="00D46C03" w:rsidRDefault="00C02D6B" w:rsidP="00E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78" w:type="dxa"/>
          </w:tcPr>
          <w:p w14:paraId="48B1CCC5" w14:textId="77777777" w:rsidR="001838BE" w:rsidRPr="00D46C03" w:rsidRDefault="001838BE" w:rsidP="00EA1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8098645" w14:textId="5D54D878" w:rsidR="001838BE" w:rsidRPr="00D46C03" w:rsidRDefault="0002420E" w:rsidP="006B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</w:tr>
    </w:tbl>
    <w:p w14:paraId="52F9B516" w14:textId="77777777" w:rsidR="00EA1F6D" w:rsidRPr="00D46C03" w:rsidRDefault="00EA1F6D" w:rsidP="0036421E">
      <w:pPr>
        <w:rPr>
          <w:rFonts w:asciiTheme="majorBidi" w:hAnsiTheme="majorBidi" w:cstheme="majorBidi"/>
          <w:sz w:val="30"/>
          <w:szCs w:val="30"/>
        </w:rPr>
      </w:pPr>
    </w:p>
    <w:p w14:paraId="5D087BB3" w14:textId="77777777" w:rsidR="00EA1F6D" w:rsidRPr="00D46C03" w:rsidRDefault="00EA1F6D" w:rsidP="0036421E">
      <w:pPr>
        <w:rPr>
          <w:rFonts w:asciiTheme="majorBidi" w:hAnsiTheme="majorBidi" w:cstheme="majorBidi"/>
          <w:sz w:val="30"/>
          <w:szCs w:val="30"/>
        </w:rPr>
      </w:pPr>
    </w:p>
    <w:p w14:paraId="6A8D8D22" w14:textId="77777777" w:rsidR="0036421E" w:rsidRPr="00D46C03" w:rsidRDefault="0036421E" w:rsidP="0036421E">
      <w:pPr>
        <w:rPr>
          <w:rFonts w:asciiTheme="majorBidi" w:hAnsiTheme="majorBidi" w:cstheme="majorBidi"/>
          <w:sz w:val="36"/>
          <w:szCs w:val="36"/>
        </w:rPr>
      </w:pPr>
    </w:p>
    <w:p w14:paraId="5F8125A5" w14:textId="77777777" w:rsidR="00104001" w:rsidRPr="00D46C03" w:rsidRDefault="00104001" w:rsidP="00D9143F">
      <w:pPr>
        <w:pStyle w:val="a6"/>
        <w:tabs>
          <w:tab w:val="clear" w:pos="1080"/>
          <w:tab w:val="left" w:pos="540"/>
        </w:tabs>
        <w:ind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  <w:sectPr w:rsidR="00104001" w:rsidRPr="00D46C03" w:rsidSect="00B853A6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223685AE" w14:textId="0E4222D5" w:rsidR="00640404" w:rsidRPr="00D46C03" w:rsidRDefault="00640404" w:rsidP="00835F5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b w:val="0"/>
          <w:bCs w:val="0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lastRenderedPageBreak/>
        <w:t>เงินลงทุนในบริษัทย่อย</w:t>
      </w:r>
    </w:p>
    <w:p w14:paraId="1183CDE8" w14:textId="73378878" w:rsidR="00640404" w:rsidRPr="00D46C03" w:rsidRDefault="009D0A2F" w:rsidP="009D0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88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702"/>
      </w:tblGrid>
      <w:tr w:rsidR="0039141F" w:rsidRPr="00D46C03" w14:paraId="0B03956E" w14:textId="77777777" w:rsidTr="004F1F49">
        <w:tc>
          <w:tcPr>
            <w:tcW w:w="1710" w:type="dxa"/>
          </w:tcPr>
          <w:p w14:paraId="6E59501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61AA7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22"/>
          </w:tcPr>
          <w:p w14:paraId="04D56EAD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141F" w:rsidRPr="00D46C03" w14:paraId="6F3A9761" w14:textId="77777777" w:rsidTr="004F1F49">
        <w:tc>
          <w:tcPr>
            <w:tcW w:w="1710" w:type="dxa"/>
          </w:tcPr>
          <w:p w14:paraId="23884161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40E45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D8540C9" w14:textId="6622B6D1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7C135507" w14:textId="5F9B5BEF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0CB1F10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179047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AAC4DE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F354B2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3A90951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7B3AA1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2290B99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52D17D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4DF89D9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5C1DDA7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096133ED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111BFE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50FC9CBF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616275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1AEF702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6EAD2E5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2" w:type="dxa"/>
            <w:gridSpan w:val="3"/>
          </w:tcPr>
          <w:p w14:paraId="04D80B6A" w14:textId="0F1513D1" w:rsidR="0039141F" w:rsidRPr="00D46C03" w:rsidRDefault="00D027D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D027DA" w:rsidRPr="00D46C03" w14:paraId="474D7F81" w14:textId="77777777" w:rsidTr="004F1F49">
        <w:tc>
          <w:tcPr>
            <w:tcW w:w="1710" w:type="dxa"/>
          </w:tcPr>
          <w:p w14:paraId="64FAD26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679FF4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3700CE2" w14:textId="7B1B0739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61" w:type="dxa"/>
            <w:gridSpan w:val="2"/>
          </w:tcPr>
          <w:p w14:paraId="2CAB319D" w14:textId="56F10054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77" w:type="dxa"/>
          </w:tcPr>
          <w:p w14:paraId="3E9B2316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09DCEA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210E617F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FBF03C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E00BD7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D704AD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7F46CE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701CBD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AF65B6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81DB6A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26F58AB3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4D6C11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2DBA041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43CC34C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A1D10A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813B80C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2" w:type="dxa"/>
            <w:gridSpan w:val="3"/>
          </w:tcPr>
          <w:p w14:paraId="778869BD" w14:textId="3C2230BA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งวดสามเดือน</w:t>
            </w:r>
          </w:p>
        </w:tc>
      </w:tr>
      <w:tr w:rsidR="00D027DA" w:rsidRPr="00D46C03" w14:paraId="40CECE48" w14:textId="77777777" w:rsidTr="004F1F49">
        <w:tc>
          <w:tcPr>
            <w:tcW w:w="1710" w:type="dxa"/>
          </w:tcPr>
          <w:p w14:paraId="35CE551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7A2CF6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4BFACAC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461" w:type="dxa"/>
            <w:gridSpan w:val="2"/>
          </w:tcPr>
          <w:p w14:paraId="6F41140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</w:tcPr>
          <w:p w14:paraId="2EA9EFB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485E088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gridSpan w:val="3"/>
          </w:tcPr>
          <w:p w14:paraId="5A7A4D6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</w:tcPr>
          <w:p w14:paraId="20F950C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179B9CC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</w:tcPr>
          <w:p w14:paraId="47DA85FD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0" w:type="dxa"/>
            <w:gridSpan w:val="3"/>
          </w:tcPr>
          <w:p w14:paraId="255312E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</w:tcPr>
          <w:p w14:paraId="7F07FEA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2" w:type="dxa"/>
            <w:gridSpan w:val="3"/>
          </w:tcPr>
          <w:p w14:paraId="70C1405B" w14:textId="4B4F4BF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D027DA" w:rsidRPr="00D46C03" w14:paraId="419A17E4" w14:textId="77777777" w:rsidTr="004F1F49">
        <w:tc>
          <w:tcPr>
            <w:tcW w:w="1710" w:type="dxa"/>
          </w:tcPr>
          <w:p w14:paraId="58CC774C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0981F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02CBB50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5BEC8E48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732" w:type="dxa"/>
          </w:tcPr>
          <w:p w14:paraId="1D1B379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830D873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7" w:type="dxa"/>
          </w:tcPr>
          <w:p w14:paraId="44EC94E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3188B8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1FAD8353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5E93D35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820197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7" w:type="dxa"/>
          </w:tcPr>
          <w:p w14:paraId="327E7234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37F00BA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0EFC12E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776E372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5A47C4F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E5B145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572714D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1570C1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376B61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0C34D9B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62901166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BF8557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10F28C4C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43FCF49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A3FE214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5FD0ECF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6D1F6F1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9F5710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1" w:type="dxa"/>
          </w:tcPr>
          <w:p w14:paraId="07FE6294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4518885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33D49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346E796C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0D34E74C" w14:textId="4DC4EA6A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D027DA" w:rsidRPr="00D46C03" w14:paraId="5C76FD6C" w14:textId="77777777" w:rsidTr="004F1F49">
        <w:tc>
          <w:tcPr>
            <w:tcW w:w="1710" w:type="dxa"/>
          </w:tcPr>
          <w:p w14:paraId="4F935208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BECC54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6FB1A108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0C7BAD0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32" w:type="dxa"/>
          </w:tcPr>
          <w:p w14:paraId="7FAA194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677" w:type="dxa"/>
          </w:tcPr>
          <w:p w14:paraId="3B99491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dxa"/>
          </w:tcPr>
          <w:p w14:paraId="029587C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863B93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7" w:type="dxa"/>
          </w:tcPr>
          <w:p w14:paraId="61A85A48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29C71DF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dxa"/>
          </w:tcPr>
          <w:p w14:paraId="16C93934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40A4346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8" w:type="dxa"/>
          </w:tcPr>
          <w:p w14:paraId="767BAD0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1A9122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dxa"/>
          </w:tcPr>
          <w:p w14:paraId="4E2A0F5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3E9BB77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8" w:type="dxa"/>
          </w:tcPr>
          <w:p w14:paraId="76DAA91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3D950B0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dxa"/>
          </w:tcPr>
          <w:p w14:paraId="19D3FBC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746E058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81" w:type="dxa"/>
          </w:tcPr>
          <w:p w14:paraId="3BD649B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26D76E5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dxa"/>
          </w:tcPr>
          <w:p w14:paraId="31B1C10D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0B47CC58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027DA" w:rsidRPr="00D46C03" w14:paraId="644EC019" w14:textId="77777777" w:rsidTr="004F1F49">
        <w:tc>
          <w:tcPr>
            <w:tcW w:w="1710" w:type="dxa"/>
          </w:tcPr>
          <w:p w14:paraId="5BE4ED94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7B1C5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25FAD35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228B01E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311" w:type="dxa"/>
            <w:gridSpan w:val="19"/>
          </w:tcPr>
          <w:p w14:paraId="49D3FAF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027DA" w:rsidRPr="00D46C03" w14:paraId="23D3F8FE" w14:textId="77777777" w:rsidTr="004F1F49">
        <w:tc>
          <w:tcPr>
            <w:tcW w:w="1710" w:type="dxa"/>
          </w:tcPr>
          <w:p w14:paraId="3C2C630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0DE035F3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6D827168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4045A39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4AA16E4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2E0FBFB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D3B360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5394CD96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E9FD6ED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2504F70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A84779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56EDC03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79F3D35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9FEECB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3CC397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2CC5764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E5758C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67F5EC7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07C613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1EAAAE1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14:paraId="14E453F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674D38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AE41533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3B0E049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7DA" w:rsidRPr="00D46C03" w14:paraId="0A114839" w14:textId="77777777" w:rsidTr="004F1F49">
        <w:tc>
          <w:tcPr>
            <w:tcW w:w="1710" w:type="dxa"/>
          </w:tcPr>
          <w:p w14:paraId="1603E8B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F03700D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31EE65B6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21C0B96E" w14:textId="6D05260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32" w:type="dxa"/>
          </w:tcPr>
          <w:p w14:paraId="79968148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1DEA9C92" w14:textId="1DD9FF9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C8558C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2AC2FB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12AFAD18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78901FDF" w14:textId="488A946F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C23AA0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0F3E4CF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41BA70D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3E47937" w14:textId="356F5A8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F0ADE24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1EF8D68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4B4AF5E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15C75D62" w14:textId="1320A789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C562543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FE038B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47EC488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4EA7358A" w14:textId="66C7DBAE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FBDC87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2EBFAB09" w14:textId="4937E2C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</w:tr>
      <w:tr w:rsidR="00D027DA" w:rsidRPr="00D46C03" w14:paraId="25FD425F" w14:textId="77777777" w:rsidTr="004F1F49">
        <w:tc>
          <w:tcPr>
            <w:tcW w:w="1710" w:type="dxa"/>
          </w:tcPr>
          <w:p w14:paraId="540C5EE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79A2174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A645B6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57128ED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7DFF0946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3C13B898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5B9D63ED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00F6A9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A79077C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0020F7B8" w14:textId="5E549AFE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BCBEEE4" w14:textId="77777777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29985847" w14:textId="77777777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547F6D88" w14:textId="77777777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3799CB84" w14:textId="301CA7E4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22165AA" w14:textId="77777777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645F502" w14:textId="77777777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4D54E27" w14:textId="77777777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362414E5" w14:textId="55BF89F7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2142703B" w14:textId="77777777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0CD85583" w14:textId="77777777" w:rsidR="00D027DA" w:rsidRPr="00E24A1B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4A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6255406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7B94A9FF" w14:textId="3AB85CCF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14AA223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773ACDFC" w14:textId="4DCD43D8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B5DA420" w14:textId="426E1786" w:rsidR="00AE50E2" w:rsidRPr="00D46C03" w:rsidRDefault="00AE50E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6D5659E4" w14:textId="77777777" w:rsidR="00640404" w:rsidRPr="00D46C03" w:rsidRDefault="000E7D58" w:rsidP="00F54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ab/>
      </w:r>
      <w:r w:rsidRPr="00D46C03">
        <w:rPr>
          <w:rFonts w:asciiTheme="majorBidi" w:hAnsiTheme="majorBidi" w:cstheme="majorBidi"/>
          <w:sz w:val="30"/>
          <w:szCs w:val="30"/>
          <w:cs/>
        </w:rPr>
        <w:tab/>
      </w:r>
      <w:r w:rsidR="007113E9" w:rsidRPr="00D46C03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</w:t>
      </w:r>
      <w:r w:rsidR="000D5DBB" w:rsidRPr="00D46C03">
        <w:rPr>
          <w:rFonts w:asciiTheme="majorBidi" w:hAnsiTheme="majorBidi" w:cstheme="majorBidi"/>
          <w:sz w:val="30"/>
          <w:szCs w:val="30"/>
          <w:cs/>
        </w:rPr>
        <w:t>ย</w:t>
      </w:r>
    </w:p>
    <w:p w14:paraId="79787712" w14:textId="77777777" w:rsidR="00865BF4" w:rsidRPr="00D46C03" w:rsidRDefault="00865BF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67BFE2A1" w14:textId="24C37551" w:rsidR="00865BF4" w:rsidRPr="00D46C03" w:rsidRDefault="00865BF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865BF4" w:rsidRPr="00D46C03" w:rsidSect="00032FE2">
          <w:headerReference w:type="default" r:id="rId10"/>
          <w:foot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F4971E0" w14:textId="08063EA8" w:rsidR="004E64AC" w:rsidRPr="00D46C03" w:rsidRDefault="0076038E" w:rsidP="004E64AC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</w:rPr>
        <w:lastRenderedPageBreak/>
        <w:tab/>
      </w:r>
      <w:r w:rsidR="00DF4AC9" w:rsidRPr="00D46C03">
        <w:rPr>
          <w:rFonts w:asciiTheme="majorBidi" w:hAnsiTheme="majorBidi" w:cstheme="majorBidi"/>
          <w:szCs w:val="30"/>
          <w:cs/>
        </w:rPr>
        <w:t>ที่ดิน อาคารและอุปกรณ์</w:t>
      </w:r>
    </w:p>
    <w:p w14:paraId="729E67A1" w14:textId="77777777" w:rsidR="00B129D5" w:rsidRPr="00D46C03" w:rsidRDefault="00B129D5" w:rsidP="00B129D5">
      <w:pPr>
        <w:rPr>
          <w:rFonts w:asciiTheme="majorBidi" w:hAnsiTheme="majorBidi" w:cstheme="majorBidi"/>
          <w:sz w:val="30"/>
          <w:szCs w:val="30"/>
        </w:rPr>
      </w:pPr>
    </w:p>
    <w:p w14:paraId="7F3A4F55" w14:textId="62D6FA4F" w:rsidR="00BD2738" w:rsidRPr="00D46C03" w:rsidRDefault="004E64AC" w:rsidP="004E64AC">
      <w:pPr>
        <w:tabs>
          <w:tab w:val="clear" w:pos="227"/>
          <w:tab w:val="clear" w:pos="454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6C03">
        <w:rPr>
          <w:rFonts w:asciiTheme="majorBidi" w:hAnsiTheme="majorBidi" w:cstheme="majorBidi"/>
          <w:spacing w:val="-6"/>
          <w:sz w:val="30"/>
          <w:szCs w:val="30"/>
          <w:cs/>
        </w:rPr>
        <w:t>การซื้อ จำหน่ายและโอนที่ดิน อาคารและอุปกรณ์ระหว่างงวด</w:t>
      </w:r>
      <w:r w:rsidR="0039141F" w:rsidRPr="00D46C03">
        <w:rPr>
          <w:rFonts w:asciiTheme="majorBidi" w:hAnsiTheme="majorBidi" w:cstheme="majorBidi"/>
          <w:spacing w:val="-6"/>
          <w:sz w:val="30"/>
          <w:szCs w:val="30"/>
          <w:cs/>
        </w:rPr>
        <w:t>สาม</w:t>
      </w:r>
      <w:r w:rsidRPr="00D46C0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39141F" w:rsidRPr="00D46C03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39141F" w:rsidRPr="00D46C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Pr="00D46C03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39141F" w:rsidRPr="00D46C03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D46C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D46C03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39141F" w:rsidRPr="00D46C03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D46C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6D71A402" w14:textId="5CCA54ED" w:rsidR="00B129D5" w:rsidRPr="00D46C03" w:rsidRDefault="00B129D5" w:rsidP="004E64AC">
      <w:pPr>
        <w:tabs>
          <w:tab w:val="clear" w:pos="227"/>
          <w:tab w:val="clear" w:pos="454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68"/>
        <w:gridCol w:w="1352"/>
        <w:gridCol w:w="236"/>
        <w:gridCol w:w="1204"/>
        <w:gridCol w:w="268"/>
        <w:gridCol w:w="1442"/>
      </w:tblGrid>
      <w:tr w:rsidR="0039141F" w:rsidRPr="00D46C03" w14:paraId="1F1A8DFF" w14:textId="77777777" w:rsidTr="004F1F49">
        <w:trPr>
          <w:tblHeader/>
        </w:trPr>
        <w:tc>
          <w:tcPr>
            <w:tcW w:w="3600" w:type="dxa"/>
          </w:tcPr>
          <w:p w14:paraId="18C4DE11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030" w:type="dxa"/>
            <w:gridSpan w:val="7"/>
          </w:tcPr>
          <w:p w14:paraId="5387E2F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141F" w:rsidRPr="00D46C03" w14:paraId="53881FFE" w14:textId="77777777" w:rsidTr="004F1F49">
        <w:trPr>
          <w:tblHeader/>
        </w:trPr>
        <w:tc>
          <w:tcPr>
            <w:tcW w:w="3600" w:type="dxa"/>
          </w:tcPr>
          <w:p w14:paraId="58C643EE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8"/>
                <w:sz w:val="30"/>
                <w:szCs w:val="30"/>
              </w:rPr>
              <w:br w:type="page"/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0" w:type="dxa"/>
            <w:gridSpan w:val="3"/>
          </w:tcPr>
          <w:p w14:paraId="4928E89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16EB3C1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4EF2CBF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9141F" w:rsidRPr="00D46C03" w14:paraId="689424C4" w14:textId="77777777" w:rsidTr="004F1F49">
        <w:tc>
          <w:tcPr>
            <w:tcW w:w="3600" w:type="dxa"/>
          </w:tcPr>
          <w:p w14:paraId="28403BE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45C9B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58DE1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574D7D1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2C58A11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4E816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 w:firstLine="25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  <w:tc>
          <w:tcPr>
            <w:tcW w:w="236" w:type="dxa"/>
          </w:tcPr>
          <w:p w14:paraId="01C7DE8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AFE5C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0F319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1FEDD85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291C98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DEC981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</w:tr>
      <w:tr w:rsidR="0039141F" w:rsidRPr="00D46C03" w14:paraId="2EA5D3D5" w14:textId="77777777" w:rsidTr="004F1F49">
        <w:tc>
          <w:tcPr>
            <w:tcW w:w="3600" w:type="dxa"/>
          </w:tcPr>
          <w:p w14:paraId="165365B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71261F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47D03F8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B226787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11EA6A1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F45868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00F0712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331200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39141F" w:rsidRPr="00D46C03" w14:paraId="4943B3B1" w14:textId="77777777" w:rsidTr="004F1F49">
        <w:tc>
          <w:tcPr>
            <w:tcW w:w="3600" w:type="dxa"/>
          </w:tcPr>
          <w:p w14:paraId="2ABC4EF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DF48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1F0A568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AA6C18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A5AAAD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5835E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0A196D5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C84447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9141F" w:rsidRPr="00D46C03" w14:paraId="467B5521" w14:textId="77777777" w:rsidTr="004F1F49">
        <w:tc>
          <w:tcPr>
            <w:tcW w:w="3600" w:type="dxa"/>
          </w:tcPr>
          <w:p w14:paraId="4551700E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6044B25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41F" w:rsidRPr="00D46C03" w14:paraId="327AB44F" w14:textId="77777777" w:rsidTr="004F1F49">
        <w:tc>
          <w:tcPr>
            <w:tcW w:w="3600" w:type="dxa"/>
          </w:tcPr>
          <w:p w14:paraId="047DA77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  <w:vAlign w:val="bottom"/>
          </w:tcPr>
          <w:p w14:paraId="638D1BFF" w14:textId="39CCBE18" w:rsidR="0039141F" w:rsidRPr="00D46C03" w:rsidRDefault="008576A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10,878</w:t>
            </w:r>
          </w:p>
        </w:tc>
        <w:tc>
          <w:tcPr>
            <w:tcW w:w="268" w:type="dxa"/>
          </w:tcPr>
          <w:p w14:paraId="3777FB3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0ECAD25" w14:textId="25B171F1" w:rsidR="0039141F" w:rsidRPr="00D46C03" w:rsidRDefault="0007121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BB213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FF5D40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   8,870</w:t>
            </w:r>
          </w:p>
        </w:tc>
        <w:tc>
          <w:tcPr>
            <w:tcW w:w="268" w:type="dxa"/>
          </w:tcPr>
          <w:p w14:paraId="54D31DD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22C245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41F" w:rsidRPr="00D46C03" w14:paraId="75C7CDC6" w14:textId="77777777" w:rsidTr="004F1F49">
        <w:tc>
          <w:tcPr>
            <w:tcW w:w="3600" w:type="dxa"/>
          </w:tcPr>
          <w:p w14:paraId="286415F7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22AB6159" w14:textId="34B39CDF" w:rsidR="0039141F" w:rsidRPr="00D46C03" w:rsidRDefault="008576A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7142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5E19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68" w:type="dxa"/>
          </w:tcPr>
          <w:p w14:paraId="23C26B2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4956625" w14:textId="236CF6FB" w:rsidR="0039141F" w:rsidRPr="00D46C03" w:rsidRDefault="0007121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7C956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07B482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24,317</w:t>
            </w:r>
          </w:p>
        </w:tc>
        <w:tc>
          <w:tcPr>
            <w:tcW w:w="268" w:type="dxa"/>
          </w:tcPr>
          <w:p w14:paraId="348B2C6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A331C0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41F" w:rsidRPr="00D46C03" w14:paraId="6656CC86" w14:textId="77777777" w:rsidTr="004F1F49">
        <w:tc>
          <w:tcPr>
            <w:tcW w:w="3600" w:type="dxa"/>
          </w:tcPr>
          <w:p w14:paraId="0D2E27D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3EBAD671" w14:textId="57438F8D" w:rsidR="0039141F" w:rsidRPr="00D46C03" w:rsidRDefault="000E5E19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C264D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68" w:type="dxa"/>
          </w:tcPr>
          <w:p w14:paraId="20C1928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D1E3674" w14:textId="264BB927" w:rsidR="0039141F" w:rsidRPr="00D46C03" w:rsidRDefault="0007121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1BE6F1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8778D7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1,950</w:t>
            </w:r>
          </w:p>
        </w:tc>
        <w:tc>
          <w:tcPr>
            <w:tcW w:w="268" w:type="dxa"/>
          </w:tcPr>
          <w:p w14:paraId="6D7B9108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877C89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41F" w:rsidRPr="00D46C03" w14:paraId="2AD745DB" w14:textId="77777777" w:rsidTr="004F1F49">
        <w:tc>
          <w:tcPr>
            <w:tcW w:w="3600" w:type="dxa"/>
          </w:tcPr>
          <w:p w14:paraId="2AF12D1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015A8660" w14:textId="1AC3B6B9" w:rsidR="0039141F" w:rsidRPr="00D46C03" w:rsidRDefault="00DF318D" w:rsidP="00DF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8E1AFE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525C5AC" w14:textId="420AC8F6" w:rsidR="0039141F" w:rsidRPr="00D46C03" w:rsidRDefault="0007121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1D48E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F82161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C9734B8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FCE5D1E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41F" w:rsidRPr="00D46C03" w14:paraId="4A91391C" w14:textId="77777777" w:rsidTr="004F1F49">
        <w:tc>
          <w:tcPr>
            <w:tcW w:w="3600" w:type="dxa"/>
          </w:tcPr>
          <w:p w14:paraId="1F9FA313" w14:textId="170914EB" w:rsidR="0039141F" w:rsidRPr="00D46C03" w:rsidRDefault="00A438A7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="0039141F"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ระหว่างก่อสร้างและเครื่องจักร</w:t>
            </w:r>
            <w:r w:rsidR="0039141F"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</w:tcPr>
          <w:p w14:paraId="4A3FD27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D78F7E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4CBB50E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DCD4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E7F12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31A79DF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9C235A8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41F" w:rsidRPr="00D46C03" w14:paraId="73AD29A4" w14:textId="77777777" w:rsidTr="004F1F49">
        <w:tc>
          <w:tcPr>
            <w:tcW w:w="3600" w:type="dxa"/>
          </w:tcPr>
          <w:p w14:paraId="4048C12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42272181" w14:textId="672AE119" w:rsidR="0039141F" w:rsidRPr="00D46C03" w:rsidRDefault="00B1323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23,699</w:t>
            </w:r>
          </w:p>
        </w:tc>
        <w:tc>
          <w:tcPr>
            <w:tcW w:w="268" w:type="dxa"/>
          </w:tcPr>
          <w:p w14:paraId="723D230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E74F911" w14:textId="6B011087" w:rsidR="0039141F" w:rsidRPr="00D46C03" w:rsidRDefault="001A1A2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272FCB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236" w:type="dxa"/>
          </w:tcPr>
          <w:p w14:paraId="5883C60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511E5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20,963</w:t>
            </w:r>
          </w:p>
        </w:tc>
        <w:tc>
          <w:tcPr>
            <w:tcW w:w="268" w:type="dxa"/>
          </w:tcPr>
          <w:p w14:paraId="0D05A5A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CAFE9E8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28,786</w:t>
            </w:r>
          </w:p>
        </w:tc>
      </w:tr>
      <w:tr w:rsidR="0039141F" w:rsidRPr="00D46C03" w14:paraId="205B4B05" w14:textId="77777777" w:rsidTr="004F1F49">
        <w:tc>
          <w:tcPr>
            <w:tcW w:w="3600" w:type="dxa"/>
          </w:tcPr>
          <w:p w14:paraId="552379E7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08808A" w14:textId="5449962E" w:rsidR="0039141F" w:rsidRPr="00D46C03" w:rsidRDefault="00071212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</w:t>
            </w:r>
            <w:r w:rsidR="00AF5B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68" w:type="dxa"/>
          </w:tcPr>
          <w:p w14:paraId="5A37FE01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1185E55" w14:textId="152A3435" w:rsidR="0039141F" w:rsidRPr="00D46C03" w:rsidRDefault="00C6157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C650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EE7A0E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715407E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56,102</w:t>
            </w:r>
          </w:p>
        </w:tc>
        <w:tc>
          <w:tcPr>
            <w:tcW w:w="268" w:type="dxa"/>
          </w:tcPr>
          <w:p w14:paraId="35581BE8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0336FF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28,786</w:t>
            </w:r>
          </w:p>
        </w:tc>
      </w:tr>
    </w:tbl>
    <w:p w14:paraId="6959D50F" w14:textId="77777777" w:rsidR="0039141F" w:rsidRPr="00D46C03" w:rsidRDefault="0039141F" w:rsidP="0039141F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68"/>
        <w:gridCol w:w="1352"/>
        <w:gridCol w:w="236"/>
        <w:gridCol w:w="1204"/>
        <w:gridCol w:w="268"/>
        <w:gridCol w:w="1442"/>
      </w:tblGrid>
      <w:tr w:rsidR="0039141F" w:rsidRPr="00D46C03" w14:paraId="6A5AAD25" w14:textId="77777777" w:rsidTr="004F1F49">
        <w:tc>
          <w:tcPr>
            <w:tcW w:w="3600" w:type="dxa"/>
          </w:tcPr>
          <w:p w14:paraId="364F7CE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030" w:type="dxa"/>
            <w:gridSpan w:val="7"/>
          </w:tcPr>
          <w:p w14:paraId="2277D608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41F" w:rsidRPr="00D46C03" w14:paraId="1756AFCA" w14:textId="77777777" w:rsidTr="004F1F49">
        <w:tc>
          <w:tcPr>
            <w:tcW w:w="3600" w:type="dxa"/>
          </w:tcPr>
          <w:p w14:paraId="33B1662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8"/>
                <w:sz w:val="30"/>
                <w:szCs w:val="30"/>
              </w:rPr>
              <w:br w:type="page"/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0" w:type="dxa"/>
            <w:gridSpan w:val="3"/>
          </w:tcPr>
          <w:p w14:paraId="37A85D07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105A93D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613A5EE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9141F" w:rsidRPr="00D46C03" w14:paraId="2384C750" w14:textId="77777777" w:rsidTr="004F1F49">
        <w:tc>
          <w:tcPr>
            <w:tcW w:w="3600" w:type="dxa"/>
          </w:tcPr>
          <w:p w14:paraId="73A287E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3EF7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45DC7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7D281C0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6C7D4A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B3575E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  <w:tc>
          <w:tcPr>
            <w:tcW w:w="236" w:type="dxa"/>
          </w:tcPr>
          <w:p w14:paraId="0CF95FC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DC6A5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E7D6D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702A6E31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6D2377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9A6151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</w:tr>
      <w:tr w:rsidR="0039141F" w:rsidRPr="00D46C03" w14:paraId="48BBA9D6" w14:textId="77777777" w:rsidTr="004F1F49">
        <w:tc>
          <w:tcPr>
            <w:tcW w:w="3600" w:type="dxa"/>
          </w:tcPr>
          <w:p w14:paraId="37DF105E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3CAD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7209EBD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1A90DA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4D7E1118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62937E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78C142E7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9309B1E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39141F" w:rsidRPr="00D46C03" w14:paraId="0F8A1B09" w14:textId="77777777" w:rsidTr="004F1F49">
        <w:tc>
          <w:tcPr>
            <w:tcW w:w="3600" w:type="dxa"/>
          </w:tcPr>
          <w:p w14:paraId="626F4BB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B85E3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5602EFF8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9BCD95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6CEA5C5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E5FE0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134F2CD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F77BC9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9141F" w:rsidRPr="00D46C03" w14:paraId="27E26C8A" w14:textId="77777777" w:rsidTr="004F1F49">
        <w:tc>
          <w:tcPr>
            <w:tcW w:w="3600" w:type="dxa"/>
          </w:tcPr>
          <w:p w14:paraId="403BF49F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5724551F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41F" w:rsidRPr="00D46C03" w14:paraId="60A7CE1A" w14:textId="77777777" w:rsidTr="004F1F49">
        <w:tc>
          <w:tcPr>
            <w:tcW w:w="3600" w:type="dxa"/>
          </w:tcPr>
          <w:p w14:paraId="346AC1A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  <w:vAlign w:val="bottom"/>
          </w:tcPr>
          <w:p w14:paraId="7E93DD22" w14:textId="2DDAD2DB" w:rsidR="0039141F" w:rsidRPr="00D46C03" w:rsidRDefault="000404C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10,878</w:t>
            </w:r>
          </w:p>
        </w:tc>
        <w:tc>
          <w:tcPr>
            <w:tcW w:w="268" w:type="dxa"/>
          </w:tcPr>
          <w:p w14:paraId="09976DC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5AE155" w14:textId="02169D09" w:rsidR="0039141F" w:rsidRPr="00D46C03" w:rsidRDefault="007D377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83274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086F83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   8,870</w:t>
            </w:r>
          </w:p>
        </w:tc>
        <w:tc>
          <w:tcPr>
            <w:tcW w:w="268" w:type="dxa"/>
          </w:tcPr>
          <w:p w14:paraId="64ECD72D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D07D5F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41F" w:rsidRPr="00D46C03" w14:paraId="562D77F8" w14:textId="77777777" w:rsidTr="004F1F49">
        <w:tc>
          <w:tcPr>
            <w:tcW w:w="3600" w:type="dxa"/>
          </w:tcPr>
          <w:p w14:paraId="209A9AF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6638595C" w14:textId="778133D5" w:rsidR="0039141F" w:rsidRPr="00D46C03" w:rsidRDefault="000404CE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D3757D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68" w:type="dxa"/>
          </w:tcPr>
          <w:p w14:paraId="1AC917E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FA5FD70" w14:textId="5535F8BD" w:rsidR="0039141F" w:rsidRPr="00D46C03" w:rsidRDefault="007D377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F87E58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113A27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 24,317</w:t>
            </w:r>
          </w:p>
        </w:tc>
        <w:tc>
          <w:tcPr>
            <w:tcW w:w="268" w:type="dxa"/>
          </w:tcPr>
          <w:p w14:paraId="394CF81D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8D7498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141F" w:rsidRPr="00D46C03" w14:paraId="48F5F083" w14:textId="77777777" w:rsidTr="004F1F49">
        <w:tc>
          <w:tcPr>
            <w:tcW w:w="3600" w:type="dxa"/>
          </w:tcPr>
          <w:p w14:paraId="2960457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6D553D3E" w14:textId="247C466C" w:rsidR="0039141F" w:rsidRPr="00D46C03" w:rsidRDefault="00D3757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68" w:type="dxa"/>
          </w:tcPr>
          <w:p w14:paraId="7A1B660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8256FEA" w14:textId="5D70B008" w:rsidR="0039141F" w:rsidRPr="00D46C03" w:rsidRDefault="007D377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430A0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E358FF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1,877</w:t>
            </w:r>
          </w:p>
        </w:tc>
        <w:tc>
          <w:tcPr>
            <w:tcW w:w="268" w:type="dxa"/>
          </w:tcPr>
          <w:p w14:paraId="51DA14E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6612C8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1B2E" w:rsidRPr="00D46C03" w14:paraId="21388D05" w14:textId="77777777" w:rsidTr="004F1F49">
        <w:tc>
          <w:tcPr>
            <w:tcW w:w="3600" w:type="dxa"/>
          </w:tcPr>
          <w:p w14:paraId="1E18B7A5" w14:textId="1060AB73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ระหว่างก่อสร้างและเครื่องจักร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</w:tcPr>
          <w:p w14:paraId="3549F78E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1AAC86B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FD795CD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AA6B9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FAEB76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C27E90E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2249A1A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B2E" w:rsidRPr="00D46C03" w14:paraId="1A64A74D" w14:textId="77777777" w:rsidTr="004F1F49">
        <w:tc>
          <w:tcPr>
            <w:tcW w:w="3600" w:type="dxa"/>
          </w:tcPr>
          <w:p w14:paraId="1186CDCA" w14:textId="369B3984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7B91711B" w14:textId="67A8C394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23,699</w:t>
            </w:r>
          </w:p>
        </w:tc>
        <w:tc>
          <w:tcPr>
            <w:tcW w:w="268" w:type="dxa"/>
          </w:tcPr>
          <w:p w14:paraId="15AD17E4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C7A3BB4" w14:textId="7E3E715D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25,082</w:t>
            </w:r>
          </w:p>
        </w:tc>
        <w:tc>
          <w:tcPr>
            <w:tcW w:w="236" w:type="dxa"/>
          </w:tcPr>
          <w:p w14:paraId="685132DE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195D9F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20,963</w:t>
            </w:r>
          </w:p>
        </w:tc>
        <w:tc>
          <w:tcPr>
            <w:tcW w:w="268" w:type="dxa"/>
          </w:tcPr>
          <w:p w14:paraId="7E29509C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2066530" w14:textId="77777777" w:rsidR="00621B2E" w:rsidRPr="00D46C03" w:rsidRDefault="00621B2E" w:rsidP="0062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28,786</w:t>
            </w:r>
          </w:p>
        </w:tc>
      </w:tr>
      <w:tr w:rsidR="0039141F" w:rsidRPr="00D46C03" w14:paraId="4A9E9D99" w14:textId="77777777" w:rsidTr="004F1F49">
        <w:tc>
          <w:tcPr>
            <w:tcW w:w="3600" w:type="dxa"/>
          </w:tcPr>
          <w:p w14:paraId="2272E5AE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E1FA3C" w14:textId="639DBE03" w:rsidR="0039141F" w:rsidRPr="00D46C03" w:rsidRDefault="00C21EB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68,634</w:t>
            </w:r>
          </w:p>
        </w:tc>
        <w:tc>
          <w:tcPr>
            <w:tcW w:w="268" w:type="dxa"/>
          </w:tcPr>
          <w:p w14:paraId="7449A83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8C70658" w14:textId="76F2510A" w:rsidR="0039141F" w:rsidRPr="00D46C03" w:rsidRDefault="00BC77D8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25,082</w:t>
            </w:r>
          </w:p>
        </w:tc>
        <w:tc>
          <w:tcPr>
            <w:tcW w:w="236" w:type="dxa"/>
          </w:tcPr>
          <w:p w14:paraId="164B390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ED6CFCD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56,027</w:t>
            </w:r>
          </w:p>
        </w:tc>
        <w:tc>
          <w:tcPr>
            <w:tcW w:w="268" w:type="dxa"/>
          </w:tcPr>
          <w:p w14:paraId="71EECFA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1A10DE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28,786</w:t>
            </w:r>
          </w:p>
        </w:tc>
      </w:tr>
    </w:tbl>
    <w:p w14:paraId="3E8F05A0" w14:textId="70B05881" w:rsidR="00337AE5" w:rsidRPr="00D46C03" w:rsidRDefault="00337AE5" w:rsidP="00D4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686A50F6" w14:textId="4CEC2AE1" w:rsidR="00880D21" w:rsidRPr="00D46C03" w:rsidRDefault="00880D21" w:rsidP="00D4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600"/>
        <w:gridCol w:w="1260"/>
        <w:gridCol w:w="268"/>
        <w:gridCol w:w="1352"/>
        <w:gridCol w:w="236"/>
        <w:gridCol w:w="1204"/>
        <w:gridCol w:w="268"/>
        <w:gridCol w:w="1352"/>
      </w:tblGrid>
      <w:tr w:rsidR="00CF1DAB" w:rsidRPr="00D46C03" w14:paraId="67E68962" w14:textId="77777777" w:rsidTr="004F1F49">
        <w:trPr>
          <w:tblHeader/>
        </w:trPr>
        <w:tc>
          <w:tcPr>
            <w:tcW w:w="3600" w:type="dxa"/>
          </w:tcPr>
          <w:p w14:paraId="68D002FE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940" w:type="dxa"/>
            <w:gridSpan w:val="7"/>
          </w:tcPr>
          <w:p w14:paraId="0F0FB02E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DAB" w:rsidRPr="00D46C03" w14:paraId="20CF77F3" w14:textId="77777777" w:rsidTr="004F1F49">
        <w:trPr>
          <w:tblHeader/>
        </w:trPr>
        <w:tc>
          <w:tcPr>
            <w:tcW w:w="3600" w:type="dxa"/>
          </w:tcPr>
          <w:p w14:paraId="1231690B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8"/>
                <w:sz w:val="30"/>
                <w:szCs w:val="30"/>
              </w:rPr>
              <w:br w:type="page"/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0" w:type="dxa"/>
            <w:gridSpan w:val="3"/>
          </w:tcPr>
          <w:p w14:paraId="0C9788D1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C6867C9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14:paraId="3C6243CA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F1DAB" w:rsidRPr="00D46C03" w14:paraId="362333A6" w14:textId="77777777" w:rsidTr="004F1F49">
        <w:tc>
          <w:tcPr>
            <w:tcW w:w="3600" w:type="dxa"/>
          </w:tcPr>
          <w:p w14:paraId="52395767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AF81C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</w:tcPr>
          <w:p w14:paraId="776D4760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6581BCC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 w:firstLine="25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6D2F2691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E77120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</w:tcPr>
          <w:p w14:paraId="7DEBBA8E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760C2EF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CF1DAB" w:rsidRPr="00D46C03" w14:paraId="1D3E6B8D" w14:textId="77777777" w:rsidTr="004F1F49">
        <w:tc>
          <w:tcPr>
            <w:tcW w:w="3600" w:type="dxa"/>
          </w:tcPr>
          <w:p w14:paraId="7F814590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14:paraId="1D56927C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DAB" w:rsidRPr="00D46C03" w14:paraId="00A7B70D" w14:textId="77777777" w:rsidTr="004F1F49">
        <w:tc>
          <w:tcPr>
            <w:tcW w:w="3600" w:type="dxa"/>
          </w:tcPr>
          <w:p w14:paraId="7EB0C527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5E886D91" w14:textId="4720B8E6" w:rsidR="00CF1DAB" w:rsidRPr="00D46C03" w:rsidRDefault="00B52B0A" w:rsidP="0008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68" w:type="dxa"/>
          </w:tcPr>
          <w:p w14:paraId="32E02C04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D057536" w14:textId="00824B62" w:rsidR="00CF1DAB" w:rsidRPr="00D46C03" w:rsidRDefault="00085E62" w:rsidP="0008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2B0A">
              <w:rPr>
                <w:rFonts w:asciiTheme="majorBidi" w:hAnsiTheme="majorBidi" w:cstheme="majorBidi"/>
                <w:sz w:val="30"/>
                <w:szCs w:val="30"/>
              </w:rPr>
              <w:t>1,277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6E77B4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F2FB1F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98C016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40DCE14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DAB" w:rsidRPr="00D46C03" w14:paraId="1E2FA1CB" w14:textId="77777777" w:rsidTr="004F1F49">
        <w:tc>
          <w:tcPr>
            <w:tcW w:w="3600" w:type="dxa"/>
          </w:tcPr>
          <w:p w14:paraId="3D2622C6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7B10D07B" w14:textId="4D621FA7" w:rsidR="00CF1DAB" w:rsidRPr="00D46C03" w:rsidRDefault="00B52B0A" w:rsidP="0008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F1B0016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9DF1A24" w14:textId="5454A690" w:rsidR="00CF1DAB" w:rsidRPr="00D46C03" w:rsidRDefault="00085E62" w:rsidP="0008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2B0A">
              <w:rPr>
                <w:rFonts w:asciiTheme="majorBidi" w:hAnsiTheme="majorBidi" w:cstheme="majorBidi"/>
                <w:sz w:val="30"/>
                <w:szCs w:val="30"/>
              </w:rPr>
              <w:t>7,045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EFAC239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F9FB2B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68" w:type="dxa"/>
          </w:tcPr>
          <w:p w14:paraId="15258122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AD7A707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DAB" w:rsidRPr="00D46C03" w14:paraId="71686DA4" w14:textId="77777777" w:rsidTr="004F1F49">
        <w:tc>
          <w:tcPr>
            <w:tcW w:w="3600" w:type="dxa"/>
          </w:tcPr>
          <w:p w14:paraId="245EB1F4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DDA2DF" w14:textId="36ED3837" w:rsidR="00CF1DAB" w:rsidRPr="00D46C03" w:rsidRDefault="00B52B0A" w:rsidP="0008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68" w:type="dxa"/>
          </w:tcPr>
          <w:p w14:paraId="54BE3EEB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180AB85" w14:textId="462063A0" w:rsidR="00CF1DAB" w:rsidRPr="00D46C03" w:rsidRDefault="00085E62" w:rsidP="0008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(8,322)</w:t>
            </w:r>
          </w:p>
        </w:tc>
        <w:tc>
          <w:tcPr>
            <w:tcW w:w="236" w:type="dxa"/>
          </w:tcPr>
          <w:p w14:paraId="6040C13D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F423CA5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268" w:type="dxa"/>
          </w:tcPr>
          <w:p w14:paraId="1B1D469B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D2A78C8" w14:textId="77777777" w:rsidR="00CF1DAB" w:rsidRPr="00D46C03" w:rsidRDefault="00CF1DAB" w:rsidP="00D4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0790199" w14:textId="77777777" w:rsidR="00464D96" w:rsidRPr="00D46C03" w:rsidRDefault="00464D96" w:rsidP="00D4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5A7ADE" w14:textId="44BBEF8F" w:rsidR="0005541C" w:rsidRPr="00D46C03" w:rsidRDefault="000445C2" w:rsidP="00D46C03">
      <w:pPr>
        <w:pStyle w:val="Heading1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</w:rPr>
        <w:tab/>
      </w:r>
      <w:r w:rsidR="0005541C" w:rsidRPr="00D46C03">
        <w:rPr>
          <w:rFonts w:asciiTheme="majorBidi" w:hAnsiTheme="majorBidi" w:cstheme="majorBidi"/>
          <w:szCs w:val="30"/>
          <w:cs/>
        </w:rPr>
        <w:t>เงินกู้ยืมระยะยาวจากสถาบันการเงิน</w:t>
      </w:r>
    </w:p>
    <w:p w14:paraId="2C00C8D9" w14:textId="77777777" w:rsidR="00A13460" w:rsidRPr="00A13460" w:rsidRDefault="00A13460" w:rsidP="00A13460">
      <w:pPr>
        <w:pStyle w:val="ListParagraph"/>
        <w:ind w:left="360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518" w:tblpY="56"/>
        <w:tblW w:w="9445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97"/>
        <w:gridCol w:w="270"/>
        <w:gridCol w:w="1233"/>
        <w:gridCol w:w="262"/>
        <w:gridCol w:w="1173"/>
      </w:tblGrid>
      <w:tr w:rsidR="00A13460" w:rsidRPr="005D6F1A" w14:paraId="0DFAE42E" w14:textId="77777777" w:rsidTr="000B2BB6">
        <w:trPr>
          <w:tblHeader/>
        </w:trPr>
        <w:tc>
          <w:tcPr>
            <w:tcW w:w="3780" w:type="dxa"/>
            <w:shd w:val="clear" w:color="auto" w:fill="auto"/>
          </w:tcPr>
          <w:p w14:paraId="3525F97C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0CE0DCEC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87F92A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3"/>
          </w:tcPr>
          <w:p w14:paraId="606E9945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460" w:rsidRPr="005D6F1A" w14:paraId="0FFE272E" w14:textId="77777777" w:rsidTr="000B2BB6">
        <w:trPr>
          <w:tblHeader/>
        </w:trPr>
        <w:tc>
          <w:tcPr>
            <w:tcW w:w="3780" w:type="dxa"/>
          </w:tcPr>
          <w:p w14:paraId="6D1072B4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0D53DC" w14:textId="359A2878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A03B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6EB20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686FA0C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3338CE2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BB06A81" w14:textId="5D7D382B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A03B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9F2BDBD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065E48F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13460" w:rsidRPr="005D6F1A" w14:paraId="204DD806" w14:textId="77777777" w:rsidTr="000B2BB6">
        <w:trPr>
          <w:tblHeader/>
        </w:trPr>
        <w:tc>
          <w:tcPr>
            <w:tcW w:w="3780" w:type="dxa"/>
          </w:tcPr>
          <w:p w14:paraId="2431D279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6643FBB" w14:textId="59FAC3B3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 w:rsidR="000A03B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ED9F41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D0374E7" w14:textId="076012AF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8A89828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76E2395A" w14:textId="24E7C00F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 w:rsidR="000A03B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FBF3797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5C48C79" w14:textId="0A6A4F0E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 w:rsidR="00B826B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13460" w:rsidRPr="005D6F1A" w14:paraId="3F52C331" w14:textId="77777777" w:rsidTr="000B2BB6">
        <w:trPr>
          <w:tblHeader/>
        </w:trPr>
        <w:tc>
          <w:tcPr>
            <w:tcW w:w="3780" w:type="dxa"/>
          </w:tcPr>
          <w:p w14:paraId="65651E64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5" w:type="dxa"/>
            <w:gridSpan w:val="7"/>
          </w:tcPr>
          <w:p w14:paraId="734BD5B7" w14:textId="77777777" w:rsidR="00A13460" w:rsidRPr="005D6F1A" w:rsidRDefault="00A13460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3BE" w:rsidRPr="005D6F1A" w14:paraId="42305854" w14:textId="77777777" w:rsidTr="000B2BB6">
        <w:trPr>
          <w:trHeight w:val="180"/>
        </w:trPr>
        <w:tc>
          <w:tcPr>
            <w:tcW w:w="3780" w:type="dxa"/>
          </w:tcPr>
          <w:p w14:paraId="6517166D" w14:textId="77777777" w:rsidR="000A03BE" w:rsidRPr="000D546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46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41C43574" w14:textId="5EB2AD1F" w:rsidR="000A03BE" w:rsidRPr="00CB628C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94,450</w:t>
            </w:r>
          </w:p>
        </w:tc>
        <w:tc>
          <w:tcPr>
            <w:tcW w:w="270" w:type="dxa"/>
          </w:tcPr>
          <w:p w14:paraId="1F438586" w14:textId="77777777" w:rsidR="000A03BE" w:rsidRPr="00CB628C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C662C1C" w14:textId="7B2A9D54" w:rsidR="000A03BE" w:rsidRPr="00B826BE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CB628C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76B7247B" w14:textId="77777777" w:rsidR="000A03BE" w:rsidRPr="00CB628C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AFF7BB1" w14:textId="0533D1FD" w:rsidR="000A03BE" w:rsidRPr="00CB628C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94,450</w:t>
            </w:r>
          </w:p>
        </w:tc>
        <w:tc>
          <w:tcPr>
            <w:tcW w:w="262" w:type="dxa"/>
          </w:tcPr>
          <w:p w14:paraId="66391CA0" w14:textId="77777777" w:rsidR="000A03BE" w:rsidRPr="00CB628C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80C128C" w14:textId="0C54283B" w:rsidR="000A03BE" w:rsidRPr="00B826BE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CB628C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0A03BE" w:rsidRPr="005D6F1A" w14:paraId="041F8BEF" w14:textId="77777777" w:rsidTr="000B2BB6">
        <w:trPr>
          <w:trHeight w:val="180"/>
        </w:trPr>
        <w:tc>
          <w:tcPr>
            <w:tcW w:w="3780" w:type="dxa"/>
          </w:tcPr>
          <w:p w14:paraId="53B975B1" w14:textId="77777777" w:rsidR="000A03BE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5562C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D546A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CE4E5B7" w14:textId="77777777" w:rsidR="000A03BE" w:rsidRPr="000D546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D546A">
              <w:rPr>
                <w:rFonts w:asciiTheme="majorBidi" w:hAnsiTheme="majorBidi"/>
                <w:sz w:val="30"/>
                <w:szCs w:val="30"/>
                <w:cs/>
              </w:rPr>
              <w:t>ที่ถึงกำหนดชำระ</w:t>
            </w:r>
            <w:r w:rsidRPr="000D546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4D4BDC" w14:textId="77777777" w:rsidR="000A03BE" w:rsidRPr="000D546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64642178" w14:textId="77777777" w:rsidR="000A03BE" w:rsidRPr="000D546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D546A">
              <w:rPr>
                <w:rFonts w:ascii="Angsana New" w:hAnsi="Angsana New"/>
                <w:sz w:val="30"/>
                <w:szCs w:val="30"/>
              </w:rPr>
              <w:t>22,200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64DDAB" w14:textId="77777777" w:rsidR="000A03BE" w:rsidRPr="005D6F1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B5E5B75" w14:textId="77777777" w:rsidR="000A03BE" w:rsidRPr="000D546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4D6CC4A0" w14:textId="46FB88B7" w:rsidR="000A03BE" w:rsidRPr="00B826BE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(</w:t>
            </w:r>
            <w:r w:rsidRPr="000D546A">
              <w:rPr>
                <w:rFonts w:ascii="Angsana New" w:hAnsi="Angsana New"/>
                <w:sz w:val="30"/>
                <w:szCs w:val="30"/>
              </w:rPr>
              <w:t>22,200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C00E2E" w14:textId="77777777" w:rsidR="000A03BE" w:rsidRPr="005D6F1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4223CA6" w14:textId="77777777" w:rsidR="000A03BE" w:rsidRPr="000D546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17997DBC" w14:textId="707D7DAD" w:rsidR="000A03BE" w:rsidRPr="000D546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D546A">
              <w:rPr>
                <w:rFonts w:ascii="Angsana New" w:hAnsi="Angsana New"/>
                <w:sz w:val="30"/>
                <w:szCs w:val="30"/>
              </w:rPr>
              <w:t>22,200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76795C40" w14:textId="77777777" w:rsidR="000A03BE" w:rsidRPr="005D6F1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A3FFBA8" w14:textId="77777777" w:rsidR="000A03BE" w:rsidRPr="000D546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0F066A0F" w14:textId="13A62ADC" w:rsidR="000A03BE" w:rsidRPr="00B826BE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(</w:t>
            </w:r>
            <w:r w:rsidRPr="000D546A">
              <w:rPr>
                <w:rFonts w:ascii="Angsana New" w:hAnsi="Angsana New"/>
                <w:sz w:val="30"/>
                <w:szCs w:val="30"/>
              </w:rPr>
              <w:t>22,200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03BE" w:rsidRPr="005D6F1A" w14:paraId="69AE0916" w14:textId="77777777" w:rsidTr="000B2BB6">
        <w:trPr>
          <w:trHeight w:val="180"/>
        </w:trPr>
        <w:tc>
          <w:tcPr>
            <w:tcW w:w="3780" w:type="dxa"/>
          </w:tcPr>
          <w:p w14:paraId="4947F211" w14:textId="77777777" w:rsidR="000A03BE" w:rsidRPr="005D6F1A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1E5063" w14:textId="246521EE" w:rsidR="000A03BE" w:rsidRPr="00CB628C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B628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B62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6DFEDA7A" w14:textId="77777777" w:rsidR="000A03BE" w:rsidRPr="00CB628C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06577" w14:textId="1713A4DE" w:rsidR="000A03BE" w:rsidRPr="00A438A7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8A7">
              <w:rPr>
                <w:rFonts w:ascii="Angsana New" w:hAnsi="Angsana New"/>
                <w:b/>
                <w:bCs/>
                <w:sz w:val="30"/>
                <w:szCs w:val="30"/>
              </w:rPr>
              <w:t>77,800</w:t>
            </w:r>
          </w:p>
        </w:tc>
        <w:tc>
          <w:tcPr>
            <w:tcW w:w="270" w:type="dxa"/>
          </w:tcPr>
          <w:p w14:paraId="41117CD8" w14:textId="77777777" w:rsidR="000A03BE" w:rsidRPr="00CB628C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6EF328C" w14:textId="75F2735A" w:rsidR="000A03BE" w:rsidRPr="00CB628C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B628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B62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62" w:type="dxa"/>
          </w:tcPr>
          <w:p w14:paraId="31731B06" w14:textId="77777777" w:rsidR="000A03BE" w:rsidRPr="00CB628C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7E079D1" w14:textId="330CAE0A" w:rsidR="000A03BE" w:rsidRPr="00A438A7" w:rsidRDefault="000A03BE" w:rsidP="000A0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8A7">
              <w:rPr>
                <w:rFonts w:ascii="Angsana New" w:hAnsi="Angsana New"/>
                <w:b/>
                <w:bCs/>
                <w:sz w:val="30"/>
                <w:szCs w:val="30"/>
              </w:rPr>
              <w:t>77,800</w:t>
            </w:r>
          </w:p>
        </w:tc>
      </w:tr>
    </w:tbl>
    <w:p w14:paraId="549F79BE" w14:textId="77777777" w:rsidR="00A13460" w:rsidRDefault="00A13460" w:rsidP="000A03B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360"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06B7E908" w14:textId="7C54C4B2" w:rsidR="0005541C" w:rsidRPr="000E0003" w:rsidRDefault="00050AB0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0" w:name="_Hlk110955514"/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ณ </w:t>
      </w:r>
      <w:r w:rsidR="000D25D1" w:rsidRPr="000E00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9825B7" w:rsidRPr="000E0003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9825B7" w:rsidRPr="000E00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0D25D1" w:rsidRPr="000E0003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9825B7" w:rsidRPr="000E0003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0D25D1" w:rsidRPr="000E00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5541C" w:rsidRPr="000E0003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5F3C72">
        <w:rPr>
          <w:rFonts w:asciiTheme="majorBidi" w:hAnsiTheme="majorBidi" w:cstheme="majorBidi" w:hint="cs"/>
          <w:spacing w:val="-6"/>
          <w:sz w:val="30"/>
          <w:szCs w:val="30"/>
          <w:cs/>
        </w:rPr>
        <w:t>ได้ทำ</w:t>
      </w:r>
      <w:r w:rsidR="0005541C" w:rsidRPr="000E0003">
        <w:rPr>
          <w:rFonts w:asciiTheme="majorBidi" w:hAnsiTheme="majorBidi" w:cstheme="majorBidi"/>
          <w:spacing w:val="-6"/>
          <w:sz w:val="30"/>
          <w:szCs w:val="30"/>
          <w:cs/>
        </w:rPr>
        <w:t>สัญญาเงินกู้ยืมกับสถาบันการเงินในประเทศแห่งหนึ่ง</w:t>
      </w:r>
      <w:r w:rsidR="0005541C" w:rsidRPr="000E000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="00424A5E" w:rsidRPr="000E0003">
        <w:rPr>
          <w:rFonts w:asciiTheme="majorBidi" w:hAnsiTheme="majorBidi" w:cstheme="majorBidi"/>
          <w:sz w:val="30"/>
          <w:szCs w:val="30"/>
        </w:rPr>
        <w:t xml:space="preserve"> </w:t>
      </w:r>
      <w:r w:rsidR="00E930DF">
        <w:rPr>
          <w:rFonts w:asciiTheme="majorBidi" w:hAnsiTheme="majorBidi" w:cstheme="majorBidi"/>
          <w:sz w:val="30"/>
          <w:szCs w:val="30"/>
        </w:rPr>
        <w:t xml:space="preserve">100 </w:t>
      </w:r>
      <w:r w:rsidR="0005541C" w:rsidRPr="000E000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5541C" w:rsidRPr="000E0003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โดยมีอัตราดอกเบี้ยลอยตัว </w:t>
      </w:r>
      <w:r w:rsidR="0005541C" w:rsidRPr="000E0003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และมีกำหนดชำระภายในปี </w:t>
      </w:r>
      <w:r w:rsidR="0005541C" w:rsidRPr="000E0003">
        <w:rPr>
          <w:rFonts w:asciiTheme="majorBidi" w:hAnsiTheme="majorBidi" w:cstheme="majorBidi"/>
          <w:sz w:val="30"/>
          <w:szCs w:val="30"/>
        </w:rPr>
        <w:t xml:space="preserve">2570 </w:t>
      </w:r>
      <w:r w:rsidR="0005541C" w:rsidRPr="000E0003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เงินกู้ยืมดังกล่าวมีวัตถุประสงค์เพื่อจ่ายซื้อเครื่องจักรและ</w:t>
      </w:r>
      <w:r w:rsidR="0005541C" w:rsidRPr="000E00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อุปกรณ์สำหรับสายการผลิต ทั้งนี้เมื่อวันที่ </w:t>
      </w:r>
      <w:r w:rsidR="0005541C" w:rsidRPr="000E0003">
        <w:rPr>
          <w:rFonts w:asciiTheme="majorBidi" w:hAnsiTheme="majorBidi" w:cstheme="majorBidi"/>
          <w:spacing w:val="-4"/>
          <w:sz w:val="30"/>
          <w:szCs w:val="30"/>
        </w:rPr>
        <w:t xml:space="preserve">24 </w:t>
      </w:r>
      <w:r w:rsidR="0005541C" w:rsidRPr="000E00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="0005541C" w:rsidRPr="000E0003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05541C" w:rsidRPr="000E0003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บริษัทได้ทำสัญญาแลกเปลี่ยนอัตราดอกเบี้ยกับสถาบันการเงินในประเทศแห่งหนึ่ง</w:t>
      </w:r>
      <w:r w:rsidR="0005541C" w:rsidRPr="000E00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541C" w:rsidRPr="000E0003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มูลค่าตามสัญญาจำนวน</w:t>
      </w:r>
      <w:r w:rsidR="0005541C" w:rsidRPr="000E0003">
        <w:rPr>
          <w:rFonts w:asciiTheme="majorBidi" w:hAnsiTheme="majorBidi" w:cstheme="majorBidi"/>
          <w:sz w:val="30"/>
          <w:szCs w:val="30"/>
          <w:cs/>
        </w:rPr>
        <w:t>เงิน</w:t>
      </w:r>
      <w:r w:rsidR="0005541C" w:rsidRPr="000E00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5541C" w:rsidRPr="000E0003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="0005541C" w:rsidRPr="000E0003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05541C" w:rsidRPr="000E00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5541C" w:rsidRPr="000E0003">
        <w:rPr>
          <w:rFonts w:asciiTheme="majorBidi" w:hAnsiTheme="majorBidi" w:cstheme="majorBidi"/>
          <w:spacing w:val="-2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  <w:bookmarkEnd w:id="0"/>
    </w:p>
    <w:p w14:paraId="187AD888" w14:textId="77777777" w:rsidR="009825B7" w:rsidRPr="000E0003" w:rsidRDefault="009825B7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10955525"/>
    </w:p>
    <w:p w14:paraId="58737A13" w14:textId="0D553264" w:rsidR="0005541C" w:rsidRPr="00D46C03" w:rsidRDefault="0005541C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E0003">
        <w:rPr>
          <w:rFonts w:asciiTheme="majorBidi" w:hAnsiTheme="majorBidi" w:cstheme="majorBidi"/>
          <w:sz w:val="30"/>
          <w:szCs w:val="30"/>
          <w:cs/>
        </w:rPr>
        <w:t>ภายใต้สัญญา</w:t>
      </w:r>
      <w:r w:rsidRPr="000E0003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Pr="000E0003">
        <w:rPr>
          <w:rFonts w:asciiTheme="majorBidi" w:hAnsiTheme="majorBidi" w:cstheme="majorBidi"/>
          <w:sz w:val="30"/>
          <w:szCs w:val="30"/>
          <w:cs/>
        </w:rPr>
        <w:t>กู้ยืมระยะยาว</w:t>
      </w:r>
      <w:r w:rsidRPr="000E0003">
        <w:rPr>
          <w:rFonts w:asciiTheme="majorBidi" w:hAnsiTheme="majorBidi" w:cstheme="majorBidi"/>
          <w:sz w:val="30"/>
          <w:szCs w:val="30"/>
        </w:rPr>
        <w:t xml:space="preserve"> </w:t>
      </w:r>
      <w:r w:rsidRPr="000E0003">
        <w:rPr>
          <w:rFonts w:asciiTheme="majorBidi" w:hAnsiTheme="majorBidi" w:cstheme="majorBidi"/>
          <w:sz w:val="30"/>
          <w:szCs w:val="30"/>
          <w:cs/>
        </w:rPr>
        <w:t>บริษัทมีภาระผูกพันที่จะต้องปฏิบัติตามเงื่อนไขและข้อกำหนดในสัญญาเงินกู้ยืม ทั้งนี้เงื่อนไขที่สำคัญได้แก่ บริษัทต้องดำรงอัตราส่วนทางการเงินตามที่สถาบันการเงินกำหนดไว้ในสัญญา</w:t>
      </w:r>
      <w:r w:rsidRPr="000E0003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Pr="000E0003">
        <w:rPr>
          <w:rFonts w:asciiTheme="majorBidi" w:hAnsiTheme="majorBidi" w:cstheme="majorBidi"/>
          <w:sz w:val="30"/>
          <w:szCs w:val="30"/>
          <w:cs/>
        </w:rPr>
        <w:t xml:space="preserve">กู้ยืม </w:t>
      </w:r>
      <w:r w:rsidRPr="000E0003">
        <w:rPr>
          <w:rFonts w:asciiTheme="majorBidi" w:hAnsiTheme="majorBidi" w:cstheme="majorBidi"/>
          <w:spacing w:val="-10"/>
          <w:sz w:val="30"/>
          <w:szCs w:val="30"/>
          <w:cs/>
        </w:rPr>
        <w:t>นอกจากนี้บริษัทจดจำนำเครื่องจักรและอุปกรณ์เพื่อเป็นหลักประกันแก่สถาบันการเงินดังกล่าว</w:t>
      </w:r>
      <w:r w:rsidRPr="000E000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0E0003">
        <w:rPr>
          <w:rFonts w:asciiTheme="majorBidi" w:hAnsiTheme="majorBidi" w:cstheme="majorBidi"/>
          <w:spacing w:val="-10"/>
          <w:sz w:val="30"/>
          <w:szCs w:val="30"/>
          <w:cs/>
        </w:rPr>
        <w:t>จำนวนเงิน</w:t>
      </w:r>
      <w:r w:rsidRPr="000E0003">
        <w:rPr>
          <w:rFonts w:asciiTheme="majorBidi" w:hAnsiTheme="majorBidi" w:cstheme="majorBidi"/>
          <w:spacing w:val="-10"/>
          <w:sz w:val="30"/>
          <w:szCs w:val="30"/>
        </w:rPr>
        <w:t xml:space="preserve"> 148.67 </w:t>
      </w:r>
      <w:r w:rsidRPr="000E0003">
        <w:rPr>
          <w:rFonts w:asciiTheme="majorBidi" w:hAnsiTheme="majorBidi" w:cstheme="majorBidi"/>
          <w:spacing w:val="-10"/>
          <w:sz w:val="30"/>
          <w:szCs w:val="30"/>
          <w:cs/>
        </w:rPr>
        <w:t>ล้านบาท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bookmarkEnd w:id="1"/>
    <w:p w14:paraId="611EFE25" w14:textId="7491EF8A" w:rsidR="0005541C" w:rsidRDefault="00BA6DBF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2565:</w:t>
      </w:r>
      <w:r w:rsidR="004C63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C6376" w:rsidRPr="00A44430">
        <w:rPr>
          <w:rFonts w:asciiTheme="majorBidi" w:hAnsiTheme="majorBidi" w:cstheme="majorBidi"/>
          <w:i/>
          <w:iCs/>
          <w:spacing w:val="-10"/>
          <w:sz w:val="30"/>
          <w:szCs w:val="30"/>
        </w:rPr>
        <w:t>148.67</w:t>
      </w:r>
      <w:r w:rsidR="004C6376" w:rsidRPr="000E000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E1BA1DF" w14:textId="77777777" w:rsidR="002B1F6E" w:rsidRDefault="002B1F6E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18E85B2" w14:textId="77777777" w:rsidR="00BA6DBF" w:rsidRDefault="00BA6DBF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horzAnchor="page" w:tblpX="1518" w:tblpY="56"/>
        <w:tblW w:w="9445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97"/>
        <w:gridCol w:w="270"/>
        <w:gridCol w:w="1233"/>
        <w:gridCol w:w="262"/>
        <w:gridCol w:w="1173"/>
      </w:tblGrid>
      <w:tr w:rsidR="004E23DC" w:rsidRPr="005D6F1A" w14:paraId="293CEE26" w14:textId="77777777" w:rsidTr="000B2BB6">
        <w:trPr>
          <w:tblHeader/>
        </w:trPr>
        <w:tc>
          <w:tcPr>
            <w:tcW w:w="3780" w:type="dxa"/>
            <w:shd w:val="clear" w:color="auto" w:fill="auto"/>
          </w:tcPr>
          <w:p w14:paraId="4360F2D5" w14:textId="1E758176" w:rsidR="004E23DC" w:rsidRPr="00976CC4" w:rsidRDefault="00976CC4" w:rsidP="0097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976CC4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727" w:type="dxa"/>
            <w:gridSpan w:val="3"/>
          </w:tcPr>
          <w:p w14:paraId="7950A5C6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F49950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3"/>
          </w:tcPr>
          <w:p w14:paraId="33AA599F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3DC" w:rsidRPr="005D6F1A" w14:paraId="2A9F7475" w14:textId="77777777" w:rsidTr="000B2BB6">
        <w:trPr>
          <w:tblHeader/>
        </w:trPr>
        <w:tc>
          <w:tcPr>
            <w:tcW w:w="3780" w:type="dxa"/>
          </w:tcPr>
          <w:p w14:paraId="2188E2ED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765DA4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31141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5E9B8B0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25F1C1F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5C67F1F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B078208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A145F78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23DC" w:rsidRPr="005D6F1A" w14:paraId="54903BAE" w14:textId="77777777" w:rsidTr="000B2BB6">
        <w:trPr>
          <w:tblHeader/>
        </w:trPr>
        <w:tc>
          <w:tcPr>
            <w:tcW w:w="3780" w:type="dxa"/>
          </w:tcPr>
          <w:p w14:paraId="42437BA1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EAA223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5AD99B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55ACE52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7AA16C6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033894DB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CB350C1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62DC29F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E23DC" w:rsidRPr="005D6F1A" w14:paraId="5A06B1D7" w14:textId="77777777" w:rsidTr="000B2BB6">
        <w:trPr>
          <w:tblHeader/>
        </w:trPr>
        <w:tc>
          <w:tcPr>
            <w:tcW w:w="3780" w:type="dxa"/>
          </w:tcPr>
          <w:p w14:paraId="3C4E6E09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5" w:type="dxa"/>
            <w:gridSpan w:val="7"/>
          </w:tcPr>
          <w:p w14:paraId="27E0115C" w14:textId="77777777" w:rsidR="004E23DC" w:rsidRPr="005D6F1A" w:rsidRDefault="004E23DC" w:rsidP="000B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0D7" w:rsidRPr="00B826BE" w14:paraId="67455BBE" w14:textId="77777777" w:rsidTr="000B2BB6">
        <w:trPr>
          <w:trHeight w:val="180"/>
        </w:trPr>
        <w:tc>
          <w:tcPr>
            <w:tcW w:w="3780" w:type="dxa"/>
          </w:tcPr>
          <w:p w14:paraId="4DE16084" w14:textId="06EAC81B" w:rsidR="007450D7" w:rsidRPr="000D546A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5A4098DE" w14:textId="7BC987DB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7B357295" w14:textId="77777777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C79BA96" w14:textId="43FDB72B" w:rsidR="007450D7" w:rsidRPr="00B061E2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74F7DB17" w14:textId="77777777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39CEFF3" w14:textId="10DE7D6C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62" w:type="dxa"/>
          </w:tcPr>
          <w:p w14:paraId="16AE1B04" w14:textId="77777777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04F24D9" w14:textId="32F93844" w:rsidR="007450D7" w:rsidRPr="00B061E2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7450D7" w:rsidRPr="00B826BE" w14:paraId="389A04D3" w14:textId="77777777" w:rsidTr="000B2BB6">
        <w:trPr>
          <w:trHeight w:val="180"/>
        </w:trPr>
        <w:tc>
          <w:tcPr>
            <w:tcW w:w="3780" w:type="dxa"/>
          </w:tcPr>
          <w:p w14:paraId="4085B462" w14:textId="5FC0B085" w:rsidR="007450D7" w:rsidRPr="000F5DD3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6465E0A0" w14:textId="7E40D9B8" w:rsidR="007450D7" w:rsidRPr="000F5DD3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149,340</w:t>
            </w:r>
          </w:p>
        </w:tc>
        <w:tc>
          <w:tcPr>
            <w:tcW w:w="270" w:type="dxa"/>
          </w:tcPr>
          <w:p w14:paraId="33674FD7" w14:textId="77777777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D6EAC4C" w14:textId="0958F121" w:rsidR="007450D7" w:rsidRPr="000F5DD3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149,340</w:t>
            </w:r>
          </w:p>
        </w:tc>
        <w:tc>
          <w:tcPr>
            <w:tcW w:w="270" w:type="dxa"/>
          </w:tcPr>
          <w:p w14:paraId="39D49423" w14:textId="77777777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B43C2DB" w14:textId="67ABFB72" w:rsidR="007450D7" w:rsidRPr="000F5DD3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149,340</w:t>
            </w:r>
          </w:p>
        </w:tc>
        <w:tc>
          <w:tcPr>
            <w:tcW w:w="262" w:type="dxa"/>
          </w:tcPr>
          <w:p w14:paraId="6197119D" w14:textId="77777777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B8BADDE" w14:textId="27D39942" w:rsidR="007450D7" w:rsidRPr="000F5DD3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149,340</w:t>
            </w:r>
          </w:p>
        </w:tc>
      </w:tr>
      <w:tr w:rsidR="007450D7" w:rsidRPr="00B826BE" w14:paraId="61625E6A" w14:textId="77777777" w:rsidTr="000B2BB6">
        <w:trPr>
          <w:trHeight w:val="180"/>
        </w:trPr>
        <w:tc>
          <w:tcPr>
            <w:tcW w:w="3780" w:type="dxa"/>
          </w:tcPr>
          <w:p w14:paraId="610967DD" w14:textId="318A9A0F" w:rsidR="007450D7" w:rsidRPr="005D6F1A" w:rsidRDefault="00272721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E264B3" w14:textId="2B2C9A38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151,540</w:t>
            </w:r>
          </w:p>
        </w:tc>
        <w:tc>
          <w:tcPr>
            <w:tcW w:w="270" w:type="dxa"/>
          </w:tcPr>
          <w:p w14:paraId="483DF195" w14:textId="77777777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9B0B5" w14:textId="5F96C797" w:rsidR="007450D7" w:rsidRPr="00B826BE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151,540</w:t>
            </w:r>
          </w:p>
        </w:tc>
        <w:tc>
          <w:tcPr>
            <w:tcW w:w="270" w:type="dxa"/>
          </w:tcPr>
          <w:p w14:paraId="70ACBF7B" w14:textId="77777777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E3AC693" w14:textId="4707CD57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151,540</w:t>
            </w:r>
          </w:p>
        </w:tc>
        <w:tc>
          <w:tcPr>
            <w:tcW w:w="262" w:type="dxa"/>
          </w:tcPr>
          <w:p w14:paraId="1FE0B6AB" w14:textId="77777777" w:rsidR="007450D7" w:rsidRPr="00CB628C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ACC799E" w14:textId="7597F8FA" w:rsidR="007450D7" w:rsidRPr="00B826BE" w:rsidRDefault="007450D7" w:rsidP="0074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151,540</w:t>
            </w:r>
          </w:p>
        </w:tc>
      </w:tr>
    </w:tbl>
    <w:p w14:paraId="2D843138" w14:textId="77777777" w:rsidR="004E23DC" w:rsidRPr="00D46C03" w:rsidRDefault="004E23DC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0D24B08" w14:textId="71604463" w:rsidR="0005541C" w:rsidRPr="00D46C03" w:rsidRDefault="0005541C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2" w:name="_Hlk70501919"/>
      <w:r w:rsidRPr="00D46C0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46C03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9825B7" w:rsidRPr="00D46C03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="009825B7" w:rsidRPr="00D46C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Pr="00D46C03">
        <w:rPr>
          <w:rFonts w:asciiTheme="majorBidi" w:hAnsiTheme="majorBidi" w:cstheme="majorBidi"/>
          <w:sz w:val="30"/>
          <w:szCs w:val="30"/>
        </w:rPr>
        <w:t>256</w:t>
      </w:r>
      <w:r w:rsidR="009825B7" w:rsidRPr="00D46C03">
        <w:rPr>
          <w:rFonts w:asciiTheme="majorBidi" w:hAnsiTheme="majorBidi" w:cstheme="majorBidi"/>
          <w:sz w:val="30"/>
          <w:szCs w:val="30"/>
        </w:rPr>
        <w:t>6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Pr="00D46C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038C9">
        <w:rPr>
          <w:rFonts w:asciiTheme="majorBidi" w:hAnsiTheme="majorBidi" w:cstheme="majorBidi"/>
          <w:spacing w:val="-2"/>
          <w:sz w:val="30"/>
          <w:szCs w:val="30"/>
        </w:rPr>
        <w:t>1,3</w:t>
      </w:r>
      <w:r w:rsidR="00F81B26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F2395E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9825B7" w:rsidRPr="00D46C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 w:rsidR="00B519B0">
        <w:rPr>
          <w:rFonts w:asciiTheme="majorBidi" w:hAnsiTheme="majorBidi" w:cstheme="majorBidi"/>
          <w:spacing w:val="-2"/>
          <w:sz w:val="30"/>
          <w:szCs w:val="30"/>
        </w:rPr>
        <w:t>1,35</w:t>
      </w:r>
      <w:r w:rsidR="00F2395E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46C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825B7" w:rsidRPr="00D46C0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34FA3">
        <w:rPr>
          <w:rFonts w:asciiTheme="majorBidi" w:hAnsiTheme="majorBidi" w:cstheme="majorBidi"/>
          <w:i/>
          <w:iCs/>
          <w:sz w:val="30"/>
          <w:szCs w:val="30"/>
        </w:rPr>
        <w:t>1,358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82A59">
        <w:rPr>
          <w:rFonts w:asciiTheme="majorBidi" w:hAnsiTheme="majorBidi" w:cstheme="majorBidi"/>
          <w:i/>
          <w:iCs/>
          <w:sz w:val="30"/>
          <w:szCs w:val="30"/>
        </w:rPr>
        <w:t xml:space="preserve">1,353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)</w:t>
      </w:r>
      <w:bookmarkEnd w:id="2"/>
    </w:p>
    <w:p w14:paraId="24A787FD" w14:textId="644596DD" w:rsidR="007457C4" w:rsidRDefault="00745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B36937" w14:textId="77777777" w:rsidR="0005541C" w:rsidRPr="00D46C03" w:rsidRDefault="0005541C" w:rsidP="0005541C">
      <w:pPr>
        <w:pStyle w:val="Heading1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</w:rPr>
        <w:tab/>
      </w:r>
      <w:r w:rsidRPr="00D46C03">
        <w:rPr>
          <w:rFonts w:asciiTheme="majorBidi" w:hAnsiTheme="majorBidi" w:cstheme="majorBidi"/>
          <w:szCs w:val="30"/>
          <w:cs/>
        </w:rPr>
        <w:t>ส่วนงานดำเนินงานและการจำแนกรายได้</w:t>
      </w:r>
    </w:p>
    <w:p w14:paraId="42670088" w14:textId="3D3E212E" w:rsidR="000445C2" w:rsidRPr="00D46C03" w:rsidRDefault="000445C2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D0252A" w14:textId="0306FE3A" w:rsidR="000E1E06" w:rsidRPr="00D46C03" w:rsidRDefault="000E1E06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ผู้บริหารเห็นว่า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ส่วนงานธุรกิจผลิตและจำหน่ายอาหารทะเลบรรจุกระป๋องและบรรจุซอง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401ACB5F" w14:textId="09129A38" w:rsidR="00BD79A7" w:rsidRPr="00D46C03" w:rsidRDefault="00BD79A7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304A0" w14:textId="6B6404A7" w:rsidR="00077452" w:rsidRPr="00D46C03" w:rsidRDefault="00077452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ประเภทของ</w:t>
      </w:r>
      <w:r w:rsidR="00571109" w:rsidRPr="00D46C03">
        <w:rPr>
          <w:rFonts w:asciiTheme="majorBidi" w:hAnsiTheme="majorBidi" w:cstheme="majorBidi"/>
          <w:sz w:val="30"/>
          <w:szCs w:val="30"/>
          <w:cs/>
        </w:rPr>
        <w:t>สินค้า</w:t>
      </w:r>
      <w:r w:rsidRPr="00D46C03">
        <w:rPr>
          <w:rFonts w:asciiTheme="majorBidi" w:hAnsiTheme="majorBidi" w:cstheme="majorBidi"/>
          <w:sz w:val="30"/>
          <w:szCs w:val="30"/>
          <w:cs/>
        </w:rPr>
        <w:t>และบริการหลัก และจังหวะเวลาในการรับรู้รายได้</w:t>
      </w:r>
    </w:p>
    <w:p w14:paraId="3E994F1E" w14:textId="4FEBC0C8" w:rsidR="009E697E" w:rsidRPr="00D46C03" w:rsidRDefault="009E697E" w:rsidP="00B129D5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0"/>
        <w:gridCol w:w="273"/>
        <w:gridCol w:w="1167"/>
      </w:tblGrid>
      <w:tr w:rsidR="00722815" w:rsidRPr="00D46C03" w14:paraId="3E6E1FAA" w14:textId="77777777" w:rsidTr="004F1F49">
        <w:trPr>
          <w:trHeight w:val="87"/>
        </w:trPr>
        <w:tc>
          <w:tcPr>
            <w:tcW w:w="3690" w:type="dxa"/>
          </w:tcPr>
          <w:p w14:paraId="024D7E7B" w14:textId="77777777" w:rsidR="00722815" w:rsidRPr="00D46C03" w:rsidRDefault="00722815" w:rsidP="004F1F4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71F9DA85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1941161C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70F9E90A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815" w:rsidRPr="00D46C03" w14:paraId="4E7FE3BE" w14:textId="77777777" w:rsidTr="004F1F49">
        <w:trPr>
          <w:trHeight w:val="87"/>
        </w:trPr>
        <w:tc>
          <w:tcPr>
            <w:tcW w:w="3690" w:type="dxa"/>
            <w:hideMark/>
          </w:tcPr>
          <w:p w14:paraId="21C1A07D" w14:textId="77777777" w:rsidR="00722815" w:rsidRPr="00D46C03" w:rsidRDefault="00722815" w:rsidP="004F1F4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วันที่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1C36AC2F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8" w:type="dxa"/>
          </w:tcPr>
          <w:p w14:paraId="78785991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C110F5B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67" w:type="dxa"/>
          </w:tcPr>
          <w:p w14:paraId="7586DD50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1E53C4C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3" w:type="dxa"/>
          </w:tcPr>
          <w:p w14:paraId="624721B9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5DE5A88C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722815" w:rsidRPr="00D46C03" w14:paraId="44A6D628" w14:textId="77777777" w:rsidTr="004F1F49">
        <w:trPr>
          <w:trHeight w:val="87"/>
        </w:trPr>
        <w:tc>
          <w:tcPr>
            <w:tcW w:w="3690" w:type="dxa"/>
            <w:vAlign w:val="bottom"/>
          </w:tcPr>
          <w:p w14:paraId="1B50C48C" w14:textId="77777777" w:rsidR="00722815" w:rsidRPr="00D46C03" w:rsidRDefault="00722815" w:rsidP="004F1F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67" w:type="dxa"/>
            <w:gridSpan w:val="7"/>
            <w:hideMark/>
          </w:tcPr>
          <w:p w14:paraId="0490DE25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22815" w:rsidRPr="00D46C03" w14:paraId="55228CAC" w14:textId="77777777" w:rsidTr="004F1F49">
        <w:tc>
          <w:tcPr>
            <w:tcW w:w="3690" w:type="dxa"/>
            <w:hideMark/>
          </w:tcPr>
          <w:p w14:paraId="4F729685" w14:textId="77777777" w:rsidR="00722815" w:rsidRPr="00D46C03" w:rsidRDefault="00722815" w:rsidP="004F1F4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7A054BEC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383E943F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53CA03EF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0805D9DE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383DEA8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5501B809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3DFE056A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722815" w:rsidRPr="00D46C03" w14:paraId="0F2D2E9F" w14:textId="77777777" w:rsidTr="004F1F49">
        <w:tc>
          <w:tcPr>
            <w:tcW w:w="3690" w:type="dxa"/>
            <w:hideMark/>
          </w:tcPr>
          <w:p w14:paraId="297B822B" w14:textId="77777777" w:rsidR="00722815" w:rsidRPr="00D46C03" w:rsidRDefault="00722815" w:rsidP="004F1F4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46C0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D46C0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D46C0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D46C0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023D83BE" w14:textId="4F8C05CD" w:rsidR="00722815" w:rsidRPr="00D46C03" w:rsidRDefault="00860D0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952,460</w:t>
            </w:r>
          </w:p>
        </w:tc>
        <w:tc>
          <w:tcPr>
            <w:tcW w:w="248" w:type="dxa"/>
            <w:vAlign w:val="bottom"/>
          </w:tcPr>
          <w:p w14:paraId="0CF3B484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7C60F109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787,166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2E0BE93C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9FF80FC" w14:textId="4BF0818D" w:rsidR="00722815" w:rsidRPr="00D46C03" w:rsidRDefault="00FC6826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946,</w:t>
            </w:r>
            <w:r w:rsidR="006763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  <w:r w:rsidR="003370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7A040362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0702BD84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779,820</w:t>
            </w:r>
          </w:p>
        </w:tc>
      </w:tr>
      <w:tr w:rsidR="00722815" w:rsidRPr="00D46C03" w14:paraId="52C90F0B" w14:textId="77777777" w:rsidTr="004F1F49">
        <w:tc>
          <w:tcPr>
            <w:tcW w:w="3690" w:type="dxa"/>
            <w:hideMark/>
          </w:tcPr>
          <w:p w14:paraId="5362500B" w14:textId="77777777" w:rsidR="00722815" w:rsidRPr="00D46C03" w:rsidRDefault="00722815" w:rsidP="004F1F4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DA59E5E" w14:textId="49DD5DA6" w:rsidR="00722815" w:rsidRPr="00D46C03" w:rsidRDefault="00C3071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148,997</w:t>
            </w:r>
          </w:p>
        </w:tc>
        <w:tc>
          <w:tcPr>
            <w:tcW w:w="248" w:type="dxa"/>
            <w:vAlign w:val="bottom"/>
          </w:tcPr>
          <w:p w14:paraId="55B97D53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809B8B0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313,098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7FF021E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D010BFE" w14:textId="53719C98" w:rsidR="00722815" w:rsidRPr="00D46C03" w:rsidRDefault="00F02A57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148,997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3C35F9F9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DC3921B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313,098</w:t>
            </w:r>
          </w:p>
        </w:tc>
      </w:tr>
      <w:tr w:rsidR="0074407D" w:rsidRPr="00D46C03" w14:paraId="581A42D2" w14:textId="77777777" w:rsidTr="00D56388">
        <w:tc>
          <w:tcPr>
            <w:tcW w:w="3690" w:type="dxa"/>
          </w:tcPr>
          <w:p w14:paraId="030C7BA3" w14:textId="77777777" w:rsidR="0074407D" w:rsidRPr="00D46C03" w:rsidRDefault="0074407D" w:rsidP="00D56388">
            <w:pPr>
              <w:ind w:left="162" w:hanging="162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10EFD9CF" w14:textId="77777777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75,895</w:t>
            </w:r>
          </w:p>
        </w:tc>
        <w:tc>
          <w:tcPr>
            <w:tcW w:w="248" w:type="dxa"/>
            <w:vAlign w:val="bottom"/>
          </w:tcPr>
          <w:p w14:paraId="5C839984" w14:textId="77777777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3FA53A17" w14:textId="77777777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54,258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0B255BA" w14:textId="77777777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48FA474" w14:textId="70038C40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77,37</w:t>
            </w:r>
            <w:r w:rsidR="003370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65A4AE7C" w14:textId="77777777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79C6BBA9" w14:textId="77777777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58,160</w:t>
            </w:r>
          </w:p>
        </w:tc>
      </w:tr>
      <w:tr w:rsidR="00722815" w:rsidRPr="00D46C03" w14:paraId="01F1A3B8" w14:textId="77777777" w:rsidTr="004F1F49">
        <w:tc>
          <w:tcPr>
            <w:tcW w:w="3690" w:type="dxa"/>
          </w:tcPr>
          <w:p w14:paraId="71DA6E72" w14:textId="77777777" w:rsidR="00722815" w:rsidRPr="00D46C03" w:rsidRDefault="00722815" w:rsidP="004F1F4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46C0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14:paraId="63CBF24A" w14:textId="68FBDB90" w:rsidR="00722815" w:rsidRPr="00D46C03" w:rsidRDefault="004414E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61,006</w:t>
            </w:r>
          </w:p>
        </w:tc>
        <w:tc>
          <w:tcPr>
            <w:tcW w:w="248" w:type="dxa"/>
            <w:vAlign w:val="bottom"/>
          </w:tcPr>
          <w:p w14:paraId="221AE9DC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7D8A62C0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61,747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0FB6B0B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8465240" w14:textId="27E2C55E" w:rsidR="00722815" w:rsidRPr="00D46C03" w:rsidRDefault="00EF4AA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61,006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CCE1F25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A8D8344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61,747</w:t>
            </w:r>
          </w:p>
        </w:tc>
      </w:tr>
      <w:tr w:rsidR="00D006EC" w:rsidRPr="00D46C03" w14:paraId="5330666B" w14:textId="77777777" w:rsidTr="004F1F49">
        <w:tc>
          <w:tcPr>
            <w:tcW w:w="3690" w:type="dxa"/>
          </w:tcPr>
          <w:p w14:paraId="48DCA90D" w14:textId="3C363557" w:rsidR="00D006EC" w:rsidRPr="00D46C03" w:rsidRDefault="00D006EC" w:rsidP="00D006E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14:paraId="544E26D9" w14:textId="06A91C22" w:rsidR="00D006EC" w:rsidRDefault="00D006EC" w:rsidP="00D00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31,895</w:t>
            </w:r>
          </w:p>
        </w:tc>
        <w:tc>
          <w:tcPr>
            <w:tcW w:w="248" w:type="dxa"/>
            <w:vAlign w:val="bottom"/>
          </w:tcPr>
          <w:p w14:paraId="5535257A" w14:textId="77777777" w:rsidR="00D006EC" w:rsidRPr="00D46C03" w:rsidRDefault="00D006EC" w:rsidP="00D00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72EBA092" w14:textId="20A8E971" w:rsidR="00D006EC" w:rsidRPr="00D46C03" w:rsidRDefault="00D006EC" w:rsidP="00D00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65,989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547BE66B" w14:textId="77777777" w:rsidR="00D006EC" w:rsidRPr="00D46C03" w:rsidRDefault="00D006EC" w:rsidP="00D00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0436792" w14:textId="0B106A86" w:rsidR="00D006EC" w:rsidRDefault="00D006EC" w:rsidP="00D00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31,895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24E91792" w14:textId="77777777" w:rsidR="00D006EC" w:rsidRPr="00D46C03" w:rsidRDefault="00D006EC" w:rsidP="00D00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1D39F31D" w14:textId="0FD33B53" w:rsidR="00D006EC" w:rsidRPr="00D46C03" w:rsidRDefault="00D006EC" w:rsidP="00D00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65,989</w:t>
            </w:r>
          </w:p>
        </w:tc>
      </w:tr>
      <w:tr w:rsidR="00722815" w:rsidRPr="00D46C03" w14:paraId="66681455" w14:textId="77777777" w:rsidTr="004F1F49">
        <w:tc>
          <w:tcPr>
            <w:tcW w:w="3690" w:type="dxa"/>
          </w:tcPr>
          <w:p w14:paraId="413AF26B" w14:textId="77777777" w:rsidR="00722815" w:rsidRPr="00D46C03" w:rsidRDefault="00722815" w:rsidP="004F1F4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46C0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14:paraId="0D72D794" w14:textId="46919A6B" w:rsidR="00722815" w:rsidRPr="00D46C03" w:rsidRDefault="002B31A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</w:t>
            </w:r>
            <w:r w:rsidR="002B2E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387</w:t>
            </w:r>
          </w:p>
        </w:tc>
        <w:tc>
          <w:tcPr>
            <w:tcW w:w="248" w:type="dxa"/>
            <w:vAlign w:val="bottom"/>
          </w:tcPr>
          <w:p w14:paraId="09C5010A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65C59FEB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14,387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6994D88E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E44A5CB" w14:textId="55F37FF7" w:rsidR="00722815" w:rsidRPr="00D46C03" w:rsidRDefault="00B346E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</w:t>
            </w:r>
            <w:r w:rsidR="000F510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387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7A9906ED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BABBC6A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14,387</w:t>
            </w:r>
          </w:p>
        </w:tc>
      </w:tr>
      <w:tr w:rsidR="00722815" w:rsidRPr="00D46C03" w14:paraId="4CD20C33" w14:textId="77777777" w:rsidTr="004F1F49">
        <w:tc>
          <w:tcPr>
            <w:tcW w:w="3690" w:type="dxa"/>
            <w:hideMark/>
          </w:tcPr>
          <w:p w14:paraId="41E0FB50" w14:textId="77777777" w:rsidR="00722815" w:rsidRPr="00D46C03" w:rsidRDefault="00722815" w:rsidP="004F1F4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5FE42" w14:textId="38B9B2A8" w:rsidR="00722815" w:rsidRPr="00D46C03" w:rsidRDefault="004C645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1,279,640</w:t>
            </w:r>
          </w:p>
        </w:tc>
        <w:tc>
          <w:tcPr>
            <w:tcW w:w="248" w:type="dxa"/>
          </w:tcPr>
          <w:p w14:paraId="39C80DC8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AC58966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1,296,645</w:t>
            </w:r>
          </w:p>
        </w:tc>
        <w:tc>
          <w:tcPr>
            <w:tcW w:w="267" w:type="dxa"/>
            <w:shd w:val="clear" w:color="auto" w:fill="FFFFFF" w:themeFill="background1"/>
          </w:tcPr>
          <w:p w14:paraId="1734DC6F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61F941A6" w14:textId="55539A7F" w:rsidR="00722815" w:rsidRPr="00D46C03" w:rsidRDefault="000F5108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1,274,940</w:t>
            </w:r>
          </w:p>
        </w:tc>
        <w:tc>
          <w:tcPr>
            <w:tcW w:w="273" w:type="dxa"/>
            <w:shd w:val="clear" w:color="auto" w:fill="FFFFFF" w:themeFill="background1"/>
          </w:tcPr>
          <w:p w14:paraId="32586768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483BC0E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1,293,201</w:t>
            </w:r>
          </w:p>
        </w:tc>
      </w:tr>
    </w:tbl>
    <w:p w14:paraId="7B709BE4" w14:textId="3C8E5864" w:rsidR="00722815" w:rsidRPr="00D46C03" w:rsidRDefault="00942875" w:rsidP="00B129D5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3" behindDoc="0" locked="0" layoutInCell="1" allowOverlap="1" wp14:anchorId="02CC2446" wp14:editId="4425BF67">
            <wp:simplePos x="0" y="0"/>
            <wp:positionH relativeFrom="column">
              <wp:posOffset>2514145</wp:posOffset>
            </wp:positionH>
            <wp:positionV relativeFrom="paragraph">
              <wp:posOffset>151741</wp:posOffset>
            </wp:positionV>
            <wp:extent cx="4288536" cy="237744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536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C4C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58D41EE4" wp14:editId="04BC36BF">
            <wp:simplePos x="0" y="0"/>
            <wp:positionH relativeFrom="column">
              <wp:posOffset>-402794</wp:posOffset>
            </wp:positionH>
            <wp:positionV relativeFrom="paragraph">
              <wp:posOffset>151765</wp:posOffset>
            </wp:positionV>
            <wp:extent cx="4279265" cy="23774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265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D074A8" w14:textId="47A00E4B" w:rsidR="00722815" w:rsidRPr="00D46C03" w:rsidRDefault="00722815" w:rsidP="00B129D5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44B92DA" w14:textId="5B66B1FD" w:rsidR="00722815" w:rsidRPr="00D46C03" w:rsidRDefault="00722815" w:rsidP="00B129D5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noProof/>
          <w:sz w:val="30"/>
          <w:szCs w:val="30"/>
        </w:rPr>
      </w:pPr>
    </w:p>
    <w:p w14:paraId="0C09FB8C" w14:textId="0DD909A9" w:rsidR="003018B9" w:rsidRPr="00D46C03" w:rsidRDefault="00301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5A657ED" w14:textId="2BA6E43A" w:rsidR="00722815" w:rsidRPr="009139A5" w:rsidRDefault="0072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0"/>
        <w:gridCol w:w="273"/>
        <w:gridCol w:w="1167"/>
      </w:tblGrid>
      <w:tr w:rsidR="00722815" w:rsidRPr="00D46C03" w14:paraId="0BA726DC" w14:textId="77777777" w:rsidTr="004F1F49">
        <w:trPr>
          <w:trHeight w:val="87"/>
        </w:trPr>
        <w:tc>
          <w:tcPr>
            <w:tcW w:w="3690" w:type="dxa"/>
          </w:tcPr>
          <w:p w14:paraId="14AD2A69" w14:textId="77777777" w:rsidR="00722815" w:rsidRPr="00D46C03" w:rsidRDefault="00722815" w:rsidP="004F1F4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5240B5BE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17890B53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7F8425B2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815" w:rsidRPr="00D46C03" w14:paraId="23A4214B" w14:textId="77777777" w:rsidTr="004F1F49">
        <w:trPr>
          <w:trHeight w:val="87"/>
        </w:trPr>
        <w:tc>
          <w:tcPr>
            <w:tcW w:w="3690" w:type="dxa"/>
            <w:hideMark/>
          </w:tcPr>
          <w:p w14:paraId="268A8FE1" w14:textId="77777777" w:rsidR="00722815" w:rsidRPr="00D46C03" w:rsidRDefault="00722815" w:rsidP="004F1F4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วันที่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2CBE68EE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8" w:type="dxa"/>
          </w:tcPr>
          <w:p w14:paraId="1FCC4329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A39476B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67" w:type="dxa"/>
          </w:tcPr>
          <w:p w14:paraId="0275D7AD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DDFA870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3" w:type="dxa"/>
          </w:tcPr>
          <w:p w14:paraId="084DD16C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2C67C2AD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722815" w:rsidRPr="00D46C03" w14:paraId="0614BA15" w14:textId="77777777" w:rsidTr="004F1F49">
        <w:trPr>
          <w:trHeight w:val="87"/>
        </w:trPr>
        <w:tc>
          <w:tcPr>
            <w:tcW w:w="3690" w:type="dxa"/>
            <w:vAlign w:val="bottom"/>
          </w:tcPr>
          <w:p w14:paraId="6A9E07CB" w14:textId="77777777" w:rsidR="00722815" w:rsidRPr="00D46C03" w:rsidRDefault="00722815" w:rsidP="004F1F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67" w:type="dxa"/>
            <w:gridSpan w:val="7"/>
            <w:hideMark/>
          </w:tcPr>
          <w:p w14:paraId="4B9DF6E0" w14:textId="77777777" w:rsidR="00722815" w:rsidRPr="00D46C03" w:rsidRDefault="00722815" w:rsidP="004F1F49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22815" w:rsidRPr="00D46C03" w14:paraId="7FEAE492" w14:textId="77777777" w:rsidTr="004F1F49">
        <w:trPr>
          <w:trHeight w:val="92"/>
        </w:trPr>
        <w:tc>
          <w:tcPr>
            <w:tcW w:w="3690" w:type="dxa"/>
            <w:hideMark/>
          </w:tcPr>
          <w:p w14:paraId="64336EC6" w14:textId="77777777" w:rsidR="00722815" w:rsidRPr="00D46C03" w:rsidRDefault="00722815" w:rsidP="004F1F4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242D9625" w14:textId="77777777" w:rsidR="00722815" w:rsidRPr="00D46C03" w:rsidRDefault="00722815" w:rsidP="004F1F4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03E5D8B8" w14:textId="77777777" w:rsidR="00722815" w:rsidRPr="00D46C03" w:rsidRDefault="00722815" w:rsidP="004F1F4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23B7C511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5C0FD5D2" w14:textId="77777777" w:rsidR="00722815" w:rsidRPr="00D46C03" w:rsidRDefault="00722815" w:rsidP="004F1F4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68ABF6A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73DE3573" w14:textId="77777777" w:rsidR="00722815" w:rsidRPr="00D46C03" w:rsidRDefault="00722815" w:rsidP="004F1F4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2EB564DB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4407D" w:rsidRPr="00D46C03" w14:paraId="7C4FE26C" w14:textId="77777777" w:rsidTr="00D56388">
        <w:tc>
          <w:tcPr>
            <w:tcW w:w="3690" w:type="dxa"/>
            <w:hideMark/>
          </w:tcPr>
          <w:p w14:paraId="0FBF02FB" w14:textId="77777777" w:rsidR="0074407D" w:rsidRPr="00D46C03" w:rsidRDefault="0074407D" w:rsidP="00D5638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2DE21347" w14:textId="77777777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718,157</w:t>
            </w:r>
          </w:p>
        </w:tc>
        <w:tc>
          <w:tcPr>
            <w:tcW w:w="248" w:type="dxa"/>
          </w:tcPr>
          <w:p w14:paraId="550A5831" w14:textId="77777777" w:rsidR="0074407D" w:rsidRPr="00D46C03" w:rsidRDefault="0074407D" w:rsidP="00D5638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08E641FF" w14:textId="77777777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483,685</w:t>
            </w:r>
          </w:p>
        </w:tc>
        <w:tc>
          <w:tcPr>
            <w:tcW w:w="267" w:type="dxa"/>
          </w:tcPr>
          <w:p w14:paraId="047E8039" w14:textId="77777777" w:rsidR="0074407D" w:rsidRPr="00D46C03" w:rsidRDefault="0074407D" w:rsidP="00D56388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409C11C" w14:textId="77777777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717,778</w:t>
            </w:r>
          </w:p>
        </w:tc>
        <w:tc>
          <w:tcPr>
            <w:tcW w:w="273" w:type="dxa"/>
          </w:tcPr>
          <w:p w14:paraId="0541FDB5" w14:textId="77777777" w:rsidR="0074407D" w:rsidRPr="00D46C03" w:rsidRDefault="0074407D" w:rsidP="00D56388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4FAEB483" w14:textId="77777777" w:rsidR="0074407D" w:rsidRPr="00D46C03" w:rsidRDefault="0074407D" w:rsidP="00D5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484,543</w:t>
            </w:r>
          </w:p>
        </w:tc>
      </w:tr>
      <w:tr w:rsidR="00722815" w:rsidRPr="00D46C03" w14:paraId="22726E68" w14:textId="77777777" w:rsidTr="004F1F49">
        <w:tc>
          <w:tcPr>
            <w:tcW w:w="3690" w:type="dxa"/>
            <w:hideMark/>
          </w:tcPr>
          <w:p w14:paraId="714FAC06" w14:textId="77777777" w:rsidR="00722815" w:rsidRPr="00D46C03" w:rsidRDefault="00722815" w:rsidP="004F1F4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บรรจุซอง</w:t>
            </w:r>
          </w:p>
        </w:tc>
        <w:tc>
          <w:tcPr>
            <w:tcW w:w="1260" w:type="dxa"/>
          </w:tcPr>
          <w:p w14:paraId="407C1CB3" w14:textId="77777777" w:rsidR="00722815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18874D1B" w14:textId="3A8FFE81" w:rsidR="00722815" w:rsidRPr="00D46C03" w:rsidRDefault="00152DC7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431,179</w:t>
            </w:r>
          </w:p>
        </w:tc>
        <w:tc>
          <w:tcPr>
            <w:tcW w:w="248" w:type="dxa"/>
          </w:tcPr>
          <w:p w14:paraId="19A5C014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06C68CBF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A1227D3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644,803</w:t>
            </w:r>
          </w:p>
        </w:tc>
        <w:tc>
          <w:tcPr>
            <w:tcW w:w="267" w:type="dxa"/>
          </w:tcPr>
          <w:p w14:paraId="758E721C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AFF6BE3" w14:textId="77777777" w:rsidR="00722815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4BC9FAB" w14:textId="200566B6" w:rsidR="00722815" w:rsidRPr="00D46C03" w:rsidRDefault="000C1537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429,526</w:t>
            </w:r>
          </w:p>
        </w:tc>
        <w:tc>
          <w:tcPr>
            <w:tcW w:w="273" w:type="dxa"/>
          </w:tcPr>
          <w:p w14:paraId="03465AEF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3D1B4762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5A8E5C29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643,827</w:t>
            </w:r>
          </w:p>
        </w:tc>
      </w:tr>
      <w:tr w:rsidR="00722815" w:rsidRPr="00D46C03" w14:paraId="31A6D022" w14:textId="77777777" w:rsidTr="004F1F49">
        <w:tc>
          <w:tcPr>
            <w:tcW w:w="3690" w:type="dxa"/>
          </w:tcPr>
          <w:p w14:paraId="63EE2FA7" w14:textId="77777777" w:rsidR="00722815" w:rsidRPr="00D46C03" w:rsidRDefault="00722815" w:rsidP="004F1F4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43A6F3CF" w14:textId="44342DC5" w:rsidR="00722815" w:rsidRPr="00D46C03" w:rsidRDefault="009C5B9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90,</w:t>
            </w:r>
            <w:r w:rsidR="00FD3D8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299</w:t>
            </w:r>
          </w:p>
        </w:tc>
        <w:tc>
          <w:tcPr>
            <w:tcW w:w="248" w:type="dxa"/>
          </w:tcPr>
          <w:p w14:paraId="76E41361" w14:textId="77777777" w:rsidR="00722815" w:rsidRPr="00D46C03" w:rsidRDefault="00722815" w:rsidP="004F1F4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26C85F82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139,423</w:t>
            </w:r>
          </w:p>
        </w:tc>
        <w:tc>
          <w:tcPr>
            <w:tcW w:w="267" w:type="dxa"/>
          </w:tcPr>
          <w:p w14:paraId="7004CE06" w14:textId="77777777" w:rsidR="00722815" w:rsidRPr="00D46C03" w:rsidRDefault="00722815" w:rsidP="004F1F4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360A72E" w14:textId="4E54B07F" w:rsidR="00722815" w:rsidRPr="00D46C03" w:rsidRDefault="001F374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90,299</w:t>
            </w:r>
          </w:p>
        </w:tc>
        <w:tc>
          <w:tcPr>
            <w:tcW w:w="273" w:type="dxa"/>
          </w:tcPr>
          <w:p w14:paraId="2DFA51E0" w14:textId="77777777" w:rsidR="00722815" w:rsidRPr="00D46C03" w:rsidRDefault="00722815" w:rsidP="004F1F4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7723C0C2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139,423</w:t>
            </w:r>
          </w:p>
        </w:tc>
      </w:tr>
      <w:tr w:rsidR="00722815" w:rsidRPr="00D46C03" w14:paraId="6BD75B8B" w14:textId="77777777" w:rsidTr="004F1F49">
        <w:tc>
          <w:tcPr>
            <w:tcW w:w="3690" w:type="dxa"/>
            <w:hideMark/>
          </w:tcPr>
          <w:p w14:paraId="678B735A" w14:textId="77777777" w:rsidR="00722815" w:rsidRPr="00D46C03" w:rsidRDefault="00722815" w:rsidP="004F1F49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53D14" w14:textId="00199EBA" w:rsidR="00722815" w:rsidRPr="00D46C03" w:rsidRDefault="001B6B8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40,005</w:t>
            </w:r>
          </w:p>
        </w:tc>
        <w:tc>
          <w:tcPr>
            <w:tcW w:w="248" w:type="dxa"/>
          </w:tcPr>
          <w:p w14:paraId="6E950BFE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FA067B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28,734</w:t>
            </w:r>
          </w:p>
        </w:tc>
        <w:tc>
          <w:tcPr>
            <w:tcW w:w="267" w:type="dxa"/>
            <w:shd w:val="clear" w:color="auto" w:fill="FFFFFF" w:themeFill="background1"/>
          </w:tcPr>
          <w:p w14:paraId="20D79C97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A9F02A8" w14:textId="1C21551E" w:rsidR="00722815" w:rsidRPr="00D46C03" w:rsidRDefault="00017D7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</w:t>
            </w:r>
            <w:r w:rsidR="006541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,337</w:t>
            </w:r>
          </w:p>
        </w:tc>
        <w:tc>
          <w:tcPr>
            <w:tcW w:w="273" w:type="dxa"/>
            <w:shd w:val="clear" w:color="auto" w:fill="FFFFFF" w:themeFill="background1"/>
          </w:tcPr>
          <w:p w14:paraId="1135AA8B" w14:textId="77777777" w:rsidR="00722815" w:rsidRPr="00D46C03" w:rsidRDefault="00722815" w:rsidP="004F1F4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DC6339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25,408</w:t>
            </w:r>
          </w:p>
        </w:tc>
      </w:tr>
      <w:tr w:rsidR="00722815" w:rsidRPr="00D46C03" w14:paraId="0EC481E2" w14:textId="77777777" w:rsidTr="004F1F49">
        <w:tc>
          <w:tcPr>
            <w:tcW w:w="3690" w:type="dxa"/>
            <w:hideMark/>
          </w:tcPr>
          <w:p w14:paraId="3FDFDB88" w14:textId="77777777" w:rsidR="00722815" w:rsidRPr="00D46C03" w:rsidRDefault="00722815" w:rsidP="004F1F4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5C9F3" w14:textId="01F7EE89" w:rsidR="00722815" w:rsidRPr="00D46C03" w:rsidRDefault="001B6B8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1,279,640</w:t>
            </w:r>
          </w:p>
        </w:tc>
        <w:tc>
          <w:tcPr>
            <w:tcW w:w="248" w:type="dxa"/>
          </w:tcPr>
          <w:p w14:paraId="35512514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833C8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1,296,645</w:t>
            </w:r>
          </w:p>
        </w:tc>
        <w:tc>
          <w:tcPr>
            <w:tcW w:w="267" w:type="dxa"/>
          </w:tcPr>
          <w:p w14:paraId="26B72605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A67A7" w14:textId="6BEF1096" w:rsidR="00722815" w:rsidRPr="00D46C03" w:rsidRDefault="00D378E4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1,274,</w:t>
            </w:r>
            <w:r w:rsidR="00225F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940</w:t>
            </w:r>
          </w:p>
        </w:tc>
        <w:tc>
          <w:tcPr>
            <w:tcW w:w="273" w:type="dxa"/>
          </w:tcPr>
          <w:p w14:paraId="6AA769B3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EF7C8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1,293,201</w:t>
            </w:r>
          </w:p>
        </w:tc>
      </w:tr>
      <w:tr w:rsidR="00722815" w:rsidRPr="00D46C03" w14:paraId="3947E53F" w14:textId="77777777" w:rsidTr="004F1F49">
        <w:trPr>
          <w:trHeight w:val="78"/>
        </w:trPr>
        <w:tc>
          <w:tcPr>
            <w:tcW w:w="3690" w:type="dxa"/>
          </w:tcPr>
          <w:p w14:paraId="23B786DB" w14:textId="77777777" w:rsidR="00722815" w:rsidRPr="00D46C03" w:rsidRDefault="00722815" w:rsidP="004F1F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D4B89" w14:textId="77777777" w:rsidR="00722815" w:rsidRPr="00D46C03" w:rsidRDefault="00722815" w:rsidP="004F1F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4307A7A7" w14:textId="77777777" w:rsidR="00722815" w:rsidRPr="00D46C03" w:rsidRDefault="00722815" w:rsidP="004F1F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78631" w14:textId="756151B8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6A3B514" w14:textId="77777777" w:rsidR="00722815" w:rsidRPr="00D46C03" w:rsidRDefault="00722815" w:rsidP="004F1F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6B1B6" w14:textId="77777777" w:rsidR="00722815" w:rsidRPr="00D46C03" w:rsidRDefault="00722815" w:rsidP="004F1F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5BBC46E4" w14:textId="77777777" w:rsidR="00722815" w:rsidRPr="00D46C03" w:rsidRDefault="00722815" w:rsidP="004F1F4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8865F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22815" w:rsidRPr="00D46C03" w14:paraId="7E084953" w14:textId="77777777" w:rsidTr="004F1F49">
        <w:tc>
          <w:tcPr>
            <w:tcW w:w="3690" w:type="dxa"/>
            <w:hideMark/>
          </w:tcPr>
          <w:p w14:paraId="16326999" w14:textId="77777777" w:rsidR="00722815" w:rsidRPr="00D46C03" w:rsidRDefault="00722815" w:rsidP="004F1F4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2709BF8A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3C05EA5F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49FD252A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0F879041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EB5D8D7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014C9809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14:paraId="72714245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2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722815" w:rsidRPr="00D46C03" w14:paraId="17B88A74" w14:textId="77777777" w:rsidTr="004F1F49">
        <w:tc>
          <w:tcPr>
            <w:tcW w:w="3690" w:type="dxa"/>
            <w:vAlign w:val="bottom"/>
            <w:hideMark/>
          </w:tcPr>
          <w:p w14:paraId="1EF1EF10" w14:textId="77777777" w:rsidR="00722815" w:rsidRPr="00D46C03" w:rsidRDefault="00722815" w:rsidP="004F1F49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426D00AB" w14:textId="285DE6AF" w:rsidR="00722815" w:rsidRPr="00D46C03" w:rsidRDefault="008C439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1,279,640</w:t>
            </w:r>
          </w:p>
        </w:tc>
        <w:tc>
          <w:tcPr>
            <w:tcW w:w="248" w:type="dxa"/>
          </w:tcPr>
          <w:p w14:paraId="6ABF8160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4FD3373C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1,296,645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4FAE032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777D17A" w14:textId="3BC2405D" w:rsidR="00722815" w:rsidRPr="00D46C03" w:rsidRDefault="008C439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1,274,940</w:t>
            </w:r>
          </w:p>
        </w:tc>
        <w:tc>
          <w:tcPr>
            <w:tcW w:w="273" w:type="dxa"/>
            <w:shd w:val="clear" w:color="auto" w:fill="FFFFFF" w:themeFill="background1"/>
          </w:tcPr>
          <w:p w14:paraId="2AAC2424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28F3455B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1,293,201</w:t>
            </w:r>
          </w:p>
        </w:tc>
      </w:tr>
      <w:tr w:rsidR="00722815" w:rsidRPr="00D46C03" w14:paraId="215F701D" w14:textId="77777777" w:rsidTr="004F1F49">
        <w:tc>
          <w:tcPr>
            <w:tcW w:w="3690" w:type="dxa"/>
            <w:hideMark/>
          </w:tcPr>
          <w:p w14:paraId="1DA4482E" w14:textId="77777777" w:rsidR="00722815" w:rsidRPr="00D46C03" w:rsidRDefault="00722815" w:rsidP="004F1F4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1BD7D" w14:textId="508AFFB3" w:rsidR="00722815" w:rsidRPr="00D46C03" w:rsidRDefault="008C439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1,279,640</w:t>
            </w:r>
          </w:p>
        </w:tc>
        <w:tc>
          <w:tcPr>
            <w:tcW w:w="248" w:type="dxa"/>
          </w:tcPr>
          <w:p w14:paraId="207F47C4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F0FE7F" w14:textId="1F4C50A4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1,296,645</w:t>
            </w:r>
          </w:p>
        </w:tc>
        <w:tc>
          <w:tcPr>
            <w:tcW w:w="267" w:type="dxa"/>
          </w:tcPr>
          <w:p w14:paraId="3160353D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E73C9A" w14:textId="42290AFF" w:rsidR="00722815" w:rsidRPr="00D46C03" w:rsidRDefault="008C4391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1,274,940</w:t>
            </w:r>
          </w:p>
        </w:tc>
        <w:tc>
          <w:tcPr>
            <w:tcW w:w="273" w:type="dxa"/>
          </w:tcPr>
          <w:p w14:paraId="0C0CB8D0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AC75F" w14:textId="77777777" w:rsidR="00722815" w:rsidRPr="00D46C03" w:rsidRDefault="00722815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1,293,201</w:t>
            </w:r>
          </w:p>
        </w:tc>
      </w:tr>
    </w:tbl>
    <w:p w14:paraId="35E0A1C0" w14:textId="4C27DE8A" w:rsidR="00722815" w:rsidRPr="00D46C03" w:rsidRDefault="0029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1" behindDoc="0" locked="0" layoutInCell="1" allowOverlap="1" wp14:anchorId="26AA6493" wp14:editId="0CD7E747">
            <wp:simplePos x="0" y="0"/>
            <wp:positionH relativeFrom="column">
              <wp:posOffset>-342900</wp:posOffset>
            </wp:positionH>
            <wp:positionV relativeFrom="paragraph">
              <wp:posOffset>213408</wp:posOffset>
            </wp:positionV>
            <wp:extent cx="4251960" cy="2377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i/>
          <w:iCs/>
          <w:noProof/>
          <w:sz w:val="30"/>
          <w:szCs w:val="30"/>
          <w:lang w:val="th-TH"/>
        </w:rPr>
        <w:drawing>
          <wp:anchor distT="0" distB="0" distL="114300" distR="114300" simplePos="0" relativeHeight="251658242" behindDoc="0" locked="0" layoutInCell="1" allowOverlap="1" wp14:anchorId="6B35722F" wp14:editId="1A4F0B82">
            <wp:simplePos x="0" y="0"/>
            <wp:positionH relativeFrom="column">
              <wp:posOffset>2685415</wp:posOffset>
            </wp:positionH>
            <wp:positionV relativeFrom="paragraph">
              <wp:posOffset>213995</wp:posOffset>
            </wp:positionV>
            <wp:extent cx="4251960" cy="237744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1D358A" w14:textId="0D366E5C" w:rsidR="00722815" w:rsidRPr="00D46C03" w:rsidRDefault="0072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CB4B92" w14:textId="319DAE59" w:rsidR="00722815" w:rsidRPr="00D46C03" w:rsidRDefault="0072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9F29DD" w14:textId="6FC06590" w:rsidR="00722815" w:rsidRPr="00D46C03" w:rsidRDefault="0072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49A0DE" w14:textId="28CA97D4" w:rsidR="00722815" w:rsidRPr="00D46C03" w:rsidRDefault="0072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717979D" w14:textId="77777777" w:rsidR="00531108" w:rsidRPr="00D46C03" w:rsidRDefault="0053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4CAD2BF0" w14:textId="6B0CA015" w:rsidR="00531108" w:rsidRPr="00D46C03" w:rsidRDefault="0053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56210D28" w14:textId="1730F82A" w:rsidR="006224AE" w:rsidRPr="00D46C03" w:rsidRDefault="006224AE" w:rsidP="00FD2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4D029B56" w14:textId="77777777" w:rsidR="006224AE" w:rsidRPr="00D46C03" w:rsidRDefault="006224AE" w:rsidP="00FD2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0E09FB" w14:textId="6F35A405" w:rsidR="006224AE" w:rsidRPr="00D46C03" w:rsidRDefault="006224AE" w:rsidP="00FD2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บริษัทได้รับบัตรส่งเสริมการลงทุนจากสำนักงานคณะกรรมการส่งเสริมการลงทุน  เกี่ยวกับการผลิต</w:t>
      </w:r>
      <w:r w:rsidR="00D60257" w:rsidRPr="00D46C03">
        <w:rPr>
          <w:rFonts w:asciiTheme="majorBidi" w:hAnsiTheme="majorBidi" w:cstheme="majorBidi"/>
          <w:sz w:val="30"/>
          <w:szCs w:val="30"/>
          <w:cs/>
          <w:lang w:val="th-TH"/>
        </w:rPr>
        <w:t>ผลิตภัณฑ์</w:t>
      </w:r>
      <w:r w:rsidR="00724B91" w:rsidRPr="00D46C03">
        <w:rPr>
          <w:rFonts w:asciiTheme="majorBidi" w:hAnsiTheme="majorBidi" w:cstheme="majorBidi"/>
          <w:sz w:val="30"/>
          <w:szCs w:val="30"/>
          <w:cs/>
        </w:rPr>
        <w:t xml:space="preserve">ปลาทูน่า </w:t>
      </w:r>
      <w:r w:rsidR="00D60257" w:rsidRPr="00D46C03">
        <w:rPr>
          <w:rFonts w:asciiTheme="majorBidi" w:hAnsiTheme="majorBidi" w:cstheme="majorBidi"/>
          <w:sz w:val="30"/>
          <w:szCs w:val="30"/>
          <w:cs/>
          <w:lang w:val="th-TH"/>
        </w:rPr>
        <w:t>ผลิตภัณฑ์</w:t>
      </w:r>
      <w:r w:rsidR="00724B91" w:rsidRPr="00D46C03">
        <w:rPr>
          <w:rFonts w:asciiTheme="majorBidi" w:hAnsiTheme="majorBidi" w:cstheme="majorBidi"/>
          <w:sz w:val="30"/>
          <w:szCs w:val="30"/>
          <w:cs/>
        </w:rPr>
        <w:t>อาหารทะเล และ</w:t>
      </w:r>
      <w:r w:rsidR="00D60257" w:rsidRPr="00D46C03">
        <w:rPr>
          <w:rFonts w:asciiTheme="majorBidi" w:hAnsiTheme="majorBidi" w:cstheme="majorBidi"/>
          <w:sz w:val="30"/>
          <w:szCs w:val="30"/>
          <w:cs/>
          <w:lang w:val="th-TH"/>
        </w:rPr>
        <w:t>ผลิตภัณฑ์</w:t>
      </w:r>
      <w:r w:rsidR="00724B91" w:rsidRPr="00D46C03">
        <w:rPr>
          <w:rFonts w:asciiTheme="majorBidi" w:hAnsiTheme="majorBidi" w:cstheme="majorBidi"/>
          <w:sz w:val="30"/>
          <w:szCs w:val="30"/>
          <w:cs/>
        </w:rPr>
        <w:t>อาหารสัตว์เลี้ยง</w:t>
      </w: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  </w:t>
      </w:r>
    </w:p>
    <w:p w14:paraId="4DA1D6EC" w14:textId="7D602043" w:rsidR="006224AE" w:rsidRPr="00D46C03" w:rsidRDefault="006224AE" w:rsidP="00FD2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53"/>
        <w:gridCol w:w="236"/>
        <w:gridCol w:w="990"/>
        <w:gridCol w:w="236"/>
        <w:gridCol w:w="1017"/>
        <w:gridCol w:w="236"/>
        <w:gridCol w:w="999"/>
        <w:gridCol w:w="236"/>
        <w:gridCol w:w="1026"/>
        <w:gridCol w:w="236"/>
        <w:gridCol w:w="972"/>
      </w:tblGrid>
      <w:tr w:rsidR="009D4ECA" w:rsidRPr="00D46C03" w14:paraId="2B65FE5E" w14:textId="77777777" w:rsidTr="004F1F49">
        <w:trPr>
          <w:cantSplit/>
        </w:trPr>
        <w:tc>
          <w:tcPr>
            <w:tcW w:w="2250" w:type="dxa"/>
          </w:tcPr>
          <w:p w14:paraId="41C76827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37" w:type="dxa"/>
            <w:gridSpan w:val="11"/>
          </w:tcPr>
          <w:p w14:paraId="19F371EB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D4ECA" w:rsidRPr="00D46C03" w14:paraId="717C6ACA" w14:textId="77777777" w:rsidTr="004F1F49">
        <w:trPr>
          <w:cantSplit/>
        </w:trPr>
        <w:tc>
          <w:tcPr>
            <w:tcW w:w="2250" w:type="dxa"/>
          </w:tcPr>
          <w:p w14:paraId="02DC264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52B457BD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3532" w:type="dxa"/>
            <w:gridSpan w:val="5"/>
            <w:tcBorders>
              <w:bottom w:val="single" w:sz="4" w:space="0" w:color="auto"/>
            </w:tcBorders>
          </w:tcPr>
          <w:p w14:paraId="6B96DC7B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5953DF7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36" w:type="dxa"/>
          </w:tcPr>
          <w:p w14:paraId="1976FA2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3469" w:type="dxa"/>
            <w:gridSpan w:val="5"/>
            <w:tcBorders>
              <w:bottom w:val="single" w:sz="4" w:space="0" w:color="auto"/>
            </w:tcBorders>
          </w:tcPr>
          <w:p w14:paraId="0466B62F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367D5A7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9D4ECA" w:rsidRPr="00D46C03" w14:paraId="218A5515" w14:textId="77777777" w:rsidTr="004F1F49">
        <w:trPr>
          <w:cantSplit/>
        </w:trPr>
        <w:tc>
          <w:tcPr>
            <w:tcW w:w="2250" w:type="dxa"/>
          </w:tcPr>
          <w:p w14:paraId="4D19C2C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0529F8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BE6684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6FAE98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89D27D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45CD40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683E3F5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7100A86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70996F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3BB209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DE6F5E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C631E3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9D4ECA" w:rsidRPr="00D46C03" w14:paraId="4C310184" w14:textId="77777777" w:rsidTr="004F1F49">
        <w:trPr>
          <w:cantSplit/>
        </w:trPr>
        <w:tc>
          <w:tcPr>
            <w:tcW w:w="2250" w:type="dxa"/>
          </w:tcPr>
          <w:p w14:paraId="52EED634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F9C5EFC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1CF4B81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7346722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7096971D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5C301611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3BCB5E9F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03F9C871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208B3FE4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191EC115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4BE1FF65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380FAB7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9D4ECA" w:rsidRPr="00D46C03" w14:paraId="26252154" w14:textId="77777777" w:rsidTr="004F1F49">
        <w:trPr>
          <w:cantSplit/>
        </w:trPr>
        <w:tc>
          <w:tcPr>
            <w:tcW w:w="2250" w:type="dxa"/>
          </w:tcPr>
          <w:p w14:paraId="0F13FB46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</w:tcPr>
          <w:p w14:paraId="0C9B6980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412B0866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2AEE140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0A837517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702FA255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236" w:type="dxa"/>
          </w:tcPr>
          <w:p w14:paraId="6E7392CF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62D3F9D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7923D968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6F586F1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2EAB304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78671888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</w:tr>
      <w:tr w:rsidR="009D4ECA" w:rsidRPr="00D46C03" w14:paraId="2CBDB477" w14:textId="77777777" w:rsidTr="004F1F49">
        <w:trPr>
          <w:cantSplit/>
        </w:trPr>
        <w:tc>
          <w:tcPr>
            <w:tcW w:w="2250" w:type="dxa"/>
          </w:tcPr>
          <w:p w14:paraId="797C5A2B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237" w:type="dxa"/>
            <w:gridSpan w:val="11"/>
          </w:tcPr>
          <w:p w14:paraId="329C2ED7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D4ECA" w:rsidRPr="00D46C03" w14:paraId="47667FEB" w14:textId="77777777" w:rsidTr="004F1F49">
        <w:trPr>
          <w:cantSplit/>
        </w:trPr>
        <w:tc>
          <w:tcPr>
            <w:tcW w:w="2250" w:type="dxa"/>
          </w:tcPr>
          <w:p w14:paraId="04C10237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1053" w:type="dxa"/>
          </w:tcPr>
          <w:p w14:paraId="7B7EA84E" w14:textId="1712B85A" w:rsidR="009D4ECA" w:rsidRPr="00D46C03" w:rsidRDefault="009413A0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50BBE9C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E9C2D54" w14:textId="30200EB4" w:rsidR="009D4ECA" w:rsidRPr="00D46C03" w:rsidRDefault="009413A0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1,203,74</w:t>
            </w:r>
            <w:r w:rsidR="0042264B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36" w:type="dxa"/>
          </w:tcPr>
          <w:p w14:paraId="7883D45E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</w:tcPr>
          <w:p w14:paraId="747706DE" w14:textId="1B86F22A" w:rsidR="009D4ECA" w:rsidRPr="00D46C03" w:rsidRDefault="009413A0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1,203,74</w:t>
            </w:r>
            <w:r w:rsidR="009E230B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36" w:type="dxa"/>
          </w:tcPr>
          <w:p w14:paraId="154F621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</w:tcPr>
          <w:p w14:paraId="217203E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1,229,371</w:t>
            </w:r>
          </w:p>
        </w:tc>
        <w:tc>
          <w:tcPr>
            <w:tcW w:w="236" w:type="dxa"/>
          </w:tcPr>
          <w:p w14:paraId="2E0CE467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</w:tcPr>
          <w:p w14:paraId="3FA30654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13,016</w:t>
            </w:r>
          </w:p>
        </w:tc>
        <w:tc>
          <w:tcPr>
            <w:tcW w:w="236" w:type="dxa"/>
          </w:tcPr>
          <w:p w14:paraId="6C36A638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</w:tcPr>
          <w:p w14:paraId="0793AD28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1,242,387</w:t>
            </w:r>
          </w:p>
        </w:tc>
      </w:tr>
      <w:tr w:rsidR="009D4ECA" w:rsidRPr="00D46C03" w14:paraId="1235A8F1" w14:textId="77777777" w:rsidTr="004F1F49">
        <w:trPr>
          <w:cantSplit/>
        </w:trPr>
        <w:tc>
          <w:tcPr>
            <w:tcW w:w="2250" w:type="dxa"/>
          </w:tcPr>
          <w:p w14:paraId="4246308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1053" w:type="dxa"/>
          </w:tcPr>
          <w:p w14:paraId="19C0F3A1" w14:textId="324DA58D" w:rsidR="009D4ECA" w:rsidRPr="00D46C03" w:rsidRDefault="00254B5C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1A4F24A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693D16B8" w14:textId="78687D0E" w:rsidR="009D4ECA" w:rsidRPr="00254B5C" w:rsidRDefault="00254B5C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75,895</w:t>
            </w:r>
          </w:p>
        </w:tc>
        <w:tc>
          <w:tcPr>
            <w:tcW w:w="236" w:type="dxa"/>
          </w:tcPr>
          <w:p w14:paraId="679D6FB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</w:tcPr>
          <w:p w14:paraId="1DD32495" w14:textId="5E7219F9" w:rsidR="009D4ECA" w:rsidRPr="00D46C03" w:rsidRDefault="009413A0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75,895</w:t>
            </w:r>
          </w:p>
        </w:tc>
        <w:tc>
          <w:tcPr>
            <w:tcW w:w="236" w:type="dxa"/>
          </w:tcPr>
          <w:p w14:paraId="482F39F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</w:tcPr>
          <w:p w14:paraId="56CF069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19,326</w:t>
            </w:r>
          </w:p>
        </w:tc>
        <w:tc>
          <w:tcPr>
            <w:tcW w:w="236" w:type="dxa"/>
          </w:tcPr>
          <w:p w14:paraId="5F3D2E4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</w:tcPr>
          <w:p w14:paraId="4925BFBF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34,932</w:t>
            </w:r>
          </w:p>
        </w:tc>
        <w:tc>
          <w:tcPr>
            <w:tcW w:w="236" w:type="dxa"/>
          </w:tcPr>
          <w:p w14:paraId="4839EDAF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</w:tcPr>
          <w:p w14:paraId="7160309B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54,258</w:t>
            </w:r>
          </w:p>
        </w:tc>
      </w:tr>
      <w:tr w:rsidR="009D4ECA" w:rsidRPr="00D46C03" w14:paraId="5E447E27" w14:textId="77777777" w:rsidTr="004F1F49">
        <w:trPr>
          <w:cantSplit/>
        </w:trPr>
        <w:tc>
          <w:tcPr>
            <w:tcW w:w="2250" w:type="dxa"/>
          </w:tcPr>
          <w:p w14:paraId="2F9ED821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BD634C3" w14:textId="7BDA5F5D" w:rsidR="009D4ECA" w:rsidRPr="00996258" w:rsidRDefault="009413A0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9625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63B327AE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062E60" w14:textId="1122FEE1" w:rsidR="009D4ECA" w:rsidRPr="00D46C03" w:rsidRDefault="009413A0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1,279,6</w:t>
            </w:r>
            <w:r w:rsidR="0042264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40</w:t>
            </w:r>
          </w:p>
        </w:tc>
        <w:tc>
          <w:tcPr>
            <w:tcW w:w="236" w:type="dxa"/>
          </w:tcPr>
          <w:p w14:paraId="672E15D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E094B7F" w14:textId="2961B927" w:rsidR="009D4ECA" w:rsidRPr="00D46C03" w:rsidRDefault="009413A0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1,279,6</w:t>
            </w:r>
            <w:r w:rsidR="009E230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40</w:t>
            </w:r>
          </w:p>
        </w:tc>
        <w:tc>
          <w:tcPr>
            <w:tcW w:w="236" w:type="dxa"/>
          </w:tcPr>
          <w:p w14:paraId="75A23847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B55E06B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1,248,697</w:t>
            </w:r>
          </w:p>
        </w:tc>
        <w:tc>
          <w:tcPr>
            <w:tcW w:w="236" w:type="dxa"/>
          </w:tcPr>
          <w:p w14:paraId="588F66F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06E5346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47,948</w:t>
            </w:r>
          </w:p>
        </w:tc>
        <w:tc>
          <w:tcPr>
            <w:tcW w:w="236" w:type="dxa"/>
          </w:tcPr>
          <w:p w14:paraId="737D5EB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BA7C530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1,296,645</w:t>
            </w:r>
          </w:p>
        </w:tc>
      </w:tr>
    </w:tbl>
    <w:p w14:paraId="04A89575" w14:textId="77777777" w:rsidR="009D4ECA" w:rsidRPr="00D46C03" w:rsidRDefault="009D4ECA" w:rsidP="009D4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53"/>
        <w:gridCol w:w="236"/>
        <w:gridCol w:w="990"/>
        <w:gridCol w:w="236"/>
        <w:gridCol w:w="1017"/>
        <w:gridCol w:w="236"/>
        <w:gridCol w:w="999"/>
        <w:gridCol w:w="236"/>
        <w:gridCol w:w="1026"/>
        <w:gridCol w:w="236"/>
        <w:gridCol w:w="972"/>
      </w:tblGrid>
      <w:tr w:rsidR="009D4ECA" w:rsidRPr="00D46C03" w14:paraId="1D064354" w14:textId="77777777" w:rsidTr="004F1F49">
        <w:trPr>
          <w:cantSplit/>
        </w:trPr>
        <w:tc>
          <w:tcPr>
            <w:tcW w:w="2250" w:type="dxa"/>
          </w:tcPr>
          <w:p w14:paraId="527A639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37" w:type="dxa"/>
            <w:gridSpan w:val="11"/>
          </w:tcPr>
          <w:p w14:paraId="3C4ACF7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D4ECA" w:rsidRPr="00D46C03" w14:paraId="72C44753" w14:textId="77777777" w:rsidTr="004F1F49">
        <w:trPr>
          <w:cantSplit/>
        </w:trPr>
        <w:tc>
          <w:tcPr>
            <w:tcW w:w="2250" w:type="dxa"/>
          </w:tcPr>
          <w:p w14:paraId="1451B65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DCD3D17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3532" w:type="dxa"/>
            <w:gridSpan w:val="5"/>
            <w:tcBorders>
              <w:bottom w:val="single" w:sz="4" w:space="0" w:color="auto"/>
            </w:tcBorders>
          </w:tcPr>
          <w:p w14:paraId="65AD5D24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6DB1A5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36" w:type="dxa"/>
          </w:tcPr>
          <w:p w14:paraId="5E8EB43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3469" w:type="dxa"/>
            <w:gridSpan w:val="5"/>
            <w:tcBorders>
              <w:bottom w:val="single" w:sz="4" w:space="0" w:color="auto"/>
            </w:tcBorders>
          </w:tcPr>
          <w:p w14:paraId="23A5047E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CAA0D1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9D4ECA" w:rsidRPr="00D46C03" w14:paraId="549EE779" w14:textId="77777777" w:rsidTr="004F1F49">
        <w:trPr>
          <w:cantSplit/>
        </w:trPr>
        <w:tc>
          <w:tcPr>
            <w:tcW w:w="2250" w:type="dxa"/>
          </w:tcPr>
          <w:p w14:paraId="6EF1288C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4AD6431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E983D7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73B95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9AA16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42F32C1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11BAE86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A71E260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065080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34AE6E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8868A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B22E45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9D4ECA" w:rsidRPr="00D46C03" w14:paraId="1A470132" w14:textId="77777777" w:rsidTr="004F1F49">
        <w:trPr>
          <w:cantSplit/>
        </w:trPr>
        <w:tc>
          <w:tcPr>
            <w:tcW w:w="2250" w:type="dxa"/>
          </w:tcPr>
          <w:p w14:paraId="6F22EF2F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A3EE34C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49A2B2F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01B7F40A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0919DC5B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402755CB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4013293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3A2059A0" w14:textId="2A8BD65D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061B2FA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5BFF31E4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6829E21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29D2E27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9D4ECA" w:rsidRPr="00D46C03" w14:paraId="06578841" w14:textId="77777777" w:rsidTr="004F1F49">
        <w:trPr>
          <w:cantSplit/>
        </w:trPr>
        <w:tc>
          <w:tcPr>
            <w:tcW w:w="2250" w:type="dxa"/>
          </w:tcPr>
          <w:p w14:paraId="3105885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</w:p>
        </w:tc>
        <w:tc>
          <w:tcPr>
            <w:tcW w:w="1053" w:type="dxa"/>
          </w:tcPr>
          <w:p w14:paraId="3C4C861D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5EC1E0D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4EDAD3C5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3BFB1398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2A2B7EB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236" w:type="dxa"/>
          </w:tcPr>
          <w:p w14:paraId="61A82949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0B44BF5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676C728C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467342D2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4ED74396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3348AE68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</w:tr>
      <w:tr w:rsidR="009D4ECA" w:rsidRPr="00D46C03" w14:paraId="5879E038" w14:textId="77777777" w:rsidTr="004F1F49">
        <w:trPr>
          <w:cantSplit/>
        </w:trPr>
        <w:tc>
          <w:tcPr>
            <w:tcW w:w="2250" w:type="dxa"/>
          </w:tcPr>
          <w:p w14:paraId="6712C921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237" w:type="dxa"/>
            <w:gridSpan w:val="11"/>
          </w:tcPr>
          <w:p w14:paraId="56BAD493" w14:textId="77777777" w:rsidR="009D4ECA" w:rsidRPr="00D46C03" w:rsidRDefault="009D4EC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B52D5" w:rsidRPr="00D46C03" w14:paraId="22301376" w14:textId="77777777" w:rsidTr="004F1F49">
        <w:trPr>
          <w:cantSplit/>
        </w:trPr>
        <w:tc>
          <w:tcPr>
            <w:tcW w:w="2250" w:type="dxa"/>
          </w:tcPr>
          <w:p w14:paraId="569BB5DC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1053" w:type="dxa"/>
          </w:tcPr>
          <w:p w14:paraId="2E9C99E1" w14:textId="6EF31DAE" w:rsidR="009B52D5" w:rsidRPr="00D46C03" w:rsidRDefault="009B52D5" w:rsidP="009D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8C8283A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41BC0A98" w14:textId="081C2EE1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1,197,567</w:t>
            </w:r>
          </w:p>
        </w:tc>
        <w:tc>
          <w:tcPr>
            <w:tcW w:w="236" w:type="dxa"/>
          </w:tcPr>
          <w:p w14:paraId="65EF34AB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</w:tcPr>
          <w:p w14:paraId="24C480F4" w14:textId="0345751E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1,197,567</w:t>
            </w:r>
          </w:p>
        </w:tc>
        <w:tc>
          <w:tcPr>
            <w:tcW w:w="236" w:type="dxa"/>
          </w:tcPr>
          <w:p w14:paraId="2193DBA5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</w:tcPr>
          <w:p w14:paraId="405E1BF6" w14:textId="77777777" w:rsidR="009B52D5" w:rsidRPr="00D46C03" w:rsidRDefault="009B52D5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1,229,371</w:t>
            </w:r>
          </w:p>
        </w:tc>
        <w:tc>
          <w:tcPr>
            <w:tcW w:w="236" w:type="dxa"/>
          </w:tcPr>
          <w:p w14:paraId="75639018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</w:tcPr>
          <w:p w14:paraId="079BDFDC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5,670</w:t>
            </w:r>
          </w:p>
        </w:tc>
        <w:tc>
          <w:tcPr>
            <w:tcW w:w="236" w:type="dxa"/>
          </w:tcPr>
          <w:p w14:paraId="01E7A735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</w:tcPr>
          <w:p w14:paraId="2F065D25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1,235,041</w:t>
            </w:r>
          </w:p>
        </w:tc>
      </w:tr>
      <w:tr w:rsidR="009B52D5" w:rsidRPr="00D46C03" w14:paraId="7DFBB569" w14:textId="77777777" w:rsidTr="004F1F49">
        <w:trPr>
          <w:cantSplit/>
        </w:trPr>
        <w:tc>
          <w:tcPr>
            <w:tcW w:w="2250" w:type="dxa"/>
          </w:tcPr>
          <w:p w14:paraId="29675722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1053" w:type="dxa"/>
          </w:tcPr>
          <w:p w14:paraId="7C866ED7" w14:textId="7EC21EFA" w:rsidR="009B52D5" w:rsidRPr="00D46C03" w:rsidRDefault="009B52D5" w:rsidP="009D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C5736D9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</w:tcPr>
          <w:p w14:paraId="48E00FB4" w14:textId="3FDBCAF6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77,373</w:t>
            </w:r>
          </w:p>
        </w:tc>
        <w:tc>
          <w:tcPr>
            <w:tcW w:w="236" w:type="dxa"/>
          </w:tcPr>
          <w:p w14:paraId="56C7434E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</w:tcPr>
          <w:p w14:paraId="356DFC26" w14:textId="7ECD35A0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77,373</w:t>
            </w:r>
          </w:p>
        </w:tc>
        <w:tc>
          <w:tcPr>
            <w:tcW w:w="236" w:type="dxa"/>
          </w:tcPr>
          <w:p w14:paraId="576F1E76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</w:tcPr>
          <w:p w14:paraId="5CF07AD8" w14:textId="77777777" w:rsidR="009B52D5" w:rsidRPr="00D46C03" w:rsidRDefault="009B52D5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34,858</w:t>
            </w:r>
          </w:p>
        </w:tc>
        <w:tc>
          <w:tcPr>
            <w:tcW w:w="236" w:type="dxa"/>
          </w:tcPr>
          <w:p w14:paraId="10A5927A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</w:tcPr>
          <w:p w14:paraId="3AF11C46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23,302</w:t>
            </w:r>
          </w:p>
        </w:tc>
        <w:tc>
          <w:tcPr>
            <w:tcW w:w="236" w:type="dxa"/>
          </w:tcPr>
          <w:p w14:paraId="4ED68DFC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</w:tcPr>
          <w:p w14:paraId="1811CD3F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sz w:val="29"/>
                <w:szCs w:val="29"/>
              </w:rPr>
              <w:t>58,160</w:t>
            </w:r>
          </w:p>
        </w:tc>
      </w:tr>
      <w:tr w:rsidR="009B52D5" w:rsidRPr="00D46C03" w14:paraId="16DF6B3B" w14:textId="77777777" w:rsidTr="004F1F49">
        <w:trPr>
          <w:cantSplit/>
        </w:trPr>
        <w:tc>
          <w:tcPr>
            <w:tcW w:w="2250" w:type="dxa"/>
          </w:tcPr>
          <w:p w14:paraId="3C6B80F2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33E8AE0" w14:textId="31888D58" w:rsidR="009B52D5" w:rsidRPr="00996258" w:rsidRDefault="009B52D5" w:rsidP="009D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9625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11626761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24A9F8" w14:textId="65592839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1,274,940</w:t>
            </w:r>
          </w:p>
        </w:tc>
        <w:tc>
          <w:tcPr>
            <w:tcW w:w="236" w:type="dxa"/>
          </w:tcPr>
          <w:p w14:paraId="24993C47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5AA3794" w14:textId="78E28F8A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1,274,940</w:t>
            </w:r>
          </w:p>
        </w:tc>
        <w:tc>
          <w:tcPr>
            <w:tcW w:w="236" w:type="dxa"/>
          </w:tcPr>
          <w:p w14:paraId="0E22DCB2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A79476B" w14:textId="77777777" w:rsidR="009B52D5" w:rsidRPr="00D46C03" w:rsidRDefault="009B52D5" w:rsidP="00686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1,264,229</w:t>
            </w:r>
          </w:p>
        </w:tc>
        <w:tc>
          <w:tcPr>
            <w:tcW w:w="236" w:type="dxa"/>
          </w:tcPr>
          <w:p w14:paraId="49B5BAE6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BCFDA07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28,972</w:t>
            </w:r>
          </w:p>
        </w:tc>
        <w:tc>
          <w:tcPr>
            <w:tcW w:w="236" w:type="dxa"/>
          </w:tcPr>
          <w:p w14:paraId="4FEC1B87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FE8F3D8" w14:textId="77777777" w:rsidR="009B52D5" w:rsidRPr="00D46C03" w:rsidRDefault="009B52D5" w:rsidP="009B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1,293,201</w:t>
            </w:r>
          </w:p>
        </w:tc>
      </w:tr>
    </w:tbl>
    <w:p w14:paraId="6BC2B4F4" w14:textId="27A4F658" w:rsidR="009D4ECA" w:rsidRPr="00D46C03" w:rsidRDefault="009D4ECA" w:rsidP="00FD2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A06C95" w14:textId="77777777" w:rsidR="00D84B1C" w:rsidRPr="00D46C03" w:rsidRDefault="00D84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szCs w:val="30"/>
        </w:rPr>
        <w:br w:type="page"/>
      </w:r>
    </w:p>
    <w:p w14:paraId="0B41B977" w14:textId="63501BF0" w:rsidR="00B95509" w:rsidRPr="00D46C03" w:rsidRDefault="00AB432B" w:rsidP="00B9550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</w:rPr>
        <w:t>8</w:t>
      </w:r>
      <w:r w:rsidR="00B95509" w:rsidRPr="00D46C03">
        <w:rPr>
          <w:rFonts w:asciiTheme="majorBidi" w:hAnsiTheme="majorBidi" w:cstheme="majorBidi"/>
          <w:szCs w:val="30"/>
        </w:rPr>
        <w:tab/>
      </w:r>
      <w:r w:rsidR="00B95509" w:rsidRPr="00D46C03">
        <w:rPr>
          <w:rFonts w:asciiTheme="majorBidi" w:hAnsiTheme="majorBidi" w:cstheme="majorBidi"/>
          <w:szCs w:val="30"/>
          <w:cs/>
        </w:rPr>
        <w:t>สัญญาเช่า</w:t>
      </w:r>
    </w:p>
    <w:p w14:paraId="0CED91D9" w14:textId="6AA6A414" w:rsidR="00B95509" w:rsidRPr="00D46C03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48"/>
        <w:gridCol w:w="1192"/>
        <w:gridCol w:w="267"/>
        <w:gridCol w:w="1170"/>
        <w:gridCol w:w="273"/>
        <w:gridCol w:w="1260"/>
      </w:tblGrid>
      <w:tr w:rsidR="009D4ECB" w:rsidRPr="00D46C03" w14:paraId="03304720" w14:textId="77777777" w:rsidTr="004F1F49">
        <w:trPr>
          <w:trHeight w:val="87"/>
          <w:tblHeader/>
        </w:trPr>
        <w:tc>
          <w:tcPr>
            <w:tcW w:w="3870" w:type="dxa"/>
          </w:tcPr>
          <w:p w14:paraId="01B9AB9B" w14:textId="77777777" w:rsidR="009D4ECB" w:rsidRPr="00D46C03" w:rsidRDefault="009D4ECB" w:rsidP="004F1F4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4AF8FF39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4D64041A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3" w:type="dxa"/>
            <w:gridSpan w:val="3"/>
          </w:tcPr>
          <w:p w14:paraId="10FE347D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ECB" w:rsidRPr="00D46C03" w14:paraId="4A195E73" w14:textId="77777777" w:rsidTr="004F1F49">
        <w:trPr>
          <w:trHeight w:val="87"/>
          <w:tblHeader/>
        </w:trPr>
        <w:tc>
          <w:tcPr>
            <w:tcW w:w="3870" w:type="dxa"/>
            <w:hideMark/>
          </w:tcPr>
          <w:p w14:paraId="6E255470" w14:textId="77777777" w:rsidR="009D4ECB" w:rsidRPr="00D46C03" w:rsidRDefault="009D4ECB" w:rsidP="004F1F4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วันที่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29254746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8" w:type="dxa"/>
          </w:tcPr>
          <w:p w14:paraId="162C1948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2" w:type="dxa"/>
          </w:tcPr>
          <w:p w14:paraId="34D29242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67" w:type="dxa"/>
          </w:tcPr>
          <w:p w14:paraId="0D41C32C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EE9369E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3" w:type="dxa"/>
          </w:tcPr>
          <w:p w14:paraId="43E117C0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2D58FE1D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9D4ECB" w:rsidRPr="00D46C03" w14:paraId="70B32F51" w14:textId="77777777" w:rsidTr="004F1F49">
        <w:trPr>
          <w:trHeight w:val="87"/>
          <w:tblHeader/>
        </w:trPr>
        <w:tc>
          <w:tcPr>
            <w:tcW w:w="3870" w:type="dxa"/>
            <w:vAlign w:val="bottom"/>
          </w:tcPr>
          <w:p w14:paraId="4A49394B" w14:textId="77777777" w:rsidR="009D4ECB" w:rsidRPr="00D46C03" w:rsidRDefault="009D4ECB" w:rsidP="004F1F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0" w:type="dxa"/>
            <w:gridSpan w:val="7"/>
            <w:hideMark/>
          </w:tcPr>
          <w:p w14:paraId="7627D214" w14:textId="77777777" w:rsidR="009D4ECB" w:rsidRPr="00D46C03" w:rsidRDefault="009D4ECB" w:rsidP="004F1F49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D4ECB" w:rsidRPr="00D46C03" w14:paraId="2F795106" w14:textId="77777777" w:rsidTr="004F1F49">
        <w:tc>
          <w:tcPr>
            <w:tcW w:w="3870" w:type="dxa"/>
            <w:hideMark/>
          </w:tcPr>
          <w:p w14:paraId="252B1F8D" w14:textId="77777777" w:rsidR="009D4ECB" w:rsidRPr="00D46C03" w:rsidRDefault="009D4ECB" w:rsidP="004F1F4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D46C03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2663812" w14:textId="7197152E" w:rsidR="009D4ECB" w:rsidRPr="00D46C03" w:rsidRDefault="005B7B2E" w:rsidP="004F1F4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111</w:t>
            </w:r>
          </w:p>
        </w:tc>
        <w:tc>
          <w:tcPr>
            <w:tcW w:w="248" w:type="dxa"/>
            <w:vAlign w:val="bottom"/>
          </w:tcPr>
          <w:p w14:paraId="2681C7D5" w14:textId="77777777" w:rsidR="009D4ECB" w:rsidRPr="00D46C03" w:rsidRDefault="009D4EC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2" w:type="dxa"/>
            <w:shd w:val="clear" w:color="auto" w:fill="FFFFFF" w:themeFill="background1"/>
          </w:tcPr>
          <w:p w14:paraId="5BDC002F" w14:textId="77777777" w:rsidR="009D4ECB" w:rsidRPr="00D46C03" w:rsidRDefault="009D4ECB" w:rsidP="004F1F4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121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21FFF8B2" w14:textId="77777777" w:rsidR="009D4ECB" w:rsidRPr="00D46C03" w:rsidRDefault="009D4EC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3F49489" w14:textId="03D43B09" w:rsidR="009D4ECB" w:rsidRPr="00D46C03" w:rsidRDefault="0032373A" w:rsidP="004F1F4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111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08F33DBD" w14:textId="77777777" w:rsidR="009D4ECB" w:rsidRPr="00D46C03" w:rsidRDefault="009D4EC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69439C6" w14:textId="77777777" w:rsidR="009D4ECB" w:rsidRPr="00D46C03" w:rsidRDefault="009D4EC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121</w:t>
            </w:r>
          </w:p>
        </w:tc>
      </w:tr>
      <w:tr w:rsidR="009D4ECB" w:rsidRPr="00D46C03" w14:paraId="686C3810" w14:textId="77777777" w:rsidTr="004F1F49">
        <w:tc>
          <w:tcPr>
            <w:tcW w:w="3870" w:type="dxa"/>
          </w:tcPr>
          <w:p w14:paraId="5C2622D4" w14:textId="77777777" w:rsidR="009D4ECB" w:rsidRPr="00D46C03" w:rsidRDefault="009D4ECB" w:rsidP="004F1F4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</w:tcPr>
          <w:p w14:paraId="3E12FC14" w14:textId="361E058A" w:rsidR="009D4ECB" w:rsidRPr="00D46C03" w:rsidRDefault="00C12635" w:rsidP="004F1F4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927</w:t>
            </w:r>
          </w:p>
        </w:tc>
        <w:tc>
          <w:tcPr>
            <w:tcW w:w="248" w:type="dxa"/>
            <w:vAlign w:val="bottom"/>
          </w:tcPr>
          <w:p w14:paraId="795D55AB" w14:textId="77777777" w:rsidR="009D4ECB" w:rsidRPr="00D46C03" w:rsidRDefault="009D4EC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2" w:type="dxa"/>
            <w:shd w:val="clear" w:color="auto" w:fill="FFFFFF" w:themeFill="background1"/>
          </w:tcPr>
          <w:p w14:paraId="0CAC6920" w14:textId="77777777" w:rsidR="009D4ECB" w:rsidRPr="00D46C03" w:rsidRDefault="009D4ECB" w:rsidP="004F1F49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216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D49A899" w14:textId="77777777" w:rsidR="009D4ECB" w:rsidRPr="00D46C03" w:rsidRDefault="009D4EC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DD5C35C" w14:textId="13F9E65C" w:rsidR="009D4ECB" w:rsidRPr="00D46C03" w:rsidRDefault="0032373A" w:rsidP="006B1C95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651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2CB468BB" w14:textId="77777777" w:rsidR="009D4ECB" w:rsidRPr="00D46C03" w:rsidRDefault="009D4EC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0228C47" w14:textId="77777777" w:rsidR="009D4ECB" w:rsidRPr="00D46C03" w:rsidRDefault="009D4ECB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</w:tbl>
    <w:p w14:paraId="15F17B45" w14:textId="6C12BE09" w:rsidR="009D4ECB" w:rsidRPr="00D46C03" w:rsidRDefault="009D4ECB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451DB66" w14:textId="5E45D896" w:rsidR="00195A68" w:rsidRDefault="00AB432B" w:rsidP="0073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Pr="00D46C03">
        <w:rPr>
          <w:rFonts w:asciiTheme="majorBidi" w:hAnsiTheme="majorBidi" w:cstheme="majorBidi"/>
          <w:sz w:val="30"/>
          <w:szCs w:val="30"/>
        </w:rPr>
        <w:br/>
      </w:r>
      <w:r w:rsidRPr="00D46C03">
        <w:rPr>
          <w:rFonts w:asciiTheme="majorBidi" w:hAnsiTheme="majorBidi" w:cstheme="majorBidi"/>
          <w:sz w:val="30"/>
          <w:szCs w:val="30"/>
          <w:cs/>
        </w:rPr>
        <w:t>งวด</w:t>
      </w:r>
      <w:r w:rsidR="009D4ECB" w:rsidRPr="00D46C03">
        <w:rPr>
          <w:rFonts w:asciiTheme="majorBidi" w:hAnsiTheme="majorBidi" w:cstheme="majorBidi"/>
          <w:sz w:val="30"/>
          <w:szCs w:val="30"/>
          <w:cs/>
        </w:rPr>
        <w:t>สาม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46C03">
        <w:rPr>
          <w:rFonts w:asciiTheme="majorBidi" w:hAnsiTheme="majorBidi" w:cstheme="majorBidi"/>
          <w:sz w:val="30"/>
          <w:szCs w:val="30"/>
        </w:rPr>
        <w:t>3</w:t>
      </w:r>
      <w:r w:rsidR="009D4ECB" w:rsidRPr="00D46C03">
        <w:rPr>
          <w:rFonts w:asciiTheme="majorBidi" w:hAnsiTheme="majorBidi" w:cstheme="majorBidi"/>
          <w:sz w:val="30"/>
          <w:szCs w:val="30"/>
        </w:rPr>
        <w:t xml:space="preserve">1 </w:t>
      </w:r>
      <w:r w:rsidR="009D4ECB" w:rsidRPr="00D46C0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9D4ECB" w:rsidRPr="00D46C03">
        <w:rPr>
          <w:rFonts w:asciiTheme="majorBidi" w:hAnsiTheme="majorBidi" w:cstheme="majorBidi"/>
          <w:sz w:val="30"/>
          <w:szCs w:val="30"/>
        </w:rPr>
        <w:t xml:space="preserve">2566 </w:t>
      </w:r>
      <w:r w:rsidRPr="00D46C03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="00AA3E84">
        <w:rPr>
          <w:rFonts w:asciiTheme="majorBidi" w:hAnsiTheme="majorBidi" w:cstheme="majorBidi"/>
          <w:sz w:val="30"/>
          <w:szCs w:val="30"/>
        </w:rPr>
        <w:t xml:space="preserve"> 0.5</w:t>
      </w:r>
      <w:r w:rsidR="0036117B">
        <w:rPr>
          <w:rFonts w:asciiTheme="majorBidi" w:hAnsiTheme="majorBidi" w:cstheme="majorBidi"/>
          <w:sz w:val="30"/>
          <w:szCs w:val="30"/>
        </w:rPr>
        <w:t>2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9D4ECB" w:rsidRPr="00D46C0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2208B">
        <w:rPr>
          <w:rFonts w:asciiTheme="majorBidi" w:hAnsiTheme="majorBidi" w:cstheme="majorBidi"/>
          <w:i/>
          <w:iCs/>
          <w:sz w:val="30"/>
          <w:szCs w:val="30"/>
        </w:rPr>
        <w:t>4.02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CC2A35B" w14:textId="77777777" w:rsidR="00730DAA" w:rsidRPr="00730DAA" w:rsidRDefault="00730DAA" w:rsidP="0073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0335AA" w14:textId="1A35996A" w:rsidR="003B4E0B" w:rsidRPr="00D46C03" w:rsidRDefault="00730DAA" w:rsidP="00104001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t>9</w:t>
      </w:r>
      <w:r w:rsidR="00FF16E4" w:rsidRPr="00D46C03">
        <w:rPr>
          <w:rFonts w:asciiTheme="majorBidi" w:hAnsiTheme="majorBidi" w:cstheme="majorBidi"/>
          <w:szCs w:val="30"/>
        </w:rPr>
        <w:tab/>
      </w:r>
      <w:r w:rsidR="003B4E0B" w:rsidRPr="00D46C03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67F37D1C" w14:textId="77777777" w:rsidR="00785A79" w:rsidRPr="00D46C03" w:rsidRDefault="00785A7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both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8ACF33A" w14:textId="41F4D09A" w:rsidR="001B0999" w:rsidRPr="00D46C03" w:rsidRDefault="001B099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both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1DFC00BE" w14:textId="77777777" w:rsidR="001B0999" w:rsidRPr="00D46C03" w:rsidRDefault="001B099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53967578" w14:textId="0F5DEB48" w:rsidR="00AE3B91" w:rsidRPr="00D46C03" w:rsidRDefault="001B099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26F381" w14:textId="77777777" w:rsidR="00010508" w:rsidRPr="00D46C03" w:rsidRDefault="00010508" w:rsidP="001B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1C8D8E" w14:textId="77777777" w:rsidR="00A61283" w:rsidRPr="00D46C03" w:rsidRDefault="00A6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D46C03" w:rsidSect="00032FE2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9D4ECB" w:rsidRPr="00D46C03" w14:paraId="6B75FC97" w14:textId="77777777" w:rsidTr="009D4EC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20AD81F5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22EE0E1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4ECB" w:rsidRPr="00D46C03" w14:paraId="240F0DC6" w14:textId="77777777" w:rsidTr="009D4EC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2868196E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0607812C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8F329A8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53920678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4ECB" w:rsidRPr="00D46C03" w14:paraId="6BE3C404" w14:textId="77777777" w:rsidTr="009D4EC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70903925" w14:textId="726AA2F1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14C740D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3B0EBE1D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FA021BF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3B739A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CEC54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372B850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15C39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4FD01E6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93E9538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0EF55D2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48BC0FE9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1BB4771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8B0A62C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4ECB" w:rsidRPr="00D46C03" w14:paraId="530DBF67" w14:textId="77777777" w:rsidTr="009D4ECB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1BE3CC16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71D1DD2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4ECB" w:rsidRPr="00D46C03" w14:paraId="78FB00D7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5174C283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C8B6039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F7351C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BD5B2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5F855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8A689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DA4AFB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7B63E3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3DA1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C2DAB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E161E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8B3632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08CF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B5BB9FE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D4D" w:rsidRPr="00D46C03" w14:paraId="208D5E4D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505C2174" w14:textId="77777777" w:rsidR="00033D4D" w:rsidRPr="00D46C03" w:rsidRDefault="00033D4D" w:rsidP="00033D4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</w:tcPr>
          <w:p w14:paraId="2FE1ACFE" w14:textId="27D6EF8F" w:rsidR="00033D4D" w:rsidRPr="001613B1" w:rsidRDefault="001613B1" w:rsidP="0028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22"/>
              <w:rPr>
                <w:rFonts w:asciiTheme="majorBidi" w:hAnsiTheme="majorBidi" w:cstheme="majorBidi"/>
                <w:sz w:val="29"/>
                <w:szCs w:val="29"/>
              </w:rPr>
            </w:pPr>
            <w:r w:rsidRPr="00260A4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350" w:type="dxa"/>
          </w:tcPr>
          <w:p w14:paraId="7FB6533A" w14:textId="7F393708" w:rsidR="00033D4D" w:rsidRPr="00FE3A09" w:rsidRDefault="00260A41" w:rsidP="00E0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0A3D8CD" w14:textId="521B27BB" w:rsidR="00033D4D" w:rsidRPr="00FE3A09" w:rsidRDefault="00033D4D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A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1,100</w:t>
            </w:r>
          </w:p>
        </w:tc>
        <w:tc>
          <w:tcPr>
            <w:tcW w:w="236" w:type="dxa"/>
            <w:shd w:val="clear" w:color="auto" w:fill="auto"/>
          </w:tcPr>
          <w:p w14:paraId="78C0E658" w14:textId="77777777" w:rsidR="00033D4D" w:rsidRPr="00C976C7" w:rsidRDefault="00033D4D" w:rsidP="00033D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1B51AED0" w14:textId="76D019FB" w:rsidR="00033D4D" w:rsidRPr="00386360" w:rsidRDefault="00033D4D" w:rsidP="00033D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3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1,100</w:t>
            </w:r>
          </w:p>
        </w:tc>
        <w:tc>
          <w:tcPr>
            <w:tcW w:w="236" w:type="dxa"/>
          </w:tcPr>
          <w:p w14:paraId="27AC2A52" w14:textId="77777777" w:rsidR="00033D4D" w:rsidRPr="00D46C03" w:rsidRDefault="00033D4D" w:rsidP="00033D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E04D94" w14:textId="51013633" w:rsidR="00033D4D" w:rsidRPr="00D46C03" w:rsidRDefault="00260A41" w:rsidP="00033D4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0CECAD" w14:textId="77777777" w:rsidR="00033D4D" w:rsidRPr="00D46C03" w:rsidRDefault="00033D4D" w:rsidP="00033D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E06E63" w14:textId="2881A55A" w:rsidR="00033D4D" w:rsidRPr="00AE5250" w:rsidRDefault="00033D4D" w:rsidP="00AE5250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AE5250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1,100</w:t>
            </w:r>
          </w:p>
        </w:tc>
        <w:tc>
          <w:tcPr>
            <w:tcW w:w="236" w:type="dxa"/>
          </w:tcPr>
          <w:p w14:paraId="30F76EA8" w14:textId="77777777" w:rsidR="00033D4D" w:rsidRPr="00C976C7" w:rsidRDefault="00033D4D" w:rsidP="00033D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F5D00B2" w14:textId="36892BF4" w:rsidR="00033D4D" w:rsidRPr="00D46C03" w:rsidRDefault="00260A41" w:rsidP="00E079C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F06216" w14:textId="77777777" w:rsidR="00033D4D" w:rsidRPr="00D46C03" w:rsidRDefault="00033D4D" w:rsidP="00033D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9EFD364" w14:textId="10B12838" w:rsidR="00033D4D" w:rsidRPr="00FE3A09" w:rsidRDefault="00033D4D" w:rsidP="00AE5250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E3A0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1,100</w:t>
            </w:r>
          </w:p>
        </w:tc>
      </w:tr>
      <w:tr w:rsidR="00033D4D" w:rsidRPr="00D46C03" w14:paraId="2691A9A1" w14:textId="77777777" w:rsidTr="009D4ECB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6A676193" w14:textId="77777777" w:rsidR="00033D4D" w:rsidRPr="00D46C03" w:rsidRDefault="00033D4D" w:rsidP="00033D4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1B1727AF" w14:textId="77777777" w:rsidR="00033D4D" w:rsidRPr="00D46C03" w:rsidRDefault="00033D4D" w:rsidP="00033D4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1350" w:type="dxa"/>
          </w:tcPr>
          <w:p w14:paraId="3E1D4631" w14:textId="77777777" w:rsidR="00033D4D" w:rsidRDefault="00033D4D" w:rsidP="00280E07">
            <w:pPr>
              <w:pStyle w:val="acctfourfigures"/>
              <w:tabs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1EABC5C" w14:textId="041A9CA6" w:rsidR="00260A41" w:rsidRPr="00FE3A09" w:rsidRDefault="00260A41" w:rsidP="0028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7CFE374" w14:textId="77777777" w:rsidR="0008015E" w:rsidRDefault="00C976C7" w:rsidP="0008015E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E3A0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</w:p>
          <w:p w14:paraId="5A716A9D" w14:textId="1DF47F99" w:rsidR="00033D4D" w:rsidRPr="00FE3A09" w:rsidRDefault="00033D4D" w:rsidP="0008015E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A09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294" w:type="dxa"/>
            <w:shd w:val="clear" w:color="auto" w:fill="auto"/>
          </w:tcPr>
          <w:p w14:paraId="4AF36D03" w14:textId="77777777" w:rsidR="00033D4D" w:rsidRDefault="00033D4D" w:rsidP="00E0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E1E6CE" w14:textId="77A9F1B1" w:rsidR="00260A41" w:rsidRPr="00FE3A09" w:rsidRDefault="00260A41" w:rsidP="00E0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6033F1" w14:textId="77777777" w:rsidR="00033D4D" w:rsidRPr="00D46C03" w:rsidRDefault="00033D4D" w:rsidP="00C976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D40FCB0" w14:textId="77777777" w:rsidR="0008015E" w:rsidRDefault="0008015E" w:rsidP="00C976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E95B09" w14:textId="5013F624" w:rsidR="00033D4D" w:rsidRPr="00386360" w:rsidRDefault="00033D4D" w:rsidP="003863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3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  <w:tc>
          <w:tcPr>
            <w:tcW w:w="236" w:type="dxa"/>
          </w:tcPr>
          <w:p w14:paraId="1F56724A" w14:textId="77777777" w:rsidR="00033D4D" w:rsidRPr="00D46C03" w:rsidRDefault="00033D4D" w:rsidP="00C976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2EFD87" w14:textId="77777777" w:rsidR="00260A41" w:rsidRDefault="00260A41" w:rsidP="00260A4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22D84B" w14:textId="00C0DF17" w:rsidR="00260A41" w:rsidRPr="00D46C03" w:rsidRDefault="00260A41" w:rsidP="00260A4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D0AC4F" w14:textId="77777777" w:rsidR="00033D4D" w:rsidRPr="00D46C03" w:rsidRDefault="00033D4D" w:rsidP="00FE3A0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5DBC42" w14:textId="77777777" w:rsidR="00033D4D" w:rsidRDefault="00033D4D" w:rsidP="00FE3A09">
            <w:pPr>
              <w:pStyle w:val="acctfourfigures"/>
              <w:tabs>
                <w:tab w:val="clear" w:pos="765"/>
                <w:tab w:val="decimal" w:pos="434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EA5461" w14:textId="2E0C092E" w:rsidR="00260A41" w:rsidRPr="00C976C7" w:rsidRDefault="00260A41" w:rsidP="00E079C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B3D000" w14:textId="77777777" w:rsidR="00033D4D" w:rsidRPr="00D46C03" w:rsidRDefault="00033D4D" w:rsidP="00FE3A0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A262978" w14:textId="77777777" w:rsidR="00AE5250" w:rsidRDefault="00FE3A09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   </w:t>
            </w:r>
          </w:p>
          <w:p w14:paraId="18E35941" w14:textId="08DABA35" w:rsidR="00033D4D" w:rsidRPr="00D46C03" w:rsidRDefault="00033D4D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976C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7,383</w:t>
            </w:r>
          </w:p>
        </w:tc>
        <w:tc>
          <w:tcPr>
            <w:tcW w:w="236" w:type="dxa"/>
          </w:tcPr>
          <w:p w14:paraId="64E3E089" w14:textId="77777777" w:rsidR="00033D4D" w:rsidRPr="00D46C03" w:rsidRDefault="00033D4D" w:rsidP="00FE3A0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EB5D742" w14:textId="77777777" w:rsidR="0008015E" w:rsidRDefault="0008015E" w:rsidP="00AE5250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032B1357" w14:textId="4FDB0C2D" w:rsidR="00033D4D" w:rsidRPr="00FE3A09" w:rsidRDefault="00033D4D" w:rsidP="00AE5250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E3A0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7,383</w:t>
            </w:r>
          </w:p>
        </w:tc>
      </w:tr>
      <w:tr w:rsidR="00033D4D" w:rsidRPr="00D46C03" w14:paraId="70544A6D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3D2541BC" w14:textId="77777777" w:rsidR="00033D4D" w:rsidRPr="00D46C03" w:rsidRDefault="00033D4D" w:rsidP="00033D4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1350" w:type="dxa"/>
          </w:tcPr>
          <w:p w14:paraId="10067F51" w14:textId="1BAD929B" w:rsidR="00033D4D" w:rsidRPr="00FE3A09" w:rsidRDefault="00033D4D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44EF494" w14:textId="77777777" w:rsidR="00033D4D" w:rsidRPr="00FE3A09" w:rsidRDefault="00033D4D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4409CDC6" w14:textId="77777777" w:rsidR="00033D4D" w:rsidRPr="00FE3A09" w:rsidRDefault="00033D4D" w:rsidP="00E0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27F002" w14:textId="77777777" w:rsidR="00033D4D" w:rsidRPr="00C976C7" w:rsidRDefault="00033D4D" w:rsidP="00C976C7">
            <w:pPr>
              <w:tabs>
                <w:tab w:val="decimal" w:pos="61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622F56B7" w14:textId="38D24F28" w:rsidR="00033D4D" w:rsidRPr="00386360" w:rsidRDefault="00033D4D" w:rsidP="003863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D1E8A17" w14:textId="77777777" w:rsidR="00033D4D" w:rsidRPr="00D46C03" w:rsidRDefault="00033D4D" w:rsidP="00C976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A46581" w14:textId="77777777" w:rsidR="00033D4D" w:rsidRPr="00D46C03" w:rsidRDefault="00033D4D" w:rsidP="00FE3A0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6D4D6" w14:textId="77777777" w:rsidR="00033D4D" w:rsidRPr="00D46C03" w:rsidRDefault="00033D4D" w:rsidP="00FE3A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B000D1" w14:textId="5BF09D60" w:rsidR="00033D4D" w:rsidRPr="00D46C03" w:rsidRDefault="00033D4D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C1B0E" w14:textId="77777777" w:rsidR="00033D4D" w:rsidRPr="00C976C7" w:rsidRDefault="00033D4D" w:rsidP="00FE3A09">
            <w:pPr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3446CCB7" w14:textId="77777777" w:rsidR="00033D4D" w:rsidRPr="00D46C03" w:rsidRDefault="00033D4D" w:rsidP="00FE3A0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286026" w14:textId="77777777" w:rsidR="00033D4D" w:rsidRPr="00D46C03" w:rsidRDefault="00033D4D" w:rsidP="00FE3A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FD5935" w14:textId="47B0927D" w:rsidR="00033D4D" w:rsidRPr="00FE3A09" w:rsidRDefault="00033D4D" w:rsidP="00FE3A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76C7" w:rsidRPr="00D46C03" w14:paraId="34BA47C1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6CB82152" w14:textId="77777777" w:rsidR="00C976C7" w:rsidRPr="00D46C03" w:rsidRDefault="00C976C7" w:rsidP="00C976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</w:tcPr>
          <w:p w14:paraId="1C1C7E94" w14:textId="4C324391" w:rsidR="00C976C7" w:rsidRPr="00FE3A09" w:rsidRDefault="00C976C7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A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2,21</w:t>
            </w:r>
            <w:r w:rsidR="009150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</w:tcPr>
          <w:p w14:paraId="0C30C79D" w14:textId="6CDE0E86" w:rsidR="00C976C7" w:rsidRPr="00FE3A09" w:rsidRDefault="00260A41" w:rsidP="00E0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6668F54" w14:textId="1DE01472" w:rsidR="00C976C7" w:rsidRPr="00FE3A09" w:rsidRDefault="00260A41" w:rsidP="00E0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955351" w14:textId="77777777" w:rsidR="00C976C7" w:rsidRPr="00C976C7" w:rsidRDefault="00C976C7" w:rsidP="00C976C7">
            <w:pPr>
              <w:tabs>
                <w:tab w:val="decimal" w:pos="61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66AA4767" w14:textId="126C8AB4" w:rsidR="00C976C7" w:rsidRPr="00386360" w:rsidRDefault="00C976C7" w:rsidP="003863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3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</w:t>
            </w:r>
            <w:r w:rsidR="009150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D8239B9" w14:textId="77777777" w:rsidR="00C976C7" w:rsidRPr="00D46C03" w:rsidRDefault="00C976C7" w:rsidP="00C976C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ED38FB" w14:textId="387D088B" w:rsidR="00C976C7" w:rsidRPr="00D46C03" w:rsidRDefault="00260A41" w:rsidP="00FE3A0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B00006" w14:textId="77777777" w:rsidR="00C976C7" w:rsidRPr="00D46C03" w:rsidRDefault="00C976C7" w:rsidP="00FE3A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FDD65A" w14:textId="6EB2245B" w:rsidR="00C976C7" w:rsidRPr="00C976C7" w:rsidRDefault="00C976C7" w:rsidP="006F319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C976C7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2,21</w:t>
            </w:r>
            <w:r w:rsidR="0091505A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3</w:t>
            </w:r>
          </w:p>
        </w:tc>
        <w:tc>
          <w:tcPr>
            <w:tcW w:w="236" w:type="dxa"/>
          </w:tcPr>
          <w:p w14:paraId="6914EAF2" w14:textId="77777777" w:rsidR="00C976C7" w:rsidRPr="00C976C7" w:rsidRDefault="00C976C7" w:rsidP="00FE3A09">
            <w:pPr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2864537" w14:textId="2FBDA001" w:rsidR="00C976C7" w:rsidRPr="00D46C03" w:rsidRDefault="00260A41" w:rsidP="00E079C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1A401F" w14:textId="77777777" w:rsidR="00C976C7" w:rsidRPr="00D46C03" w:rsidRDefault="00C976C7" w:rsidP="00FE3A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E1AC9BE" w14:textId="6131145D" w:rsidR="00C976C7" w:rsidRPr="00FE3A09" w:rsidRDefault="00C976C7" w:rsidP="00FE3A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A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</w:t>
            </w:r>
            <w:r w:rsidR="004540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C976C7" w:rsidRPr="00D46C03" w14:paraId="1EFFE4A1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695F86C3" w14:textId="77777777" w:rsidR="00C976C7" w:rsidRPr="00D46C03" w:rsidRDefault="00C976C7" w:rsidP="00C976C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</w:tcPr>
          <w:p w14:paraId="74853F52" w14:textId="77777777" w:rsidR="00C976C7" w:rsidRPr="00FE3A09" w:rsidRDefault="00C976C7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DB14CA" w14:textId="77777777" w:rsidR="00C976C7" w:rsidRPr="00FE3A09" w:rsidRDefault="00C976C7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DB967B9" w14:textId="77777777" w:rsidR="00C976C7" w:rsidRPr="00FE3A09" w:rsidRDefault="00C976C7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CCCB9F" w14:textId="77777777" w:rsidR="00C976C7" w:rsidRPr="00D46C03" w:rsidRDefault="00C976C7" w:rsidP="00C976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77AC5B10" w14:textId="77777777" w:rsidR="00C976C7" w:rsidRPr="00386360" w:rsidRDefault="00C976C7" w:rsidP="00C976C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A2E7FE2" w14:textId="77777777" w:rsidR="00C976C7" w:rsidRPr="00D46C03" w:rsidRDefault="00C976C7" w:rsidP="00C976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54ECB95F" w14:textId="77777777" w:rsidR="00C976C7" w:rsidRPr="00FE3A09" w:rsidRDefault="00C976C7" w:rsidP="00C976C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905B2A" w14:textId="77777777" w:rsidR="00C976C7" w:rsidRPr="00FE3A09" w:rsidRDefault="00C976C7" w:rsidP="00C976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061214" w14:textId="77777777" w:rsidR="00C976C7" w:rsidRPr="00FE3A09" w:rsidRDefault="00C976C7" w:rsidP="00C976C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06F79" w14:textId="77777777" w:rsidR="00C976C7" w:rsidRPr="00FE3A09" w:rsidRDefault="00C976C7" w:rsidP="00C976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6F11F25" w14:textId="77777777" w:rsidR="00C976C7" w:rsidRPr="00FE3A09" w:rsidRDefault="00C976C7" w:rsidP="00FE3A0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448C08" w14:textId="77777777" w:rsidR="00C976C7" w:rsidRPr="00FE3A09" w:rsidRDefault="00C976C7" w:rsidP="00C976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BCF495" w14:textId="77777777" w:rsidR="00C976C7" w:rsidRPr="00FE3A09" w:rsidRDefault="00C976C7" w:rsidP="00FE3A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76C7" w:rsidRPr="00D46C03" w14:paraId="15635FE5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59F2A890" w14:textId="77777777" w:rsidR="00C976C7" w:rsidRPr="00D46C03" w:rsidRDefault="00C976C7" w:rsidP="00C976C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31D817EF" w14:textId="77777777" w:rsidR="00C976C7" w:rsidRPr="00FE3A09" w:rsidRDefault="00C976C7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A1AFD0C" w14:textId="77777777" w:rsidR="00C976C7" w:rsidRPr="00FE3A09" w:rsidRDefault="00C976C7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86A8B4E" w14:textId="71B179AB" w:rsidR="00C976C7" w:rsidRPr="00FE3A09" w:rsidRDefault="00C976C7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6EEFEC" w14:textId="77777777" w:rsidR="00C976C7" w:rsidRPr="00C976C7" w:rsidRDefault="00C976C7" w:rsidP="00C976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0CF7209B" w14:textId="3A5533D0" w:rsidR="00C976C7" w:rsidRPr="00386360" w:rsidRDefault="00C976C7" w:rsidP="00C976C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FAA9520" w14:textId="77777777" w:rsidR="00C976C7" w:rsidRPr="00D46C03" w:rsidRDefault="00C976C7" w:rsidP="00C976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27DD04" w14:textId="77777777" w:rsidR="00C976C7" w:rsidRPr="00D46C03" w:rsidRDefault="00C976C7" w:rsidP="00C976C7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6CDF9" w14:textId="77777777" w:rsidR="00C976C7" w:rsidRPr="00D46C03" w:rsidRDefault="00C976C7" w:rsidP="00C976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28BC66" w14:textId="56A95CAD" w:rsidR="00C976C7" w:rsidRPr="00D46C03" w:rsidRDefault="00C976C7" w:rsidP="006F319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14:paraId="78D060F4" w14:textId="77777777" w:rsidR="00C976C7" w:rsidRPr="00C976C7" w:rsidRDefault="00C976C7" w:rsidP="00C976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D2470EA" w14:textId="77777777" w:rsidR="00C976C7" w:rsidRPr="00D46C03" w:rsidRDefault="00C976C7" w:rsidP="00FE3A0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CC003" w14:textId="77777777" w:rsidR="00C976C7" w:rsidRPr="00D46C03" w:rsidRDefault="00C976C7" w:rsidP="00C976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62F086F" w14:textId="1222A890" w:rsidR="00C976C7" w:rsidRPr="00FE3A09" w:rsidRDefault="00C976C7" w:rsidP="00FE3A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76C7" w:rsidRPr="00D46C03" w14:paraId="10A1224A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2062984E" w14:textId="77777777" w:rsidR="00C976C7" w:rsidRPr="00D46C03" w:rsidRDefault="00C976C7" w:rsidP="00C976C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31FF24DD" w14:textId="400020C9" w:rsidR="00C976C7" w:rsidRPr="00FE3A09" w:rsidRDefault="00582119" w:rsidP="0028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350" w:type="dxa"/>
          </w:tcPr>
          <w:p w14:paraId="243606F5" w14:textId="5FF68381" w:rsidR="00C976C7" w:rsidRPr="00FE3A09" w:rsidRDefault="00582119" w:rsidP="0058211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7B5ADB9" w14:textId="62989159" w:rsidR="00C976C7" w:rsidRPr="00E079C6" w:rsidRDefault="005E065A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079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94,450</w:t>
            </w:r>
          </w:p>
        </w:tc>
        <w:tc>
          <w:tcPr>
            <w:tcW w:w="236" w:type="dxa"/>
            <w:shd w:val="clear" w:color="auto" w:fill="auto"/>
          </w:tcPr>
          <w:p w14:paraId="1FD663B2" w14:textId="77777777" w:rsidR="00C976C7" w:rsidRPr="00C976C7" w:rsidRDefault="00C976C7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7EBB5869" w14:textId="1719DE48" w:rsidR="00C976C7" w:rsidRPr="00386360" w:rsidRDefault="005E065A" w:rsidP="003863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3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94,450</w:t>
            </w:r>
          </w:p>
        </w:tc>
        <w:tc>
          <w:tcPr>
            <w:tcW w:w="236" w:type="dxa"/>
          </w:tcPr>
          <w:p w14:paraId="743BAF8C" w14:textId="77777777" w:rsidR="00C976C7" w:rsidRPr="00D46C03" w:rsidRDefault="00C976C7" w:rsidP="00C976C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CA945B" w14:textId="510D1AC5" w:rsidR="00C976C7" w:rsidRPr="00D46C03" w:rsidRDefault="00582119" w:rsidP="0058211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AA42B2" w14:textId="77777777" w:rsidR="00C976C7" w:rsidRPr="00D46C03" w:rsidRDefault="00C976C7" w:rsidP="00FE3A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CD8620" w14:textId="5036CF94" w:rsidR="00C976C7" w:rsidRPr="00D46C03" w:rsidRDefault="005E065A" w:rsidP="006F319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FE3A0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94,048</w:t>
            </w:r>
          </w:p>
        </w:tc>
        <w:tc>
          <w:tcPr>
            <w:tcW w:w="236" w:type="dxa"/>
          </w:tcPr>
          <w:p w14:paraId="639F3CD5" w14:textId="77777777" w:rsidR="00C976C7" w:rsidRPr="00C976C7" w:rsidRDefault="00C976C7" w:rsidP="00FE3A09">
            <w:pPr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EEDB4F5" w14:textId="7897DA24" w:rsidR="00C976C7" w:rsidRPr="00D46C03" w:rsidRDefault="00582119" w:rsidP="0058211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440554" w14:textId="77777777" w:rsidR="00C976C7" w:rsidRPr="00D46C03" w:rsidRDefault="00C976C7" w:rsidP="00FE3A0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C8D37C4" w14:textId="0F60DFDA" w:rsidR="00C976C7" w:rsidRPr="00FE3A09" w:rsidRDefault="005E065A" w:rsidP="00FE3A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A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94,048</w:t>
            </w:r>
          </w:p>
        </w:tc>
      </w:tr>
      <w:tr w:rsidR="00C976C7" w:rsidRPr="00D46C03" w14:paraId="6FDE46E1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10AD1A52" w14:textId="77777777" w:rsidR="00C976C7" w:rsidRPr="00D46C03" w:rsidRDefault="00C976C7" w:rsidP="00C976C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1350" w:type="dxa"/>
          </w:tcPr>
          <w:p w14:paraId="756697C2" w14:textId="61AB7FD9" w:rsidR="00C976C7" w:rsidRPr="00FE3A09" w:rsidRDefault="00C976C7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8D639" w14:textId="77777777" w:rsidR="00C976C7" w:rsidRPr="00FE3A09" w:rsidRDefault="00C976C7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489F4683" w14:textId="0D827ABE" w:rsidR="00C976C7" w:rsidRPr="00FE3A09" w:rsidRDefault="00C976C7" w:rsidP="00FE3A0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60E888" w14:textId="77777777" w:rsidR="00C976C7" w:rsidRPr="00C976C7" w:rsidRDefault="00C976C7" w:rsidP="00C976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1DC57430" w14:textId="046E10AD" w:rsidR="00C976C7" w:rsidRPr="00386360" w:rsidRDefault="00C976C7" w:rsidP="00C976C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07138E" w14:textId="77777777" w:rsidR="00C976C7" w:rsidRPr="00D46C03" w:rsidRDefault="00C976C7" w:rsidP="00C976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85F851" w14:textId="77777777" w:rsidR="00C976C7" w:rsidRPr="00D46C03" w:rsidRDefault="00C976C7" w:rsidP="0058211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940B13" w14:textId="77777777" w:rsidR="00C976C7" w:rsidRPr="00D46C03" w:rsidRDefault="00C976C7" w:rsidP="00C976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79B4F7" w14:textId="1735C25C" w:rsidR="00C976C7" w:rsidRPr="00D46C03" w:rsidRDefault="00C976C7" w:rsidP="006F319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14:paraId="55203222" w14:textId="77777777" w:rsidR="00C976C7" w:rsidRPr="00C976C7" w:rsidRDefault="00C976C7" w:rsidP="00C976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F302A5A" w14:textId="77777777" w:rsidR="00C976C7" w:rsidRPr="00D46C03" w:rsidRDefault="00C976C7" w:rsidP="0058211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59D09" w14:textId="77777777" w:rsidR="00C976C7" w:rsidRPr="00D46C03" w:rsidRDefault="00C976C7" w:rsidP="00C976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EF609AE" w14:textId="051BD136" w:rsidR="00C976C7" w:rsidRPr="00FE3A09" w:rsidRDefault="00C976C7" w:rsidP="00FE3A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6A9D" w:rsidRPr="00D46C03" w14:paraId="15511789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3D520A84" w14:textId="77777777" w:rsidR="00566A9D" w:rsidRPr="00D46C03" w:rsidRDefault="00566A9D" w:rsidP="00566A9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1350" w:type="dxa"/>
          </w:tcPr>
          <w:p w14:paraId="7C7DBFFB" w14:textId="03513E3F" w:rsidR="00566A9D" w:rsidRPr="00E079C6" w:rsidRDefault="00E079C6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079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  </w:t>
            </w:r>
            <w:r w:rsidR="00566A9D" w:rsidRPr="00E079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1,27</w:t>
            </w:r>
            <w:r w:rsidR="0091505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350" w:type="dxa"/>
          </w:tcPr>
          <w:p w14:paraId="7F3B00FB" w14:textId="0F1FC674" w:rsidR="00566A9D" w:rsidRPr="00582119" w:rsidRDefault="00582119" w:rsidP="0058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5A1A6AE" w14:textId="2F43DBF0" w:rsidR="00566A9D" w:rsidRPr="00785BD9" w:rsidRDefault="00785BD9" w:rsidP="00785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5B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420AC" w14:textId="77777777" w:rsidR="00566A9D" w:rsidRPr="00C976C7" w:rsidRDefault="00566A9D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68E660EA" w14:textId="313A84BE" w:rsidR="00566A9D" w:rsidRPr="00E079C6" w:rsidRDefault="00566A9D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079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1,27</w:t>
            </w:r>
            <w:r w:rsidR="0091505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36" w:type="dxa"/>
          </w:tcPr>
          <w:p w14:paraId="6920E9B7" w14:textId="77777777" w:rsidR="00566A9D" w:rsidRPr="00E079C6" w:rsidRDefault="00566A9D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2EB30339" w14:textId="7EC8CE1B" w:rsidR="00566A9D" w:rsidRPr="00582119" w:rsidRDefault="00582119" w:rsidP="0058211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8F7135" w14:textId="77777777" w:rsidR="00566A9D" w:rsidRPr="00E079C6" w:rsidRDefault="00566A9D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DF6CD61" w14:textId="6FA31666" w:rsidR="00566A9D" w:rsidRPr="00E079C6" w:rsidRDefault="00566A9D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079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</w:t>
            </w:r>
            <w:r w:rsidRPr="00FE3A0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</w:t>
            </w:r>
            <w:r w:rsidR="0091505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36" w:type="dxa"/>
          </w:tcPr>
          <w:p w14:paraId="7031D4E2" w14:textId="77777777" w:rsidR="00566A9D" w:rsidRPr="00C976C7" w:rsidRDefault="00566A9D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2C0C95A" w14:textId="74988C7D" w:rsidR="00566A9D" w:rsidRPr="00582119" w:rsidRDefault="00582119" w:rsidP="0058211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F96738" w14:textId="77777777" w:rsidR="00566A9D" w:rsidRPr="00E079C6" w:rsidRDefault="00566A9D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12F9D445" w14:textId="1B6A0F99" w:rsidR="00566A9D" w:rsidRPr="00E079C6" w:rsidRDefault="00566A9D" w:rsidP="00E079C6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079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1,27</w:t>
            </w:r>
            <w:r w:rsidR="0091505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</w:t>
            </w:r>
          </w:p>
        </w:tc>
      </w:tr>
    </w:tbl>
    <w:p w14:paraId="0900E419" w14:textId="37482B09" w:rsidR="009D4ECB" w:rsidRPr="00D46C03" w:rsidRDefault="009D4ECB">
      <w:pPr>
        <w:rPr>
          <w:rFonts w:asciiTheme="majorBidi" w:hAnsiTheme="majorBidi" w:cstheme="majorBidi"/>
        </w:rPr>
      </w:pP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9D4ECB" w:rsidRPr="00D46C03" w14:paraId="4908E17C" w14:textId="77777777" w:rsidTr="009D4EC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1956D535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6EE457CA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4ECB" w:rsidRPr="00D46C03" w14:paraId="4E167BCD" w14:textId="77777777" w:rsidTr="009D4EC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74BF2AAF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6C4AFB00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8C2B89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036ED60E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4ECB" w:rsidRPr="00D46C03" w14:paraId="5BF44068" w14:textId="77777777" w:rsidTr="009D4ECB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4F984176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bottom"/>
          </w:tcPr>
          <w:p w14:paraId="63D4B877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72B5A291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D2A7FC0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3B1F5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7EC93D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9FAFCB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BD738A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B06290F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661F992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7B016B4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4963C7DD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13F74646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04FAEDE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4ECB" w:rsidRPr="00D46C03" w14:paraId="168A1CDC" w14:textId="77777777" w:rsidTr="009D4ECB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4457B3BE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F1793B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4ECB" w:rsidRPr="00D46C03" w14:paraId="6879B415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4B81EDCD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A24A744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31CD38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9ABE6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864B6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A07A939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3E4D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9E2275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CB7FF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4B9523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A5684F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B9F7DA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38F04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B233C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ECB" w:rsidRPr="00D46C03" w14:paraId="35061230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1FFE7275" w14:textId="77777777" w:rsidR="009D4ECB" w:rsidRPr="00D46C03" w:rsidRDefault="009D4ECB" w:rsidP="004F1F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</w:tcPr>
          <w:p w14:paraId="798AF839" w14:textId="77777777" w:rsidR="009D4ECB" w:rsidRPr="00D46C03" w:rsidRDefault="009D4ECB" w:rsidP="005C0CC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361959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31B3ED6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236" w:type="dxa"/>
            <w:shd w:val="clear" w:color="auto" w:fill="auto"/>
          </w:tcPr>
          <w:p w14:paraId="5EA7BA25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9D17F3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236" w:type="dxa"/>
          </w:tcPr>
          <w:p w14:paraId="1CAC9E7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4734BC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BEE86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E6F55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1,399</w:t>
            </w:r>
          </w:p>
        </w:tc>
        <w:tc>
          <w:tcPr>
            <w:tcW w:w="236" w:type="dxa"/>
          </w:tcPr>
          <w:p w14:paraId="045FB5DF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6D0F19E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D230C8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2A6688F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1,399</w:t>
            </w:r>
          </w:p>
        </w:tc>
      </w:tr>
      <w:tr w:rsidR="009D4ECB" w:rsidRPr="00D46C03" w14:paraId="13465FF3" w14:textId="77777777" w:rsidTr="009D4ECB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44F485EB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73C250F9" w14:textId="77777777" w:rsidR="009D4ECB" w:rsidRPr="00D46C03" w:rsidRDefault="009D4ECB" w:rsidP="004F1F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1350" w:type="dxa"/>
          </w:tcPr>
          <w:p w14:paraId="7CFC646B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54804" w14:textId="15167B72" w:rsidR="009D4ECB" w:rsidRPr="005C0CCE" w:rsidRDefault="005C0CCE" w:rsidP="005C0CCE">
            <w:pPr>
              <w:tabs>
                <w:tab w:val="decimal" w:pos="763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    </w:t>
            </w:r>
            <w:r w:rsidRPr="005C0CC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350" w:type="dxa"/>
          </w:tcPr>
          <w:p w14:paraId="54C8C374" w14:textId="77777777" w:rsidR="009D4ECB" w:rsidRPr="00386360" w:rsidRDefault="009D4ECB" w:rsidP="0038636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FF18AD" w14:textId="77777777" w:rsidR="009D4ECB" w:rsidRPr="00386360" w:rsidRDefault="009D4ECB" w:rsidP="00386360">
            <w:pPr>
              <w:tabs>
                <w:tab w:val="clear" w:pos="907"/>
                <w:tab w:val="decimal" w:pos="9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360">
              <w:rPr>
                <w:rFonts w:asciiTheme="majorBidi" w:hAnsiTheme="majorBidi" w:cstheme="majorBidi"/>
                <w:sz w:val="30"/>
                <w:szCs w:val="30"/>
              </w:rPr>
              <w:t xml:space="preserve">  7,383</w:t>
            </w:r>
          </w:p>
        </w:tc>
        <w:tc>
          <w:tcPr>
            <w:tcW w:w="1294" w:type="dxa"/>
            <w:shd w:val="clear" w:color="auto" w:fill="auto"/>
          </w:tcPr>
          <w:p w14:paraId="28C99037" w14:textId="77777777" w:rsidR="009D4ECB" w:rsidRDefault="009D4ECB" w:rsidP="005C0C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4A32A4" w14:textId="76FB7BCE" w:rsidR="009D4ECB" w:rsidRPr="00D46C03" w:rsidRDefault="005C0CCE" w:rsidP="005C0C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8581EB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1D5BAA8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66B843" w14:textId="77777777" w:rsidR="009D4ECB" w:rsidRPr="00D46C03" w:rsidRDefault="009D4ECB" w:rsidP="004F1F4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</w:rPr>
              <w:t xml:space="preserve">   </w:t>
            </w:r>
            <w:r w:rsidRPr="00D46C03">
              <w:rPr>
                <w:rFonts w:asciiTheme="majorBidi" w:hAnsiTheme="majorBidi" w:cstheme="majorBidi"/>
              </w:rPr>
              <w:tab/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</w:tcPr>
          <w:p w14:paraId="02B7DE8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DF8726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50B4EB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17396C5F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0FF398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4FA32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D46C03">
              <w:rPr>
                <w:rFonts w:asciiTheme="majorBidi" w:hAnsiTheme="majorBidi" w:cstheme="majorBidi"/>
              </w:rPr>
              <w:t xml:space="preserve">       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33BDBA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802743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32490A" w14:textId="77777777" w:rsidR="009D4ECB" w:rsidRPr="00D46C03" w:rsidRDefault="009D4ECB" w:rsidP="004F1F49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  7,383</w:t>
            </w:r>
          </w:p>
        </w:tc>
        <w:tc>
          <w:tcPr>
            <w:tcW w:w="236" w:type="dxa"/>
          </w:tcPr>
          <w:p w14:paraId="5128C84B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98BFE9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071F3F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</w:rPr>
              <w:t xml:space="preserve">     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</w:tr>
      <w:tr w:rsidR="009D4ECB" w:rsidRPr="00D46C03" w14:paraId="091FF495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0DDB9943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1350" w:type="dxa"/>
          </w:tcPr>
          <w:p w14:paraId="7E71E45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51D31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81C125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F9611C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0F5B85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36C9F8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EF01F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B3686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D78BB1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FD6A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A048593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54FD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54BE93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ECB" w:rsidRPr="00D46C03" w14:paraId="636C7C4F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29F6B040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350" w:type="dxa"/>
          </w:tcPr>
          <w:p w14:paraId="29E55DCC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1350" w:type="dxa"/>
          </w:tcPr>
          <w:p w14:paraId="5F4C1A46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0598CDFE" w14:textId="3DFFE491" w:rsidR="009D4ECB" w:rsidRPr="00D46C03" w:rsidRDefault="009D4ECB" w:rsidP="0038636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234597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E31942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236" w:type="dxa"/>
          </w:tcPr>
          <w:p w14:paraId="3F0DCEB9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C06348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</w:tcPr>
          <w:p w14:paraId="62AD6CF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23B09B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2,120</w:t>
            </w:r>
          </w:p>
        </w:tc>
        <w:tc>
          <w:tcPr>
            <w:tcW w:w="236" w:type="dxa"/>
          </w:tcPr>
          <w:p w14:paraId="1DF08939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CD1E15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07E551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F53E8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</w:tr>
      <w:tr w:rsidR="009D4ECB" w:rsidRPr="00D46C03" w14:paraId="64F9985D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53E9D68A" w14:textId="77777777" w:rsidR="009D4ECB" w:rsidRPr="00D46C03" w:rsidRDefault="009D4ECB" w:rsidP="004F1F49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</w:tcPr>
          <w:p w14:paraId="1EF2FF4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B3870A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</w:tcPr>
          <w:p w14:paraId="6F46AE6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59D8973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</w:tcPr>
          <w:p w14:paraId="07AEC724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71A52B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7E34D5C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61B7BF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776F9FC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506D9B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14:paraId="788999A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1D8FE1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</w:tcPr>
          <w:p w14:paraId="0C99024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4ECB" w:rsidRPr="00D46C03" w14:paraId="02DD8DF2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56570C90" w14:textId="77777777" w:rsidR="009D4ECB" w:rsidRPr="00D46C03" w:rsidRDefault="009D4ECB" w:rsidP="004F1F49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6E0578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B0154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ABED63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2C1E79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599C76C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844E4F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BCD88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BBD36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26985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FCFCC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C39EC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AFE235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E85ECE3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ECB" w:rsidRPr="00D46C03" w14:paraId="735F59F1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089B295A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3B2894A9" w14:textId="77777777" w:rsidR="009D4ECB" w:rsidRPr="00D46C03" w:rsidRDefault="009D4ECB" w:rsidP="005C0CC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EDBF6C8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779712E5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43"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100,000</w:t>
            </w:r>
          </w:p>
        </w:tc>
        <w:tc>
          <w:tcPr>
            <w:tcW w:w="236" w:type="dxa"/>
            <w:shd w:val="clear" w:color="auto" w:fill="auto"/>
          </w:tcPr>
          <w:p w14:paraId="79BCDCE4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7300D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1FF485F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C2FA65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0D0C9CA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E19F36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99,605</w:t>
            </w:r>
          </w:p>
        </w:tc>
        <w:tc>
          <w:tcPr>
            <w:tcW w:w="236" w:type="dxa"/>
          </w:tcPr>
          <w:p w14:paraId="65A5B977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1C8F98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18733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30935BC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99,605</w:t>
            </w:r>
          </w:p>
        </w:tc>
      </w:tr>
      <w:tr w:rsidR="009D4ECB" w:rsidRPr="00D46C03" w14:paraId="24FD9A64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2C0A5AED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1350" w:type="dxa"/>
          </w:tcPr>
          <w:p w14:paraId="084B7A0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960AC8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1286E20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15A8CD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4F99EE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5118D9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330104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ADB8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84CB84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0825B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15E37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C4BA6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D30D239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ECB" w:rsidRPr="00D46C03" w14:paraId="74563EEC" w14:textId="77777777" w:rsidTr="009D4ECB">
        <w:trPr>
          <w:trHeight w:val="261"/>
        </w:trPr>
        <w:tc>
          <w:tcPr>
            <w:tcW w:w="4140" w:type="dxa"/>
            <w:shd w:val="clear" w:color="auto" w:fill="auto"/>
          </w:tcPr>
          <w:p w14:paraId="3018C552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1350" w:type="dxa"/>
          </w:tcPr>
          <w:p w14:paraId="35B2BDCB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1350" w:type="dxa"/>
          </w:tcPr>
          <w:p w14:paraId="2527D4B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04190EC9" w14:textId="1F75E2B5" w:rsidR="009D4ECB" w:rsidRPr="00D46C03" w:rsidRDefault="005C0CCE" w:rsidP="005C0C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58EA5E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E23FE9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36" w:type="dxa"/>
          </w:tcPr>
          <w:p w14:paraId="45EA32DB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ADD34D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5B8FFF59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43D306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36" w:type="dxa"/>
          </w:tcPr>
          <w:p w14:paraId="4B0350EA" w14:textId="77777777" w:rsidR="009D4ECB" w:rsidRPr="00D46C03" w:rsidRDefault="009D4ECB" w:rsidP="004F1F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4402A3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21261B0E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DE8BAE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</w:tbl>
    <w:p w14:paraId="06F20DF7" w14:textId="77777777" w:rsidR="00B6023F" w:rsidRPr="00D46C03" w:rsidRDefault="00B6023F" w:rsidP="00B6023F">
      <w:pPr>
        <w:rPr>
          <w:rFonts w:asciiTheme="majorBidi" w:hAnsiTheme="majorBidi" w:cstheme="majorBidi"/>
          <w:sz w:val="30"/>
          <w:szCs w:val="30"/>
        </w:rPr>
      </w:pPr>
    </w:p>
    <w:p w14:paraId="6BA203F9" w14:textId="69F8C031" w:rsidR="00B6023F" w:rsidRPr="00D46C03" w:rsidRDefault="00B6023F" w:rsidP="00B6023F">
      <w:pPr>
        <w:rPr>
          <w:rFonts w:asciiTheme="majorBidi" w:hAnsiTheme="majorBidi" w:cstheme="majorBidi"/>
          <w:sz w:val="30"/>
          <w:szCs w:val="30"/>
          <w:cs/>
          <w:lang w:val="en-GB"/>
        </w:rPr>
        <w:sectPr w:rsidR="00B6023F" w:rsidRPr="00D46C03" w:rsidSect="00032FE2">
          <w:headerReference w:type="default" r:id="rId18"/>
          <w:foot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D8A82CB" w14:textId="1329F9FA" w:rsidR="009B04A1" w:rsidRPr="00D46C03" w:rsidRDefault="009B04A1" w:rsidP="009B04A1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ที่มีการเปลี่ยนแปลงเทคนิคการประเมินมูลค่าและข้อมูลที่ไม่สามารถสังเกตได้ที่มีนัยสำคัญในระหว่างงวด</w:t>
      </w:r>
    </w:p>
    <w:p w14:paraId="4C67AAAF" w14:textId="400BE4A0" w:rsidR="00F752C2" w:rsidRPr="00D46C03" w:rsidRDefault="00F752C2" w:rsidP="009B04A1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F752C2" w:rsidRPr="00D46C03" w14:paraId="3A2D6E25" w14:textId="77777777" w:rsidTr="004F1F49">
        <w:trPr>
          <w:tblHeader/>
        </w:trPr>
        <w:tc>
          <w:tcPr>
            <w:tcW w:w="2520" w:type="dxa"/>
          </w:tcPr>
          <w:p w14:paraId="199A56E8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104CFD5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0A5F825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752C2" w:rsidRPr="00D46C03" w14:paraId="3EF87DE3" w14:textId="77777777" w:rsidTr="004F1F49">
        <w:tc>
          <w:tcPr>
            <w:tcW w:w="2520" w:type="dxa"/>
          </w:tcPr>
          <w:p w14:paraId="7BE75EF3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632847D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0B11A520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F752C2" w:rsidRPr="00D46C03" w14:paraId="421D15D2" w14:textId="77777777" w:rsidTr="004F1F49">
        <w:tc>
          <w:tcPr>
            <w:tcW w:w="2520" w:type="dxa"/>
          </w:tcPr>
          <w:p w14:paraId="5E024F52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19A9DF2C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4E3616B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Swap model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F752C2" w:rsidRPr="00D46C03" w14:paraId="48B13F72" w14:textId="77777777" w:rsidTr="004F1F49">
        <w:tc>
          <w:tcPr>
            <w:tcW w:w="2520" w:type="dxa"/>
          </w:tcPr>
          <w:p w14:paraId="70DAEBDB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D46C0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236" w:type="dxa"/>
          </w:tcPr>
          <w:p w14:paraId="19973735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92DAF77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F752C2" w:rsidRPr="00D46C03" w14:paraId="5DE30B7A" w14:textId="77777777" w:rsidTr="004F1F49">
        <w:tc>
          <w:tcPr>
            <w:tcW w:w="2520" w:type="dxa"/>
          </w:tcPr>
          <w:p w14:paraId="52DBE2BD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36" w:type="dxa"/>
          </w:tcPr>
          <w:p w14:paraId="58963CD5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6A89EDC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F752C2" w:rsidRPr="00D46C03" w14:paraId="06D316D3" w14:textId="77777777" w:rsidTr="004F1F49">
        <w:tc>
          <w:tcPr>
            <w:tcW w:w="2520" w:type="dxa"/>
          </w:tcPr>
          <w:p w14:paraId="6A3C31F1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2254D699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BB98293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มูลค่าหนี้สินสุทธิ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4C1FB3C" w14:textId="77777777" w:rsidR="00E026E5" w:rsidRPr="00D46C03" w:rsidRDefault="00E026E5" w:rsidP="00F752C2">
      <w:pPr>
        <w:tabs>
          <w:tab w:val="clear" w:pos="227"/>
          <w:tab w:val="clear" w:pos="454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283EAD" w14:textId="7ACB4FD1" w:rsidR="00A7407B" w:rsidRPr="00D46C03" w:rsidRDefault="00A7407B" w:rsidP="000C1D54">
      <w:pPr>
        <w:tabs>
          <w:tab w:val="clear" w:pos="227"/>
          <w:tab w:val="clear" w:pos="454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7FFD6B23" w14:textId="77777777" w:rsidR="00E45E82" w:rsidRPr="00D46C03" w:rsidRDefault="00E45E82" w:rsidP="00A74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3BB0A" w14:textId="519FF16B" w:rsidR="00A7407B" w:rsidRPr="00D46C03" w:rsidRDefault="00A7407B" w:rsidP="00A74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656D2984" w14:textId="7C553616" w:rsidR="00F752C2" w:rsidRPr="00D46C03" w:rsidRDefault="00F75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D71ED76" w14:textId="77777777" w:rsidR="00F65946" w:rsidRDefault="00F65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8858954" w14:textId="77777777" w:rsidR="00F65946" w:rsidRDefault="00F65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41EA1F6" w14:textId="77777777" w:rsidR="00F65946" w:rsidRDefault="00F65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402CC3F" w14:textId="77777777" w:rsidR="00F65946" w:rsidRPr="00D46C03" w:rsidRDefault="00F65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9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98"/>
      </w:tblGrid>
      <w:tr w:rsidR="003224BD" w:rsidRPr="00D46C03" w14:paraId="449E2DB2" w14:textId="77777777" w:rsidTr="004F1F49">
        <w:trPr>
          <w:tblHeader/>
        </w:trPr>
        <w:tc>
          <w:tcPr>
            <w:tcW w:w="3150" w:type="dxa"/>
          </w:tcPr>
          <w:p w14:paraId="459B275F" w14:textId="77777777" w:rsidR="003224BD" w:rsidRPr="00D46C03" w:rsidRDefault="003224BD" w:rsidP="004F1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6C424000" w14:textId="77777777" w:rsidR="003224BD" w:rsidRPr="00D46C03" w:rsidRDefault="003224BD" w:rsidP="004F1F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24BD" w:rsidRPr="00D46C03" w14:paraId="1B237FA1" w14:textId="77777777" w:rsidTr="004F1F49">
        <w:trPr>
          <w:tblHeader/>
        </w:trPr>
        <w:tc>
          <w:tcPr>
            <w:tcW w:w="3150" w:type="dxa"/>
          </w:tcPr>
          <w:p w14:paraId="034BDC83" w14:textId="77777777" w:rsidR="003224BD" w:rsidRPr="00D46C03" w:rsidRDefault="003224BD" w:rsidP="004F1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0572EB6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7BA88" w14:textId="77777777" w:rsidR="003224BD" w:rsidRPr="00D46C03" w:rsidRDefault="003224BD" w:rsidP="004F1F49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8" w:type="dxa"/>
            <w:gridSpan w:val="9"/>
            <w:vAlign w:val="bottom"/>
          </w:tcPr>
          <w:p w14:paraId="6CABF002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224BD" w:rsidRPr="00D46C03" w14:paraId="6E699BDD" w14:textId="77777777" w:rsidTr="004F1F49">
        <w:trPr>
          <w:tblHeader/>
        </w:trPr>
        <w:tc>
          <w:tcPr>
            <w:tcW w:w="3150" w:type="dxa"/>
            <w:vAlign w:val="bottom"/>
          </w:tcPr>
          <w:p w14:paraId="3BE4038D" w14:textId="7BD9E55B" w:rsidR="003224BD" w:rsidRPr="00D46C03" w:rsidRDefault="003224BD" w:rsidP="004F1F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8089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135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35691DAD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CA44D71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63BA87D" w14:textId="77777777" w:rsidR="003224BD" w:rsidRPr="00D46C03" w:rsidRDefault="003224BD" w:rsidP="004F1F49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9BBA558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4EC2E3F4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25AFF051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9A323BF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29F4BCD" w14:textId="77777777" w:rsidR="003224BD" w:rsidRPr="00D46C03" w:rsidRDefault="003224BD" w:rsidP="004F1F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2BC327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DEA742D" w14:textId="77777777" w:rsidR="003224BD" w:rsidRPr="00D46C03" w:rsidRDefault="003224BD" w:rsidP="004F1F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677C759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1C279BD8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6926045" w14:textId="77777777" w:rsidR="003224BD" w:rsidRPr="00D46C03" w:rsidRDefault="003224BD" w:rsidP="004F1F49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vAlign w:val="bottom"/>
          </w:tcPr>
          <w:p w14:paraId="288416C0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24BD" w:rsidRPr="00D46C03" w14:paraId="2CF7F2C2" w14:textId="77777777" w:rsidTr="004F1F49">
        <w:trPr>
          <w:tblHeader/>
        </w:trPr>
        <w:tc>
          <w:tcPr>
            <w:tcW w:w="3150" w:type="dxa"/>
          </w:tcPr>
          <w:p w14:paraId="648D5E80" w14:textId="77777777" w:rsidR="003224BD" w:rsidRPr="00D46C03" w:rsidRDefault="003224BD" w:rsidP="004F1F49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1E6F4006" w14:textId="77777777" w:rsidR="003224BD" w:rsidRPr="00D46C03" w:rsidRDefault="003224BD" w:rsidP="004F1F4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4BD" w:rsidRPr="00D46C03" w14:paraId="2E0F4910" w14:textId="77777777" w:rsidTr="004F1F49">
        <w:tc>
          <w:tcPr>
            <w:tcW w:w="3150" w:type="dxa"/>
          </w:tcPr>
          <w:p w14:paraId="3F28C861" w14:textId="77777777" w:rsidR="003224BD" w:rsidRPr="00D46C03" w:rsidRDefault="003224BD" w:rsidP="004F1F4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1A9C0B28" w14:textId="77777777" w:rsidR="003224BD" w:rsidRPr="00D46C03" w:rsidRDefault="003224BD" w:rsidP="004F1F4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4AFCE" w14:textId="77777777" w:rsidR="003224BD" w:rsidRPr="00D46C03" w:rsidRDefault="003224BD" w:rsidP="004F1F4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B96D79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96358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54FD22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FFD35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21BDD5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C7D94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A7181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13A6E" w14:textId="77777777" w:rsidR="003224BD" w:rsidRPr="00D46C03" w:rsidRDefault="003224BD" w:rsidP="004F1F49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8FB5C44" w14:textId="77777777" w:rsidR="003224BD" w:rsidRPr="00D46C03" w:rsidRDefault="003224BD" w:rsidP="004F1F49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0F7" w:rsidRPr="00D46C03" w14:paraId="4A9660CE" w14:textId="77777777" w:rsidTr="004F1F49">
        <w:tc>
          <w:tcPr>
            <w:tcW w:w="3150" w:type="dxa"/>
          </w:tcPr>
          <w:p w14:paraId="1B72B2AC" w14:textId="77777777" w:rsidR="004D50F7" w:rsidRPr="00D46C03" w:rsidRDefault="004D50F7" w:rsidP="004D50F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  <w:p w14:paraId="1A3D2B61" w14:textId="77777777" w:rsidR="004D50F7" w:rsidRPr="00D46C03" w:rsidRDefault="004D50F7" w:rsidP="004D50F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</w:tcPr>
          <w:p w14:paraId="3D7E5C64" w14:textId="77777777" w:rsidR="00D945C1" w:rsidRPr="001E0E6A" w:rsidRDefault="000B5815" w:rsidP="00F656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0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</w:p>
          <w:p w14:paraId="37B5F93D" w14:textId="6A6EF372" w:rsidR="004D50F7" w:rsidRPr="001E0E6A" w:rsidRDefault="005F7488" w:rsidP="00F656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0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D50F7" w:rsidRPr="001E0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E0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5B275A32" w14:textId="77777777" w:rsidR="004D50F7" w:rsidRPr="00D46C03" w:rsidRDefault="004D50F7" w:rsidP="004D50F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7AAD42" w14:textId="77777777" w:rsidR="00D945C1" w:rsidRDefault="00D945C1" w:rsidP="00845FA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BC237B" w14:textId="33AB4B76" w:rsidR="004D50F7" w:rsidRPr="00D316DD" w:rsidRDefault="004D50F7" w:rsidP="00845FA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9EE11" w14:textId="77777777" w:rsidR="004D50F7" w:rsidRPr="00D46C03" w:rsidRDefault="004D50F7" w:rsidP="004D50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9EF795" w14:textId="77777777" w:rsidR="00D945C1" w:rsidRDefault="00D945C1" w:rsidP="004D50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1EC77B" w14:textId="76558A13" w:rsidR="004D50F7" w:rsidRPr="00D316DD" w:rsidRDefault="009F75D1" w:rsidP="004D50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3,180</w:t>
            </w:r>
          </w:p>
        </w:tc>
        <w:tc>
          <w:tcPr>
            <w:tcW w:w="270" w:type="dxa"/>
          </w:tcPr>
          <w:p w14:paraId="38D7BA90" w14:textId="77777777" w:rsidR="004D50F7" w:rsidRPr="00D46C03" w:rsidRDefault="004D50F7" w:rsidP="004D50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423336" w14:textId="77777777" w:rsidR="00D945C1" w:rsidRDefault="00D945C1" w:rsidP="00845FA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CE9F9" w14:textId="4F8CF28F" w:rsidR="004D50F7" w:rsidRPr="00D46C03" w:rsidRDefault="004D50F7" w:rsidP="00845FA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8D01F" w14:textId="77777777" w:rsidR="004D50F7" w:rsidRPr="00D46C03" w:rsidRDefault="004D50F7" w:rsidP="004D50F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7FA279" w14:textId="77777777" w:rsidR="00D945C1" w:rsidRDefault="00D945C1" w:rsidP="00845FA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6506DB" w14:textId="1FB3819A" w:rsidR="004D50F7" w:rsidRPr="00D46C03" w:rsidRDefault="004D50F7" w:rsidP="00845FA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4F859" w14:textId="77777777" w:rsidR="004D50F7" w:rsidRPr="00D46C03" w:rsidRDefault="004D50F7" w:rsidP="004D50F7">
            <w:pPr>
              <w:tabs>
                <w:tab w:val="decimal" w:pos="706"/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B1171FA" w14:textId="77777777" w:rsidR="00D945C1" w:rsidRDefault="00A11EAA" w:rsidP="00D945C1">
            <w:pPr>
              <w:tabs>
                <w:tab w:val="clear" w:pos="227"/>
                <w:tab w:val="decimal" w:pos="706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  <w:p w14:paraId="70781A50" w14:textId="3612D210" w:rsidR="004D50F7" w:rsidRPr="00D46C03" w:rsidRDefault="009F75D1" w:rsidP="0090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50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9F75D1" w:rsidRPr="00D46C03" w14:paraId="31E9366E" w14:textId="77777777" w:rsidTr="004F1F49">
        <w:tc>
          <w:tcPr>
            <w:tcW w:w="3150" w:type="dxa"/>
          </w:tcPr>
          <w:p w14:paraId="060C8E7D" w14:textId="77777777" w:rsidR="009F75D1" w:rsidRPr="00D46C03" w:rsidRDefault="009F75D1" w:rsidP="009F75D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2AC3081C" w14:textId="2C0A5DC3" w:rsidR="009F75D1" w:rsidRPr="001E0E6A" w:rsidRDefault="009F75D1" w:rsidP="00F656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0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337,673</w:t>
            </w:r>
          </w:p>
        </w:tc>
        <w:tc>
          <w:tcPr>
            <w:tcW w:w="270" w:type="dxa"/>
          </w:tcPr>
          <w:p w14:paraId="171AE494" w14:textId="77777777" w:rsidR="009F75D1" w:rsidRPr="00D46C03" w:rsidRDefault="009F75D1" w:rsidP="009F75D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BFC366" w14:textId="478D9498" w:rsidR="009F75D1" w:rsidRPr="00D46C03" w:rsidRDefault="009F75D1" w:rsidP="009F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337,673</w:t>
            </w:r>
          </w:p>
        </w:tc>
        <w:tc>
          <w:tcPr>
            <w:tcW w:w="270" w:type="dxa"/>
          </w:tcPr>
          <w:p w14:paraId="40B824C1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66CDF6" w14:textId="68B2FC31" w:rsidR="009F75D1" w:rsidRPr="00D46C03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F84C01" w14:textId="77777777" w:rsidR="009F75D1" w:rsidRPr="00D46C03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88A318" w14:textId="23380057" w:rsidR="009F75D1" w:rsidRPr="00D46C03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5BCA9" w14:textId="77777777" w:rsidR="009F75D1" w:rsidRPr="00D46C03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83A3A6" w14:textId="3671CBB1" w:rsidR="009F75D1" w:rsidRPr="00D46C03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9BB59" w14:textId="77777777" w:rsidR="009F75D1" w:rsidRPr="00D46C03" w:rsidRDefault="009F75D1" w:rsidP="009F75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E0506F8" w14:textId="3BB7A1AA" w:rsidR="009F75D1" w:rsidRPr="00D46C03" w:rsidRDefault="00A11EAA" w:rsidP="0090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9F75D1">
              <w:rPr>
                <w:rFonts w:asciiTheme="majorBidi" w:hAnsiTheme="majorBidi" w:cstheme="majorBidi"/>
                <w:sz w:val="30"/>
                <w:szCs w:val="30"/>
              </w:rPr>
              <w:t>337,</w:t>
            </w:r>
            <w:r w:rsidR="00415B63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9F75D1" w:rsidRPr="00D46C03" w14:paraId="63E99558" w14:textId="77777777" w:rsidTr="004F1F49">
        <w:tc>
          <w:tcPr>
            <w:tcW w:w="3150" w:type="dxa"/>
          </w:tcPr>
          <w:p w14:paraId="19358EA4" w14:textId="77777777" w:rsidR="009F75D1" w:rsidRDefault="009F75D1" w:rsidP="009F75D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</w:t>
            </w:r>
          </w:p>
          <w:p w14:paraId="6BC31FF8" w14:textId="36ADDDE1" w:rsidR="009F75D1" w:rsidRPr="00D46C03" w:rsidRDefault="009F75D1" w:rsidP="009F75D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สถาบันการเงิน</w:t>
            </w:r>
          </w:p>
        </w:tc>
        <w:tc>
          <w:tcPr>
            <w:tcW w:w="900" w:type="dxa"/>
          </w:tcPr>
          <w:p w14:paraId="06EB4B54" w14:textId="77777777" w:rsidR="009F75D1" w:rsidRPr="001E0E6A" w:rsidRDefault="009F75D1" w:rsidP="00F656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AE66B4" w14:textId="4F492344" w:rsidR="009F75D1" w:rsidRPr="001E0E6A" w:rsidRDefault="000B5815" w:rsidP="00F656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0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9F75D1" w:rsidRPr="001E0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94,450</w:t>
            </w:r>
          </w:p>
        </w:tc>
        <w:tc>
          <w:tcPr>
            <w:tcW w:w="270" w:type="dxa"/>
          </w:tcPr>
          <w:p w14:paraId="38A6D9BD" w14:textId="77777777" w:rsidR="009F75D1" w:rsidRPr="00D46C03" w:rsidRDefault="009F75D1" w:rsidP="009F75D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A5D72F" w14:textId="77777777" w:rsidR="000A7342" w:rsidRDefault="000A7342" w:rsidP="00845FA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BF309" w14:textId="4DC39C45" w:rsidR="009F75D1" w:rsidRPr="00D316DD" w:rsidRDefault="009F75D1" w:rsidP="00845FA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79622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ED3BE3" w14:textId="77777777" w:rsidR="009F75D1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37658C" w14:textId="30D53F14" w:rsidR="009F75D1" w:rsidRPr="00D316DD" w:rsidRDefault="009F75D1" w:rsidP="00D945C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22,200</w:t>
            </w:r>
          </w:p>
        </w:tc>
        <w:tc>
          <w:tcPr>
            <w:tcW w:w="270" w:type="dxa"/>
          </w:tcPr>
          <w:p w14:paraId="3B3FABD6" w14:textId="77777777" w:rsidR="009F75D1" w:rsidRPr="00D46C03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11CAE8" w14:textId="77777777" w:rsidR="009F75D1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013E0" w14:textId="743C6A46" w:rsidR="009F75D1" w:rsidRPr="00D46C03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72,250</w:t>
            </w:r>
          </w:p>
        </w:tc>
        <w:tc>
          <w:tcPr>
            <w:tcW w:w="270" w:type="dxa"/>
          </w:tcPr>
          <w:p w14:paraId="41F737C4" w14:textId="77777777" w:rsidR="009F75D1" w:rsidRPr="00D46C03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53494C" w14:textId="77777777" w:rsidR="009F75D1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23274E" w14:textId="5431691C" w:rsidR="009F75D1" w:rsidRPr="00D46C03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7B1A8" w14:textId="77777777" w:rsidR="009F75D1" w:rsidRPr="00D46C03" w:rsidRDefault="009F75D1" w:rsidP="009F75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EA7F77E" w14:textId="77777777" w:rsidR="009F75D1" w:rsidRDefault="009F75D1" w:rsidP="009F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57371A" w14:textId="3EAF4F26" w:rsidR="009F75D1" w:rsidRPr="00D46C03" w:rsidRDefault="00A11EAA" w:rsidP="009F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415B63">
              <w:rPr>
                <w:rFonts w:asciiTheme="majorBidi" w:hAnsiTheme="majorBidi" w:cstheme="majorBidi"/>
                <w:sz w:val="30"/>
                <w:szCs w:val="30"/>
              </w:rPr>
              <w:t>94,450</w:t>
            </w:r>
          </w:p>
        </w:tc>
      </w:tr>
      <w:tr w:rsidR="009F75D1" w:rsidRPr="00D46C03" w14:paraId="22C9E49D" w14:textId="77777777" w:rsidTr="004F1F49">
        <w:tc>
          <w:tcPr>
            <w:tcW w:w="3150" w:type="dxa"/>
          </w:tcPr>
          <w:p w14:paraId="5AD9E7BC" w14:textId="77777777" w:rsidR="009F75D1" w:rsidRPr="00D46C03" w:rsidRDefault="009F75D1" w:rsidP="009F75D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749C05F7" w14:textId="6A52CBF5" w:rsidR="009F75D1" w:rsidRPr="001E0E6A" w:rsidRDefault="009F75D1" w:rsidP="00F656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0E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10,854</w:t>
            </w:r>
          </w:p>
        </w:tc>
        <w:tc>
          <w:tcPr>
            <w:tcW w:w="270" w:type="dxa"/>
          </w:tcPr>
          <w:p w14:paraId="209DB970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DFB5F5" w14:textId="644EE73E" w:rsidR="009F75D1" w:rsidRPr="00D46C03" w:rsidRDefault="009F75D1" w:rsidP="00845FA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5461A7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3321DA" w14:textId="552426EC" w:rsidR="009F75D1" w:rsidRPr="00D46C03" w:rsidRDefault="005E603D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F7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3EA68E66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B1AF9B" w14:textId="09A97A7F" w:rsidR="009F75D1" w:rsidRPr="00D46C03" w:rsidRDefault="009F75D1" w:rsidP="009F75D1">
            <w:pPr>
              <w:tabs>
                <w:tab w:val="decimal" w:pos="590"/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5E603D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39AA8AE6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9F7F3B" w14:textId="70577220" w:rsidR="009F75D1" w:rsidRPr="00D46C03" w:rsidRDefault="00267FDC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7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27E0E6EE" w14:textId="77777777" w:rsidR="009F75D1" w:rsidRPr="00D46C03" w:rsidRDefault="009F75D1" w:rsidP="009F75D1">
            <w:pPr>
              <w:tabs>
                <w:tab w:val="decimal" w:pos="706"/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A0812E5" w14:textId="275FD46E" w:rsidR="009F75D1" w:rsidRPr="00D46C03" w:rsidRDefault="00A11EAA" w:rsidP="00A11EAA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9F75D1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267FDC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9F75D1" w:rsidRPr="00D46C03" w14:paraId="783C2F92" w14:textId="77777777" w:rsidTr="004F1F49">
        <w:tc>
          <w:tcPr>
            <w:tcW w:w="3150" w:type="dxa"/>
          </w:tcPr>
          <w:p w14:paraId="3654139B" w14:textId="77777777" w:rsidR="009F75D1" w:rsidRPr="00D46C03" w:rsidRDefault="009F75D1" w:rsidP="009F75D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810077" w14:textId="1A5EB0A3" w:rsidR="009F75D1" w:rsidRPr="000B5815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8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446,157</w:t>
            </w:r>
          </w:p>
        </w:tc>
        <w:tc>
          <w:tcPr>
            <w:tcW w:w="270" w:type="dxa"/>
          </w:tcPr>
          <w:p w14:paraId="39FBC94C" w14:textId="77777777" w:rsidR="009F75D1" w:rsidRPr="000B5815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6629F3" w14:textId="52567961" w:rsidR="009F75D1" w:rsidRPr="000B5815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8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337,673</w:t>
            </w:r>
          </w:p>
        </w:tc>
        <w:tc>
          <w:tcPr>
            <w:tcW w:w="270" w:type="dxa"/>
          </w:tcPr>
          <w:p w14:paraId="696411BD" w14:textId="77777777" w:rsidR="009F75D1" w:rsidRPr="000B5815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095DEC" w14:textId="62950B34" w:rsidR="009F75D1" w:rsidRPr="000B5815" w:rsidRDefault="00140525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9F75D1" w:rsidRPr="000B58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6564ED8A" w14:textId="77777777" w:rsidR="009F75D1" w:rsidRPr="000B5815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BF9B9EC" w14:textId="643B5609" w:rsidR="009F75D1" w:rsidRPr="000B5815" w:rsidRDefault="009F75D1" w:rsidP="009F75D1">
            <w:pPr>
              <w:tabs>
                <w:tab w:val="decimal" w:pos="590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58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33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B58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3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14:paraId="665E7710" w14:textId="77777777" w:rsidR="009F75D1" w:rsidRPr="000B5815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A830B" w14:textId="2E687001" w:rsidR="009F75D1" w:rsidRPr="000B5815" w:rsidRDefault="00633896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F75D1" w:rsidRPr="000B58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1B521BDC" w14:textId="77777777" w:rsidR="009F75D1" w:rsidRPr="000B5815" w:rsidRDefault="009F75D1" w:rsidP="009F75D1">
            <w:pPr>
              <w:tabs>
                <w:tab w:val="decimal" w:pos="706"/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80378C0" w14:textId="19B1EE56" w:rsidR="009F75D1" w:rsidRPr="000B5815" w:rsidRDefault="00A11EAA" w:rsidP="00A11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517C" w:rsidRPr="000B58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</w:t>
            </w:r>
            <w:r w:rsidR="00D821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</w:tr>
      <w:tr w:rsidR="009F75D1" w:rsidRPr="00D46C03" w14:paraId="6775A09F" w14:textId="77777777" w:rsidTr="004F1F49">
        <w:tc>
          <w:tcPr>
            <w:tcW w:w="3150" w:type="dxa"/>
          </w:tcPr>
          <w:p w14:paraId="133F44A3" w14:textId="77777777" w:rsidR="009F75D1" w:rsidRPr="00D46C03" w:rsidRDefault="009F75D1" w:rsidP="009F75D1">
            <w:pPr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D38D5F6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539C7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364111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ADE61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E1E15E" w14:textId="77777777" w:rsidR="009F75D1" w:rsidRPr="00D46C03" w:rsidRDefault="009F75D1" w:rsidP="009F75D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F9A7B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2264307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639B6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40D09C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FD42D" w14:textId="77777777" w:rsidR="009F75D1" w:rsidRPr="00D46C03" w:rsidRDefault="009F75D1" w:rsidP="009F75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8CBA494" w14:textId="77777777" w:rsidR="009F75D1" w:rsidRPr="00D46C03" w:rsidRDefault="009F75D1" w:rsidP="009F75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5D1" w:rsidRPr="00D46C03" w14:paraId="4888FC27" w14:textId="77777777" w:rsidTr="004F1F49">
        <w:tc>
          <w:tcPr>
            <w:tcW w:w="3150" w:type="dxa"/>
          </w:tcPr>
          <w:p w14:paraId="269FF251" w14:textId="77777777" w:rsidR="009F75D1" w:rsidRPr="00D46C03" w:rsidRDefault="009F75D1" w:rsidP="009F75D1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611FDF3F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45B37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EC12F6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05A3C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B274CE" w14:textId="77777777" w:rsidR="009F75D1" w:rsidRPr="00D46C03" w:rsidRDefault="009F75D1" w:rsidP="009F75D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7E7D6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6C5F73F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B2B6A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AD6130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66CEA" w14:textId="77777777" w:rsidR="009F75D1" w:rsidRPr="00D46C03" w:rsidRDefault="009F75D1" w:rsidP="009F75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03D3E3B" w14:textId="77777777" w:rsidR="009F75D1" w:rsidRPr="00D46C03" w:rsidRDefault="009F75D1" w:rsidP="009F75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EAA" w:rsidRPr="00D46C03" w14:paraId="3C5209BF" w14:textId="77777777" w:rsidTr="004F1F49">
        <w:tc>
          <w:tcPr>
            <w:tcW w:w="3150" w:type="dxa"/>
          </w:tcPr>
          <w:p w14:paraId="051C9F26" w14:textId="77777777" w:rsidR="004E49E8" w:rsidRDefault="004E49E8" w:rsidP="004E49E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4A3E5024" w14:textId="36122F8D" w:rsidR="00A11EAA" w:rsidRPr="00D46C03" w:rsidRDefault="004E49E8" w:rsidP="00A11EAA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ที่ใช้ในการป้องกันความเสี่ยง</w:t>
            </w:r>
          </w:p>
        </w:tc>
        <w:tc>
          <w:tcPr>
            <w:tcW w:w="900" w:type="dxa"/>
          </w:tcPr>
          <w:p w14:paraId="2CF8494A" w14:textId="77777777" w:rsidR="00A11EAA" w:rsidRDefault="00A11EAA" w:rsidP="0084344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5537D" w14:textId="1E893599" w:rsidR="00A11EAA" w:rsidRPr="000B5815" w:rsidRDefault="00A11EAA" w:rsidP="00F656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843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E30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2B0B728" w14:textId="77777777" w:rsidR="00A11EAA" w:rsidRPr="00D46C03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279460" w14:textId="77777777" w:rsidR="00A11EAA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F3DB7" w14:textId="5BFF3B2D" w:rsidR="00A11EAA" w:rsidRPr="000B5815" w:rsidRDefault="00A11EAA" w:rsidP="00A1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14:paraId="769F7A8E" w14:textId="77777777" w:rsidR="00A11EAA" w:rsidRPr="00D46C03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99BCEA" w14:textId="77777777" w:rsidR="00A11EAA" w:rsidRDefault="00A11EAA" w:rsidP="00A11EA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D9B23" w14:textId="6C5215CF" w:rsidR="00A11EAA" w:rsidRPr="00D46C03" w:rsidRDefault="00A11EAA" w:rsidP="00A11EA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</w:t>
            </w:r>
            <w:r w:rsidR="00D06C0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A569CD" w14:textId="77777777" w:rsidR="00A11EAA" w:rsidRPr="00D46C03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4BA09E" w14:textId="77777777" w:rsidR="00A11EAA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D8C061" w14:textId="658E24BA" w:rsidR="00A11EAA" w:rsidRPr="00A11EAA" w:rsidRDefault="00A11EAA" w:rsidP="00A11E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-</w:t>
            </w:r>
          </w:p>
        </w:tc>
        <w:tc>
          <w:tcPr>
            <w:tcW w:w="270" w:type="dxa"/>
          </w:tcPr>
          <w:p w14:paraId="35591A16" w14:textId="77777777" w:rsidR="00A11EAA" w:rsidRPr="00D46C03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E4043B" w14:textId="77777777" w:rsidR="00A11EAA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4A9775" w14:textId="1923D7C1" w:rsidR="00A11EAA" w:rsidRPr="00A11EAA" w:rsidRDefault="00A11EAA" w:rsidP="00A11EA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-</w:t>
            </w:r>
          </w:p>
        </w:tc>
        <w:tc>
          <w:tcPr>
            <w:tcW w:w="270" w:type="dxa"/>
          </w:tcPr>
          <w:p w14:paraId="66A138B2" w14:textId="77777777" w:rsidR="00A11EAA" w:rsidRPr="00D46C03" w:rsidRDefault="00A11EAA" w:rsidP="00A11EA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CF1E439" w14:textId="77777777" w:rsidR="00A11EAA" w:rsidRDefault="00A11EAA" w:rsidP="00A11EA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08F2A8" w14:textId="2DF8EBC3" w:rsidR="00A11EAA" w:rsidRPr="00D46C03" w:rsidRDefault="00A11EAA" w:rsidP="00A11EAA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(1,27</w:t>
            </w:r>
            <w:r w:rsidR="00D06C0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6D9D" w:rsidRPr="00D46C03" w14:paraId="5060273C" w14:textId="77777777" w:rsidTr="004F1F49">
        <w:tc>
          <w:tcPr>
            <w:tcW w:w="3150" w:type="dxa"/>
          </w:tcPr>
          <w:p w14:paraId="0D6E0E08" w14:textId="1B5B8365" w:rsidR="002D6D9D" w:rsidRPr="00D46C03" w:rsidRDefault="000E74E7" w:rsidP="000A7342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 ต่างประเทศล่วงหน้า</w:t>
            </w:r>
          </w:p>
        </w:tc>
        <w:tc>
          <w:tcPr>
            <w:tcW w:w="900" w:type="dxa"/>
          </w:tcPr>
          <w:p w14:paraId="521CF3D7" w14:textId="77777777" w:rsidR="002D6D9D" w:rsidRDefault="002D6D9D" w:rsidP="0084344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35C04" w14:textId="77777777" w:rsidR="002D6D9D" w:rsidRPr="00D46C03" w:rsidRDefault="002D6D9D" w:rsidP="000A73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ADE848" w14:textId="77777777" w:rsidR="002D6D9D" w:rsidRDefault="002D6D9D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50266" w14:textId="77777777" w:rsidR="002D6D9D" w:rsidRPr="00D46C03" w:rsidRDefault="002D6D9D" w:rsidP="000A73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29E0A4" w14:textId="77777777" w:rsidR="002D6D9D" w:rsidRDefault="002D6D9D" w:rsidP="009F75D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BC865" w14:textId="77777777" w:rsidR="002D6D9D" w:rsidRPr="00D46C03" w:rsidRDefault="002D6D9D" w:rsidP="000A73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63BC36" w14:textId="77777777" w:rsidR="002D6D9D" w:rsidRDefault="002D6D9D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81E35" w14:textId="77777777" w:rsidR="002D6D9D" w:rsidRPr="00D46C03" w:rsidRDefault="002D6D9D" w:rsidP="000A734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EBD91B" w14:textId="77777777" w:rsidR="002D6D9D" w:rsidRDefault="002D6D9D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4B267" w14:textId="77777777" w:rsidR="002D6D9D" w:rsidRPr="00D46C03" w:rsidRDefault="002D6D9D" w:rsidP="000A734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16D1235" w14:textId="77777777" w:rsidR="002D6D9D" w:rsidRDefault="002D6D9D" w:rsidP="00A11EA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EAA" w:rsidRPr="00D46C03" w14:paraId="5D2EDC4A" w14:textId="77777777" w:rsidTr="004F1F49">
        <w:tc>
          <w:tcPr>
            <w:tcW w:w="3150" w:type="dxa"/>
          </w:tcPr>
          <w:p w14:paraId="324CC1C0" w14:textId="77777777" w:rsidR="00A11EAA" w:rsidRPr="00D46C03" w:rsidRDefault="00A11EAA" w:rsidP="00A1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5B1A2AA" w14:textId="72E35BC3" w:rsidR="00A11EAA" w:rsidRPr="00D46C03" w:rsidRDefault="00A11EAA" w:rsidP="00F65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BA2B46" w14:textId="77777777" w:rsidR="00A11EAA" w:rsidRPr="00D46C03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1AFC43" w14:textId="698E13FF" w:rsidR="00A11EAA" w:rsidRPr="00D46C03" w:rsidRDefault="00A11EAA" w:rsidP="00A11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C7C65" w14:textId="77777777" w:rsidR="00A11EAA" w:rsidRPr="00D46C03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4CF14E" w14:textId="1BDF4329" w:rsidR="00A11EAA" w:rsidRPr="00D46C03" w:rsidRDefault="00A11EAA" w:rsidP="00A1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C2CB4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2CB4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D2032C" w14:textId="77777777" w:rsidR="00A11EAA" w:rsidRPr="00D46C03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D06D8C" w14:textId="58F65D86" w:rsidR="00A11EAA" w:rsidRPr="00D46C03" w:rsidRDefault="00A11EAA" w:rsidP="00A11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78765" w14:textId="77777777" w:rsidR="00A11EAA" w:rsidRPr="00D46C03" w:rsidRDefault="00A11EAA" w:rsidP="00A11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E23158" w14:textId="39140AC3" w:rsidR="00A11EAA" w:rsidRPr="00D46C03" w:rsidRDefault="00A11EAA" w:rsidP="00A11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BB5FD" w14:textId="77777777" w:rsidR="00A11EAA" w:rsidRPr="00D46C03" w:rsidRDefault="00A11EAA" w:rsidP="00A11EA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7D18D85" w14:textId="474FD23F" w:rsidR="00A11EAA" w:rsidRPr="00D46C03" w:rsidRDefault="00A11EAA" w:rsidP="00A1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63663">
              <w:rPr>
                <w:rFonts w:asciiTheme="majorBidi" w:hAnsiTheme="majorBidi" w:cstheme="majorBidi"/>
                <w:sz w:val="30"/>
                <w:szCs w:val="30"/>
              </w:rPr>
              <w:t>192,351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1EAA" w:rsidRPr="00D46C03" w14:paraId="4491305D" w14:textId="77777777" w:rsidTr="004F1F49">
        <w:tc>
          <w:tcPr>
            <w:tcW w:w="3150" w:type="dxa"/>
          </w:tcPr>
          <w:p w14:paraId="69C5ECD4" w14:textId="77777777" w:rsidR="00A11EAA" w:rsidRPr="00D46C03" w:rsidRDefault="00A11EAA" w:rsidP="00A1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1B7B12" w14:textId="12F5BD49" w:rsidR="00A11EAA" w:rsidRPr="00D46C03" w:rsidRDefault="00A11EAA" w:rsidP="00F656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</w:t>
            </w:r>
            <w:r w:rsidR="00E30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E4D5D9E" w14:textId="77777777" w:rsidR="00A11EAA" w:rsidRPr="00D46C03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0D6ECF" w14:textId="0AA21800" w:rsidR="00A11EAA" w:rsidRPr="00D46C03" w:rsidRDefault="00A11EAA" w:rsidP="00A11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0D110" w14:textId="77777777" w:rsidR="00A11EAA" w:rsidRPr="00D46C03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415928" w14:textId="516DB061" w:rsidR="00A11EAA" w:rsidRPr="00D46C03" w:rsidRDefault="00A11EAA" w:rsidP="00A1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194,564</w:t>
            </w:r>
          </w:p>
        </w:tc>
        <w:tc>
          <w:tcPr>
            <w:tcW w:w="270" w:type="dxa"/>
          </w:tcPr>
          <w:p w14:paraId="3A064799" w14:textId="77777777" w:rsidR="00A11EAA" w:rsidRPr="00D46C03" w:rsidRDefault="00A11EAA" w:rsidP="00A11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F579EC" w14:textId="7E6ED0EA" w:rsidR="00A11EAA" w:rsidRPr="00D46C03" w:rsidRDefault="00A11EAA" w:rsidP="00A11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31531" w14:textId="77777777" w:rsidR="00A11EAA" w:rsidRPr="00D46C03" w:rsidRDefault="00A11EAA" w:rsidP="00A11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60FD6D" w14:textId="50EDBEDE" w:rsidR="00A11EAA" w:rsidRPr="00D46C03" w:rsidRDefault="00A11EAA" w:rsidP="00A11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E7058E" w14:textId="77777777" w:rsidR="00A11EAA" w:rsidRPr="00D46C03" w:rsidRDefault="00A11EAA" w:rsidP="00A11EA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FCCF2F4" w14:textId="16091A83" w:rsidR="00A11EAA" w:rsidRPr="00D46C03" w:rsidRDefault="00A11EAA" w:rsidP="00A11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194,564</w:t>
            </w:r>
          </w:p>
        </w:tc>
      </w:tr>
      <w:tr w:rsidR="009F75D1" w:rsidRPr="00D46C03" w14:paraId="0FE30001" w14:textId="77777777" w:rsidTr="004F1F49">
        <w:tc>
          <w:tcPr>
            <w:tcW w:w="3150" w:type="dxa"/>
          </w:tcPr>
          <w:p w14:paraId="10F942B2" w14:textId="77777777" w:rsidR="009F75D1" w:rsidRPr="00D46C03" w:rsidRDefault="009F75D1" w:rsidP="009F75D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805126" w14:textId="6EDA6614" w:rsidR="009F75D1" w:rsidRPr="00D46C03" w:rsidRDefault="00A11EAA" w:rsidP="00F656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3,490</w:t>
            </w:r>
          </w:p>
        </w:tc>
        <w:tc>
          <w:tcPr>
            <w:tcW w:w="270" w:type="dxa"/>
          </w:tcPr>
          <w:p w14:paraId="66B5F844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024442" w14:textId="4B8B03CD" w:rsidR="009F75D1" w:rsidRPr="00D46C03" w:rsidRDefault="00A11EAA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185F8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7D6DD0" w14:textId="767D6074" w:rsidR="009F75D1" w:rsidRPr="00D46C03" w:rsidRDefault="00A63663" w:rsidP="009F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270" w:type="dxa"/>
          </w:tcPr>
          <w:p w14:paraId="6FEA7B8F" w14:textId="77777777" w:rsidR="009F75D1" w:rsidRPr="00D46C03" w:rsidRDefault="009F75D1" w:rsidP="009F75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193033B" w14:textId="0CC3AD7B" w:rsidR="009F75D1" w:rsidRPr="00D46C03" w:rsidRDefault="00A11EAA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EF9FA9" w14:textId="77777777" w:rsidR="009F75D1" w:rsidRPr="00D46C03" w:rsidRDefault="009F75D1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CCFD32" w14:textId="49E30AD2" w:rsidR="009F75D1" w:rsidRPr="00D46C03" w:rsidRDefault="00A11EAA" w:rsidP="009F75D1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A4918" w14:textId="77777777" w:rsidR="009F75D1" w:rsidRPr="00D46C03" w:rsidRDefault="009F75D1" w:rsidP="009F75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8730712" w14:textId="7C1BF819" w:rsidR="009F75D1" w:rsidRPr="00D46C03" w:rsidRDefault="00A63663" w:rsidP="009F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</w:t>
            </w:r>
          </w:p>
        </w:tc>
      </w:tr>
    </w:tbl>
    <w:p w14:paraId="1283DE43" w14:textId="77777777" w:rsidR="003224BD" w:rsidRDefault="003224BD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5B0024F" w14:textId="77777777" w:rsidR="009853C1" w:rsidRDefault="009853C1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344090C" w14:textId="77777777" w:rsidR="009853C1" w:rsidRDefault="009853C1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E2094F0" w14:textId="77777777" w:rsidR="009853C1" w:rsidRDefault="009853C1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01A4C01" w14:textId="77777777" w:rsidR="009853C1" w:rsidRDefault="009853C1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C64AD09" w14:textId="77777777" w:rsidR="009853C1" w:rsidRDefault="009853C1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86E8F6F" w14:textId="77777777" w:rsidR="009853C1" w:rsidRDefault="009853C1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78F0D88" w14:textId="77777777" w:rsidR="009853C1" w:rsidRDefault="009853C1" w:rsidP="004F1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0768D5C" w14:textId="77777777" w:rsidR="009853C1" w:rsidRDefault="009853C1" w:rsidP="004F1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D809246" w14:textId="77777777" w:rsidR="009853C1" w:rsidRPr="00D46C03" w:rsidRDefault="009853C1" w:rsidP="004F1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9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98"/>
      </w:tblGrid>
      <w:tr w:rsidR="003224BD" w:rsidRPr="00D46C03" w14:paraId="17BBF0C4" w14:textId="77777777" w:rsidTr="00331DFD">
        <w:trPr>
          <w:tblHeader/>
        </w:trPr>
        <w:tc>
          <w:tcPr>
            <w:tcW w:w="3150" w:type="dxa"/>
          </w:tcPr>
          <w:p w14:paraId="67F27725" w14:textId="77777777" w:rsidR="003224BD" w:rsidRPr="00D46C03" w:rsidRDefault="003224BD" w:rsidP="004F1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5BD1B93B" w14:textId="77777777" w:rsidR="003224BD" w:rsidRPr="00D46C03" w:rsidRDefault="003224BD" w:rsidP="004F1F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6C2AAD" w:rsidRPr="00D46C03" w14:paraId="34EC22C9" w14:textId="77777777">
        <w:trPr>
          <w:tblHeader/>
        </w:trPr>
        <w:tc>
          <w:tcPr>
            <w:tcW w:w="3150" w:type="dxa"/>
          </w:tcPr>
          <w:p w14:paraId="20104B00" w14:textId="77777777" w:rsidR="006C2AAD" w:rsidRPr="00D46C03" w:rsidRDefault="006C2AAD" w:rsidP="004F1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8" w:type="dxa"/>
            <w:gridSpan w:val="11"/>
          </w:tcPr>
          <w:p w14:paraId="36173F82" w14:textId="77777777" w:rsidR="006C2AAD" w:rsidRPr="00D46C03" w:rsidRDefault="006C2AA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224BD" w:rsidRPr="00D46C03" w14:paraId="00D84F0F" w14:textId="77777777" w:rsidTr="00331DFD">
        <w:trPr>
          <w:tblHeader/>
        </w:trPr>
        <w:tc>
          <w:tcPr>
            <w:tcW w:w="3150" w:type="dxa"/>
            <w:vAlign w:val="bottom"/>
          </w:tcPr>
          <w:p w14:paraId="61FF5A93" w14:textId="77777777" w:rsidR="003224BD" w:rsidRPr="00D46C03" w:rsidRDefault="003224BD" w:rsidP="004F1F4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1C42A647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3F1A259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27EDFEC9" w14:textId="77777777" w:rsidR="003224BD" w:rsidRPr="00D46C03" w:rsidRDefault="003224BD" w:rsidP="004F1F49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0541F50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6642260A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12BA2FB8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BC55068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AA5FDA" w14:textId="77777777" w:rsidR="003224BD" w:rsidRPr="00D46C03" w:rsidRDefault="003224BD" w:rsidP="004F1F4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2BFF45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ECC213" w14:textId="77777777" w:rsidR="003224BD" w:rsidRPr="00D46C03" w:rsidRDefault="003224BD" w:rsidP="004F1F4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1DE1BBC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10DAC40E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3A00EE0" w14:textId="77777777" w:rsidR="003224BD" w:rsidRPr="00D46C03" w:rsidRDefault="003224BD" w:rsidP="004F1F49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vAlign w:val="bottom"/>
          </w:tcPr>
          <w:p w14:paraId="1E676D49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24BD" w:rsidRPr="00D46C03" w14:paraId="1F1230F2" w14:textId="77777777" w:rsidTr="00331DFD">
        <w:trPr>
          <w:tblHeader/>
        </w:trPr>
        <w:tc>
          <w:tcPr>
            <w:tcW w:w="3150" w:type="dxa"/>
          </w:tcPr>
          <w:p w14:paraId="055D9525" w14:textId="77777777" w:rsidR="003224BD" w:rsidRPr="00D46C03" w:rsidRDefault="003224BD" w:rsidP="004F1F49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722F63BD" w14:textId="77777777" w:rsidR="003224BD" w:rsidRPr="00D46C03" w:rsidRDefault="003224BD" w:rsidP="004F1F49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4BD" w:rsidRPr="00D46C03" w14:paraId="3AAE2DC3" w14:textId="77777777" w:rsidTr="004F1F49">
        <w:tc>
          <w:tcPr>
            <w:tcW w:w="3150" w:type="dxa"/>
          </w:tcPr>
          <w:p w14:paraId="17EC8211" w14:textId="77777777" w:rsidR="003224BD" w:rsidRPr="00D46C03" w:rsidRDefault="003224BD" w:rsidP="004F1F4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67468AF5" w14:textId="77777777" w:rsidR="003224BD" w:rsidRPr="00D46C03" w:rsidRDefault="003224BD" w:rsidP="004F1F4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DCF78" w14:textId="77777777" w:rsidR="003224BD" w:rsidRPr="00D46C03" w:rsidRDefault="003224BD" w:rsidP="004F1F4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1CE8BC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972B3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522759" w14:textId="77777777" w:rsidR="003224BD" w:rsidRPr="00D46C03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C77F2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524712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D544E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181B36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8CF84" w14:textId="77777777" w:rsidR="003224BD" w:rsidRPr="00D46C03" w:rsidRDefault="003224BD" w:rsidP="004F1F49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39DE02E" w14:textId="77777777" w:rsidR="003224BD" w:rsidRPr="00D46C03" w:rsidRDefault="003224BD" w:rsidP="004F1F49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24BD" w:rsidRPr="00D46C03" w14:paraId="53741777" w14:textId="77777777" w:rsidTr="004F1F49">
        <w:tc>
          <w:tcPr>
            <w:tcW w:w="3150" w:type="dxa"/>
          </w:tcPr>
          <w:p w14:paraId="471E5EA4" w14:textId="77777777" w:rsidR="003224BD" w:rsidRPr="00D46C03" w:rsidRDefault="003224BD" w:rsidP="004F1F4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</w:t>
            </w:r>
          </w:p>
          <w:p w14:paraId="73219A62" w14:textId="77777777" w:rsidR="003224BD" w:rsidRPr="00D46C03" w:rsidRDefault="003224BD" w:rsidP="004F1F4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สถาบันการเงิน</w:t>
            </w:r>
          </w:p>
        </w:tc>
        <w:tc>
          <w:tcPr>
            <w:tcW w:w="900" w:type="dxa"/>
          </w:tcPr>
          <w:p w14:paraId="3F05FE6B" w14:textId="77777777" w:rsidR="003224BD" w:rsidRDefault="003224BD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C9583" w14:textId="3D362F2F" w:rsidR="006C2AAD" w:rsidRPr="006C2AAD" w:rsidRDefault="006C2AAD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3,180</w:t>
            </w:r>
          </w:p>
        </w:tc>
        <w:tc>
          <w:tcPr>
            <w:tcW w:w="270" w:type="dxa"/>
          </w:tcPr>
          <w:p w14:paraId="2870C2CB" w14:textId="77777777" w:rsidR="003224BD" w:rsidRPr="00D46C03" w:rsidRDefault="003224BD" w:rsidP="004F1F4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FE03C6" w14:textId="77777777" w:rsidR="003224BD" w:rsidRDefault="003224BD" w:rsidP="00F4472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EDB77F" w14:textId="3AE3B319" w:rsidR="00E32DEF" w:rsidRPr="00E32DEF" w:rsidRDefault="00E32DEF" w:rsidP="00F4472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53D22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3F149E" w14:textId="77777777" w:rsidR="003224BD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270B75" w14:textId="2FF4B356" w:rsidR="00CF1A8F" w:rsidRPr="00CF1A8F" w:rsidRDefault="00CF1A8F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3,180</w:t>
            </w:r>
          </w:p>
        </w:tc>
        <w:tc>
          <w:tcPr>
            <w:tcW w:w="270" w:type="dxa"/>
          </w:tcPr>
          <w:p w14:paraId="4CEF53A1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BF8266" w14:textId="77777777" w:rsidR="003224BD" w:rsidRDefault="003224BD" w:rsidP="004F1F49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68364F" w14:textId="3FFA496A" w:rsidR="00CF1A8F" w:rsidRPr="00CF1A8F" w:rsidRDefault="00CF1A8F" w:rsidP="009E5437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F840F9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58C32D" w14:textId="77777777" w:rsidR="003224BD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E18D36" w14:textId="7A13CAD2" w:rsidR="00CF1A8F" w:rsidRPr="00CF1A8F" w:rsidRDefault="00CF1A8F" w:rsidP="009E543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33B18" w14:textId="77777777" w:rsidR="003224BD" w:rsidRPr="00D46C03" w:rsidRDefault="003224BD" w:rsidP="004F1F49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9B55060" w14:textId="77777777" w:rsidR="008C1A92" w:rsidRPr="00C377C6" w:rsidRDefault="008C1A92" w:rsidP="00C377C6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32EBF78" w14:textId="6273A59D" w:rsidR="008C1A92" w:rsidRPr="00C377C6" w:rsidRDefault="008C1A92" w:rsidP="00C377C6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77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3,180</w:t>
            </w:r>
          </w:p>
        </w:tc>
      </w:tr>
      <w:tr w:rsidR="003224BD" w:rsidRPr="00D46C03" w14:paraId="15725532" w14:textId="77777777" w:rsidTr="004F1F49">
        <w:tc>
          <w:tcPr>
            <w:tcW w:w="3150" w:type="dxa"/>
          </w:tcPr>
          <w:p w14:paraId="27B504E7" w14:textId="77777777" w:rsidR="003224BD" w:rsidRPr="00D46C03" w:rsidRDefault="003224BD" w:rsidP="004F1F4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6689CF22" w14:textId="1B477E51" w:rsidR="003224BD" w:rsidRPr="00D46C03" w:rsidRDefault="00E32DEF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337,711</w:t>
            </w:r>
          </w:p>
        </w:tc>
        <w:tc>
          <w:tcPr>
            <w:tcW w:w="270" w:type="dxa"/>
          </w:tcPr>
          <w:p w14:paraId="4FDC348D" w14:textId="77777777" w:rsidR="003224BD" w:rsidRPr="00D46C03" w:rsidRDefault="003224BD" w:rsidP="004F1F4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D8DFF6" w14:textId="19A39F81" w:rsidR="003224BD" w:rsidRPr="00D46C03" w:rsidRDefault="00E32DEF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337,711</w:t>
            </w:r>
          </w:p>
        </w:tc>
        <w:tc>
          <w:tcPr>
            <w:tcW w:w="270" w:type="dxa"/>
          </w:tcPr>
          <w:p w14:paraId="1414B8EF" w14:textId="77777777" w:rsidR="003224BD" w:rsidRPr="00D46C03" w:rsidRDefault="003224BD" w:rsidP="004F1F4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07771F" w14:textId="5990B8FE" w:rsidR="003224BD" w:rsidRPr="00D46C03" w:rsidRDefault="00CF1A8F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71D959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ABF331" w14:textId="1E066A19" w:rsidR="003224BD" w:rsidRPr="00D46C03" w:rsidRDefault="00CF1A8F" w:rsidP="004F1F49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D59B2" w14:textId="77777777" w:rsidR="003224BD" w:rsidRPr="00D46C03" w:rsidRDefault="003224BD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86D2A9" w14:textId="772106FD" w:rsidR="003224BD" w:rsidRPr="00D46C03" w:rsidRDefault="00CF1A8F" w:rsidP="004F1F4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4C84CC" w14:textId="77777777" w:rsidR="003224BD" w:rsidRPr="00D46C03" w:rsidRDefault="003224BD" w:rsidP="004F1F4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08F5311" w14:textId="4CEB54A2" w:rsidR="003224BD" w:rsidRPr="00C377C6" w:rsidRDefault="008C1A92" w:rsidP="00C377C6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77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337,711</w:t>
            </w:r>
          </w:p>
        </w:tc>
      </w:tr>
      <w:tr w:rsidR="00D7767D" w:rsidRPr="00D46C03" w14:paraId="332D02D4" w14:textId="77777777" w:rsidTr="004F1F49">
        <w:tc>
          <w:tcPr>
            <w:tcW w:w="3150" w:type="dxa"/>
          </w:tcPr>
          <w:p w14:paraId="4A55B4FE" w14:textId="77777777" w:rsidR="00D7767D" w:rsidRDefault="00D7767D" w:rsidP="00D7767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</w:t>
            </w:r>
          </w:p>
          <w:p w14:paraId="4F2DABE8" w14:textId="550D5D19" w:rsidR="00D7767D" w:rsidRPr="00D46C03" w:rsidRDefault="00D7767D" w:rsidP="00D7767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สถาบันการเงิน</w:t>
            </w:r>
          </w:p>
        </w:tc>
        <w:tc>
          <w:tcPr>
            <w:tcW w:w="900" w:type="dxa"/>
          </w:tcPr>
          <w:p w14:paraId="5B03DA5A" w14:textId="77777777" w:rsidR="00D7767D" w:rsidRDefault="00D7767D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8D58C" w14:textId="52CDEE97" w:rsidR="00E32DEF" w:rsidRPr="00E32DEF" w:rsidRDefault="00E32DEF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94,450</w:t>
            </w:r>
          </w:p>
        </w:tc>
        <w:tc>
          <w:tcPr>
            <w:tcW w:w="270" w:type="dxa"/>
          </w:tcPr>
          <w:p w14:paraId="079535C7" w14:textId="77777777" w:rsidR="00D7767D" w:rsidRPr="00D46C03" w:rsidRDefault="00D7767D" w:rsidP="00D7767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AD38E9" w14:textId="77777777" w:rsidR="00D7767D" w:rsidRDefault="00D7767D" w:rsidP="00D7767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CC593" w14:textId="467F8669" w:rsidR="00E32DEF" w:rsidRPr="00E32DEF" w:rsidRDefault="00E32DEF" w:rsidP="009E543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74474E" w14:textId="77777777" w:rsidR="00D7767D" w:rsidRPr="00D46C03" w:rsidRDefault="00D7767D" w:rsidP="00D776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37CA8A" w14:textId="77777777" w:rsidR="00D7767D" w:rsidRDefault="00D7767D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E0704D" w14:textId="7F4A6BB4" w:rsidR="00CF1A8F" w:rsidRPr="00CF1A8F" w:rsidRDefault="00CF1A8F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22,200</w:t>
            </w:r>
          </w:p>
        </w:tc>
        <w:tc>
          <w:tcPr>
            <w:tcW w:w="270" w:type="dxa"/>
          </w:tcPr>
          <w:p w14:paraId="38411935" w14:textId="77777777" w:rsidR="00D7767D" w:rsidRPr="00D46C03" w:rsidRDefault="00D7767D" w:rsidP="00D7767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F252A8" w14:textId="77777777" w:rsidR="00D7767D" w:rsidRDefault="00D7767D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70DAED" w14:textId="39D8994A" w:rsidR="00CF1A8F" w:rsidRPr="00CF1A8F" w:rsidRDefault="00CF1A8F" w:rsidP="00521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72,250</w:t>
            </w:r>
          </w:p>
        </w:tc>
        <w:tc>
          <w:tcPr>
            <w:tcW w:w="270" w:type="dxa"/>
          </w:tcPr>
          <w:p w14:paraId="688B7350" w14:textId="77777777" w:rsidR="00D7767D" w:rsidRPr="00D46C03" w:rsidRDefault="00D7767D" w:rsidP="00D7767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2D8B98" w14:textId="77777777" w:rsidR="00D7767D" w:rsidRDefault="00D7767D" w:rsidP="009E54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D3AD43" w14:textId="2BA4D3B7" w:rsidR="00CF1A8F" w:rsidRPr="00CF1A8F" w:rsidRDefault="009E5437" w:rsidP="00CF1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AABE13" w14:textId="77777777" w:rsidR="00D7767D" w:rsidRPr="00D46C03" w:rsidRDefault="00D7767D" w:rsidP="00D7767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8D0C49A" w14:textId="77777777" w:rsidR="00D7767D" w:rsidRPr="00C377C6" w:rsidRDefault="00D7767D" w:rsidP="00C377C6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04ADDD4" w14:textId="5C561273" w:rsidR="008C1A92" w:rsidRPr="00C377C6" w:rsidRDefault="008C1A92" w:rsidP="00C377C6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77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94,450</w:t>
            </w:r>
          </w:p>
        </w:tc>
      </w:tr>
      <w:tr w:rsidR="00267FDC" w:rsidRPr="00D46C03" w14:paraId="0FAE9164" w14:textId="77777777" w:rsidTr="004F1F49">
        <w:tc>
          <w:tcPr>
            <w:tcW w:w="3150" w:type="dxa"/>
          </w:tcPr>
          <w:p w14:paraId="5E3B2479" w14:textId="77777777" w:rsidR="00267FDC" w:rsidRPr="00D46C03" w:rsidRDefault="00267FDC" w:rsidP="00267FD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DF31BF9" w14:textId="6EEE546E" w:rsidR="00267FDC" w:rsidRPr="008C1A92" w:rsidRDefault="00267FDC" w:rsidP="00267F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10E11">
              <w:rPr>
                <w:rFonts w:asciiTheme="majorBidi" w:hAnsiTheme="majorBidi" w:cstheme="majorBidi"/>
                <w:sz w:val="30"/>
                <w:szCs w:val="30"/>
              </w:rPr>
              <w:t>10,854</w:t>
            </w:r>
          </w:p>
        </w:tc>
        <w:tc>
          <w:tcPr>
            <w:tcW w:w="270" w:type="dxa"/>
          </w:tcPr>
          <w:p w14:paraId="1284F1BB" w14:textId="77777777" w:rsidR="00267FDC" w:rsidRPr="00D46C03" w:rsidRDefault="00267FDC" w:rsidP="00267FD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A5759" w14:textId="2C8D5EED" w:rsidR="00267FDC" w:rsidRPr="00D46C03" w:rsidRDefault="00267FDC" w:rsidP="00267FD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59E98" w14:textId="77777777" w:rsidR="00267FDC" w:rsidRPr="00D46C03" w:rsidRDefault="00267FDC" w:rsidP="00267FD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11D59B" w14:textId="3ECCDD2E" w:rsidR="00267FDC" w:rsidRPr="00D46C03" w:rsidRDefault="00267FDC" w:rsidP="0026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4,314</w:t>
            </w:r>
          </w:p>
        </w:tc>
        <w:tc>
          <w:tcPr>
            <w:tcW w:w="270" w:type="dxa"/>
          </w:tcPr>
          <w:p w14:paraId="113C717B" w14:textId="77777777" w:rsidR="00267FDC" w:rsidRPr="00D46C03" w:rsidRDefault="00267FDC" w:rsidP="00267FD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DA2AD0" w14:textId="51E04E3F" w:rsidR="00267FDC" w:rsidRPr="00D46C03" w:rsidRDefault="00267FDC" w:rsidP="0026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4,812</w:t>
            </w:r>
          </w:p>
        </w:tc>
        <w:tc>
          <w:tcPr>
            <w:tcW w:w="270" w:type="dxa"/>
          </w:tcPr>
          <w:p w14:paraId="0AA95112" w14:textId="77777777" w:rsidR="00267FDC" w:rsidRPr="00D46C03" w:rsidRDefault="00267FDC" w:rsidP="00267FDC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97DB69" w14:textId="55E271E3" w:rsidR="00267FDC" w:rsidRPr="00D46C03" w:rsidRDefault="00267FDC" w:rsidP="0026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3,290</w:t>
            </w:r>
          </w:p>
        </w:tc>
        <w:tc>
          <w:tcPr>
            <w:tcW w:w="270" w:type="dxa"/>
          </w:tcPr>
          <w:p w14:paraId="08C903A5" w14:textId="77777777" w:rsidR="00267FDC" w:rsidRPr="00D46C03" w:rsidRDefault="00267FDC" w:rsidP="00267FD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229D82C5" w14:textId="5E501E38" w:rsidR="00267FDC" w:rsidRPr="00C377C6" w:rsidRDefault="00267FDC" w:rsidP="00267FDC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12,416</w:t>
            </w:r>
          </w:p>
        </w:tc>
      </w:tr>
      <w:tr w:rsidR="00D7767D" w:rsidRPr="00D46C03" w14:paraId="67352977" w14:textId="77777777" w:rsidTr="004F1F49">
        <w:tc>
          <w:tcPr>
            <w:tcW w:w="3150" w:type="dxa"/>
          </w:tcPr>
          <w:p w14:paraId="370C6A4B" w14:textId="77777777" w:rsidR="00D7767D" w:rsidRPr="00D46C03" w:rsidRDefault="00D7767D" w:rsidP="00D7767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56853A" w14:textId="34F4C2CE" w:rsidR="00D7767D" w:rsidRPr="00D46C03" w:rsidRDefault="00CF1A8F" w:rsidP="00CF1A8F">
            <w:pPr>
              <w:tabs>
                <w:tab w:val="clear" w:pos="227"/>
                <w:tab w:val="left" w:pos="240"/>
                <w:tab w:val="decimal" w:pos="70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446,195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14:paraId="7C41F4EF" w14:textId="77777777" w:rsidR="00D7767D" w:rsidRPr="00D46C03" w:rsidRDefault="00D7767D" w:rsidP="00D7767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5E6033" w14:textId="0055FC38" w:rsidR="00D7767D" w:rsidRPr="00D46C03" w:rsidRDefault="00757CFC" w:rsidP="00D7767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337,711</w:t>
            </w:r>
          </w:p>
        </w:tc>
        <w:tc>
          <w:tcPr>
            <w:tcW w:w="270" w:type="dxa"/>
          </w:tcPr>
          <w:p w14:paraId="049D433F" w14:textId="77777777" w:rsidR="00D7767D" w:rsidRPr="00D46C03" w:rsidRDefault="00D7767D" w:rsidP="00D776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297CA3" w14:textId="23D694FB" w:rsidR="00D7767D" w:rsidRPr="00D46C03" w:rsidRDefault="007C5C31" w:rsidP="00D77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3B4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729F4E41" w14:textId="77777777" w:rsidR="00D7767D" w:rsidRPr="00D46C03" w:rsidRDefault="00D7767D" w:rsidP="00D776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8A1A08" w14:textId="2EF57C52" w:rsidR="00D7767D" w:rsidRPr="00D46C03" w:rsidRDefault="003B42A7" w:rsidP="00D77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C2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2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14:paraId="2115A004" w14:textId="77777777" w:rsidR="00D7767D" w:rsidRPr="00D46C03" w:rsidRDefault="00D7767D" w:rsidP="00D776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A87DA3" w14:textId="73033AD0" w:rsidR="00D7767D" w:rsidRPr="00D46C03" w:rsidRDefault="000C2DCE" w:rsidP="00D77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C1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8C1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BE8BB4B" w14:textId="77777777" w:rsidR="00D7767D" w:rsidRPr="00D46C03" w:rsidRDefault="00D7767D" w:rsidP="00D7767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A66075B" w14:textId="253028D8" w:rsidR="00D7767D" w:rsidRPr="00D46C03" w:rsidRDefault="008C1A92" w:rsidP="00C377C6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447,75</w:t>
            </w:r>
            <w:r w:rsidR="009001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D7767D" w:rsidRPr="00D46C03" w14:paraId="4FFE5FE3" w14:textId="77777777" w:rsidTr="004F1F49">
        <w:trPr>
          <w:trHeight w:val="50"/>
        </w:trPr>
        <w:tc>
          <w:tcPr>
            <w:tcW w:w="3150" w:type="dxa"/>
          </w:tcPr>
          <w:p w14:paraId="7D849A49" w14:textId="77777777" w:rsidR="00D7767D" w:rsidRPr="00D46C03" w:rsidRDefault="00D7767D" w:rsidP="00D776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31FDD7A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806E01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0910A7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0ACE9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86431C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C94231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FD3469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4D0551E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5E49DA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3DD87" w14:textId="77777777" w:rsidR="00D7767D" w:rsidRPr="00D46C03" w:rsidRDefault="00D7767D" w:rsidP="00D7767D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19659C4" w14:textId="77777777" w:rsidR="00D7767D" w:rsidRPr="00D46C03" w:rsidRDefault="00D7767D" w:rsidP="00D7767D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7767D" w:rsidRPr="00D46C03" w14:paraId="77FD2255" w14:textId="77777777" w:rsidTr="004F1F49">
        <w:trPr>
          <w:trHeight w:val="50"/>
        </w:trPr>
        <w:tc>
          <w:tcPr>
            <w:tcW w:w="3150" w:type="dxa"/>
          </w:tcPr>
          <w:p w14:paraId="6CB15D55" w14:textId="77777777" w:rsidR="00D7767D" w:rsidRPr="00D46C03" w:rsidRDefault="00D7767D" w:rsidP="00D776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6B5665DC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8E9CFC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295753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07D4A8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6761224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A2B224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98D85B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B10D9F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B6482A0" w14:textId="77777777" w:rsidR="00D7767D" w:rsidRPr="00D46C03" w:rsidRDefault="00D7767D" w:rsidP="00D776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F40354" w14:textId="77777777" w:rsidR="00D7767D" w:rsidRPr="00D46C03" w:rsidRDefault="00D7767D" w:rsidP="00D7767D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413060C4" w14:textId="77777777" w:rsidR="00D7767D" w:rsidRPr="00D46C03" w:rsidRDefault="00D7767D" w:rsidP="00D7767D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16F2" w:rsidRPr="00D46C03" w14:paraId="008CED85" w14:textId="77777777" w:rsidTr="004F1F49">
        <w:trPr>
          <w:trHeight w:val="50"/>
        </w:trPr>
        <w:tc>
          <w:tcPr>
            <w:tcW w:w="3150" w:type="dxa"/>
          </w:tcPr>
          <w:p w14:paraId="4F2F28A1" w14:textId="77777777" w:rsidR="00BA16F2" w:rsidRPr="007A5E1A" w:rsidRDefault="00BA16F2" w:rsidP="00BA16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A5E1A">
              <w:rPr>
                <w:rFonts w:asciiTheme="majorBidi" w:hAnsi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0CC60E39" w14:textId="5F368AB8" w:rsidR="00BA16F2" w:rsidRPr="00D46C03" w:rsidRDefault="00BA16F2" w:rsidP="00BA16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5E1A">
              <w:rPr>
                <w:rFonts w:asciiTheme="majorBidi" w:hAnsiTheme="majorBidi"/>
                <w:sz w:val="30"/>
                <w:szCs w:val="30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900" w:type="dxa"/>
          </w:tcPr>
          <w:p w14:paraId="6A2BA731" w14:textId="77777777" w:rsidR="00BA16F2" w:rsidRDefault="00BA16F2" w:rsidP="00BA16F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51C51F0" w14:textId="27B9F7C4" w:rsidR="00BA16F2" w:rsidRPr="00D46C03" w:rsidRDefault="00BA16F2" w:rsidP="00BA16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</w:rPr>
              <w:t>1,27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8024A0" w14:textId="77777777" w:rsidR="00BA16F2" w:rsidRPr="00D46C03" w:rsidRDefault="00BA16F2" w:rsidP="00BA16F2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462E270" w14:textId="77777777" w:rsidR="00BA16F2" w:rsidRPr="00C84673" w:rsidRDefault="00BA16F2" w:rsidP="00BA16F2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09F00F" w14:textId="57FBF158" w:rsidR="00BA16F2" w:rsidRPr="00D46C03" w:rsidRDefault="00BA16F2" w:rsidP="00BA16F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84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B326F" w14:textId="77777777" w:rsidR="00BA16F2" w:rsidRPr="00D46C03" w:rsidRDefault="00BA16F2" w:rsidP="00BA16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6441435" w14:textId="77777777" w:rsidR="00BA16F2" w:rsidRPr="00C84673" w:rsidRDefault="00BA16F2" w:rsidP="00BA16F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0DAB501" w14:textId="7CC7F82A" w:rsidR="00BA16F2" w:rsidRPr="00D46C03" w:rsidRDefault="00BA16F2" w:rsidP="00BA16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</w:rPr>
              <w:t>(1,27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846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5E9153" w14:textId="77777777" w:rsidR="00BA16F2" w:rsidRPr="00D46C03" w:rsidRDefault="00BA16F2" w:rsidP="00BA16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221A3D9" w14:textId="77777777" w:rsidR="00BA16F2" w:rsidRDefault="00BA16F2" w:rsidP="00BA16F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14:paraId="13F9EC34" w14:textId="4AAE1C8F" w:rsidR="00BA16F2" w:rsidRPr="00D46C03" w:rsidRDefault="00BA16F2" w:rsidP="00BA16F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C84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75291" w14:textId="77777777" w:rsidR="00BA16F2" w:rsidRPr="00D46C03" w:rsidRDefault="00BA16F2" w:rsidP="00BA16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9C56695" w14:textId="77777777" w:rsidR="00BA16F2" w:rsidRPr="00C84673" w:rsidRDefault="00BA16F2" w:rsidP="00BA16F2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57700C" w14:textId="34FD2D95" w:rsidR="00BA16F2" w:rsidRPr="00D46C03" w:rsidRDefault="00BA16F2" w:rsidP="00BA16F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726171" w14:textId="77777777" w:rsidR="00BA16F2" w:rsidRPr="00D46C03" w:rsidRDefault="00BA16F2" w:rsidP="00BA16F2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6FCA8398" w14:textId="77777777" w:rsidR="00BA16F2" w:rsidRPr="00C84673" w:rsidRDefault="00BA16F2" w:rsidP="00BA16F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610E0CC" w14:textId="47274F96" w:rsidR="00BA16F2" w:rsidRPr="00D46C03" w:rsidRDefault="00BA16F2" w:rsidP="00BA16F2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</w:rPr>
              <w:t>(1,27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846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5E1A" w:rsidRPr="00D46C03" w14:paraId="40AEF378" w14:textId="77777777" w:rsidTr="00C84673">
        <w:trPr>
          <w:trHeight w:val="893"/>
        </w:trPr>
        <w:tc>
          <w:tcPr>
            <w:tcW w:w="3150" w:type="dxa"/>
          </w:tcPr>
          <w:p w14:paraId="451AFCA2" w14:textId="77777777" w:rsidR="007A5E1A" w:rsidRPr="00D46C03" w:rsidRDefault="007A5E1A" w:rsidP="007A5E1A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375AA01A" w14:textId="65F8C79A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BCE9B3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C5E5337" w14:textId="48CAB65A" w:rsidR="007A5E1A" w:rsidRPr="00C84673" w:rsidRDefault="007A5E1A" w:rsidP="007A5E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B40FE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9E92C35" w14:textId="49240E91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51E897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E549BBB" w14:textId="74C0417F" w:rsidR="007A5E1A" w:rsidRPr="00C84673" w:rsidRDefault="007A5E1A" w:rsidP="007A5E1A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E73B96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7E5C8F4" w14:textId="55857D78" w:rsidR="007A5E1A" w:rsidRPr="00C84673" w:rsidRDefault="007A5E1A" w:rsidP="007A5E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AFBD9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</w:tcPr>
          <w:p w14:paraId="6E7CB169" w14:textId="6480F9BB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5E1A" w:rsidRPr="00D46C03" w14:paraId="01E6D1DF" w14:textId="77777777" w:rsidTr="004F1F49">
        <w:tc>
          <w:tcPr>
            <w:tcW w:w="3150" w:type="dxa"/>
          </w:tcPr>
          <w:p w14:paraId="12BF12D8" w14:textId="77777777" w:rsidR="007A5E1A" w:rsidRPr="00D46C03" w:rsidRDefault="007A5E1A" w:rsidP="007A5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742B08D" w14:textId="7E6179C1" w:rsidR="007A5E1A" w:rsidRPr="00C84673" w:rsidRDefault="007A5E1A" w:rsidP="007A5E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84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BE105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F7467CF" w14:textId="30501E95" w:rsidR="007A5E1A" w:rsidRPr="00C84673" w:rsidRDefault="007A5E1A" w:rsidP="007A5E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7F17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07B57D1" w14:textId="69278426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A636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Pr="00C8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636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 w:rsidRPr="00C8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6E4CB2F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4253B73F" w14:textId="7FA0101E" w:rsidR="007A5E1A" w:rsidRPr="00C84673" w:rsidRDefault="007A5E1A" w:rsidP="007A5E1A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9B864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A139944" w14:textId="62D542DD" w:rsidR="007A5E1A" w:rsidRPr="00C84673" w:rsidRDefault="007A5E1A" w:rsidP="007A5E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EB7D60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</w:tcPr>
          <w:p w14:paraId="0135A425" w14:textId="48518F1A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0234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Pr="00C8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4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 w:rsidRPr="00C8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A5E1A" w:rsidRPr="00D46C03" w14:paraId="12935264" w14:textId="77777777" w:rsidTr="004F1F49">
        <w:tc>
          <w:tcPr>
            <w:tcW w:w="3150" w:type="dxa"/>
          </w:tcPr>
          <w:p w14:paraId="0F0E14DC" w14:textId="77777777" w:rsidR="007A5E1A" w:rsidRPr="00D46C03" w:rsidRDefault="007A5E1A" w:rsidP="007A5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42E76B" w14:textId="741FC8EB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3B4B47F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7D4C4F" w14:textId="0CB206F0" w:rsidR="007A5E1A" w:rsidRPr="00C84673" w:rsidRDefault="007A5E1A" w:rsidP="007A5E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E53E87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9C93FE" w14:textId="539D2802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194,564</w:t>
            </w:r>
          </w:p>
        </w:tc>
        <w:tc>
          <w:tcPr>
            <w:tcW w:w="270" w:type="dxa"/>
          </w:tcPr>
          <w:p w14:paraId="79E62DAB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E72F462" w14:textId="3A973D7E" w:rsidR="007A5E1A" w:rsidRPr="00C84673" w:rsidRDefault="007A5E1A" w:rsidP="007A5E1A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5FF6F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F52921" w14:textId="2E5E3DEE" w:rsidR="007A5E1A" w:rsidRPr="00C84673" w:rsidRDefault="007A5E1A" w:rsidP="007A5E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37AEBA" w14:textId="77777777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370A50" w14:textId="03B07D4B" w:rsidR="007A5E1A" w:rsidRPr="00C84673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194,564</w:t>
            </w:r>
          </w:p>
        </w:tc>
      </w:tr>
      <w:tr w:rsidR="007A5E1A" w:rsidRPr="00D46C03" w14:paraId="722BEE7B" w14:textId="77777777" w:rsidTr="004F1F49">
        <w:tc>
          <w:tcPr>
            <w:tcW w:w="3150" w:type="dxa"/>
          </w:tcPr>
          <w:p w14:paraId="38CC8A10" w14:textId="77777777" w:rsidR="007A5E1A" w:rsidRPr="00D46C03" w:rsidRDefault="007A5E1A" w:rsidP="007A5E1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96972" w14:textId="4B970493" w:rsidR="007A5E1A" w:rsidRPr="0005043D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04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3,490</w:t>
            </w:r>
          </w:p>
        </w:tc>
        <w:tc>
          <w:tcPr>
            <w:tcW w:w="270" w:type="dxa"/>
          </w:tcPr>
          <w:p w14:paraId="44AF07E4" w14:textId="77777777" w:rsidR="007A5E1A" w:rsidRPr="0005043D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CE88A1" w14:textId="24C0D046" w:rsidR="007A5E1A" w:rsidRPr="0017523E" w:rsidRDefault="007A5E1A" w:rsidP="007A5E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5C30F3" w14:textId="77777777" w:rsidR="007A5E1A" w:rsidRPr="0005043D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CEB76B" w14:textId="765D755B" w:rsidR="007A5E1A" w:rsidRPr="0005043D" w:rsidRDefault="00A63663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</w:tcPr>
          <w:p w14:paraId="1F5F2EE2" w14:textId="77777777" w:rsidR="007A5E1A" w:rsidRPr="0005043D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96519F" w14:textId="571EE882" w:rsidR="007A5E1A" w:rsidRPr="0017523E" w:rsidRDefault="007A5E1A" w:rsidP="007A5E1A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5F91C" w14:textId="77777777" w:rsidR="007A5E1A" w:rsidRPr="0005043D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F2716D" w14:textId="144900D8" w:rsidR="007A5E1A" w:rsidRPr="0017523E" w:rsidRDefault="007A5E1A" w:rsidP="007A5E1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2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63CAA" w14:textId="77777777" w:rsidR="007A5E1A" w:rsidRPr="0005043D" w:rsidRDefault="007A5E1A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78205F9" w14:textId="51AE15D2" w:rsidR="007A5E1A" w:rsidRPr="0005043D" w:rsidRDefault="000234EE" w:rsidP="007A5E1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</w:tr>
    </w:tbl>
    <w:p w14:paraId="10CD5A87" w14:textId="77777777" w:rsidR="00015661" w:rsidRPr="00D46C03" w:rsidRDefault="0001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074407E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A3E4458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12DF2F0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2F6FCEB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0A3D45C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9889696" w14:textId="77777777" w:rsidR="009853C1" w:rsidRPr="00D46C03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9AE6B91" w14:textId="77777777" w:rsidR="00F84CD0" w:rsidRDefault="00F84CD0" w:rsidP="00331DF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AA25741" w14:textId="77777777" w:rsidR="00F84CD0" w:rsidRDefault="00F84CD0" w:rsidP="00331DF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895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1277"/>
        <w:gridCol w:w="266"/>
        <w:gridCol w:w="1135"/>
        <w:gridCol w:w="266"/>
        <w:gridCol w:w="1217"/>
      </w:tblGrid>
      <w:tr w:rsidR="00D5431E" w:rsidRPr="000F5DD3" w14:paraId="2EB025CA" w14:textId="77777777" w:rsidTr="004866DD">
        <w:trPr>
          <w:tblHeader/>
        </w:trPr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087EB" w14:textId="77777777" w:rsidR="00D5431E" w:rsidRPr="000F5DD3" w:rsidRDefault="00D5431E" w:rsidP="004F1F4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6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B001E" w14:textId="47C73058" w:rsidR="00D5431E" w:rsidRPr="000F5DD3" w:rsidRDefault="00D5431E" w:rsidP="004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5431E" w:rsidRPr="000F5DD3" w14:paraId="4B61485E" w14:textId="77777777" w:rsidTr="00DD51C3">
        <w:trPr>
          <w:tblHeader/>
        </w:trPr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67446" w14:textId="36548D55" w:rsidR="00D5431E" w:rsidRPr="000F5DD3" w:rsidRDefault="00D5431E" w:rsidP="008D5FB8">
            <w:pPr>
              <w:pStyle w:val="BodyText"/>
              <w:spacing w:after="0"/>
              <w:ind w:right="-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2AC77C9E" w14:textId="5797C5D7" w:rsidR="00D5431E" w:rsidRPr="000F5DD3" w:rsidRDefault="00D5431E" w:rsidP="004F1F49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FB4C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49569" w14:textId="77777777" w:rsidR="00D5431E" w:rsidRPr="000F5DD3" w:rsidRDefault="00D5431E" w:rsidP="004F1F49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44E4B915" w14:textId="77777777" w:rsidR="00D5431E" w:rsidRPr="000F5DD3" w:rsidRDefault="00D5431E" w:rsidP="004F1F49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159D2F9A" w14:textId="77777777" w:rsidR="00D5431E" w:rsidRPr="000F5DD3" w:rsidRDefault="00D5431E" w:rsidP="004F1F49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7D9AC" w14:textId="77777777" w:rsidR="00D5431E" w:rsidRPr="000F5DD3" w:rsidRDefault="00D5431E" w:rsidP="004F1F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7433" w14:textId="77777777" w:rsidR="00D5431E" w:rsidRPr="000F5DD3" w:rsidRDefault="00D5431E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C4A4C4" w14:textId="77777777" w:rsidR="00D5431E" w:rsidRPr="000F5DD3" w:rsidRDefault="00D5431E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1BDAE" w14:textId="77777777" w:rsidR="00D5431E" w:rsidRPr="000F5DD3" w:rsidRDefault="00D5431E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6AB2F" w14:textId="77777777" w:rsidR="00D5431E" w:rsidRPr="000F5DD3" w:rsidRDefault="00D5431E" w:rsidP="004F1F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1DDED" w14:textId="77777777" w:rsidR="00D5431E" w:rsidRPr="000F5DD3" w:rsidRDefault="00D5431E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0B9B40" w14:textId="77777777" w:rsidR="00D5431E" w:rsidRPr="000F5DD3" w:rsidRDefault="00D5431E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4FAB09" w14:textId="77777777" w:rsidR="00D5431E" w:rsidRPr="000F5DD3" w:rsidRDefault="00D5431E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5431E" w:rsidRPr="000F5DD3" w14:paraId="278CFBDD" w14:textId="77777777" w:rsidTr="004866DD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1EA7" w14:textId="77777777" w:rsidR="00D5431E" w:rsidRPr="000F5DD3" w:rsidRDefault="00D5431E" w:rsidP="004F1F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EB13" w14:textId="77777777" w:rsidR="00D5431E" w:rsidRPr="000F5DD3" w:rsidRDefault="00D5431E" w:rsidP="004F1F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31E" w:rsidRPr="000F5DD3" w14:paraId="501B0672" w14:textId="77777777" w:rsidTr="00DD51C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71D75" w14:textId="77777777" w:rsidR="00D5431E" w:rsidRPr="000F5DD3" w:rsidRDefault="00D5431E" w:rsidP="004F1F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1F8FB" w14:textId="4DCFE8CC" w:rsidR="00D5431E" w:rsidRPr="000F5DD3" w:rsidRDefault="002510C2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533,271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9891B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9512" w14:textId="77777777" w:rsidR="00D5431E" w:rsidRPr="000F5DD3" w:rsidRDefault="00D5431E" w:rsidP="004F1F4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9939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F6B2" w14:textId="3CAA80F8" w:rsidR="00D5431E" w:rsidRPr="000F5DD3" w:rsidRDefault="00DA5575" w:rsidP="00D15519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533,271</w:t>
            </w:r>
          </w:p>
        </w:tc>
      </w:tr>
      <w:tr w:rsidR="00D5431E" w:rsidRPr="000F5DD3" w14:paraId="74E89919" w14:textId="77777777" w:rsidTr="00DD51C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31FF4" w14:textId="77777777" w:rsidR="00D5431E" w:rsidRPr="000F5DD3" w:rsidRDefault="00D5431E" w:rsidP="004F1F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93A1" w14:textId="2C40CBD1" w:rsidR="00D5431E" w:rsidRPr="000F5DD3" w:rsidRDefault="002510C2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16,663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565FA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5DD2A" w14:textId="77777777" w:rsidR="00D5431E" w:rsidRPr="000F5DD3" w:rsidRDefault="00D5431E" w:rsidP="004F1F4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A10C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2EE4" w14:textId="7B5EC068" w:rsidR="00D5431E" w:rsidRPr="000F5DD3" w:rsidRDefault="00DA5575" w:rsidP="00D15519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16,663</w:t>
            </w:r>
          </w:p>
        </w:tc>
      </w:tr>
      <w:tr w:rsidR="00D5431E" w:rsidRPr="000F5DD3" w14:paraId="30802AB2" w14:textId="77777777" w:rsidTr="00DD51C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63DBC" w14:textId="77777777" w:rsidR="00D5431E" w:rsidRPr="000F5DD3" w:rsidRDefault="00D5431E" w:rsidP="004F1F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B0D45" w14:textId="30620DDD" w:rsidR="00D5431E" w:rsidRPr="000F5DD3" w:rsidRDefault="002510C2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(89,962)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DDD8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6FC7" w14:textId="77777777" w:rsidR="00D5431E" w:rsidRPr="000F5DD3" w:rsidRDefault="00D5431E" w:rsidP="004F1F4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E3A3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9C7D" w14:textId="4E670942" w:rsidR="00D5431E" w:rsidRPr="000F5DD3" w:rsidRDefault="00DA5575" w:rsidP="00D15519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(89,</w:t>
            </w:r>
            <w:r w:rsidR="00A01D6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962)</w:t>
            </w:r>
          </w:p>
        </w:tc>
      </w:tr>
      <w:tr w:rsidR="00D5431E" w:rsidRPr="000F5DD3" w14:paraId="0729F5CE" w14:textId="77777777" w:rsidTr="00DD51C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2CCD9" w14:textId="77777777" w:rsidR="00D5431E" w:rsidRPr="000F5DD3" w:rsidRDefault="00D5431E" w:rsidP="004F1F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98708" w14:textId="5F6BB7BE" w:rsidR="00D5431E" w:rsidRPr="000F5DD3" w:rsidRDefault="002510C2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</w:t>
            </w:r>
            <w:r w:rsidR="00A32D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E34D1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D19E1" w14:textId="1E8C890E" w:rsidR="00D5431E" w:rsidRPr="000F5DD3" w:rsidRDefault="00B878BC" w:rsidP="00D7131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D51C3" w:rsidRPr="00DD51C3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="00DD51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B26A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77901" w14:textId="70B905DB" w:rsidR="00D5431E" w:rsidRPr="000F5DD3" w:rsidRDefault="00A01D6A" w:rsidP="00D15519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123)</w:t>
            </w:r>
          </w:p>
        </w:tc>
      </w:tr>
      <w:tr w:rsidR="00D5431E" w:rsidRPr="000F5DD3" w14:paraId="302A956D" w14:textId="77777777" w:rsidTr="00DD51C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79C86" w14:textId="77777777" w:rsidR="00D5431E" w:rsidRPr="000F5DD3" w:rsidRDefault="00D5431E" w:rsidP="004F1F4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CC5D3" w14:textId="331076BA" w:rsidR="00D5431E" w:rsidRPr="000F5DD3" w:rsidRDefault="004263CB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344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E2750" w14:textId="77777777" w:rsidR="00D5431E" w:rsidRPr="000F5DD3" w:rsidRDefault="00D5431E" w:rsidP="004F1F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704FA" w14:textId="214F8C20" w:rsidR="00D5431E" w:rsidRPr="000F5DD3" w:rsidRDefault="00831972" w:rsidP="0083197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(495)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6A749" w14:textId="77777777" w:rsidR="00D5431E" w:rsidRPr="000F5DD3" w:rsidRDefault="00D5431E" w:rsidP="004F1F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C8BC4" w14:textId="733BCC2B" w:rsidR="00D5431E" w:rsidRPr="000F5DD3" w:rsidRDefault="00A01D6A" w:rsidP="00D15519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849</w:t>
            </w:r>
          </w:p>
        </w:tc>
      </w:tr>
      <w:tr w:rsidR="00D5431E" w:rsidRPr="000F5DD3" w14:paraId="55137034" w14:textId="77777777" w:rsidTr="00DD51C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34B6A" w14:textId="77777777" w:rsidR="00D5431E" w:rsidRPr="000F5DD3" w:rsidRDefault="00D5431E" w:rsidP="004F1F4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11306" w14:textId="1544876E" w:rsidR="00D5431E" w:rsidRPr="000F5DD3" w:rsidRDefault="003924A0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(194,564)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3AE36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F3013" w14:textId="77777777" w:rsidR="00D5431E" w:rsidRPr="000F5DD3" w:rsidRDefault="00D5431E" w:rsidP="004F1F4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4164D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7A29" w14:textId="5FA8B3C3" w:rsidR="00D5431E" w:rsidRPr="000F5DD3" w:rsidRDefault="00A01D6A" w:rsidP="00D15519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564)</w:t>
            </w:r>
          </w:p>
        </w:tc>
      </w:tr>
      <w:tr w:rsidR="00D5431E" w:rsidRPr="000F5DD3" w14:paraId="6A278487" w14:textId="77777777" w:rsidTr="00DD51C3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457A6" w14:textId="77777777" w:rsidR="00D5431E" w:rsidRPr="000F5DD3" w:rsidRDefault="00D5431E" w:rsidP="004F1F49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37690" w14:textId="21B1951D" w:rsidR="00D5431E" w:rsidRPr="000F5DD3" w:rsidRDefault="003924A0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251,780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446F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63329" w14:textId="7DD9EAD0" w:rsidR="00D5431E" w:rsidRPr="000F5DD3" w:rsidRDefault="00BF1C8F" w:rsidP="00DA5575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DA55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495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587C2" w14:textId="77777777" w:rsidR="00D5431E" w:rsidRPr="000F5DD3" w:rsidRDefault="00D5431E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EB7A" w14:textId="2F6375FC" w:rsidR="00D5431E" w:rsidRPr="000F5DD3" w:rsidRDefault="00C95AC7" w:rsidP="00D15519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285</w:t>
            </w:r>
          </w:p>
        </w:tc>
      </w:tr>
    </w:tbl>
    <w:p w14:paraId="09142DC0" w14:textId="77777777" w:rsidR="00D5431E" w:rsidRPr="000F5DD3" w:rsidRDefault="00D5431E" w:rsidP="00D5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5C1110" w14:textId="7DA90E93" w:rsidR="00BA0603" w:rsidRPr="009853C1" w:rsidRDefault="00BA0603" w:rsidP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5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1277"/>
        <w:gridCol w:w="266"/>
        <w:gridCol w:w="1135"/>
        <w:gridCol w:w="266"/>
        <w:gridCol w:w="1217"/>
      </w:tblGrid>
      <w:tr w:rsidR="00BD4D29" w:rsidRPr="000F5DD3" w14:paraId="152D8EF8" w14:textId="77777777" w:rsidTr="00055046">
        <w:trPr>
          <w:tblHeader/>
        </w:trPr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F097" w14:textId="77777777" w:rsidR="00BD4D29" w:rsidRPr="000F5DD3" w:rsidRDefault="00BD4D29" w:rsidP="004F1F4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07D23" w14:textId="77777777" w:rsidR="00BD4D29" w:rsidRPr="000F5DD3" w:rsidRDefault="00BD4D29" w:rsidP="004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4D29" w:rsidRPr="000F5DD3" w14:paraId="12D09746" w14:textId="77777777" w:rsidTr="00055046">
        <w:trPr>
          <w:tblHeader/>
        </w:trPr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CCAE" w14:textId="77777777" w:rsidR="00BD4D29" w:rsidRPr="000F5DD3" w:rsidRDefault="00BD4D29" w:rsidP="004F1F49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1FA5F5B9" w14:textId="24F1ECE9" w:rsidR="00BD4D29" w:rsidRPr="000F5DD3" w:rsidRDefault="00BD4D29" w:rsidP="004F1F49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CF79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F79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CF79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06AC3" w14:textId="77777777" w:rsidR="00BD4D29" w:rsidRPr="000F5DD3" w:rsidRDefault="00BD4D29" w:rsidP="004F1F49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229C894B" w14:textId="77777777" w:rsidR="00BD4D29" w:rsidRPr="000F5DD3" w:rsidRDefault="00BD4D29" w:rsidP="004F1F49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6A4BBC8A" w14:textId="77777777" w:rsidR="00BD4D29" w:rsidRPr="000F5DD3" w:rsidRDefault="00BD4D29" w:rsidP="004F1F49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E01B" w14:textId="77777777" w:rsidR="00BD4D29" w:rsidRPr="000F5DD3" w:rsidRDefault="00BD4D29" w:rsidP="004F1F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E742E" w14:textId="77777777" w:rsidR="00BD4D29" w:rsidRPr="000F5DD3" w:rsidRDefault="00BD4D29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3BD2AB" w14:textId="77777777" w:rsidR="00BD4D29" w:rsidRPr="000F5DD3" w:rsidRDefault="00BD4D29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0DA850" w14:textId="77777777" w:rsidR="00BD4D29" w:rsidRPr="000F5DD3" w:rsidRDefault="00BD4D29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ED5C3" w14:textId="77777777" w:rsidR="00BD4D29" w:rsidRPr="000F5DD3" w:rsidRDefault="00BD4D29" w:rsidP="004F1F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655F" w14:textId="77777777" w:rsidR="00BD4D29" w:rsidRPr="000F5DD3" w:rsidRDefault="00BD4D29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4CA496" w14:textId="77777777" w:rsidR="00BD4D29" w:rsidRPr="000F5DD3" w:rsidRDefault="00BD4D29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52D55F" w14:textId="77777777" w:rsidR="00BD4D29" w:rsidRPr="000F5DD3" w:rsidRDefault="00BD4D29" w:rsidP="004F1F4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D4D29" w:rsidRPr="000F5DD3" w14:paraId="25A956BD" w14:textId="77777777" w:rsidTr="00055046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81246" w14:textId="77777777" w:rsidR="00BD4D29" w:rsidRPr="000F5DD3" w:rsidRDefault="00BD4D29" w:rsidP="004F1F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1E9F6" w14:textId="77777777" w:rsidR="00BD4D29" w:rsidRPr="000F5DD3" w:rsidRDefault="00BD4D29" w:rsidP="004F1F4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4D29" w:rsidRPr="000F5DD3" w14:paraId="40DD9D26" w14:textId="77777777" w:rsidTr="00055046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1585D" w14:textId="77777777" w:rsidR="00BD4D29" w:rsidRPr="000F5DD3" w:rsidRDefault="00BD4D29" w:rsidP="004F1F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7E178" w14:textId="05EA76E6" w:rsidR="00BD4D29" w:rsidRPr="000F5DD3" w:rsidRDefault="00687534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533</w:t>
            </w:r>
            <w:r w:rsidR="001F7E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F7E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271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91D5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7F08" w14:textId="460060C1" w:rsidR="00BD4D29" w:rsidRPr="000F5DD3" w:rsidRDefault="00055046" w:rsidP="004F1F4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2A0E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C0DE2" w14:textId="71781F3F" w:rsidR="00BD4D29" w:rsidRPr="000F5DD3" w:rsidRDefault="00055046" w:rsidP="00D916F6">
            <w:pPr>
              <w:pStyle w:val="31"/>
              <w:tabs>
                <w:tab w:val="clear" w:pos="360"/>
                <w:tab w:val="clear" w:pos="720"/>
                <w:tab w:val="decimal" w:pos="8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533,271</w:t>
            </w:r>
          </w:p>
        </w:tc>
      </w:tr>
      <w:tr w:rsidR="00BD4D29" w:rsidRPr="000F5DD3" w14:paraId="0CAA18F7" w14:textId="77777777" w:rsidTr="00055046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29300" w14:textId="77777777" w:rsidR="00BD4D29" w:rsidRPr="000F5DD3" w:rsidRDefault="00BD4D29" w:rsidP="004F1F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E1275" w14:textId="6F288DBF" w:rsidR="00BD4D29" w:rsidRPr="000F5DD3" w:rsidRDefault="001F7E8E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663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F9D5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B265D" w14:textId="0D77FD63" w:rsidR="00BD4D29" w:rsidRPr="000F5DD3" w:rsidRDefault="00055046" w:rsidP="004F1F4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8A49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FDD2" w14:textId="179EC136" w:rsidR="00BD4D29" w:rsidRPr="000F5DD3" w:rsidRDefault="00055046" w:rsidP="00D916F6">
            <w:pPr>
              <w:pStyle w:val="31"/>
              <w:tabs>
                <w:tab w:val="clear" w:pos="360"/>
                <w:tab w:val="clear" w:pos="720"/>
                <w:tab w:val="decimal" w:pos="8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16,663</w:t>
            </w:r>
          </w:p>
        </w:tc>
      </w:tr>
      <w:tr w:rsidR="00BD4D29" w:rsidRPr="000F5DD3" w14:paraId="185B088D" w14:textId="77777777" w:rsidTr="00055046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C6DA1" w14:textId="77777777" w:rsidR="00BD4D29" w:rsidRPr="000F5DD3" w:rsidRDefault="00BD4D29" w:rsidP="004F1F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B8A4" w14:textId="07678B20" w:rsidR="00BD4D29" w:rsidRPr="000F5DD3" w:rsidRDefault="001F7E8E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(89,962)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64EDB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1B40" w14:textId="2E0F589A" w:rsidR="00BD4D29" w:rsidRPr="000F5DD3" w:rsidRDefault="00055046" w:rsidP="004F1F4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2B1C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A83E" w14:textId="43E1F627" w:rsidR="00BD4D29" w:rsidRPr="000F5DD3" w:rsidRDefault="00055046" w:rsidP="00D916F6">
            <w:pPr>
              <w:pStyle w:val="31"/>
              <w:tabs>
                <w:tab w:val="clear" w:pos="360"/>
                <w:tab w:val="clear" w:pos="720"/>
                <w:tab w:val="decimal" w:pos="8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(89,962)</w:t>
            </w:r>
          </w:p>
        </w:tc>
      </w:tr>
      <w:tr w:rsidR="00BD4D29" w:rsidRPr="000F5DD3" w14:paraId="483AA4CF" w14:textId="77777777" w:rsidTr="00055046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3BB46" w14:textId="77777777" w:rsidR="00BD4D29" w:rsidRPr="000F5DD3" w:rsidRDefault="00BD4D29" w:rsidP="004F1F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6A29" w14:textId="305CCD62" w:rsidR="00BD4D29" w:rsidRPr="000F5DD3" w:rsidRDefault="001F7E8E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628)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978F1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8B6C" w14:textId="7BA7FD9F" w:rsidR="00BD4D29" w:rsidRPr="000F5DD3" w:rsidRDefault="00055046" w:rsidP="00055046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(495)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E67DB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30A2F" w14:textId="77B5373F" w:rsidR="00BD4D29" w:rsidRPr="000F5DD3" w:rsidRDefault="00055046" w:rsidP="00D916F6">
            <w:pPr>
              <w:pStyle w:val="31"/>
              <w:tabs>
                <w:tab w:val="clear" w:pos="360"/>
                <w:tab w:val="clear" w:pos="720"/>
                <w:tab w:val="decimal" w:pos="8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0B6F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</w:t>
            </w:r>
            <w:r w:rsidR="000B6F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B6F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D4D29" w:rsidRPr="000F5DD3" w14:paraId="38F7793B" w14:textId="77777777" w:rsidTr="00055046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17D3B" w14:textId="77777777" w:rsidR="00BD4D29" w:rsidRPr="000F5DD3" w:rsidRDefault="00BD4D29" w:rsidP="004F1F4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06B7" w14:textId="1E6AA33F" w:rsidR="00BD4D29" w:rsidRPr="000F5DD3" w:rsidRDefault="001F7E8E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344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482DC" w14:textId="77777777" w:rsidR="00BD4D29" w:rsidRPr="000F5DD3" w:rsidRDefault="00BD4D29" w:rsidP="004F1F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CE65F" w14:textId="62D3A420" w:rsidR="00BD4D29" w:rsidRPr="000F5DD3" w:rsidRDefault="00055046" w:rsidP="00055046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(495)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EAA0C" w14:textId="77777777" w:rsidR="00BD4D29" w:rsidRPr="000F5DD3" w:rsidRDefault="00BD4D29" w:rsidP="004F1F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588A" w14:textId="2A18D2E2" w:rsidR="00BD4D29" w:rsidRPr="000F5DD3" w:rsidRDefault="00AF125C" w:rsidP="00D916F6">
            <w:pPr>
              <w:pStyle w:val="31"/>
              <w:tabs>
                <w:tab w:val="clear" w:pos="360"/>
                <w:tab w:val="clear" w:pos="720"/>
                <w:tab w:val="decimal" w:pos="8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849</w:t>
            </w:r>
          </w:p>
        </w:tc>
      </w:tr>
      <w:tr w:rsidR="00BD4D29" w:rsidRPr="000F5DD3" w14:paraId="60B8B8C0" w14:textId="77777777" w:rsidTr="00055046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290C6" w14:textId="77777777" w:rsidR="00BD4D29" w:rsidRPr="000F5DD3" w:rsidRDefault="00BD4D29" w:rsidP="004F1F4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8A237" w14:textId="0A1077C9" w:rsidR="00BD4D29" w:rsidRPr="000F5DD3" w:rsidRDefault="001F7E8E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564)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1137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40C6" w14:textId="682C7CB0" w:rsidR="00BD4D29" w:rsidRPr="000F5DD3" w:rsidRDefault="00055046" w:rsidP="004F1F4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2C4F2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49A8" w14:textId="03F5F3F3" w:rsidR="00BD4D29" w:rsidRPr="000F5DD3" w:rsidRDefault="00DE47DC" w:rsidP="00D916F6">
            <w:pPr>
              <w:pStyle w:val="31"/>
              <w:tabs>
                <w:tab w:val="clear" w:pos="360"/>
                <w:tab w:val="clear" w:pos="720"/>
                <w:tab w:val="decimal" w:pos="8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564)</w:t>
            </w:r>
          </w:p>
        </w:tc>
      </w:tr>
      <w:tr w:rsidR="00BD4D29" w:rsidRPr="000F5DD3" w14:paraId="7A9494F2" w14:textId="77777777" w:rsidTr="00055046">
        <w:tc>
          <w:tcPr>
            <w:tcW w:w="47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48E5E" w14:textId="77777777" w:rsidR="00BD4D29" w:rsidRPr="000F5DD3" w:rsidRDefault="00BD4D29" w:rsidP="004F1F49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68636" w14:textId="0197F650" w:rsidR="00BD4D29" w:rsidRPr="000F5DD3" w:rsidRDefault="0098760E" w:rsidP="004F1F49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780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7AC32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5C731" w14:textId="06032F07" w:rsidR="00BD4D29" w:rsidRPr="000F5DD3" w:rsidRDefault="00055046" w:rsidP="00055046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(495)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77227" w14:textId="77777777" w:rsidR="00BD4D29" w:rsidRPr="000F5DD3" w:rsidRDefault="00BD4D29" w:rsidP="004F1F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3035A" w14:textId="0A94892D" w:rsidR="00BD4D29" w:rsidRPr="000F5DD3" w:rsidRDefault="00334468" w:rsidP="00D916F6">
            <w:pPr>
              <w:pStyle w:val="31"/>
              <w:tabs>
                <w:tab w:val="clear" w:pos="360"/>
                <w:tab w:val="clear" w:pos="720"/>
                <w:tab w:val="decimal" w:pos="8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285</w:t>
            </w:r>
          </w:p>
        </w:tc>
      </w:tr>
    </w:tbl>
    <w:p w14:paraId="3122EE7E" w14:textId="77777777" w:rsidR="00BD4D29" w:rsidRPr="000F5DD3" w:rsidRDefault="00BD4D29" w:rsidP="00BD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7510A40" w14:textId="77777777" w:rsidR="00BD7C1D" w:rsidRPr="000F5DD3" w:rsidRDefault="00BD7C1D" w:rsidP="00BD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CE41421" w14:textId="77777777" w:rsidR="00BD4D29" w:rsidRPr="000F5DD3" w:rsidRDefault="00BD4D29" w:rsidP="00BD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0A4BBE" w14:textId="44B132C2" w:rsidR="00331DFD" w:rsidRDefault="00331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75FA76C" w14:textId="7F77DA52" w:rsidR="003B4E0B" w:rsidRDefault="00695609" w:rsidP="00331DFD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331DFD">
        <w:rPr>
          <w:rFonts w:asciiTheme="majorBidi" w:hAnsiTheme="majorBidi" w:cstheme="majorBidi"/>
          <w:szCs w:val="30"/>
        </w:rPr>
        <w:t>1</w:t>
      </w:r>
      <w:r w:rsidR="00730DAA">
        <w:rPr>
          <w:rFonts w:asciiTheme="majorBidi" w:hAnsiTheme="majorBidi" w:cstheme="majorBidi"/>
          <w:szCs w:val="30"/>
        </w:rPr>
        <w:t>0</w:t>
      </w:r>
      <w:r w:rsidR="00193598" w:rsidRPr="00331DFD">
        <w:rPr>
          <w:rFonts w:asciiTheme="majorBidi" w:hAnsiTheme="majorBidi" w:cstheme="majorBidi"/>
          <w:szCs w:val="30"/>
        </w:rPr>
        <w:tab/>
      </w:r>
      <w:r w:rsidR="003B4E0B" w:rsidRPr="00331DFD">
        <w:rPr>
          <w:rFonts w:asciiTheme="majorBidi" w:hAnsiTheme="majorBidi" w:cstheme="majorBidi"/>
          <w:szCs w:val="30"/>
          <w:cs/>
        </w:rPr>
        <w:t>ภาระผูกพันกับบุคคลหรือกิจการที่ไม่เกี่ยวข้องกัน</w:t>
      </w:r>
    </w:p>
    <w:p w14:paraId="21083DCE" w14:textId="77777777" w:rsidR="006952A3" w:rsidRPr="006952A3" w:rsidRDefault="006952A3" w:rsidP="00D17863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0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7"/>
        <w:gridCol w:w="1110"/>
        <w:gridCol w:w="243"/>
        <w:gridCol w:w="1080"/>
        <w:gridCol w:w="270"/>
        <w:gridCol w:w="1080"/>
        <w:gridCol w:w="270"/>
        <w:gridCol w:w="1080"/>
      </w:tblGrid>
      <w:tr w:rsidR="006952A3" w:rsidRPr="000F5DD3" w14:paraId="1E5CAC98" w14:textId="77777777" w:rsidTr="004F1F49">
        <w:trPr>
          <w:tblHeader/>
        </w:trPr>
        <w:tc>
          <w:tcPr>
            <w:tcW w:w="4117" w:type="dxa"/>
          </w:tcPr>
          <w:p w14:paraId="5437BEE8" w14:textId="77777777" w:rsidR="006952A3" w:rsidRPr="000F5DD3" w:rsidRDefault="006952A3" w:rsidP="004F1F49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79A3B786" w14:textId="77777777" w:rsidR="006952A3" w:rsidRPr="000F5DD3" w:rsidRDefault="006952A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C48971" w14:textId="77777777" w:rsidR="006952A3" w:rsidRPr="000F5DD3" w:rsidRDefault="006952A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D96DF8" w14:textId="77777777" w:rsidR="006952A3" w:rsidRPr="000F5DD3" w:rsidRDefault="006952A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5CF" w:rsidRPr="000F5DD3" w14:paraId="4A08A0AB" w14:textId="77777777" w:rsidTr="004F1F49">
        <w:trPr>
          <w:tblHeader/>
        </w:trPr>
        <w:tc>
          <w:tcPr>
            <w:tcW w:w="4117" w:type="dxa"/>
          </w:tcPr>
          <w:p w14:paraId="64561377" w14:textId="77777777" w:rsidR="006965CF" w:rsidRPr="000F5DD3" w:rsidRDefault="006965CF" w:rsidP="006965CF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14:paraId="5535AAAC" w14:textId="7A713FD4" w:rsidR="006965CF" w:rsidRPr="000F5DD3" w:rsidRDefault="006965CF" w:rsidP="006965CF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06E17EA6" w14:textId="77777777" w:rsidR="006965CF" w:rsidRPr="000F5DD3" w:rsidRDefault="006965CF" w:rsidP="006965CF">
            <w:pPr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C46AF1" w14:textId="5DC80C51" w:rsidR="006965CF" w:rsidRPr="000F5DD3" w:rsidRDefault="006965CF" w:rsidP="006965CF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4761B6" w14:textId="77777777" w:rsidR="006965CF" w:rsidRPr="000F5DD3" w:rsidRDefault="006965CF" w:rsidP="00696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C6BDE" w14:textId="6F923847" w:rsidR="006965CF" w:rsidRPr="000F5DD3" w:rsidRDefault="006965CF" w:rsidP="006965CF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242FB16" w14:textId="77777777" w:rsidR="006965CF" w:rsidRPr="000F5DD3" w:rsidRDefault="006965CF" w:rsidP="006965CF">
            <w:pPr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A77A39" w14:textId="48A2E8A9" w:rsidR="006965CF" w:rsidRPr="000F5DD3" w:rsidRDefault="006965CF" w:rsidP="006965CF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965CF" w:rsidRPr="000F5DD3" w14:paraId="42D0C659" w14:textId="77777777" w:rsidTr="004F1F49">
        <w:trPr>
          <w:tblHeader/>
        </w:trPr>
        <w:tc>
          <w:tcPr>
            <w:tcW w:w="4117" w:type="dxa"/>
          </w:tcPr>
          <w:p w14:paraId="76B3646B" w14:textId="77777777" w:rsidR="006965CF" w:rsidRPr="000F5DD3" w:rsidRDefault="006965CF" w:rsidP="004F1F49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B2060BE" w14:textId="3CB5608E" w:rsidR="006965CF" w:rsidRPr="000F5DD3" w:rsidRDefault="006965CF" w:rsidP="004F1F49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43" w:type="dxa"/>
            <w:vAlign w:val="bottom"/>
          </w:tcPr>
          <w:p w14:paraId="042C4D3E" w14:textId="77777777" w:rsidR="006965CF" w:rsidRPr="000F5DD3" w:rsidRDefault="006965CF" w:rsidP="004F1F49">
            <w:pPr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9BEC6F" w14:textId="1C306100" w:rsidR="006965CF" w:rsidRPr="000F5DD3" w:rsidRDefault="006965CF" w:rsidP="004F1F49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22CA3EE9" w14:textId="77777777" w:rsidR="006965CF" w:rsidRPr="000F5DD3" w:rsidRDefault="006965C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DC294A" w14:textId="4BAE820A" w:rsidR="006965CF" w:rsidRPr="000F5DD3" w:rsidRDefault="006965CF" w:rsidP="004F1F49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7028E202" w14:textId="77777777" w:rsidR="006965CF" w:rsidRPr="000F5DD3" w:rsidRDefault="006965CF" w:rsidP="004F1F49">
            <w:pPr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7356AB" w14:textId="66DC1B56" w:rsidR="006965CF" w:rsidRPr="000F5DD3" w:rsidRDefault="006965CF" w:rsidP="004F1F49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6952A3" w:rsidRPr="000F5DD3" w14:paraId="594EB120" w14:textId="77777777" w:rsidTr="004F1F49">
        <w:trPr>
          <w:tblHeader/>
        </w:trPr>
        <w:tc>
          <w:tcPr>
            <w:tcW w:w="4117" w:type="dxa"/>
          </w:tcPr>
          <w:p w14:paraId="4808904B" w14:textId="77777777" w:rsidR="006952A3" w:rsidRPr="000F5DD3" w:rsidRDefault="006952A3" w:rsidP="004F1F49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3" w:type="dxa"/>
            <w:gridSpan w:val="7"/>
          </w:tcPr>
          <w:p w14:paraId="0B9474BA" w14:textId="77777777" w:rsidR="006952A3" w:rsidRPr="000F5DD3" w:rsidRDefault="006952A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952A3" w:rsidRPr="000F5DD3" w14:paraId="24798FC3" w14:textId="77777777" w:rsidTr="004F1F49">
        <w:trPr>
          <w:cantSplit/>
        </w:trPr>
        <w:tc>
          <w:tcPr>
            <w:tcW w:w="4117" w:type="dxa"/>
          </w:tcPr>
          <w:p w14:paraId="3AEE0340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110" w:type="dxa"/>
          </w:tcPr>
          <w:p w14:paraId="57FF73EF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E0F6ED0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1B1D58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419581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115C38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0B889D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84D8B0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C17F5" w:rsidRPr="000F5DD3" w14:paraId="5D5F14E6" w14:textId="77777777" w:rsidTr="004F1F49">
        <w:trPr>
          <w:cantSplit/>
          <w:trHeight w:val="218"/>
        </w:trPr>
        <w:tc>
          <w:tcPr>
            <w:tcW w:w="4117" w:type="dxa"/>
          </w:tcPr>
          <w:p w14:paraId="668CEBAD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อาคารและสิ่งปลูกสร้างอื่น</w:t>
            </w:r>
          </w:p>
        </w:tc>
        <w:tc>
          <w:tcPr>
            <w:tcW w:w="1110" w:type="dxa"/>
          </w:tcPr>
          <w:p w14:paraId="473A42C2" w14:textId="50A6F6A9" w:rsidR="008C17F5" w:rsidRPr="000F5DD3" w:rsidRDefault="00127671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13,607</w:t>
            </w:r>
          </w:p>
        </w:tc>
        <w:tc>
          <w:tcPr>
            <w:tcW w:w="243" w:type="dxa"/>
          </w:tcPr>
          <w:p w14:paraId="211FF06F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5791A3" w14:textId="6C27F7A2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21,584</w:t>
            </w:r>
          </w:p>
        </w:tc>
        <w:tc>
          <w:tcPr>
            <w:tcW w:w="270" w:type="dxa"/>
          </w:tcPr>
          <w:p w14:paraId="777B06B5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BD4E8E" w14:textId="3E25EB66" w:rsidR="008C17F5" w:rsidRPr="000F5DD3" w:rsidRDefault="00557F7B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13,607</w:t>
            </w:r>
          </w:p>
        </w:tc>
        <w:tc>
          <w:tcPr>
            <w:tcW w:w="270" w:type="dxa"/>
          </w:tcPr>
          <w:p w14:paraId="0A7B80B8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05D23C" w14:textId="36AFE563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21,584</w:t>
            </w:r>
          </w:p>
        </w:tc>
      </w:tr>
      <w:tr w:rsidR="008C17F5" w:rsidRPr="000F5DD3" w14:paraId="79A24655" w14:textId="77777777" w:rsidTr="004F1F49">
        <w:trPr>
          <w:cantSplit/>
        </w:trPr>
        <w:tc>
          <w:tcPr>
            <w:tcW w:w="4117" w:type="dxa"/>
          </w:tcPr>
          <w:p w14:paraId="23B191E0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E35FB70" w14:textId="32B529E9" w:rsidR="008C17F5" w:rsidRPr="000F5DD3" w:rsidRDefault="00127671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4,263</w:t>
            </w:r>
          </w:p>
        </w:tc>
        <w:tc>
          <w:tcPr>
            <w:tcW w:w="243" w:type="dxa"/>
          </w:tcPr>
          <w:p w14:paraId="27FBF951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985532" w14:textId="3610828F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13,564</w:t>
            </w:r>
          </w:p>
        </w:tc>
        <w:tc>
          <w:tcPr>
            <w:tcW w:w="270" w:type="dxa"/>
          </w:tcPr>
          <w:p w14:paraId="57091E8D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E5FAB1" w14:textId="4FC46AD1" w:rsidR="008C17F5" w:rsidRPr="000F5DD3" w:rsidRDefault="00557F7B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4,263</w:t>
            </w:r>
          </w:p>
        </w:tc>
        <w:tc>
          <w:tcPr>
            <w:tcW w:w="270" w:type="dxa"/>
          </w:tcPr>
          <w:p w14:paraId="78CF0840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7C890B" w14:textId="34AE2F8C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13,564</w:t>
            </w:r>
          </w:p>
        </w:tc>
      </w:tr>
      <w:tr w:rsidR="008C17F5" w:rsidRPr="000F5DD3" w14:paraId="5B47568D" w14:textId="77777777" w:rsidTr="004F1F49">
        <w:trPr>
          <w:cantSplit/>
        </w:trPr>
        <w:tc>
          <w:tcPr>
            <w:tcW w:w="4117" w:type="dxa"/>
          </w:tcPr>
          <w:p w14:paraId="617114D3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A38DCDC" w14:textId="74297236" w:rsidR="008C17F5" w:rsidRPr="006B30A7" w:rsidRDefault="00557F7B" w:rsidP="008C17F5">
            <w:pPr>
              <w:pStyle w:val="31"/>
              <w:tabs>
                <w:tab w:val="clear" w:pos="360"/>
                <w:tab w:val="clear" w:pos="720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17,870</w:t>
            </w:r>
          </w:p>
        </w:tc>
        <w:tc>
          <w:tcPr>
            <w:tcW w:w="243" w:type="dxa"/>
          </w:tcPr>
          <w:p w14:paraId="027DC795" w14:textId="77777777" w:rsidR="008C17F5" w:rsidRPr="006B30A7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5E4292" w14:textId="2F078952" w:rsidR="008C17F5" w:rsidRPr="006B30A7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3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35,148</w:t>
            </w:r>
          </w:p>
        </w:tc>
        <w:tc>
          <w:tcPr>
            <w:tcW w:w="270" w:type="dxa"/>
          </w:tcPr>
          <w:p w14:paraId="712CB1A8" w14:textId="77777777" w:rsidR="008C17F5" w:rsidRPr="006B30A7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A869F9" w14:textId="3D42A7B2" w:rsidR="008C17F5" w:rsidRPr="006B30A7" w:rsidRDefault="00557F7B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17,870</w:t>
            </w:r>
          </w:p>
        </w:tc>
        <w:tc>
          <w:tcPr>
            <w:tcW w:w="270" w:type="dxa"/>
          </w:tcPr>
          <w:p w14:paraId="09F65DB0" w14:textId="77777777" w:rsidR="008C17F5" w:rsidRPr="006B30A7" w:rsidRDefault="008C17F5" w:rsidP="008C17F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74CF73" w14:textId="010C5EF7" w:rsidR="008C17F5" w:rsidRPr="006B30A7" w:rsidRDefault="008C17F5" w:rsidP="008C17F5">
            <w:pPr>
              <w:pStyle w:val="31"/>
              <w:tabs>
                <w:tab w:val="clear" w:pos="360"/>
                <w:tab w:val="clear" w:pos="720"/>
                <w:tab w:val="decimal" w:pos="846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3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35,148</w:t>
            </w:r>
          </w:p>
        </w:tc>
      </w:tr>
      <w:tr w:rsidR="006952A3" w:rsidRPr="000F5DD3" w14:paraId="6AA801C4" w14:textId="77777777" w:rsidTr="004F1F49">
        <w:trPr>
          <w:trHeight w:val="341"/>
        </w:trPr>
        <w:tc>
          <w:tcPr>
            <w:tcW w:w="4117" w:type="dxa"/>
          </w:tcPr>
          <w:p w14:paraId="5AD04F04" w14:textId="77777777" w:rsidR="006952A3" w:rsidRPr="000F5DD3" w:rsidRDefault="006952A3" w:rsidP="004F1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04742699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6F95C66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5AA452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5ED3F3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F5FC47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DBF1F4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DE0665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52A3" w:rsidRPr="000F5DD3" w14:paraId="6A415675" w14:textId="77777777" w:rsidTr="004F1F49">
        <w:tc>
          <w:tcPr>
            <w:tcW w:w="4117" w:type="dxa"/>
          </w:tcPr>
          <w:p w14:paraId="4A58BB6E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10" w:type="dxa"/>
          </w:tcPr>
          <w:p w14:paraId="491B5522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89DE1F4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1BF216FF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6907CF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5D5B81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8C2C66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8FF1EF" w14:textId="77777777" w:rsidR="006952A3" w:rsidRPr="000F5DD3" w:rsidRDefault="006952A3" w:rsidP="004F1F49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17F5" w:rsidRPr="000F5DD3" w14:paraId="57E74981" w14:textId="77777777" w:rsidTr="004F1F49">
        <w:tc>
          <w:tcPr>
            <w:tcW w:w="4117" w:type="dxa"/>
          </w:tcPr>
          <w:p w14:paraId="679EB146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110" w:type="dxa"/>
          </w:tcPr>
          <w:p w14:paraId="4E03C46A" w14:textId="4170232C" w:rsidR="008C17F5" w:rsidRPr="000F5DD3" w:rsidRDefault="00954D4C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E35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43" w:type="dxa"/>
          </w:tcPr>
          <w:p w14:paraId="0192E543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B71EB24" w14:textId="712BAB0F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2,832</w:t>
            </w:r>
          </w:p>
        </w:tc>
        <w:tc>
          <w:tcPr>
            <w:tcW w:w="270" w:type="dxa"/>
          </w:tcPr>
          <w:p w14:paraId="5C56BFEF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70E22F2" w14:textId="7A3200DC" w:rsidR="008C17F5" w:rsidRPr="000F5DD3" w:rsidRDefault="00954D08" w:rsidP="008C17F5">
            <w:pPr>
              <w:pStyle w:val="31"/>
              <w:tabs>
                <w:tab w:val="clear" w:pos="360"/>
                <w:tab w:val="clear" w:pos="720"/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085</w:t>
            </w:r>
          </w:p>
        </w:tc>
        <w:tc>
          <w:tcPr>
            <w:tcW w:w="270" w:type="dxa"/>
          </w:tcPr>
          <w:p w14:paraId="445F5FB3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E7424D" w14:textId="7B5E54B1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1,736</w:t>
            </w:r>
          </w:p>
        </w:tc>
      </w:tr>
      <w:tr w:rsidR="008C17F5" w:rsidRPr="000F5DD3" w14:paraId="00737150" w14:textId="77777777" w:rsidTr="004F1F49">
        <w:tc>
          <w:tcPr>
            <w:tcW w:w="4117" w:type="dxa"/>
          </w:tcPr>
          <w:p w14:paraId="5EFBC948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C65ACD0" w14:textId="78A3FDF0" w:rsidR="008C17F5" w:rsidRPr="000F5DD3" w:rsidRDefault="00461E9C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567</w:t>
            </w:r>
          </w:p>
        </w:tc>
        <w:tc>
          <w:tcPr>
            <w:tcW w:w="243" w:type="dxa"/>
          </w:tcPr>
          <w:p w14:paraId="63A3A9B6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B29897" w14:textId="612497E4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10,354</w:t>
            </w:r>
          </w:p>
        </w:tc>
        <w:tc>
          <w:tcPr>
            <w:tcW w:w="270" w:type="dxa"/>
          </w:tcPr>
          <w:p w14:paraId="16949ACC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33197" w14:textId="69342CE2" w:rsidR="008C17F5" w:rsidRPr="000F5DD3" w:rsidRDefault="00954D08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567</w:t>
            </w:r>
          </w:p>
        </w:tc>
        <w:tc>
          <w:tcPr>
            <w:tcW w:w="270" w:type="dxa"/>
          </w:tcPr>
          <w:p w14:paraId="3B925183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4DD864" w14:textId="0231D719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10,354</w:t>
            </w:r>
          </w:p>
        </w:tc>
      </w:tr>
      <w:tr w:rsidR="008C17F5" w:rsidRPr="000F5DD3" w14:paraId="266F81EF" w14:textId="77777777" w:rsidTr="004F1F49">
        <w:tc>
          <w:tcPr>
            <w:tcW w:w="4117" w:type="dxa"/>
          </w:tcPr>
          <w:p w14:paraId="67CEBCA3" w14:textId="77777777" w:rsidR="008C17F5" w:rsidRPr="000F5DD3" w:rsidRDefault="008C17F5" w:rsidP="008C17F5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127AA5D" w14:textId="6385419C" w:rsidR="008C17F5" w:rsidRPr="006B30A7" w:rsidRDefault="00461E9C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472</w:t>
            </w:r>
          </w:p>
        </w:tc>
        <w:tc>
          <w:tcPr>
            <w:tcW w:w="243" w:type="dxa"/>
          </w:tcPr>
          <w:p w14:paraId="69BF5500" w14:textId="77777777" w:rsidR="008C17F5" w:rsidRPr="006B30A7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2CC913" w14:textId="6D0D5AFB" w:rsidR="008C17F5" w:rsidRPr="006B30A7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3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13,186</w:t>
            </w:r>
          </w:p>
        </w:tc>
        <w:tc>
          <w:tcPr>
            <w:tcW w:w="270" w:type="dxa"/>
          </w:tcPr>
          <w:p w14:paraId="0D2ACEAC" w14:textId="77777777" w:rsidR="008C17F5" w:rsidRPr="006B30A7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475E32" w14:textId="4330B4EC" w:rsidR="008C17F5" w:rsidRPr="006B30A7" w:rsidRDefault="00954D08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652</w:t>
            </w:r>
          </w:p>
        </w:tc>
        <w:tc>
          <w:tcPr>
            <w:tcW w:w="270" w:type="dxa"/>
          </w:tcPr>
          <w:p w14:paraId="52F58977" w14:textId="77777777" w:rsidR="008C17F5" w:rsidRPr="006B30A7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A78A40" w14:textId="500F6B2C" w:rsidR="008C17F5" w:rsidRPr="006B30A7" w:rsidRDefault="008C17F5" w:rsidP="008C17F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30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12,090</w:t>
            </w:r>
          </w:p>
        </w:tc>
      </w:tr>
    </w:tbl>
    <w:p w14:paraId="62CF37B1" w14:textId="77777777" w:rsidR="000B59E8" w:rsidRPr="00331DFD" w:rsidRDefault="000B59E8" w:rsidP="006965CF">
      <w:pPr>
        <w:pStyle w:val="block"/>
        <w:spacing w:after="0" w:line="240" w:lineRule="auto"/>
        <w:ind w:left="0"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</w:p>
    <w:p w14:paraId="07586A56" w14:textId="45BB871E" w:rsidR="00457270" w:rsidRDefault="00F72F78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  <w:r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บริษัทมีภาระผูกพันกับ</w:t>
      </w:r>
      <w:r w:rsidR="00987A7F"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สถาบันการเงิน</w:t>
      </w:r>
      <w:r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แห่ง</w:t>
      </w:r>
      <w:r w:rsidR="00457C2A">
        <w:rPr>
          <w:rFonts w:asciiTheme="majorBidi" w:hAnsiTheme="majorBidi" w:cstheme="majorBidi" w:hint="cs"/>
          <w:spacing w:val="-8"/>
          <w:sz w:val="30"/>
          <w:szCs w:val="30"/>
          <w:cs/>
          <w:lang w:bidi="th-TH"/>
        </w:rPr>
        <w:t>หนึ่ง</w:t>
      </w:r>
      <w:r w:rsidRPr="00331DFD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ออกหนังสือค้ำประกัน</w:t>
      </w:r>
      <w:r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22AEBAB6" w14:textId="77777777" w:rsidR="00D7505F" w:rsidRDefault="00D7505F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</w:p>
    <w:p w14:paraId="24C8FBE9" w14:textId="18838454" w:rsidR="005F68B1" w:rsidRPr="000F5DD3" w:rsidRDefault="00D7505F" w:rsidP="00D7505F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331DFD">
        <w:rPr>
          <w:rFonts w:asciiTheme="majorBidi" w:hAnsiTheme="majorBidi" w:cstheme="majorBidi"/>
          <w:szCs w:val="30"/>
        </w:rPr>
        <w:t>1</w:t>
      </w:r>
      <w:r>
        <w:rPr>
          <w:rFonts w:asciiTheme="majorBidi" w:hAnsiTheme="majorBidi" w:cstheme="majorBidi"/>
          <w:szCs w:val="30"/>
        </w:rPr>
        <w:t>1</w:t>
      </w:r>
      <w:r w:rsidRPr="00331DFD">
        <w:rPr>
          <w:rFonts w:asciiTheme="majorBidi" w:hAnsiTheme="majorBidi" w:cstheme="majorBidi"/>
          <w:szCs w:val="30"/>
        </w:rPr>
        <w:tab/>
      </w:r>
      <w:r w:rsidR="002532DC">
        <w:rPr>
          <w:rFonts w:asciiTheme="majorBidi" w:hAnsiTheme="majorBidi" w:cstheme="majorBidi" w:hint="cs"/>
          <w:szCs w:val="30"/>
          <w:cs/>
        </w:rPr>
        <w:t>เ</w:t>
      </w:r>
      <w:r w:rsidR="005F68B1" w:rsidRPr="000F5DD3">
        <w:rPr>
          <w:rFonts w:asciiTheme="majorBidi" w:hAnsiTheme="majorBidi" w:cstheme="majorBidi"/>
          <w:szCs w:val="30"/>
          <w:cs/>
        </w:rPr>
        <w:t>หตุการณ์ภายหลังรอบระยะเวลาที่รายงาน</w:t>
      </w:r>
    </w:p>
    <w:p w14:paraId="4D74ED1D" w14:textId="77777777" w:rsidR="005F68B1" w:rsidRPr="000F5DD3" w:rsidRDefault="005F68B1" w:rsidP="005F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958B7" w14:textId="7F2625D0" w:rsidR="005F68B1" w:rsidRPr="000F5DD3" w:rsidRDefault="005F68B1" w:rsidP="005F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7505F">
        <w:rPr>
          <w:rFonts w:asciiTheme="majorBidi" w:hAnsiTheme="majorBidi" w:cstheme="majorBidi"/>
          <w:sz w:val="30"/>
          <w:szCs w:val="30"/>
          <w:cs/>
          <w:lang w:val="en-GB"/>
        </w:rPr>
        <w:t>ในการประชุม</w:t>
      </w:r>
      <w:r w:rsidR="006D5472">
        <w:rPr>
          <w:rFonts w:asciiTheme="majorBidi" w:hAnsiTheme="majorBidi" w:cstheme="majorBidi" w:hint="cs"/>
          <w:sz w:val="30"/>
          <w:szCs w:val="30"/>
          <w:cs/>
          <w:lang w:val="en-GB"/>
        </w:rPr>
        <w:t>สามัญประจำปีของผู้ถือหุ้นของบริษัท</w:t>
      </w:r>
      <w:r w:rsidRPr="00D7505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50AB6" w:rsidRPr="00D7505F">
        <w:rPr>
          <w:rFonts w:asciiTheme="majorBidi" w:hAnsiTheme="majorBidi" w:cstheme="majorBidi"/>
          <w:sz w:val="30"/>
          <w:szCs w:val="30"/>
        </w:rPr>
        <w:t>2</w:t>
      </w:r>
      <w:r w:rsidR="006F3767" w:rsidRPr="00D7505F">
        <w:rPr>
          <w:rFonts w:asciiTheme="majorBidi" w:hAnsiTheme="majorBidi" w:cstheme="majorBidi"/>
          <w:sz w:val="30"/>
          <w:szCs w:val="30"/>
        </w:rPr>
        <w:t>7</w:t>
      </w:r>
      <w:r w:rsidR="00850AB6" w:rsidRPr="00D7505F">
        <w:rPr>
          <w:rFonts w:asciiTheme="majorBidi" w:hAnsiTheme="majorBidi" w:cstheme="majorBidi"/>
          <w:sz w:val="30"/>
          <w:szCs w:val="30"/>
        </w:rPr>
        <w:t xml:space="preserve"> </w:t>
      </w:r>
      <w:r w:rsidR="00CB574C" w:rsidRPr="00D7505F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D750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7505F">
        <w:rPr>
          <w:rFonts w:asciiTheme="majorBidi" w:hAnsiTheme="majorBidi" w:cstheme="majorBidi"/>
          <w:sz w:val="30"/>
          <w:szCs w:val="30"/>
        </w:rPr>
        <w:t xml:space="preserve">2566 </w:t>
      </w:r>
      <w:r w:rsidR="0099496A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D7505F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มีมติอนุมัติการจ่ายเงินปันผลจากกำไรในอัตราหุ้นละ </w:t>
      </w:r>
      <w:r w:rsidR="001E0C70" w:rsidRPr="00906D8A">
        <w:rPr>
          <w:rFonts w:asciiTheme="majorBidi" w:hAnsiTheme="majorBidi" w:cstheme="majorBidi"/>
          <w:sz w:val="30"/>
          <w:szCs w:val="30"/>
        </w:rPr>
        <w:t xml:space="preserve">0.50 </w:t>
      </w:r>
      <w:r w:rsidRPr="00906D8A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FD273F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906D8A">
        <w:rPr>
          <w:rFonts w:asciiTheme="majorBidi" w:hAnsiTheme="majorBidi" w:cstheme="majorBidi"/>
          <w:sz w:val="30"/>
          <w:szCs w:val="30"/>
          <w:cs/>
        </w:rPr>
        <w:t>จำนวนเงินรวม</w:t>
      </w:r>
      <w:r w:rsidR="00FD273F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1E0C70" w:rsidRPr="00906D8A">
        <w:rPr>
          <w:rFonts w:asciiTheme="majorBidi" w:hAnsiTheme="majorBidi" w:cstheme="majorBidi"/>
          <w:sz w:val="30"/>
          <w:szCs w:val="30"/>
        </w:rPr>
        <w:t xml:space="preserve"> </w:t>
      </w:r>
      <w:r w:rsidR="00422E67" w:rsidRPr="00906D8A">
        <w:rPr>
          <w:rFonts w:asciiTheme="majorBidi" w:hAnsiTheme="majorBidi" w:cstheme="majorBidi"/>
          <w:sz w:val="30"/>
          <w:szCs w:val="30"/>
        </w:rPr>
        <w:t>165</w:t>
      </w:r>
      <w:r w:rsidRPr="00906D8A">
        <w:rPr>
          <w:rFonts w:asciiTheme="majorBidi" w:hAnsiTheme="majorBidi" w:cstheme="majorBidi"/>
          <w:sz w:val="30"/>
          <w:szCs w:val="30"/>
        </w:rPr>
        <w:t xml:space="preserve"> </w:t>
      </w:r>
      <w:r w:rsidRPr="00906D8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A653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70B3">
        <w:rPr>
          <w:rFonts w:asciiTheme="majorBidi" w:hAnsiTheme="majorBidi" w:cstheme="majorBidi" w:hint="cs"/>
          <w:sz w:val="30"/>
          <w:szCs w:val="30"/>
          <w:cs/>
        </w:rPr>
        <w:t>เงินปันผลดังกล่าว</w:t>
      </w:r>
      <w:r w:rsidR="00D777DE">
        <w:rPr>
          <w:rFonts w:asciiTheme="majorBidi" w:hAnsiTheme="majorBidi" w:cstheme="majorBidi" w:hint="cs"/>
          <w:sz w:val="30"/>
          <w:szCs w:val="30"/>
          <w:cs/>
        </w:rPr>
        <w:t xml:space="preserve">จะจ่ายให้แก่ผู้ถือหุ้นในวันที่ </w:t>
      </w:r>
      <w:r w:rsidR="00D777DE">
        <w:rPr>
          <w:rFonts w:asciiTheme="majorBidi" w:hAnsiTheme="majorBidi" w:cstheme="majorBidi"/>
          <w:sz w:val="30"/>
          <w:szCs w:val="30"/>
        </w:rPr>
        <w:t xml:space="preserve">26 </w:t>
      </w:r>
      <w:r w:rsidR="00D777DE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777DE">
        <w:rPr>
          <w:rFonts w:asciiTheme="majorBidi" w:hAnsiTheme="majorBidi" w:cstheme="majorBidi"/>
          <w:sz w:val="30"/>
          <w:szCs w:val="30"/>
        </w:rPr>
        <w:t>2566</w:t>
      </w:r>
    </w:p>
    <w:p w14:paraId="768D1C86" w14:textId="77777777" w:rsidR="005F68B1" w:rsidRPr="000F5DD3" w:rsidRDefault="005F68B1" w:rsidP="005F68B1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p w14:paraId="4E36BBA1" w14:textId="77777777" w:rsidR="005F68B1" w:rsidRPr="005F68B1" w:rsidRDefault="005F68B1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 w:bidi="th-TH"/>
        </w:rPr>
      </w:pPr>
    </w:p>
    <w:sectPr w:rsidR="005F68B1" w:rsidRPr="005F68B1" w:rsidSect="00032FE2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EE375" w14:textId="77777777" w:rsidR="0040501A" w:rsidRDefault="0040501A" w:rsidP="00CE3999">
      <w:pPr>
        <w:pStyle w:val="BodyText2"/>
      </w:pPr>
      <w:r>
        <w:separator/>
      </w:r>
    </w:p>
  </w:endnote>
  <w:endnote w:type="continuationSeparator" w:id="0">
    <w:p w14:paraId="27A2A6FE" w14:textId="77777777" w:rsidR="0040501A" w:rsidRDefault="0040501A" w:rsidP="00CE3999">
      <w:pPr>
        <w:pStyle w:val="BodyText2"/>
      </w:pPr>
      <w:r>
        <w:continuationSeparator/>
      </w:r>
    </w:p>
  </w:endnote>
  <w:endnote w:type="continuationNotice" w:id="1">
    <w:p w14:paraId="188022DB" w14:textId="77777777" w:rsidR="0040501A" w:rsidRDefault="004050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F2721" w14:textId="023FF01B" w:rsidR="00B75DA7" w:rsidRPr="00EC0A85" w:rsidRDefault="00B75DA7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5A64ED">
      <w:rPr>
        <w:rStyle w:val="PageNumber"/>
        <w:rFonts w:ascii="Angsana New" w:hAnsi="Angsana New"/>
        <w:noProof/>
        <w:sz w:val="30"/>
        <w:szCs w:val="30"/>
      </w:rPr>
      <w:t>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09D0FA2" w14:textId="77777777" w:rsidR="00B75DA7" w:rsidRPr="008339B1" w:rsidRDefault="00B75DA7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EB7C6" w14:textId="77777777" w:rsidR="00B75DA7" w:rsidRPr="0042166C" w:rsidRDefault="00B75DA7" w:rsidP="007E2E39">
    <w:pPr>
      <w:pStyle w:val="Footer"/>
      <w:framePr w:wrap="around" w:vAnchor="text" w:hAnchor="page" w:x="8339" w:y="-2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5A64ED">
      <w:rPr>
        <w:rStyle w:val="PageNumber"/>
        <w:rFonts w:ascii="Angsana New" w:hAnsi="Angsana New"/>
        <w:noProof/>
        <w:sz w:val="30"/>
        <w:szCs w:val="30"/>
      </w:rPr>
      <w:t>4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0BAD068B" w14:textId="77777777" w:rsidR="00B75DA7" w:rsidRPr="000F024E" w:rsidRDefault="00B75DA7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5057" w14:textId="77777777" w:rsidR="00B75DA7" w:rsidRPr="004233E3" w:rsidRDefault="00B75DA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550E6B6" w14:textId="77777777" w:rsidR="00B75DA7" w:rsidRPr="000F024E" w:rsidRDefault="00B75DA7" w:rsidP="00012399">
    <w:pPr>
      <w:pStyle w:val="Footer"/>
      <w:tabs>
        <w:tab w:val="decimal" w:pos="14130"/>
      </w:tabs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E1FD3" w14:textId="3782870A" w:rsidR="00B75DA7" w:rsidRPr="004233E3" w:rsidRDefault="00B75DA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B75DA7" w:rsidRPr="000F024E" w:rsidRDefault="00B75DA7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55836" w14:textId="77777777" w:rsidR="0040501A" w:rsidRDefault="0040501A" w:rsidP="00CE3999">
      <w:pPr>
        <w:pStyle w:val="BodyText2"/>
      </w:pPr>
      <w:r>
        <w:separator/>
      </w:r>
    </w:p>
  </w:footnote>
  <w:footnote w:type="continuationSeparator" w:id="0">
    <w:p w14:paraId="6278D6A8" w14:textId="77777777" w:rsidR="0040501A" w:rsidRDefault="0040501A" w:rsidP="00CE3999">
      <w:pPr>
        <w:pStyle w:val="BodyText2"/>
      </w:pPr>
      <w:r>
        <w:continuationSeparator/>
      </w:r>
    </w:p>
  </w:footnote>
  <w:footnote w:type="continuationNotice" w:id="1">
    <w:p w14:paraId="4E2ACBE6" w14:textId="77777777" w:rsidR="0040501A" w:rsidRDefault="004050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E66B" w14:textId="77777777" w:rsidR="00B75DA7" w:rsidRDefault="00B75DA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BA91E7A" w14:textId="77777777" w:rsidR="00B75DA7" w:rsidRPr="001531FA" w:rsidRDefault="00B75DA7" w:rsidP="007657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2030F6D" w14:textId="22F94A33" w:rsidR="00B75DA7" w:rsidRPr="006C2B83" w:rsidRDefault="00B75DA7" w:rsidP="007657F0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>3</w:t>
    </w:r>
    <w:r w:rsidR="00B853A6">
      <w:rPr>
        <w:rFonts w:ascii="Angsana New" w:hAnsi="Angsana New" w:cs="Angsana New"/>
        <w:sz w:val="32"/>
        <w:szCs w:val="32"/>
      </w:rPr>
      <w:t xml:space="preserve">1 </w:t>
    </w:r>
    <w:r w:rsidR="00B853A6"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</w:t>
    </w:r>
    <w:r w:rsidR="00B853A6">
      <w:rPr>
        <w:rFonts w:ascii="Angsana New" w:hAnsi="Angsana New" w:cs="Angsana New"/>
        <w:sz w:val="32"/>
        <w:szCs w:val="32"/>
      </w:rPr>
      <w:t>66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13EC2669" w14:textId="77777777" w:rsidR="00B75DA7" w:rsidRPr="001D0657" w:rsidRDefault="00B75DA7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EF760" w14:textId="77777777" w:rsidR="00B75DA7" w:rsidRPr="00511B21" w:rsidRDefault="00B75DA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1B21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511B21">
      <w:rPr>
        <w:rFonts w:ascii="Angsana New" w:hAnsi="Angsana New"/>
        <w:b/>
        <w:bCs/>
        <w:sz w:val="32"/>
        <w:szCs w:val="32"/>
      </w:rPr>
      <w:t>(</w:t>
    </w:r>
    <w:r w:rsidRPr="00511B21">
      <w:rPr>
        <w:rFonts w:ascii="Angsana New" w:hAnsi="Angsana New"/>
        <w:b/>
        <w:bCs/>
        <w:sz w:val="32"/>
        <w:szCs w:val="32"/>
        <w:cs/>
      </w:rPr>
      <w:t>ประเทศไทย</w:t>
    </w:r>
    <w:r w:rsidRPr="00511B21">
      <w:rPr>
        <w:rFonts w:ascii="Angsana New" w:hAnsi="Angsana New"/>
        <w:b/>
        <w:bCs/>
        <w:sz w:val="32"/>
        <w:szCs w:val="32"/>
      </w:rPr>
      <w:t xml:space="preserve">) </w:t>
    </w:r>
    <w:r w:rsidRPr="00511B2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511B21">
      <w:rPr>
        <w:rFonts w:ascii="Angsana New" w:hAnsi="Angsana New"/>
        <w:b/>
        <w:bCs/>
        <w:sz w:val="32"/>
        <w:szCs w:val="32"/>
      </w:rPr>
      <w:t>(</w:t>
    </w:r>
    <w:r w:rsidRPr="00511B21">
      <w:rPr>
        <w:rFonts w:ascii="Angsana New" w:hAnsi="Angsana New"/>
        <w:b/>
        <w:bCs/>
        <w:sz w:val="32"/>
        <w:szCs w:val="32"/>
        <w:cs/>
      </w:rPr>
      <w:t>มหาชน</w:t>
    </w:r>
    <w:r w:rsidRPr="00511B21">
      <w:rPr>
        <w:rFonts w:ascii="Angsana New" w:hAnsi="Angsana New"/>
        <w:b/>
        <w:bCs/>
        <w:sz w:val="32"/>
        <w:szCs w:val="32"/>
      </w:rPr>
      <w:t xml:space="preserve">) </w:t>
    </w:r>
    <w:r w:rsidRPr="00511B2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950BA5" w14:textId="77777777" w:rsidR="00B75DA7" w:rsidRPr="00511B21" w:rsidRDefault="00B75DA7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1B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11B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EC96C1" w14:textId="17C9BCBF" w:rsidR="00B75DA7" w:rsidRPr="00511B21" w:rsidRDefault="00B853A6" w:rsidP="00511B21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 xml:space="preserve">31 </w:t>
    </w:r>
    <w:r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</w:t>
    </w:r>
    <w:r>
      <w:rPr>
        <w:rFonts w:ascii="Angsana New" w:hAnsi="Angsana New" w:cs="Angsana New"/>
        <w:sz w:val="32"/>
        <w:szCs w:val="32"/>
      </w:rPr>
      <w:t>66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5C602D79" w14:textId="77777777" w:rsidR="00B75DA7" w:rsidRPr="001D0657" w:rsidRDefault="00B75DA7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7A9D" w14:textId="77777777" w:rsidR="00B75DA7" w:rsidRPr="00644D4B" w:rsidRDefault="00B75DA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42DBABE" w14:textId="77777777" w:rsidR="00B75DA7" w:rsidRPr="001531FA" w:rsidRDefault="00B75DA7" w:rsidP="003D6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961DF79" w14:textId="7E75FFF8" w:rsidR="00B75DA7" w:rsidRPr="00EB4206" w:rsidRDefault="00B853A6" w:rsidP="003D6A42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 xml:space="preserve">31 </w:t>
    </w:r>
    <w:r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</w:t>
    </w:r>
    <w:r>
      <w:rPr>
        <w:rFonts w:ascii="Angsana New" w:hAnsi="Angsana New" w:cs="Angsana New"/>
        <w:sz w:val="32"/>
        <w:szCs w:val="32"/>
      </w:rPr>
      <w:t>66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0AC6CD46" w14:textId="77777777" w:rsidR="00B75DA7" w:rsidRPr="00BB4C9E" w:rsidRDefault="00B75DA7" w:rsidP="00BB4C9E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1B004" w14:textId="77777777" w:rsidR="00B6023F" w:rsidRPr="00644D4B" w:rsidRDefault="00B6023F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1FA75F3" w14:textId="77777777" w:rsidR="00B6023F" w:rsidRPr="001531FA" w:rsidRDefault="00B6023F" w:rsidP="003D6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08BC5B7" w14:textId="15E34077" w:rsidR="00B6023F" w:rsidRPr="00EB4206" w:rsidRDefault="00B853A6" w:rsidP="003D6A42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 xml:space="preserve">31 </w:t>
    </w:r>
    <w:r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</w:t>
    </w:r>
    <w:r>
      <w:rPr>
        <w:rFonts w:ascii="Angsana New" w:hAnsi="Angsana New" w:cs="Angsana New"/>
        <w:sz w:val="32"/>
        <w:szCs w:val="32"/>
      </w:rPr>
      <w:t>66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6D2CE089" w14:textId="77777777" w:rsidR="00B6023F" w:rsidRPr="00BB4C9E" w:rsidRDefault="00B6023F" w:rsidP="00BB4C9E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5B7F" w14:textId="77777777" w:rsidR="00C148E4" w:rsidRPr="00644D4B" w:rsidRDefault="00C148E4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CE0E46" w14:textId="77777777" w:rsidR="00C148E4" w:rsidRPr="001531FA" w:rsidRDefault="00C148E4" w:rsidP="003D6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4066613" w14:textId="34502B97" w:rsidR="00C148E4" w:rsidRPr="00EB4206" w:rsidRDefault="00B853A6" w:rsidP="003D6A42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 xml:space="preserve">31 </w:t>
    </w:r>
    <w:r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</w:t>
    </w:r>
    <w:r>
      <w:rPr>
        <w:rFonts w:ascii="Angsana New" w:hAnsi="Angsana New" w:cs="Angsana New"/>
        <w:sz w:val="32"/>
        <w:szCs w:val="32"/>
      </w:rPr>
      <w:t>66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3486CE28" w14:textId="77777777" w:rsidR="00C148E4" w:rsidRPr="00BB4C9E" w:rsidRDefault="00C148E4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0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5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0"/>
  </w:num>
  <w:num w:numId="12" w16cid:durableId="1865896397">
    <w:abstractNumId w:val="17"/>
  </w:num>
  <w:num w:numId="13" w16cid:durableId="727924191">
    <w:abstractNumId w:val="32"/>
  </w:num>
  <w:num w:numId="14" w16cid:durableId="1273630609">
    <w:abstractNumId w:val="19"/>
  </w:num>
  <w:num w:numId="15" w16cid:durableId="369653004">
    <w:abstractNumId w:val="21"/>
  </w:num>
  <w:num w:numId="16" w16cid:durableId="321855807">
    <w:abstractNumId w:val="14"/>
  </w:num>
  <w:num w:numId="17" w16cid:durableId="1202791820">
    <w:abstractNumId w:val="10"/>
  </w:num>
  <w:num w:numId="18" w16cid:durableId="2008247024">
    <w:abstractNumId w:val="18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29"/>
  </w:num>
  <w:num w:numId="22" w16cid:durableId="923806581">
    <w:abstractNumId w:val="23"/>
  </w:num>
  <w:num w:numId="23" w16cid:durableId="1784418190">
    <w:abstractNumId w:val="37"/>
  </w:num>
  <w:num w:numId="24" w16cid:durableId="2019386609">
    <w:abstractNumId w:val="36"/>
  </w:num>
  <w:num w:numId="25" w16cid:durableId="1979917047">
    <w:abstractNumId w:val="27"/>
  </w:num>
  <w:num w:numId="26" w16cid:durableId="1306006672">
    <w:abstractNumId w:val="12"/>
  </w:num>
  <w:num w:numId="27" w16cid:durableId="1078403819">
    <w:abstractNumId w:val="16"/>
  </w:num>
  <w:num w:numId="28" w16cid:durableId="5870830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6"/>
  </w:num>
  <w:num w:numId="31" w16cid:durableId="1912765967">
    <w:abstractNumId w:val="26"/>
  </w:num>
  <w:num w:numId="32" w16cid:durableId="212011337">
    <w:abstractNumId w:val="35"/>
  </w:num>
  <w:num w:numId="33" w16cid:durableId="1405909723">
    <w:abstractNumId w:val="30"/>
  </w:num>
  <w:num w:numId="34" w16cid:durableId="122692987">
    <w:abstractNumId w:val="24"/>
  </w:num>
  <w:num w:numId="35" w16cid:durableId="1879928736">
    <w:abstractNumId w:val="33"/>
  </w:num>
  <w:num w:numId="36" w16cid:durableId="12416820">
    <w:abstractNumId w:val="31"/>
  </w:num>
  <w:num w:numId="37" w16cid:durableId="2111393106">
    <w:abstractNumId w:val="25"/>
  </w:num>
  <w:num w:numId="38" w16cid:durableId="1144346319">
    <w:abstractNumId w:val="15"/>
  </w:num>
  <w:num w:numId="39" w16cid:durableId="429200761">
    <w:abstractNumId w:val="34"/>
  </w:num>
  <w:num w:numId="40" w16cid:durableId="378361234">
    <w:abstractNumId w:val="22"/>
  </w:num>
  <w:num w:numId="41" w16cid:durableId="209112">
    <w:abstractNumId w:val="19"/>
  </w:num>
  <w:num w:numId="42" w16cid:durableId="71971399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D77"/>
    <w:rsid w:val="00001627"/>
    <w:rsid w:val="0000185C"/>
    <w:rsid w:val="000018F7"/>
    <w:rsid w:val="000019FD"/>
    <w:rsid w:val="0000216C"/>
    <w:rsid w:val="000024CA"/>
    <w:rsid w:val="000026C4"/>
    <w:rsid w:val="0000278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74"/>
    <w:rsid w:val="000073CB"/>
    <w:rsid w:val="00007A07"/>
    <w:rsid w:val="00010508"/>
    <w:rsid w:val="00010661"/>
    <w:rsid w:val="00010B8F"/>
    <w:rsid w:val="00010D7C"/>
    <w:rsid w:val="000114FF"/>
    <w:rsid w:val="0001166F"/>
    <w:rsid w:val="00012399"/>
    <w:rsid w:val="00012BA7"/>
    <w:rsid w:val="00012E4B"/>
    <w:rsid w:val="000138A5"/>
    <w:rsid w:val="00013A6A"/>
    <w:rsid w:val="00013B8D"/>
    <w:rsid w:val="00013ECC"/>
    <w:rsid w:val="00014212"/>
    <w:rsid w:val="00014896"/>
    <w:rsid w:val="000150B5"/>
    <w:rsid w:val="00015324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AEC"/>
    <w:rsid w:val="00017D7A"/>
    <w:rsid w:val="00017ED5"/>
    <w:rsid w:val="0002025D"/>
    <w:rsid w:val="000206E5"/>
    <w:rsid w:val="000208D0"/>
    <w:rsid w:val="00020AC9"/>
    <w:rsid w:val="00020E18"/>
    <w:rsid w:val="000213BD"/>
    <w:rsid w:val="000214B4"/>
    <w:rsid w:val="000219DB"/>
    <w:rsid w:val="00021BB9"/>
    <w:rsid w:val="00021C49"/>
    <w:rsid w:val="0002246C"/>
    <w:rsid w:val="0002289D"/>
    <w:rsid w:val="00022CF5"/>
    <w:rsid w:val="0002302B"/>
    <w:rsid w:val="0002319F"/>
    <w:rsid w:val="000234EE"/>
    <w:rsid w:val="000237D9"/>
    <w:rsid w:val="0002420E"/>
    <w:rsid w:val="00024312"/>
    <w:rsid w:val="00024322"/>
    <w:rsid w:val="00024674"/>
    <w:rsid w:val="0002469D"/>
    <w:rsid w:val="00024887"/>
    <w:rsid w:val="000249C6"/>
    <w:rsid w:val="00024DCC"/>
    <w:rsid w:val="00025CA1"/>
    <w:rsid w:val="00025CF9"/>
    <w:rsid w:val="00025DF1"/>
    <w:rsid w:val="00025EDF"/>
    <w:rsid w:val="00026787"/>
    <w:rsid w:val="000267E6"/>
    <w:rsid w:val="00026AB4"/>
    <w:rsid w:val="00027F0C"/>
    <w:rsid w:val="000307D9"/>
    <w:rsid w:val="00032316"/>
    <w:rsid w:val="0003231C"/>
    <w:rsid w:val="0003297A"/>
    <w:rsid w:val="00032D41"/>
    <w:rsid w:val="00032FE2"/>
    <w:rsid w:val="000334F5"/>
    <w:rsid w:val="00033529"/>
    <w:rsid w:val="000338DE"/>
    <w:rsid w:val="000338F2"/>
    <w:rsid w:val="00033A8F"/>
    <w:rsid w:val="00033D4D"/>
    <w:rsid w:val="00033E7B"/>
    <w:rsid w:val="00033FBD"/>
    <w:rsid w:val="0003458D"/>
    <w:rsid w:val="00034B9A"/>
    <w:rsid w:val="0003581E"/>
    <w:rsid w:val="000359B9"/>
    <w:rsid w:val="00035B57"/>
    <w:rsid w:val="0003622F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4C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A27"/>
    <w:rsid w:val="00046EE3"/>
    <w:rsid w:val="000500EF"/>
    <w:rsid w:val="0005010A"/>
    <w:rsid w:val="00050147"/>
    <w:rsid w:val="0005043D"/>
    <w:rsid w:val="00050556"/>
    <w:rsid w:val="00050591"/>
    <w:rsid w:val="0005074B"/>
    <w:rsid w:val="0005088C"/>
    <w:rsid w:val="00050AB0"/>
    <w:rsid w:val="000515E1"/>
    <w:rsid w:val="00051632"/>
    <w:rsid w:val="000518AE"/>
    <w:rsid w:val="00051D29"/>
    <w:rsid w:val="00052B62"/>
    <w:rsid w:val="00052F53"/>
    <w:rsid w:val="00053182"/>
    <w:rsid w:val="0005345D"/>
    <w:rsid w:val="00053873"/>
    <w:rsid w:val="00053D80"/>
    <w:rsid w:val="00053F77"/>
    <w:rsid w:val="00054E58"/>
    <w:rsid w:val="00055046"/>
    <w:rsid w:val="0005510F"/>
    <w:rsid w:val="0005527D"/>
    <w:rsid w:val="0005541C"/>
    <w:rsid w:val="00055583"/>
    <w:rsid w:val="00055778"/>
    <w:rsid w:val="00055904"/>
    <w:rsid w:val="00055F4E"/>
    <w:rsid w:val="00056259"/>
    <w:rsid w:val="00056649"/>
    <w:rsid w:val="0005692C"/>
    <w:rsid w:val="000569A7"/>
    <w:rsid w:val="00056BF9"/>
    <w:rsid w:val="00057AE3"/>
    <w:rsid w:val="00057CF3"/>
    <w:rsid w:val="00057EC3"/>
    <w:rsid w:val="00057EF8"/>
    <w:rsid w:val="00057FCC"/>
    <w:rsid w:val="00060347"/>
    <w:rsid w:val="00060899"/>
    <w:rsid w:val="00060F64"/>
    <w:rsid w:val="0006114F"/>
    <w:rsid w:val="00061586"/>
    <w:rsid w:val="0006158A"/>
    <w:rsid w:val="00061A2A"/>
    <w:rsid w:val="00061AC2"/>
    <w:rsid w:val="00061D1A"/>
    <w:rsid w:val="00061E0F"/>
    <w:rsid w:val="00061F27"/>
    <w:rsid w:val="00062AD1"/>
    <w:rsid w:val="00062D76"/>
    <w:rsid w:val="00062E08"/>
    <w:rsid w:val="00063B51"/>
    <w:rsid w:val="000640B2"/>
    <w:rsid w:val="000641AA"/>
    <w:rsid w:val="00064929"/>
    <w:rsid w:val="00064EEA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9F7"/>
    <w:rsid w:val="00067A48"/>
    <w:rsid w:val="00070502"/>
    <w:rsid w:val="00070781"/>
    <w:rsid w:val="00070C1F"/>
    <w:rsid w:val="00071212"/>
    <w:rsid w:val="0007130A"/>
    <w:rsid w:val="000714EA"/>
    <w:rsid w:val="00071EF8"/>
    <w:rsid w:val="0007220D"/>
    <w:rsid w:val="000728BF"/>
    <w:rsid w:val="00072E64"/>
    <w:rsid w:val="000736D3"/>
    <w:rsid w:val="00073B52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19E"/>
    <w:rsid w:val="00077452"/>
    <w:rsid w:val="00077501"/>
    <w:rsid w:val="00077948"/>
    <w:rsid w:val="00077C3F"/>
    <w:rsid w:val="0008015E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388"/>
    <w:rsid w:val="0008272C"/>
    <w:rsid w:val="000829CA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E62"/>
    <w:rsid w:val="00085EE5"/>
    <w:rsid w:val="00085F69"/>
    <w:rsid w:val="00086165"/>
    <w:rsid w:val="00086D8E"/>
    <w:rsid w:val="00087487"/>
    <w:rsid w:val="0008797D"/>
    <w:rsid w:val="00087A3A"/>
    <w:rsid w:val="00090799"/>
    <w:rsid w:val="00090AA4"/>
    <w:rsid w:val="00091349"/>
    <w:rsid w:val="00091A2E"/>
    <w:rsid w:val="00091ECF"/>
    <w:rsid w:val="000921B2"/>
    <w:rsid w:val="00092548"/>
    <w:rsid w:val="00092D37"/>
    <w:rsid w:val="0009338B"/>
    <w:rsid w:val="00093768"/>
    <w:rsid w:val="00093818"/>
    <w:rsid w:val="000942BC"/>
    <w:rsid w:val="00094547"/>
    <w:rsid w:val="00094862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6FCB"/>
    <w:rsid w:val="000970A6"/>
    <w:rsid w:val="00097181"/>
    <w:rsid w:val="0009732D"/>
    <w:rsid w:val="000974C8"/>
    <w:rsid w:val="000975CF"/>
    <w:rsid w:val="000978A5"/>
    <w:rsid w:val="00097DB4"/>
    <w:rsid w:val="000A01C5"/>
    <w:rsid w:val="000A03BE"/>
    <w:rsid w:val="000A0CAE"/>
    <w:rsid w:val="000A0F39"/>
    <w:rsid w:val="000A0F9F"/>
    <w:rsid w:val="000A1F31"/>
    <w:rsid w:val="000A216F"/>
    <w:rsid w:val="000A22D2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427"/>
    <w:rsid w:val="000A48BD"/>
    <w:rsid w:val="000A4D0A"/>
    <w:rsid w:val="000A4EC5"/>
    <w:rsid w:val="000A5033"/>
    <w:rsid w:val="000A5336"/>
    <w:rsid w:val="000A5483"/>
    <w:rsid w:val="000A5ACB"/>
    <w:rsid w:val="000A5B42"/>
    <w:rsid w:val="000A6ABB"/>
    <w:rsid w:val="000A6C9D"/>
    <w:rsid w:val="000A7196"/>
    <w:rsid w:val="000A7342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D6A"/>
    <w:rsid w:val="000B2E80"/>
    <w:rsid w:val="000B367D"/>
    <w:rsid w:val="000B376A"/>
    <w:rsid w:val="000B3B08"/>
    <w:rsid w:val="000B400A"/>
    <w:rsid w:val="000B4374"/>
    <w:rsid w:val="000B4532"/>
    <w:rsid w:val="000B4A56"/>
    <w:rsid w:val="000B4AA3"/>
    <w:rsid w:val="000B4C0E"/>
    <w:rsid w:val="000B4D5A"/>
    <w:rsid w:val="000B5815"/>
    <w:rsid w:val="000B59E8"/>
    <w:rsid w:val="000B5E87"/>
    <w:rsid w:val="000B6119"/>
    <w:rsid w:val="000B6895"/>
    <w:rsid w:val="000B6AEE"/>
    <w:rsid w:val="000B6F45"/>
    <w:rsid w:val="000B7546"/>
    <w:rsid w:val="000B7EB3"/>
    <w:rsid w:val="000C02EB"/>
    <w:rsid w:val="000C02F2"/>
    <w:rsid w:val="000C03EB"/>
    <w:rsid w:val="000C0410"/>
    <w:rsid w:val="000C06F0"/>
    <w:rsid w:val="000C07BB"/>
    <w:rsid w:val="000C09E2"/>
    <w:rsid w:val="000C0A47"/>
    <w:rsid w:val="000C0FA1"/>
    <w:rsid w:val="000C1103"/>
    <w:rsid w:val="000C1537"/>
    <w:rsid w:val="000C1982"/>
    <w:rsid w:val="000C1CE4"/>
    <w:rsid w:val="000C1D2A"/>
    <w:rsid w:val="000C1D54"/>
    <w:rsid w:val="000C22EC"/>
    <w:rsid w:val="000C2558"/>
    <w:rsid w:val="000C2D7C"/>
    <w:rsid w:val="000C2DCE"/>
    <w:rsid w:val="000C311F"/>
    <w:rsid w:val="000C36BC"/>
    <w:rsid w:val="000C38B1"/>
    <w:rsid w:val="000C3DBC"/>
    <w:rsid w:val="000C4398"/>
    <w:rsid w:val="000C444E"/>
    <w:rsid w:val="000C454E"/>
    <w:rsid w:val="000C4C96"/>
    <w:rsid w:val="000C4F90"/>
    <w:rsid w:val="000C51E2"/>
    <w:rsid w:val="000C555E"/>
    <w:rsid w:val="000C5C34"/>
    <w:rsid w:val="000C5C38"/>
    <w:rsid w:val="000C5CD1"/>
    <w:rsid w:val="000C6356"/>
    <w:rsid w:val="000C638D"/>
    <w:rsid w:val="000C6D0D"/>
    <w:rsid w:val="000C6F26"/>
    <w:rsid w:val="000C73D8"/>
    <w:rsid w:val="000C76C9"/>
    <w:rsid w:val="000C7F25"/>
    <w:rsid w:val="000D01D7"/>
    <w:rsid w:val="000D077E"/>
    <w:rsid w:val="000D086C"/>
    <w:rsid w:val="000D08EF"/>
    <w:rsid w:val="000D0AFC"/>
    <w:rsid w:val="000D19F3"/>
    <w:rsid w:val="000D1BE0"/>
    <w:rsid w:val="000D1FA4"/>
    <w:rsid w:val="000D21FB"/>
    <w:rsid w:val="000D25D1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973"/>
    <w:rsid w:val="000D7D92"/>
    <w:rsid w:val="000E0003"/>
    <w:rsid w:val="000E0083"/>
    <w:rsid w:val="000E030B"/>
    <w:rsid w:val="000E0619"/>
    <w:rsid w:val="000E0F03"/>
    <w:rsid w:val="000E0F46"/>
    <w:rsid w:val="000E122B"/>
    <w:rsid w:val="000E198B"/>
    <w:rsid w:val="000E1A06"/>
    <w:rsid w:val="000E1E06"/>
    <w:rsid w:val="000E21FE"/>
    <w:rsid w:val="000E276F"/>
    <w:rsid w:val="000E2E0D"/>
    <w:rsid w:val="000E3592"/>
    <w:rsid w:val="000E3A36"/>
    <w:rsid w:val="000E3B3A"/>
    <w:rsid w:val="000E3BF4"/>
    <w:rsid w:val="000E3C9B"/>
    <w:rsid w:val="000E42AE"/>
    <w:rsid w:val="000E4610"/>
    <w:rsid w:val="000E4A2C"/>
    <w:rsid w:val="000E4A85"/>
    <w:rsid w:val="000E4CD7"/>
    <w:rsid w:val="000E4DEC"/>
    <w:rsid w:val="000E52B3"/>
    <w:rsid w:val="000E57E0"/>
    <w:rsid w:val="000E5C85"/>
    <w:rsid w:val="000E5D57"/>
    <w:rsid w:val="000E5E19"/>
    <w:rsid w:val="000E66C3"/>
    <w:rsid w:val="000E69F1"/>
    <w:rsid w:val="000E6D77"/>
    <w:rsid w:val="000E6D95"/>
    <w:rsid w:val="000E74E7"/>
    <w:rsid w:val="000E7862"/>
    <w:rsid w:val="000E7D58"/>
    <w:rsid w:val="000E7F37"/>
    <w:rsid w:val="000F024E"/>
    <w:rsid w:val="000F10B5"/>
    <w:rsid w:val="000F15D0"/>
    <w:rsid w:val="000F1D69"/>
    <w:rsid w:val="000F25D2"/>
    <w:rsid w:val="000F347D"/>
    <w:rsid w:val="000F37B4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F0B"/>
    <w:rsid w:val="000F64B6"/>
    <w:rsid w:val="000F6569"/>
    <w:rsid w:val="000F6F3B"/>
    <w:rsid w:val="000F7433"/>
    <w:rsid w:val="000F7925"/>
    <w:rsid w:val="000F7D47"/>
    <w:rsid w:val="000F7F54"/>
    <w:rsid w:val="000F7F5B"/>
    <w:rsid w:val="0010014C"/>
    <w:rsid w:val="00100422"/>
    <w:rsid w:val="001005F8"/>
    <w:rsid w:val="00101164"/>
    <w:rsid w:val="00101535"/>
    <w:rsid w:val="001015E8"/>
    <w:rsid w:val="001015FA"/>
    <w:rsid w:val="0010184B"/>
    <w:rsid w:val="00102354"/>
    <w:rsid w:val="001023A2"/>
    <w:rsid w:val="001024AC"/>
    <w:rsid w:val="0010252C"/>
    <w:rsid w:val="001026BB"/>
    <w:rsid w:val="00102D8E"/>
    <w:rsid w:val="00102E8A"/>
    <w:rsid w:val="00103105"/>
    <w:rsid w:val="00103271"/>
    <w:rsid w:val="00103873"/>
    <w:rsid w:val="00103B18"/>
    <w:rsid w:val="00103D39"/>
    <w:rsid w:val="00104001"/>
    <w:rsid w:val="00104060"/>
    <w:rsid w:val="00104346"/>
    <w:rsid w:val="0010450D"/>
    <w:rsid w:val="001045EF"/>
    <w:rsid w:val="00104B01"/>
    <w:rsid w:val="00105074"/>
    <w:rsid w:val="001053A8"/>
    <w:rsid w:val="00105A1A"/>
    <w:rsid w:val="00105C4C"/>
    <w:rsid w:val="00105EDE"/>
    <w:rsid w:val="00106115"/>
    <w:rsid w:val="00106400"/>
    <w:rsid w:val="001065D9"/>
    <w:rsid w:val="0010781D"/>
    <w:rsid w:val="00107CB4"/>
    <w:rsid w:val="00107F8B"/>
    <w:rsid w:val="00110205"/>
    <w:rsid w:val="00110809"/>
    <w:rsid w:val="00110A7C"/>
    <w:rsid w:val="00110C4C"/>
    <w:rsid w:val="00110E72"/>
    <w:rsid w:val="0011142C"/>
    <w:rsid w:val="001114E3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3BE"/>
    <w:rsid w:val="001164A5"/>
    <w:rsid w:val="00116CCB"/>
    <w:rsid w:val="00116FF4"/>
    <w:rsid w:val="001170E5"/>
    <w:rsid w:val="001176FE"/>
    <w:rsid w:val="00117D20"/>
    <w:rsid w:val="00117DDB"/>
    <w:rsid w:val="00120ECF"/>
    <w:rsid w:val="001210D8"/>
    <w:rsid w:val="00121543"/>
    <w:rsid w:val="00121F39"/>
    <w:rsid w:val="0012208B"/>
    <w:rsid w:val="00122106"/>
    <w:rsid w:val="001226B0"/>
    <w:rsid w:val="00122F85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4F5A"/>
    <w:rsid w:val="00125001"/>
    <w:rsid w:val="00125063"/>
    <w:rsid w:val="0012537A"/>
    <w:rsid w:val="001253E6"/>
    <w:rsid w:val="00125CAC"/>
    <w:rsid w:val="00126216"/>
    <w:rsid w:val="001264A1"/>
    <w:rsid w:val="00126534"/>
    <w:rsid w:val="00126656"/>
    <w:rsid w:val="00126812"/>
    <w:rsid w:val="001270B3"/>
    <w:rsid w:val="00127223"/>
    <w:rsid w:val="0012746F"/>
    <w:rsid w:val="00127671"/>
    <w:rsid w:val="00127696"/>
    <w:rsid w:val="001277E2"/>
    <w:rsid w:val="00127885"/>
    <w:rsid w:val="001279B2"/>
    <w:rsid w:val="00127B28"/>
    <w:rsid w:val="00127DBE"/>
    <w:rsid w:val="00130319"/>
    <w:rsid w:val="0013041C"/>
    <w:rsid w:val="0013049D"/>
    <w:rsid w:val="00130CB9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40D"/>
    <w:rsid w:val="00136B58"/>
    <w:rsid w:val="00136B9A"/>
    <w:rsid w:val="00136D27"/>
    <w:rsid w:val="0013735C"/>
    <w:rsid w:val="001373D3"/>
    <w:rsid w:val="001375E8"/>
    <w:rsid w:val="0013767A"/>
    <w:rsid w:val="00137AF3"/>
    <w:rsid w:val="00140525"/>
    <w:rsid w:val="00140AC3"/>
    <w:rsid w:val="00140F8C"/>
    <w:rsid w:val="00141130"/>
    <w:rsid w:val="00141256"/>
    <w:rsid w:val="0014151F"/>
    <w:rsid w:val="00141595"/>
    <w:rsid w:val="00141CCC"/>
    <w:rsid w:val="00141D52"/>
    <w:rsid w:val="00142925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240"/>
    <w:rsid w:val="0014549A"/>
    <w:rsid w:val="00145502"/>
    <w:rsid w:val="00145CC3"/>
    <w:rsid w:val="00146254"/>
    <w:rsid w:val="00146A97"/>
    <w:rsid w:val="001472F6"/>
    <w:rsid w:val="0014775E"/>
    <w:rsid w:val="00147E09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851"/>
    <w:rsid w:val="00154D13"/>
    <w:rsid w:val="00154D80"/>
    <w:rsid w:val="00154EA0"/>
    <w:rsid w:val="00154EF4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780B"/>
    <w:rsid w:val="00157ADB"/>
    <w:rsid w:val="00157D9C"/>
    <w:rsid w:val="001603F1"/>
    <w:rsid w:val="00160757"/>
    <w:rsid w:val="001608E4"/>
    <w:rsid w:val="00160E62"/>
    <w:rsid w:val="0016103D"/>
    <w:rsid w:val="001613B1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3ED8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9E9"/>
    <w:rsid w:val="00165DEE"/>
    <w:rsid w:val="00165E11"/>
    <w:rsid w:val="00165E87"/>
    <w:rsid w:val="00165F63"/>
    <w:rsid w:val="00166124"/>
    <w:rsid w:val="0016635E"/>
    <w:rsid w:val="001663DD"/>
    <w:rsid w:val="00166785"/>
    <w:rsid w:val="00166A69"/>
    <w:rsid w:val="00166B03"/>
    <w:rsid w:val="00166BCC"/>
    <w:rsid w:val="00166C58"/>
    <w:rsid w:val="0016712B"/>
    <w:rsid w:val="0016755A"/>
    <w:rsid w:val="00167732"/>
    <w:rsid w:val="0016797B"/>
    <w:rsid w:val="00167D84"/>
    <w:rsid w:val="00170E0E"/>
    <w:rsid w:val="00170F60"/>
    <w:rsid w:val="00170F87"/>
    <w:rsid w:val="0017101B"/>
    <w:rsid w:val="00171A51"/>
    <w:rsid w:val="00171CF1"/>
    <w:rsid w:val="00172076"/>
    <w:rsid w:val="00172187"/>
    <w:rsid w:val="00172A17"/>
    <w:rsid w:val="00173001"/>
    <w:rsid w:val="001731A8"/>
    <w:rsid w:val="001736D4"/>
    <w:rsid w:val="0017380C"/>
    <w:rsid w:val="00173CD2"/>
    <w:rsid w:val="00173D7E"/>
    <w:rsid w:val="00173E63"/>
    <w:rsid w:val="001741CF"/>
    <w:rsid w:val="00174527"/>
    <w:rsid w:val="00174745"/>
    <w:rsid w:val="00174AC2"/>
    <w:rsid w:val="0017523E"/>
    <w:rsid w:val="00175512"/>
    <w:rsid w:val="00175B81"/>
    <w:rsid w:val="00175E9A"/>
    <w:rsid w:val="0017601C"/>
    <w:rsid w:val="0017667C"/>
    <w:rsid w:val="001766CA"/>
    <w:rsid w:val="001766D6"/>
    <w:rsid w:val="00176B37"/>
    <w:rsid w:val="00176CB9"/>
    <w:rsid w:val="00176D70"/>
    <w:rsid w:val="00176DC1"/>
    <w:rsid w:val="00177559"/>
    <w:rsid w:val="00177B0F"/>
    <w:rsid w:val="00177E75"/>
    <w:rsid w:val="0018049A"/>
    <w:rsid w:val="0018098D"/>
    <w:rsid w:val="001809DA"/>
    <w:rsid w:val="00180A62"/>
    <w:rsid w:val="00180D5C"/>
    <w:rsid w:val="00180DC2"/>
    <w:rsid w:val="001813C8"/>
    <w:rsid w:val="0018178C"/>
    <w:rsid w:val="001819DC"/>
    <w:rsid w:val="00181D5F"/>
    <w:rsid w:val="00182435"/>
    <w:rsid w:val="00182D1A"/>
    <w:rsid w:val="00182F7D"/>
    <w:rsid w:val="00183363"/>
    <w:rsid w:val="00183377"/>
    <w:rsid w:val="0018356E"/>
    <w:rsid w:val="001836A7"/>
    <w:rsid w:val="0018387B"/>
    <w:rsid w:val="001838B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419"/>
    <w:rsid w:val="00187CD4"/>
    <w:rsid w:val="00190020"/>
    <w:rsid w:val="00190200"/>
    <w:rsid w:val="00190580"/>
    <w:rsid w:val="0019069F"/>
    <w:rsid w:val="001908F1"/>
    <w:rsid w:val="00191824"/>
    <w:rsid w:val="0019191C"/>
    <w:rsid w:val="00191CDB"/>
    <w:rsid w:val="0019214B"/>
    <w:rsid w:val="0019244A"/>
    <w:rsid w:val="001927DB"/>
    <w:rsid w:val="00193253"/>
    <w:rsid w:val="00193265"/>
    <w:rsid w:val="00193598"/>
    <w:rsid w:val="00193759"/>
    <w:rsid w:val="001937F2"/>
    <w:rsid w:val="00193B6D"/>
    <w:rsid w:val="001942A2"/>
    <w:rsid w:val="00194DB4"/>
    <w:rsid w:val="00195511"/>
    <w:rsid w:val="00195775"/>
    <w:rsid w:val="001958AE"/>
    <w:rsid w:val="00195A68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0F5B"/>
    <w:rsid w:val="001A1076"/>
    <w:rsid w:val="001A1270"/>
    <w:rsid w:val="001A15BD"/>
    <w:rsid w:val="001A1745"/>
    <w:rsid w:val="001A1A24"/>
    <w:rsid w:val="001A1FC8"/>
    <w:rsid w:val="001A2273"/>
    <w:rsid w:val="001A2AD5"/>
    <w:rsid w:val="001A2F5E"/>
    <w:rsid w:val="001A2F67"/>
    <w:rsid w:val="001A2FC2"/>
    <w:rsid w:val="001A32FD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53E"/>
    <w:rsid w:val="001A65D5"/>
    <w:rsid w:val="001A66DB"/>
    <w:rsid w:val="001A6AF8"/>
    <w:rsid w:val="001A6E9B"/>
    <w:rsid w:val="001A6EBB"/>
    <w:rsid w:val="001A74E3"/>
    <w:rsid w:val="001A7630"/>
    <w:rsid w:val="001A7F85"/>
    <w:rsid w:val="001B05CE"/>
    <w:rsid w:val="001B0999"/>
    <w:rsid w:val="001B0B64"/>
    <w:rsid w:val="001B0D9F"/>
    <w:rsid w:val="001B10C2"/>
    <w:rsid w:val="001B148D"/>
    <w:rsid w:val="001B14AD"/>
    <w:rsid w:val="001B1848"/>
    <w:rsid w:val="001B1868"/>
    <w:rsid w:val="001B21BC"/>
    <w:rsid w:val="001B23AC"/>
    <w:rsid w:val="001B2956"/>
    <w:rsid w:val="001B2A52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4E2"/>
    <w:rsid w:val="001B593A"/>
    <w:rsid w:val="001B5A5D"/>
    <w:rsid w:val="001B5DB8"/>
    <w:rsid w:val="001B62C4"/>
    <w:rsid w:val="001B638B"/>
    <w:rsid w:val="001B63C1"/>
    <w:rsid w:val="001B6B20"/>
    <w:rsid w:val="001B6B8F"/>
    <w:rsid w:val="001B76F4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2DDC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805"/>
    <w:rsid w:val="001C6A20"/>
    <w:rsid w:val="001C7A32"/>
    <w:rsid w:val="001D000F"/>
    <w:rsid w:val="001D0657"/>
    <w:rsid w:val="001D0D3B"/>
    <w:rsid w:val="001D0D69"/>
    <w:rsid w:val="001D14E5"/>
    <w:rsid w:val="001D2417"/>
    <w:rsid w:val="001D2646"/>
    <w:rsid w:val="001D267B"/>
    <w:rsid w:val="001D31EA"/>
    <w:rsid w:val="001D3F06"/>
    <w:rsid w:val="001D48C4"/>
    <w:rsid w:val="001D5B3F"/>
    <w:rsid w:val="001D605F"/>
    <w:rsid w:val="001D6516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70"/>
    <w:rsid w:val="001E0CD6"/>
    <w:rsid w:val="001E0E6A"/>
    <w:rsid w:val="001E0ED7"/>
    <w:rsid w:val="001E1221"/>
    <w:rsid w:val="001E2DB7"/>
    <w:rsid w:val="001E3356"/>
    <w:rsid w:val="001E3FBE"/>
    <w:rsid w:val="001E408B"/>
    <w:rsid w:val="001E4388"/>
    <w:rsid w:val="001E472F"/>
    <w:rsid w:val="001E49F1"/>
    <w:rsid w:val="001E506F"/>
    <w:rsid w:val="001E5474"/>
    <w:rsid w:val="001E5555"/>
    <w:rsid w:val="001E613F"/>
    <w:rsid w:val="001E6E3F"/>
    <w:rsid w:val="001E7205"/>
    <w:rsid w:val="001E726D"/>
    <w:rsid w:val="001F0A78"/>
    <w:rsid w:val="001F0B17"/>
    <w:rsid w:val="001F0CFB"/>
    <w:rsid w:val="001F0E42"/>
    <w:rsid w:val="001F0F07"/>
    <w:rsid w:val="001F0F11"/>
    <w:rsid w:val="001F0F18"/>
    <w:rsid w:val="001F1CA4"/>
    <w:rsid w:val="001F21A1"/>
    <w:rsid w:val="001F27AA"/>
    <w:rsid w:val="001F2A30"/>
    <w:rsid w:val="001F2A69"/>
    <w:rsid w:val="001F3041"/>
    <w:rsid w:val="001F309D"/>
    <w:rsid w:val="001F364B"/>
    <w:rsid w:val="001F374C"/>
    <w:rsid w:val="001F3967"/>
    <w:rsid w:val="001F3ACC"/>
    <w:rsid w:val="001F4081"/>
    <w:rsid w:val="001F4221"/>
    <w:rsid w:val="001F43A9"/>
    <w:rsid w:val="001F476A"/>
    <w:rsid w:val="001F4F59"/>
    <w:rsid w:val="001F50B0"/>
    <w:rsid w:val="001F547F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1F7E8E"/>
    <w:rsid w:val="002005F6"/>
    <w:rsid w:val="00200735"/>
    <w:rsid w:val="00200966"/>
    <w:rsid w:val="002009F2"/>
    <w:rsid w:val="0020110C"/>
    <w:rsid w:val="00201C6A"/>
    <w:rsid w:val="00201F1B"/>
    <w:rsid w:val="00202685"/>
    <w:rsid w:val="00202B50"/>
    <w:rsid w:val="00202BAB"/>
    <w:rsid w:val="0020313B"/>
    <w:rsid w:val="00203273"/>
    <w:rsid w:val="0020380D"/>
    <w:rsid w:val="002038C6"/>
    <w:rsid w:val="002038C9"/>
    <w:rsid w:val="00203A47"/>
    <w:rsid w:val="00203D33"/>
    <w:rsid w:val="00203EE1"/>
    <w:rsid w:val="002048B6"/>
    <w:rsid w:val="002048C3"/>
    <w:rsid w:val="00205224"/>
    <w:rsid w:val="00205592"/>
    <w:rsid w:val="00205741"/>
    <w:rsid w:val="00205798"/>
    <w:rsid w:val="0020585F"/>
    <w:rsid w:val="00205F2D"/>
    <w:rsid w:val="00206570"/>
    <w:rsid w:val="002066B4"/>
    <w:rsid w:val="00206A1D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19C"/>
    <w:rsid w:val="002132A2"/>
    <w:rsid w:val="002138CF"/>
    <w:rsid w:val="002139A9"/>
    <w:rsid w:val="00213BF1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D94"/>
    <w:rsid w:val="00217F75"/>
    <w:rsid w:val="002200A8"/>
    <w:rsid w:val="002204CE"/>
    <w:rsid w:val="00220571"/>
    <w:rsid w:val="00220837"/>
    <w:rsid w:val="00220C06"/>
    <w:rsid w:val="00220CEC"/>
    <w:rsid w:val="00221105"/>
    <w:rsid w:val="0022113D"/>
    <w:rsid w:val="002211BF"/>
    <w:rsid w:val="00221D92"/>
    <w:rsid w:val="00221DB6"/>
    <w:rsid w:val="0022207C"/>
    <w:rsid w:val="00222632"/>
    <w:rsid w:val="002231E8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5E23"/>
    <w:rsid w:val="00225F2F"/>
    <w:rsid w:val="00226022"/>
    <w:rsid w:val="002264DD"/>
    <w:rsid w:val="0022666F"/>
    <w:rsid w:val="002272DA"/>
    <w:rsid w:val="00227457"/>
    <w:rsid w:val="0022769F"/>
    <w:rsid w:val="002277B6"/>
    <w:rsid w:val="00227885"/>
    <w:rsid w:val="002279E1"/>
    <w:rsid w:val="00227C5E"/>
    <w:rsid w:val="002301C1"/>
    <w:rsid w:val="00230565"/>
    <w:rsid w:val="002307DC"/>
    <w:rsid w:val="00230D53"/>
    <w:rsid w:val="002316D0"/>
    <w:rsid w:val="00231D42"/>
    <w:rsid w:val="00231DB5"/>
    <w:rsid w:val="002321A1"/>
    <w:rsid w:val="002324F7"/>
    <w:rsid w:val="002329F1"/>
    <w:rsid w:val="00232E80"/>
    <w:rsid w:val="00232F14"/>
    <w:rsid w:val="0023312E"/>
    <w:rsid w:val="00233178"/>
    <w:rsid w:val="0023352A"/>
    <w:rsid w:val="00233B89"/>
    <w:rsid w:val="00233BC0"/>
    <w:rsid w:val="00233C50"/>
    <w:rsid w:val="00233C7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6D0"/>
    <w:rsid w:val="00236D85"/>
    <w:rsid w:val="00237252"/>
    <w:rsid w:val="0023761F"/>
    <w:rsid w:val="002378B9"/>
    <w:rsid w:val="002379CD"/>
    <w:rsid w:val="00237A92"/>
    <w:rsid w:val="00237A9B"/>
    <w:rsid w:val="00240301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290"/>
    <w:rsid w:val="0024656E"/>
    <w:rsid w:val="00246659"/>
    <w:rsid w:val="0024690A"/>
    <w:rsid w:val="00246FF3"/>
    <w:rsid w:val="00247069"/>
    <w:rsid w:val="00247163"/>
    <w:rsid w:val="00247232"/>
    <w:rsid w:val="00247317"/>
    <w:rsid w:val="002476FE"/>
    <w:rsid w:val="00247E89"/>
    <w:rsid w:val="00247FB4"/>
    <w:rsid w:val="002500CE"/>
    <w:rsid w:val="00250238"/>
    <w:rsid w:val="00250445"/>
    <w:rsid w:val="00250934"/>
    <w:rsid w:val="00250E23"/>
    <w:rsid w:val="00251064"/>
    <w:rsid w:val="002510C2"/>
    <w:rsid w:val="00251292"/>
    <w:rsid w:val="002518DE"/>
    <w:rsid w:val="00251AE8"/>
    <w:rsid w:val="00252A09"/>
    <w:rsid w:val="00253203"/>
    <w:rsid w:val="002532D8"/>
    <w:rsid w:val="002532DC"/>
    <w:rsid w:val="00253949"/>
    <w:rsid w:val="00253A4A"/>
    <w:rsid w:val="00253BFD"/>
    <w:rsid w:val="00253EA0"/>
    <w:rsid w:val="002544D4"/>
    <w:rsid w:val="002549ED"/>
    <w:rsid w:val="00254B5C"/>
    <w:rsid w:val="0025524B"/>
    <w:rsid w:val="002552F5"/>
    <w:rsid w:val="00255423"/>
    <w:rsid w:val="0025553F"/>
    <w:rsid w:val="00255F2F"/>
    <w:rsid w:val="00255F77"/>
    <w:rsid w:val="00256020"/>
    <w:rsid w:val="002566F5"/>
    <w:rsid w:val="00256E3E"/>
    <w:rsid w:val="00257086"/>
    <w:rsid w:val="002579EE"/>
    <w:rsid w:val="00257EE0"/>
    <w:rsid w:val="002608B2"/>
    <w:rsid w:val="00260995"/>
    <w:rsid w:val="00260A41"/>
    <w:rsid w:val="00260B18"/>
    <w:rsid w:val="00260DB2"/>
    <w:rsid w:val="00260F51"/>
    <w:rsid w:val="002611A7"/>
    <w:rsid w:val="0026190F"/>
    <w:rsid w:val="002619F0"/>
    <w:rsid w:val="00261B03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92"/>
    <w:rsid w:val="002644F1"/>
    <w:rsid w:val="0026496F"/>
    <w:rsid w:val="00264E6E"/>
    <w:rsid w:val="00264E77"/>
    <w:rsid w:val="002655DB"/>
    <w:rsid w:val="002656D1"/>
    <w:rsid w:val="00265797"/>
    <w:rsid w:val="002658BC"/>
    <w:rsid w:val="00265A1A"/>
    <w:rsid w:val="00266668"/>
    <w:rsid w:val="00267000"/>
    <w:rsid w:val="0026709E"/>
    <w:rsid w:val="00267138"/>
    <w:rsid w:val="00267406"/>
    <w:rsid w:val="00267E20"/>
    <w:rsid w:val="00267FDC"/>
    <w:rsid w:val="00271280"/>
    <w:rsid w:val="002714EB"/>
    <w:rsid w:val="002717FC"/>
    <w:rsid w:val="0027195A"/>
    <w:rsid w:val="00271DFC"/>
    <w:rsid w:val="00271E38"/>
    <w:rsid w:val="00271F32"/>
    <w:rsid w:val="00271FE8"/>
    <w:rsid w:val="00272657"/>
    <w:rsid w:val="00272721"/>
    <w:rsid w:val="00272D85"/>
    <w:rsid w:val="00272FCB"/>
    <w:rsid w:val="002732EC"/>
    <w:rsid w:val="00273780"/>
    <w:rsid w:val="00273A3A"/>
    <w:rsid w:val="002742AA"/>
    <w:rsid w:val="00274389"/>
    <w:rsid w:val="002745DD"/>
    <w:rsid w:val="00274683"/>
    <w:rsid w:val="00274A25"/>
    <w:rsid w:val="00275350"/>
    <w:rsid w:val="002756C8"/>
    <w:rsid w:val="002756E2"/>
    <w:rsid w:val="002758C0"/>
    <w:rsid w:val="00275B4B"/>
    <w:rsid w:val="0027648C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9E2"/>
    <w:rsid w:val="00280D23"/>
    <w:rsid w:val="00280E07"/>
    <w:rsid w:val="002814F9"/>
    <w:rsid w:val="002815F3"/>
    <w:rsid w:val="00282087"/>
    <w:rsid w:val="0028244D"/>
    <w:rsid w:val="0028286E"/>
    <w:rsid w:val="002828B9"/>
    <w:rsid w:val="00282C25"/>
    <w:rsid w:val="00282F3D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0F7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0CB"/>
    <w:rsid w:val="00290470"/>
    <w:rsid w:val="00290C66"/>
    <w:rsid w:val="002913D2"/>
    <w:rsid w:val="002916E6"/>
    <w:rsid w:val="002917A0"/>
    <w:rsid w:val="0029188C"/>
    <w:rsid w:val="0029191E"/>
    <w:rsid w:val="002921AB"/>
    <w:rsid w:val="0029231B"/>
    <w:rsid w:val="00293111"/>
    <w:rsid w:val="00293D72"/>
    <w:rsid w:val="00293EC5"/>
    <w:rsid w:val="0029400A"/>
    <w:rsid w:val="0029489A"/>
    <w:rsid w:val="00294A2E"/>
    <w:rsid w:val="00294BAE"/>
    <w:rsid w:val="00294EDA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64E"/>
    <w:rsid w:val="00297942"/>
    <w:rsid w:val="002A064A"/>
    <w:rsid w:val="002A07F6"/>
    <w:rsid w:val="002A0EBC"/>
    <w:rsid w:val="002A0F8F"/>
    <w:rsid w:val="002A11E8"/>
    <w:rsid w:val="002A14CB"/>
    <w:rsid w:val="002A1CBA"/>
    <w:rsid w:val="002A2A4D"/>
    <w:rsid w:val="002A2CBB"/>
    <w:rsid w:val="002A2F17"/>
    <w:rsid w:val="002A2FC7"/>
    <w:rsid w:val="002A3032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A7DE1"/>
    <w:rsid w:val="002B01F5"/>
    <w:rsid w:val="002B034E"/>
    <w:rsid w:val="002B06B2"/>
    <w:rsid w:val="002B07B4"/>
    <w:rsid w:val="002B09F2"/>
    <w:rsid w:val="002B0E2D"/>
    <w:rsid w:val="002B199F"/>
    <w:rsid w:val="002B1B78"/>
    <w:rsid w:val="002B1E81"/>
    <w:rsid w:val="002B1F6E"/>
    <w:rsid w:val="002B2330"/>
    <w:rsid w:val="002B2875"/>
    <w:rsid w:val="002B29C8"/>
    <w:rsid w:val="002B2BCF"/>
    <w:rsid w:val="002B2E60"/>
    <w:rsid w:val="002B31AC"/>
    <w:rsid w:val="002B43F4"/>
    <w:rsid w:val="002B4637"/>
    <w:rsid w:val="002B4F03"/>
    <w:rsid w:val="002B515C"/>
    <w:rsid w:val="002B5725"/>
    <w:rsid w:val="002B5D1B"/>
    <w:rsid w:val="002B5D28"/>
    <w:rsid w:val="002B5E7B"/>
    <w:rsid w:val="002B5FE5"/>
    <w:rsid w:val="002B61A9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091B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1B7"/>
    <w:rsid w:val="002C43CB"/>
    <w:rsid w:val="002C459C"/>
    <w:rsid w:val="002C475A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487E"/>
    <w:rsid w:val="002D5A1D"/>
    <w:rsid w:val="002D5C9B"/>
    <w:rsid w:val="002D5EBA"/>
    <w:rsid w:val="002D6311"/>
    <w:rsid w:val="002D63EA"/>
    <w:rsid w:val="002D675B"/>
    <w:rsid w:val="002D6B16"/>
    <w:rsid w:val="002D6C5A"/>
    <w:rsid w:val="002D6D9D"/>
    <w:rsid w:val="002E0352"/>
    <w:rsid w:val="002E0388"/>
    <w:rsid w:val="002E046E"/>
    <w:rsid w:val="002E05F2"/>
    <w:rsid w:val="002E0652"/>
    <w:rsid w:val="002E078F"/>
    <w:rsid w:val="002E0F12"/>
    <w:rsid w:val="002E1135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34"/>
    <w:rsid w:val="002E3F86"/>
    <w:rsid w:val="002E40AB"/>
    <w:rsid w:val="002E45AE"/>
    <w:rsid w:val="002E4910"/>
    <w:rsid w:val="002E5008"/>
    <w:rsid w:val="002E5403"/>
    <w:rsid w:val="002E54C0"/>
    <w:rsid w:val="002E5656"/>
    <w:rsid w:val="002E5852"/>
    <w:rsid w:val="002E5B5B"/>
    <w:rsid w:val="002E5C94"/>
    <w:rsid w:val="002E69CD"/>
    <w:rsid w:val="002E6AF6"/>
    <w:rsid w:val="002E6C6F"/>
    <w:rsid w:val="002E77B3"/>
    <w:rsid w:val="002F02C3"/>
    <w:rsid w:val="002F0666"/>
    <w:rsid w:val="002F0CCB"/>
    <w:rsid w:val="002F11B9"/>
    <w:rsid w:val="002F14A2"/>
    <w:rsid w:val="002F188B"/>
    <w:rsid w:val="002F1B2E"/>
    <w:rsid w:val="002F1DD3"/>
    <w:rsid w:val="002F1ECD"/>
    <w:rsid w:val="002F229C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69"/>
    <w:rsid w:val="002F50A2"/>
    <w:rsid w:val="002F523E"/>
    <w:rsid w:val="002F53D9"/>
    <w:rsid w:val="002F5438"/>
    <w:rsid w:val="002F5BD5"/>
    <w:rsid w:val="002F6554"/>
    <w:rsid w:val="002F658A"/>
    <w:rsid w:val="002F675D"/>
    <w:rsid w:val="002F6A0F"/>
    <w:rsid w:val="002F6FE4"/>
    <w:rsid w:val="002F7078"/>
    <w:rsid w:val="002F707B"/>
    <w:rsid w:val="002F7C72"/>
    <w:rsid w:val="002F7C88"/>
    <w:rsid w:val="002F7D96"/>
    <w:rsid w:val="00300297"/>
    <w:rsid w:val="00300439"/>
    <w:rsid w:val="00300D80"/>
    <w:rsid w:val="0030118C"/>
    <w:rsid w:val="0030149B"/>
    <w:rsid w:val="003018B9"/>
    <w:rsid w:val="003018EE"/>
    <w:rsid w:val="00301B36"/>
    <w:rsid w:val="00301B44"/>
    <w:rsid w:val="00301BC7"/>
    <w:rsid w:val="00302EA1"/>
    <w:rsid w:val="0030349F"/>
    <w:rsid w:val="003034EA"/>
    <w:rsid w:val="003039EF"/>
    <w:rsid w:val="00303E83"/>
    <w:rsid w:val="00304195"/>
    <w:rsid w:val="003041E9"/>
    <w:rsid w:val="00304E8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21B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2AAF"/>
    <w:rsid w:val="003138F7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5C22"/>
    <w:rsid w:val="00316020"/>
    <w:rsid w:val="0031602F"/>
    <w:rsid w:val="00316174"/>
    <w:rsid w:val="003164B0"/>
    <w:rsid w:val="00316EAE"/>
    <w:rsid w:val="0031730B"/>
    <w:rsid w:val="00317421"/>
    <w:rsid w:val="003175A5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1DA2"/>
    <w:rsid w:val="003224BD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73A"/>
    <w:rsid w:val="003239F5"/>
    <w:rsid w:val="00323EF4"/>
    <w:rsid w:val="00324768"/>
    <w:rsid w:val="00324F77"/>
    <w:rsid w:val="00325A8A"/>
    <w:rsid w:val="00325F30"/>
    <w:rsid w:val="003263E2"/>
    <w:rsid w:val="00326A24"/>
    <w:rsid w:val="00327019"/>
    <w:rsid w:val="00327088"/>
    <w:rsid w:val="003271DA"/>
    <w:rsid w:val="003277A3"/>
    <w:rsid w:val="00327A07"/>
    <w:rsid w:val="00327D48"/>
    <w:rsid w:val="00330966"/>
    <w:rsid w:val="00330B78"/>
    <w:rsid w:val="00330B7D"/>
    <w:rsid w:val="00330D9F"/>
    <w:rsid w:val="003312CC"/>
    <w:rsid w:val="00331A85"/>
    <w:rsid w:val="00331B67"/>
    <w:rsid w:val="00331DFD"/>
    <w:rsid w:val="003321CD"/>
    <w:rsid w:val="003329C7"/>
    <w:rsid w:val="00332AEF"/>
    <w:rsid w:val="00332D69"/>
    <w:rsid w:val="00333420"/>
    <w:rsid w:val="00333479"/>
    <w:rsid w:val="003342D1"/>
    <w:rsid w:val="003343EE"/>
    <w:rsid w:val="00334468"/>
    <w:rsid w:val="003345BA"/>
    <w:rsid w:val="00334762"/>
    <w:rsid w:val="003348EE"/>
    <w:rsid w:val="003349EA"/>
    <w:rsid w:val="00334EB4"/>
    <w:rsid w:val="0033538C"/>
    <w:rsid w:val="003358CE"/>
    <w:rsid w:val="0033595E"/>
    <w:rsid w:val="00336134"/>
    <w:rsid w:val="003364B5"/>
    <w:rsid w:val="003367E4"/>
    <w:rsid w:val="00336909"/>
    <w:rsid w:val="00336A54"/>
    <w:rsid w:val="00336B29"/>
    <w:rsid w:val="00336BD1"/>
    <w:rsid w:val="00336D00"/>
    <w:rsid w:val="00336F07"/>
    <w:rsid w:val="00336FAE"/>
    <w:rsid w:val="0033702C"/>
    <w:rsid w:val="0033782B"/>
    <w:rsid w:val="00337AE5"/>
    <w:rsid w:val="00337D3E"/>
    <w:rsid w:val="0034001A"/>
    <w:rsid w:val="003402C5"/>
    <w:rsid w:val="00340E78"/>
    <w:rsid w:val="00341502"/>
    <w:rsid w:val="00341A12"/>
    <w:rsid w:val="00341CA1"/>
    <w:rsid w:val="00341CBD"/>
    <w:rsid w:val="003424EE"/>
    <w:rsid w:val="00342627"/>
    <w:rsid w:val="00342899"/>
    <w:rsid w:val="003428EE"/>
    <w:rsid w:val="00342D4D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7B0"/>
    <w:rsid w:val="00345A30"/>
    <w:rsid w:val="003460C5"/>
    <w:rsid w:val="00346700"/>
    <w:rsid w:val="003469B6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4C5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487"/>
    <w:rsid w:val="00356D14"/>
    <w:rsid w:val="0035713F"/>
    <w:rsid w:val="00357567"/>
    <w:rsid w:val="003575D9"/>
    <w:rsid w:val="00357BBD"/>
    <w:rsid w:val="00357EB5"/>
    <w:rsid w:val="00360173"/>
    <w:rsid w:val="003603DD"/>
    <w:rsid w:val="003604BF"/>
    <w:rsid w:val="00360510"/>
    <w:rsid w:val="00360F51"/>
    <w:rsid w:val="0036117B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B7"/>
    <w:rsid w:val="00363F84"/>
    <w:rsid w:val="00363FEF"/>
    <w:rsid w:val="0036413F"/>
    <w:rsid w:val="0036421E"/>
    <w:rsid w:val="00364C15"/>
    <w:rsid w:val="00364D49"/>
    <w:rsid w:val="00364EEE"/>
    <w:rsid w:val="003658F7"/>
    <w:rsid w:val="00365CB0"/>
    <w:rsid w:val="00365DB8"/>
    <w:rsid w:val="00365E86"/>
    <w:rsid w:val="00365FA2"/>
    <w:rsid w:val="00365FB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650"/>
    <w:rsid w:val="00370959"/>
    <w:rsid w:val="00370B5F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B3"/>
    <w:rsid w:val="0037307F"/>
    <w:rsid w:val="00374235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8B6"/>
    <w:rsid w:val="00377B1F"/>
    <w:rsid w:val="00377B45"/>
    <w:rsid w:val="00377C70"/>
    <w:rsid w:val="00377CED"/>
    <w:rsid w:val="00380044"/>
    <w:rsid w:val="00380305"/>
    <w:rsid w:val="0038049D"/>
    <w:rsid w:val="00380541"/>
    <w:rsid w:val="0038123E"/>
    <w:rsid w:val="0038193E"/>
    <w:rsid w:val="00382473"/>
    <w:rsid w:val="003824B4"/>
    <w:rsid w:val="003829E1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360"/>
    <w:rsid w:val="00386528"/>
    <w:rsid w:val="0038652D"/>
    <w:rsid w:val="0038664F"/>
    <w:rsid w:val="00386C4C"/>
    <w:rsid w:val="00387084"/>
    <w:rsid w:val="00387373"/>
    <w:rsid w:val="003875EF"/>
    <w:rsid w:val="00387CDD"/>
    <w:rsid w:val="00387F38"/>
    <w:rsid w:val="00387FEB"/>
    <w:rsid w:val="00390E78"/>
    <w:rsid w:val="00390EEF"/>
    <w:rsid w:val="003913F0"/>
    <w:rsid w:val="0039141F"/>
    <w:rsid w:val="00391C32"/>
    <w:rsid w:val="00391C91"/>
    <w:rsid w:val="00391D4A"/>
    <w:rsid w:val="00392151"/>
    <w:rsid w:val="00392269"/>
    <w:rsid w:val="0039241E"/>
    <w:rsid w:val="003924A0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1DA"/>
    <w:rsid w:val="003A74D3"/>
    <w:rsid w:val="003B0002"/>
    <w:rsid w:val="003B03E0"/>
    <w:rsid w:val="003B0712"/>
    <w:rsid w:val="003B0831"/>
    <w:rsid w:val="003B0A81"/>
    <w:rsid w:val="003B0CFF"/>
    <w:rsid w:val="003B0D2D"/>
    <w:rsid w:val="003B1023"/>
    <w:rsid w:val="003B2449"/>
    <w:rsid w:val="003B2726"/>
    <w:rsid w:val="003B2EC3"/>
    <w:rsid w:val="003B35C1"/>
    <w:rsid w:val="003B369E"/>
    <w:rsid w:val="003B397F"/>
    <w:rsid w:val="003B3E56"/>
    <w:rsid w:val="003B40C5"/>
    <w:rsid w:val="003B41F8"/>
    <w:rsid w:val="003B42A7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B7FA5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64D"/>
    <w:rsid w:val="003C2734"/>
    <w:rsid w:val="003C287F"/>
    <w:rsid w:val="003C2CB4"/>
    <w:rsid w:val="003C30E5"/>
    <w:rsid w:val="003C3419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BF"/>
    <w:rsid w:val="003C7BC8"/>
    <w:rsid w:val="003C7C8C"/>
    <w:rsid w:val="003C7E34"/>
    <w:rsid w:val="003D09AF"/>
    <w:rsid w:val="003D0F59"/>
    <w:rsid w:val="003D0F80"/>
    <w:rsid w:val="003D12F4"/>
    <w:rsid w:val="003D2340"/>
    <w:rsid w:val="003D257B"/>
    <w:rsid w:val="003D2A54"/>
    <w:rsid w:val="003D2B29"/>
    <w:rsid w:val="003D2C38"/>
    <w:rsid w:val="003D2E01"/>
    <w:rsid w:val="003D2E76"/>
    <w:rsid w:val="003D3161"/>
    <w:rsid w:val="003D318E"/>
    <w:rsid w:val="003D3688"/>
    <w:rsid w:val="003D3B7B"/>
    <w:rsid w:val="003D41B7"/>
    <w:rsid w:val="003D41F7"/>
    <w:rsid w:val="003D471A"/>
    <w:rsid w:val="003D489A"/>
    <w:rsid w:val="003D495C"/>
    <w:rsid w:val="003D50C1"/>
    <w:rsid w:val="003D5628"/>
    <w:rsid w:val="003D56D2"/>
    <w:rsid w:val="003D56D6"/>
    <w:rsid w:val="003D5801"/>
    <w:rsid w:val="003D5D77"/>
    <w:rsid w:val="003D5E47"/>
    <w:rsid w:val="003D619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3FC4"/>
    <w:rsid w:val="003E44B6"/>
    <w:rsid w:val="003E4883"/>
    <w:rsid w:val="003E490E"/>
    <w:rsid w:val="003E4A0F"/>
    <w:rsid w:val="003E4CAB"/>
    <w:rsid w:val="003E4EC2"/>
    <w:rsid w:val="003E51B9"/>
    <w:rsid w:val="003E553E"/>
    <w:rsid w:val="003E5CA2"/>
    <w:rsid w:val="003E5F44"/>
    <w:rsid w:val="003E63FF"/>
    <w:rsid w:val="003E6E51"/>
    <w:rsid w:val="003E6EA6"/>
    <w:rsid w:val="003E6F73"/>
    <w:rsid w:val="003E7167"/>
    <w:rsid w:val="003E7652"/>
    <w:rsid w:val="003E78A4"/>
    <w:rsid w:val="003F0146"/>
    <w:rsid w:val="003F0204"/>
    <w:rsid w:val="003F1171"/>
    <w:rsid w:val="003F1570"/>
    <w:rsid w:val="003F17A8"/>
    <w:rsid w:val="003F1DB9"/>
    <w:rsid w:val="003F1E92"/>
    <w:rsid w:val="003F1F6C"/>
    <w:rsid w:val="003F2560"/>
    <w:rsid w:val="003F275A"/>
    <w:rsid w:val="003F2773"/>
    <w:rsid w:val="003F27EE"/>
    <w:rsid w:val="003F2B6F"/>
    <w:rsid w:val="003F2E6B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633"/>
    <w:rsid w:val="003F5A03"/>
    <w:rsid w:val="003F5CEB"/>
    <w:rsid w:val="003F5ED7"/>
    <w:rsid w:val="003F5F1C"/>
    <w:rsid w:val="003F5F82"/>
    <w:rsid w:val="003F61C8"/>
    <w:rsid w:val="003F659B"/>
    <w:rsid w:val="003F76E4"/>
    <w:rsid w:val="003F7B73"/>
    <w:rsid w:val="003F7D0A"/>
    <w:rsid w:val="003F7DD0"/>
    <w:rsid w:val="00400503"/>
    <w:rsid w:val="0040126D"/>
    <w:rsid w:val="004015AE"/>
    <w:rsid w:val="00401B9F"/>
    <w:rsid w:val="00402864"/>
    <w:rsid w:val="00402BE5"/>
    <w:rsid w:val="0040301F"/>
    <w:rsid w:val="00403348"/>
    <w:rsid w:val="00403561"/>
    <w:rsid w:val="0040376B"/>
    <w:rsid w:val="0040382E"/>
    <w:rsid w:val="00403B43"/>
    <w:rsid w:val="00404524"/>
    <w:rsid w:val="004049B8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2"/>
    <w:rsid w:val="00410E09"/>
    <w:rsid w:val="00410FF3"/>
    <w:rsid w:val="00411454"/>
    <w:rsid w:val="00411AED"/>
    <w:rsid w:val="004120BB"/>
    <w:rsid w:val="004123E1"/>
    <w:rsid w:val="004125DA"/>
    <w:rsid w:val="00412C81"/>
    <w:rsid w:val="00412CC6"/>
    <w:rsid w:val="00413202"/>
    <w:rsid w:val="00414851"/>
    <w:rsid w:val="00414859"/>
    <w:rsid w:val="00414CAB"/>
    <w:rsid w:val="00415A93"/>
    <w:rsid w:val="00415B63"/>
    <w:rsid w:val="00415D70"/>
    <w:rsid w:val="0041665F"/>
    <w:rsid w:val="00417C2A"/>
    <w:rsid w:val="00417C77"/>
    <w:rsid w:val="00417E8D"/>
    <w:rsid w:val="00417FBC"/>
    <w:rsid w:val="004202B9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4B"/>
    <w:rsid w:val="00422666"/>
    <w:rsid w:val="00422E51"/>
    <w:rsid w:val="00422E67"/>
    <w:rsid w:val="004233E3"/>
    <w:rsid w:val="00423541"/>
    <w:rsid w:val="004238A0"/>
    <w:rsid w:val="00423BEF"/>
    <w:rsid w:val="00424320"/>
    <w:rsid w:val="00424719"/>
    <w:rsid w:val="00424A5E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3CB"/>
    <w:rsid w:val="00426C7D"/>
    <w:rsid w:val="00427537"/>
    <w:rsid w:val="00427AFA"/>
    <w:rsid w:val="00427B2F"/>
    <w:rsid w:val="00427D84"/>
    <w:rsid w:val="00427EA2"/>
    <w:rsid w:val="00430464"/>
    <w:rsid w:val="0043046C"/>
    <w:rsid w:val="00430DFE"/>
    <w:rsid w:val="00431093"/>
    <w:rsid w:val="00431672"/>
    <w:rsid w:val="004319B3"/>
    <w:rsid w:val="004319D4"/>
    <w:rsid w:val="00431C6B"/>
    <w:rsid w:val="00432178"/>
    <w:rsid w:val="00432A86"/>
    <w:rsid w:val="00433237"/>
    <w:rsid w:val="0043329D"/>
    <w:rsid w:val="004332A8"/>
    <w:rsid w:val="00433A85"/>
    <w:rsid w:val="00433CEA"/>
    <w:rsid w:val="00433D80"/>
    <w:rsid w:val="00433E2D"/>
    <w:rsid w:val="00433F23"/>
    <w:rsid w:val="004342E4"/>
    <w:rsid w:val="00434C77"/>
    <w:rsid w:val="00435099"/>
    <w:rsid w:val="004353E2"/>
    <w:rsid w:val="0043546C"/>
    <w:rsid w:val="00435DB6"/>
    <w:rsid w:val="00436019"/>
    <w:rsid w:val="00436139"/>
    <w:rsid w:val="00436185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4E4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AD4"/>
    <w:rsid w:val="00445C0A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0FD7"/>
    <w:rsid w:val="00451B09"/>
    <w:rsid w:val="00451C27"/>
    <w:rsid w:val="00451C51"/>
    <w:rsid w:val="004523C6"/>
    <w:rsid w:val="00452458"/>
    <w:rsid w:val="0045253F"/>
    <w:rsid w:val="004526AB"/>
    <w:rsid w:val="00452E82"/>
    <w:rsid w:val="00453065"/>
    <w:rsid w:val="00453719"/>
    <w:rsid w:val="004537FD"/>
    <w:rsid w:val="00453CC7"/>
    <w:rsid w:val="00454018"/>
    <w:rsid w:val="004545E0"/>
    <w:rsid w:val="00454C5C"/>
    <w:rsid w:val="00454D71"/>
    <w:rsid w:val="00455021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298"/>
    <w:rsid w:val="004575FB"/>
    <w:rsid w:val="00457695"/>
    <w:rsid w:val="004578B6"/>
    <w:rsid w:val="00457AC2"/>
    <w:rsid w:val="00457C2A"/>
    <w:rsid w:val="00457DB6"/>
    <w:rsid w:val="00461077"/>
    <w:rsid w:val="004611DD"/>
    <w:rsid w:val="004612E3"/>
    <w:rsid w:val="004614E9"/>
    <w:rsid w:val="0046166D"/>
    <w:rsid w:val="004618BC"/>
    <w:rsid w:val="00461E9C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11F"/>
    <w:rsid w:val="00463974"/>
    <w:rsid w:val="00463D10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77"/>
    <w:rsid w:val="0046662D"/>
    <w:rsid w:val="00466712"/>
    <w:rsid w:val="00466F26"/>
    <w:rsid w:val="00467829"/>
    <w:rsid w:val="0046794C"/>
    <w:rsid w:val="00467A2A"/>
    <w:rsid w:val="00467ABE"/>
    <w:rsid w:val="00467B3E"/>
    <w:rsid w:val="00467E0A"/>
    <w:rsid w:val="004701E8"/>
    <w:rsid w:val="00470395"/>
    <w:rsid w:val="004706DF"/>
    <w:rsid w:val="00470BDB"/>
    <w:rsid w:val="00470DE3"/>
    <w:rsid w:val="00471736"/>
    <w:rsid w:val="00471BAF"/>
    <w:rsid w:val="00471C71"/>
    <w:rsid w:val="00471E72"/>
    <w:rsid w:val="00471FC1"/>
    <w:rsid w:val="004723D2"/>
    <w:rsid w:val="0047246F"/>
    <w:rsid w:val="004728EC"/>
    <w:rsid w:val="00472E4D"/>
    <w:rsid w:val="004736E8"/>
    <w:rsid w:val="004736F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BF0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2D"/>
    <w:rsid w:val="004834F8"/>
    <w:rsid w:val="00483511"/>
    <w:rsid w:val="00483DFB"/>
    <w:rsid w:val="00484395"/>
    <w:rsid w:val="00484759"/>
    <w:rsid w:val="00484C9D"/>
    <w:rsid w:val="00484CA9"/>
    <w:rsid w:val="0048519E"/>
    <w:rsid w:val="004851A3"/>
    <w:rsid w:val="0048535D"/>
    <w:rsid w:val="0048547F"/>
    <w:rsid w:val="00485CC7"/>
    <w:rsid w:val="004861D5"/>
    <w:rsid w:val="004864B1"/>
    <w:rsid w:val="004864D0"/>
    <w:rsid w:val="004866DD"/>
    <w:rsid w:val="00486B75"/>
    <w:rsid w:val="00486DDB"/>
    <w:rsid w:val="00487072"/>
    <w:rsid w:val="0048708B"/>
    <w:rsid w:val="00487815"/>
    <w:rsid w:val="00487C23"/>
    <w:rsid w:val="00487C4D"/>
    <w:rsid w:val="004906E2"/>
    <w:rsid w:val="00490847"/>
    <w:rsid w:val="004910B0"/>
    <w:rsid w:val="00491419"/>
    <w:rsid w:val="00491576"/>
    <w:rsid w:val="00491E37"/>
    <w:rsid w:val="00491F6F"/>
    <w:rsid w:val="00492018"/>
    <w:rsid w:val="0049214C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37A"/>
    <w:rsid w:val="00497635"/>
    <w:rsid w:val="00497A54"/>
    <w:rsid w:val="00497D61"/>
    <w:rsid w:val="00497EE1"/>
    <w:rsid w:val="004A0361"/>
    <w:rsid w:val="004A0C5E"/>
    <w:rsid w:val="004A0E79"/>
    <w:rsid w:val="004A1350"/>
    <w:rsid w:val="004A1552"/>
    <w:rsid w:val="004A1584"/>
    <w:rsid w:val="004A1784"/>
    <w:rsid w:val="004A17CD"/>
    <w:rsid w:val="004A1CBF"/>
    <w:rsid w:val="004A1E20"/>
    <w:rsid w:val="004A1ECA"/>
    <w:rsid w:val="004A2065"/>
    <w:rsid w:val="004A247E"/>
    <w:rsid w:val="004A24CF"/>
    <w:rsid w:val="004A28A1"/>
    <w:rsid w:val="004A2BA2"/>
    <w:rsid w:val="004A3025"/>
    <w:rsid w:val="004A328D"/>
    <w:rsid w:val="004A32E9"/>
    <w:rsid w:val="004A3614"/>
    <w:rsid w:val="004A3921"/>
    <w:rsid w:val="004A39C0"/>
    <w:rsid w:val="004A3D0E"/>
    <w:rsid w:val="004A3DAF"/>
    <w:rsid w:val="004A45D7"/>
    <w:rsid w:val="004A4BC4"/>
    <w:rsid w:val="004A4C01"/>
    <w:rsid w:val="004A57BB"/>
    <w:rsid w:val="004A5F18"/>
    <w:rsid w:val="004A6161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A7AAE"/>
    <w:rsid w:val="004B09A9"/>
    <w:rsid w:val="004B0CFF"/>
    <w:rsid w:val="004B102E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43E"/>
    <w:rsid w:val="004B56B0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BAB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2572"/>
    <w:rsid w:val="004C3F95"/>
    <w:rsid w:val="004C467E"/>
    <w:rsid w:val="004C4CC1"/>
    <w:rsid w:val="004C4E8F"/>
    <w:rsid w:val="004C50D1"/>
    <w:rsid w:val="004C523F"/>
    <w:rsid w:val="004C5631"/>
    <w:rsid w:val="004C5E20"/>
    <w:rsid w:val="004C6376"/>
    <w:rsid w:val="004C6454"/>
    <w:rsid w:val="004C6472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1E49"/>
    <w:rsid w:val="004D23CF"/>
    <w:rsid w:val="004D27E1"/>
    <w:rsid w:val="004D283D"/>
    <w:rsid w:val="004D2E6F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2C0"/>
    <w:rsid w:val="004D50F7"/>
    <w:rsid w:val="004D522D"/>
    <w:rsid w:val="004D5238"/>
    <w:rsid w:val="004D54A8"/>
    <w:rsid w:val="004D5574"/>
    <w:rsid w:val="004D5C0D"/>
    <w:rsid w:val="004D663E"/>
    <w:rsid w:val="004D6792"/>
    <w:rsid w:val="004D6A25"/>
    <w:rsid w:val="004D6F17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3DC"/>
    <w:rsid w:val="004E2415"/>
    <w:rsid w:val="004E25D3"/>
    <w:rsid w:val="004E2967"/>
    <w:rsid w:val="004E3174"/>
    <w:rsid w:val="004E3BEA"/>
    <w:rsid w:val="004E4234"/>
    <w:rsid w:val="004E49E8"/>
    <w:rsid w:val="004E4BB6"/>
    <w:rsid w:val="004E5119"/>
    <w:rsid w:val="004E53A6"/>
    <w:rsid w:val="004E5875"/>
    <w:rsid w:val="004E600F"/>
    <w:rsid w:val="004E6074"/>
    <w:rsid w:val="004E6194"/>
    <w:rsid w:val="004E64AC"/>
    <w:rsid w:val="004E677D"/>
    <w:rsid w:val="004E73D9"/>
    <w:rsid w:val="004E7523"/>
    <w:rsid w:val="004E7567"/>
    <w:rsid w:val="004E77AB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1F49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08B"/>
    <w:rsid w:val="004F619E"/>
    <w:rsid w:val="004F6383"/>
    <w:rsid w:val="004F6459"/>
    <w:rsid w:val="004F69B6"/>
    <w:rsid w:val="004F7194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2BAB"/>
    <w:rsid w:val="00503676"/>
    <w:rsid w:val="00503D9B"/>
    <w:rsid w:val="00503FE6"/>
    <w:rsid w:val="005043A5"/>
    <w:rsid w:val="00504837"/>
    <w:rsid w:val="00504C17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62"/>
    <w:rsid w:val="0051062B"/>
    <w:rsid w:val="00511362"/>
    <w:rsid w:val="005115D8"/>
    <w:rsid w:val="00511A83"/>
    <w:rsid w:val="00511B21"/>
    <w:rsid w:val="00511B6E"/>
    <w:rsid w:val="00511B94"/>
    <w:rsid w:val="00511F75"/>
    <w:rsid w:val="00512CBE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4A9F"/>
    <w:rsid w:val="00515630"/>
    <w:rsid w:val="00515819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CE8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47F6"/>
    <w:rsid w:val="005250C8"/>
    <w:rsid w:val="00525127"/>
    <w:rsid w:val="005251D2"/>
    <w:rsid w:val="005251E7"/>
    <w:rsid w:val="005255E6"/>
    <w:rsid w:val="00525CC7"/>
    <w:rsid w:val="00526982"/>
    <w:rsid w:val="00526BA7"/>
    <w:rsid w:val="00526DAF"/>
    <w:rsid w:val="00527153"/>
    <w:rsid w:val="00527C7B"/>
    <w:rsid w:val="00527EF9"/>
    <w:rsid w:val="00530A9C"/>
    <w:rsid w:val="00530C0C"/>
    <w:rsid w:val="005310E7"/>
    <w:rsid w:val="00531108"/>
    <w:rsid w:val="0053144B"/>
    <w:rsid w:val="0053185C"/>
    <w:rsid w:val="00531DB8"/>
    <w:rsid w:val="00531E8F"/>
    <w:rsid w:val="005320D0"/>
    <w:rsid w:val="00532790"/>
    <w:rsid w:val="00532F2E"/>
    <w:rsid w:val="005331BF"/>
    <w:rsid w:val="00533596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34C"/>
    <w:rsid w:val="0054095A"/>
    <w:rsid w:val="00541039"/>
    <w:rsid w:val="00541157"/>
    <w:rsid w:val="00541256"/>
    <w:rsid w:val="0054143E"/>
    <w:rsid w:val="00541505"/>
    <w:rsid w:val="00541897"/>
    <w:rsid w:val="00541F4B"/>
    <w:rsid w:val="00541F84"/>
    <w:rsid w:val="00542064"/>
    <w:rsid w:val="0054224E"/>
    <w:rsid w:val="0054228A"/>
    <w:rsid w:val="00542582"/>
    <w:rsid w:val="0054275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3A5"/>
    <w:rsid w:val="00544971"/>
    <w:rsid w:val="00544A38"/>
    <w:rsid w:val="00544BD7"/>
    <w:rsid w:val="00544EDB"/>
    <w:rsid w:val="00545791"/>
    <w:rsid w:val="005459D9"/>
    <w:rsid w:val="00545E00"/>
    <w:rsid w:val="005461EC"/>
    <w:rsid w:val="00546839"/>
    <w:rsid w:val="00546CAE"/>
    <w:rsid w:val="00550030"/>
    <w:rsid w:val="00550513"/>
    <w:rsid w:val="00550B74"/>
    <w:rsid w:val="00550EB6"/>
    <w:rsid w:val="005511AD"/>
    <w:rsid w:val="00551EA1"/>
    <w:rsid w:val="00551EFD"/>
    <w:rsid w:val="0055268E"/>
    <w:rsid w:val="0055271F"/>
    <w:rsid w:val="00552A5E"/>
    <w:rsid w:val="00552A9F"/>
    <w:rsid w:val="00552D2B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5364"/>
    <w:rsid w:val="005553C4"/>
    <w:rsid w:val="0055556F"/>
    <w:rsid w:val="005555A1"/>
    <w:rsid w:val="00555938"/>
    <w:rsid w:val="00555C9B"/>
    <w:rsid w:val="00555D9B"/>
    <w:rsid w:val="0055647F"/>
    <w:rsid w:val="00556932"/>
    <w:rsid w:val="00556A41"/>
    <w:rsid w:val="00556DF4"/>
    <w:rsid w:val="0055706F"/>
    <w:rsid w:val="005574B7"/>
    <w:rsid w:val="005574D4"/>
    <w:rsid w:val="005574FF"/>
    <w:rsid w:val="00557E7F"/>
    <w:rsid w:val="00557F7B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3FA4"/>
    <w:rsid w:val="00564224"/>
    <w:rsid w:val="00564637"/>
    <w:rsid w:val="00564715"/>
    <w:rsid w:val="00564EC4"/>
    <w:rsid w:val="00565339"/>
    <w:rsid w:val="005654CB"/>
    <w:rsid w:val="0056556E"/>
    <w:rsid w:val="00565AE7"/>
    <w:rsid w:val="00566312"/>
    <w:rsid w:val="00566A9D"/>
    <w:rsid w:val="00566DDD"/>
    <w:rsid w:val="00566E09"/>
    <w:rsid w:val="005671FF"/>
    <w:rsid w:val="0056731F"/>
    <w:rsid w:val="00567AEC"/>
    <w:rsid w:val="00567D43"/>
    <w:rsid w:val="00570305"/>
    <w:rsid w:val="005706B0"/>
    <w:rsid w:val="00570F7E"/>
    <w:rsid w:val="005710AC"/>
    <w:rsid w:val="00571109"/>
    <w:rsid w:val="005715FD"/>
    <w:rsid w:val="00571B35"/>
    <w:rsid w:val="00571D3C"/>
    <w:rsid w:val="0057207A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49E5"/>
    <w:rsid w:val="005755AD"/>
    <w:rsid w:val="00575655"/>
    <w:rsid w:val="00575891"/>
    <w:rsid w:val="00575BF9"/>
    <w:rsid w:val="00575D8F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569"/>
    <w:rsid w:val="00577AD3"/>
    <w:rsid w:val="00577C80"/>
    <w:rsid w:val="00577EA3"/>
    <w:rsid w:val="00580817"/>
    <w:rsid w:val="00580BE1"/>
    <w:rsid w:val="0058104D"/>
    <w:rsid w:val="005810C4"/>
    <w:rsid w:val="00581146"/>
    <w:rsid w:val="005814E3"/>
    <w:rsid w:val="00581DD3"/>
    <w:rsid w:val="00582073"/>
    <w:rsid w:val="00582119"/>
    <w:rsid w:val="005821C2"/>
    <w:rsid w:val="00582648"/>
    <w:rsid w:val="00582AC7"/>
    <w:rsid w:val="00582B49"/>
    <w:rsid w:val="005834F1"/>
    <w:rsid w:val="00583805"/>
    <w:rsid w:val="0058425C"/>
    <w:rsid w:val="005844A0"/>
    <w:rsid w:val="00584652"/>
    <w:rsid w:val="005846CC"/>
    <w:rsid w:val="00584D36"/>
    <w:rsid w:val="0058568F"/>
    <w:rsid w:val="00585909"/>
    <w:rsid w:val="00585919"/>
    <w:rsid w:val="0058593A"/>
    <w:rsid w:val="005859ED"/>
    <w:rsid w:val="00585DC6"/>
    <w:rsid w:val="00585F0F"/>
    <w:rsid w:val="00585F59"/>
    <w:rsid w:val="005864AD"/>
    <w:rsid w:val="00586877"/>
    <w:rsid w:val="00586A81"/>
    <w:rsid w:val="005872F4"/>
    <w:rsid w:val="0058754A"/>
    <w:rsid w:val="00587630"/>
    <w:rsid w:val="005900B5"/>
    <w:rsid w:val="005901FA"/>
    <w:rsid w:val="005902F0"/>
    <w:rsid w:val="0059047E"/>
    <w:rsid w:val="00590670"/>
    <w:rsid w:val="005906F7"/>
    <w:rsid w:val="00590723"/>
    <w:rsid w:val="00591100"/>
    <w:rsid w:val="005912C8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4F"/>
    <w:rsid w:val="00595361"/>
    <w:rsid w:val="0059541A"/>
    <w:rsid w:val="00595579"/>
    <w:rsid w:val="0059561C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517"/>
    <w:rsid w:val="005A362F"/>
    <w:rsid w:val="005A3B76"/>
    <w:rsid w:val="005A3C79"/>
    <w:rsid w:val="005A40E4"/>
    <w:rsid w:val="005A43AC"/>
    <w:rsid w:val="005A54C1"/>
    <w:rsid w:val="005A56A7"/>
    <w:rsid w:val="005A5F88"/>
    <w:rsid w:val="005A6350"/>
    <w:rsid w:val="005A64ED"/>
    <w:rsid w:val="005A65DF"/>
    <w:rsid w:val="005A672A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142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3B7E"/>
    <w:rsid w:val="005B3CB8"/>
    <w:rsid w:val="005B40E8"/>
    <w:rsid w:val="005B42BB"/>
    <w:rsid w:val="005B4AB2"/>
    <w:rsid w:val="005B52D9"/>
    <w:rsid w:val="005B6670"/>
    <w:rsid w:val="005B680C"/>
    <w:rsid w:val="005B6ACD"/>
    <w:rsid w:val="005B6AF5"/>
    <w:rsid w:val="005B70AD"/>
    <w:rsid w:val="005B735A"/>
    <w:rsid w:val="005B7556"/>
    <w:rsid w:val="005B77D7"/>
    <w:rsid w:val="005B78FE"/>
    <w:rsid w:val="005B7A9A"/>
    <w:rsid w:val="005B7B2E"/>
    <w:rsid w:val="005B7BCB"/>
    <w:rsid w:val="005C007B"/>
    <w:rsid w:val="005C0CCE"/>
    <w:rsid w:val="005C0D61"/>
    <w:rsid w:val="005C1178"/>
    <w:rsid w:val="005C17B7"/>
    <w:rsid w:val="005C1B81"/>
    <w:rsid w:val="005C1D96"/>
    <w:rsid w:val="005C1EB3"/>
    <w:rsid w:val="005C224B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192"/>
    <w:rsid w:val="005C66CE"/>
    <w:rsid w:val="005C684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942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14A3"/>
    <w:rsid w:val="005D1818"/>
    <w:rsid w:val="005D21C5"/>
    <w:rsid w:val="005D22D0"/>
    <w:rsid w:val="005D2373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3E9B"/>
    <w:rsid w:val="005D404F"/>
    <w:rsid w:val="005D444E"/>
    <w:rsid w:val="005D4814"/>
    <w:rsid w:val="005D4A16"/>
    <w:rsid w:val="005D4A2F"/>
    <w:rsid w:val="005D4B64"/>
    <w:rsid w:val="005D4FCC"/>
    <w:rsid w:val="005D5236"/>
    <w:rsid w:val="005D52CB"/>
    <w:rsid w:val="005D52F9"/>
    <w:rsid w:val="005D554F"/>
    <w:rsid w:val="005D5552"/>
    <w:rsid w:val="005D5C1C"/>
    <w:rsid w:val="005D5D26"/>
    <w:rsid w:val="005D5F62"/>
    <w:rsid w:val="005D6AB5"/>
    <w:rsid w:val="005D6CE0"/>
    <w:rsid w:val="005D710D"/>
    <w:rsid w:val="005D753B"/>
    <w:rsid w:val="005D7812"/>
    <w:rsid w:val="005D7B5F"/>
    <w:rsid w:val="005E065A"/>
    <w:rsid w:val="005E0687"/>
    <w:rsid w:val="005E0B6A"/>
    <w:rsid w:val="005E11F8"/>
    <w:rsid w:val="005E221A"/>
    <w:rsid w:val="005E221E"/>
    <w:rsid w:val="005E223A"/>
    <w:rsid w:val="005E2745"/>
    <w:rsid w:val="005E29C3"/>
    <w:rsid w:val="005E2F2D"/>
    <w:rsid w:val="005E32E3"/>
    <w:rsid w:val="005E32EA"/>
    <w:rsid w:val="005E39B3"/>
    <w:rsid w:val="005E3AF4"/>
    <w:rsid w:val="005E3D02"/>
    <w:rsid w:val="005E409E"/>
    <w:rsid w:val="005E4477"/>
    <w:rsid w:val="005E5A78"/>
    <w:rsid w:val="005E5BAB"/>
    <w:rsid w:val="005E5F62"/>
    <w:rsid w:val="005E603D"/>
    <w:rsid w:val="005E622E"/>
    <w:rsid w:val="005E630A"/>
    <w:rsid w:val="005E63FA"/>
    <w:rsid w:val="005E63FB"/>
    <w:rsid w:val="005E6C3A"/>
    <w:rsid w:val="005E72CC"/>
    <w:rsid w:val="005E7BFF"/>
    <w:rsid w:val="005E7EFD"/>
    <w:rsid w:val="005E7F63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8DB"/>
    <w:rsid w:val="005F1B4F"/>
    <w:rsid w:val="005F291D"/>
    <w:rsid w:val="005F2FDF"/>
    <w:rsid w:val="005F3A48"/>
    <w:rsid w:val="005F3C72"/>
    <w:rsid w:val="005F4425"/>
    <w:rsid w:val="005F45F7"/>
    <w:rsid w:val="005F5321"/>
    <w:rsid w:val="005F5858"/>
    <w:rsid w:val="005F5B2A"/>
    <w:rsid w:val="005F5B77"/>
    <w:rsid w:val="005F6440"/>
    <w:rsid w:val="005F65EC"/>
    <w:rsid w:val="005F68B1"/>
    <w:rsid w:val="005F68BF"/>
    <w:rsid w:val="005F7488"/>
    <w:rsid w:val="005F7D8C"/>
    <w:rsid w:val="005F7DAF"/>
    <w:rsid w:val="005F7EB8"/>
    <w:rsid w:val="00600519"/>
    <w:rsid w:val="00600DFA"/>
    <w:rsid w:val="00600F36"/>
    <w:rsid w:val="00601217"/>
    <w:rsid w:val="00601A56"/>
    <w:rsid w:val="00602341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AD0"/>
    <w:rsid w:val="00605C4B"/>
    <w:rsid w:val="00606122"/>
    <w:rsid w:val="006061C0"/>
    <w:rsid w:val="006062CD"/>
    <w:rsid w:val="006063BC"/>
    <w:rsid w:val="006064C0"/>
    <w:rsid w:val="00606828"/>
    <w:rsid w:val="00606FB8"/>
    <w:rsid w:val="00607476"/>
    <w:rsid w:val="006074E4"/>
    <w:rsid w:val="006077CA"/>
    <w:rsid w:val="0060780C"/>
    <w:rsid w:val="00607C07"/>
    <w:rsid w:val="00607DCC"/>
    <w:rsid w:val="00607ED7"/>
    <w:rsid w:val="0061095E"/>
    <w:rsid w:val="006111DF"/>
    <w:rsid w:val="0061150E"/>
    <w:rsid w:val="0061166A"/>
    <w:rsid w:val="00611771"/>
    <w:rsid w:val="00611A2C"/>
    <w:rsid w:val="00611D47"/>
    <w:rsid w:val="00611EBD"/>
    <w:rsid w:val="00612A89"/>
    <w:rsid w:val="006143E2"/>
    <w:rsid w:val="00614867"/>
    <w:rsid w:val="00614989"/>
    <w:rsid w:val="006153C0"/>
    <w:rsid w:val="006157BE"/>
    <w:rsid w:val="00615904"/>
    <w:rsid w:val="00615D95"/>
    <w:rsid w:val="00616223"/>
    <w:rsid w:val="0061679E"/>
    <w:rsid w:val="00616868"/>
    <w:rsid w:val="00616A80"/>
    <w:rsid w:val="00616B57"/>
    <w:rsid w:val="00616E81"/>
    <w:rsid w:val="00617024"/>
    <w:rsid w:val="0061736C"/>
    <w:rsid w:val="0061766C"/>
    <w:rsid w:val="00617769"/>
    <w:rsid w:val="00617941"/>
    <w:rsid w:val="00617E3F"/>
    <w:rsid w:val="0062006E"/>
    <w:rsid w:val="00620291"/>
    <w:rsid w:val="0062045E"/>
    <w:rsid w:val="0062097D"/>
    <w:rsid w:val="00620C78"/>
    <w:rsid w:val="00620D53"/>
    <w:rsid w:val="00620F1F"/>
    <w:rsid w:val="00621365"/>
    <w:rsid w:val="006213D3"/>
    <w:rsid w:val="0062189D"/>
    <w:rsid w:val="00621B2E"/>
    <w:rsid w:val="00621BB5"/>
    <w:rsid w:val="00621E11"/>
    <w:rsid w:val="00621E78"/>
    <w:rsid w:val="00622187"/>
    <w:rsid w:val="0062227E"/>
    <w:rsid w:val="00622280"/>
    <w:rsid w:val="006224AE"/>
    <w:rsid w:val="00622AFB"/>
    <w:rsid w:val="00622F51"/>
    <w:rsid w:val="006230D6"/>
    <w:rsid w:val="00623665"/>
    <w:rsid w:val="006237F1"/>
    <w:rsid w:val="006238C0"/>
    <w:rsid w:val="006238E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D3"/>
    <w:rsid w:val="006313EC"/>
    <w:rsid w:val="00631473"/>
    <w:rsid w:val="00631482"/>
    <w:rsid w:val="00631531"/>
    <w:rsid w:val="006317B7"/>
    <w:rsid w:val="006317E6"/>
    <w:rsid w:val="00631C83"/>
    <w:rsid w:val="00631F7B"/>
    <w:rsid w:val="00631FB6"/>
    <w:rsid w:val="00631FFA"/>
    <w:rsid w:val="00632664"/>
    <w:rsid w:val="00632BD5"/>
    <w:rsid w:val="00632C79"/>
    <w:rsid w:val="0063306E"/>
    <w:rsid w:val="00633662"/>
    <w:rsid w:val="006336AB"/>
    <w:rsid w:val="00633896"/>
    <w:rsid w:val="00633939"/>
    <w:rsid w:val="00634747"/>
    <w:rsid w:val="00634791"/>
    <w:rsid w:val="0063495A"/>
    <w:rsid w:val="00634F32"/>
    <w:rsid w:val="00635005"/>
    <w:rsid w:val="0063524D"/>
    <w:rsid w:val="006353EE"/>
    <w:rsid w:val="00636241"/>
    <w:rsid w:val="006367F4"/>
    <w:rsid w:val="00636926"/>
    <w:rsid w:val="006369BB"/>
    <w:rsid w:val="006369C1"/>
    <w:rsid w:val="00636BA6"/>
    <w:rsid w:val="00636D37"/>
    <w:rsid w:val="00636F5D"/>
    <w:rsid w:val="00637128"/>
    <w:rsid w:val="00637AA0"/>
    <w:rsid w:val="00637C04"/>
    <w:rsid w:val="00640404"/>
    <w:rsid w:val="006404F7"/>
    <w:rsid w:val="00640814"/>
    <w:rsid w:val="00640B7F"/>
    <w:rsid w:val="00640FB8"/>
    <w:rsid w:val="00641959"/>
    <w:rsid w:val="00641C3B"/>
    <w:rsid w:val="00641D61"/>
    <w:rsid w:val="00641EB1"/>
    <w:rsid w:val="00641F99"/>
    <w:rsid w:val="0064221F"/>
    <w:rsid w:val="0064249F"/>
    <w:rsid w:val="006424AD"/>
    <w:rsid w:val="00642870"/>
    <w:rsid w:val="00642D08"/>
    <w:rsid w:val="00643C69"/>
    <w:rsid w:val="006442D7"/>
    <w:rsid w:val="00644A49"/>
    <w:rsid w:val="00644D4B"/>
    <w:rsid w:val="006451F7"/>
    <w:rsid w:val="0064545B"/>
    <w:rsid w:val="0064567F"/>
    <w:rsid w:val="0064574E"/>
    <w:rsid w:val="00645CA3"/>
    <w:rsid w:val="00645EE8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970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171"/>
    <w:rsid w:val="00654382"/>
    <w:rsid w:val="00654623"/>
    <w:rsid w:val="006547D2"/>
    <w:rsid w:val="0065526A"/>
    <w:rsid w:val="006556E5"/>
    <w:rsid w:val="00655BED"/>
    <w:rsid w:val="00655E1C"/>
    <w:rsid w:val="00655FB5"/>
    <w:rsid w:val="00655FE0"/>
    <w:rsid w:val="0065620D"/>
    <w:rsid w:val="00656210"/>
    <w:rsid w:val="0065648B"/>
    <w:rsid w:val="00656589"/>
    <w:rsid w:val="00656601"/>
    <w:rsid w:val="006566CC"/>
    <w:rsid w:val="00656C6B"/>
    <w:rsid w:val="00657112"/>
    <w:rsid w:val="006573A6"/>
    <w:rsid w:val="0065790E"/>
    <w:rsid w:val="0065794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6E2B"/>
    <w:rsid w:val="006673ED"/>
    <w:rsid w:val="006677B4"/>
    <w:rsid w:val="006678EB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95"/>
    <w:rsid w:val="00672DEA"/>
    <w:rsid w:val="006733BF"/>
    <w:rsid w:val="00673787"/>
    <w:rsid w:val="006738D9"/>
    <w:rsid w:val="00673CC3"/>
    <w:rsid w:val="00673DF1"/>
    <w:rsid w:val="00674346"/>
    <w:rsid w:val="0067437E"/>
    <w:rsid w:val="00674696"/>
    <w:rsid w:val="006747BC"/>
    <w:rsid w:val="00674F7F"/>
    <w:rsid w:val="006756A6"/>
    <w:rsid w:val="006757DB"/>
    <w:rsid w:val="00675BE0"/>
    <w:rsid w:val="00675C04"/>
    <w:rsid w:val="006763BB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AF"/>
    <w:rsid w:val="006775B6"/>
    <w:rsid w:val="0067762D"/>
    <w:rsid w:val="00680C6B"/>
    <w:rsid w:val="0068162E"/>
    <w:rsid w:val="00681A18"/>
    <w:rsid w:val="00681A43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0E1"/>
    <w:rsid w:val="006853A4"/>
    <w:rsid w:val="00685743"/>
    <w:rsid w:val="00685A45"/>
    <w:rsid w:val="00686131"/>
    <w:rsid w:val="006866D4"/>
    <w:rsid w:val="00686CB8"/>
    <w:rsid w:val="00687386"/>
    <w:rsid w:val="00687534"/>
    <w:rsid w:val="0068773F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68A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54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2A3"/>
    <w:rsid w:val="0069558F"/>
    <w:rsid w:val="00695609"/>
    <w:rsid w:val="0069565A"/>
    <w:rsid w:val="00695F3D"/>
    <w:rsid w:val="006965CF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2C3"/>
    <w:rsid w:val="006A1322"/>
    <w:rsid w:val="006A18FC"/>
    <w:rsid w:val="006A1EC3"/>
    <w:rsid w:val="006A21B9"/>
    <w:rsid w:val="006A2350"/>
    <w:rsid w:val="006A2FB2"/>
    <w:rsid w:val="006A3E1A"/>
    <w:rsid w:val="006A3FF3"/>
    <w:rsid w:val="006A4527"/>
    <w:rsid w:val="006A46DC"/>
    <w:rsid w:val="006A485C"/>
    <w:rsid w:val="006A4D06"/>
    <w:rsid w:val="006A506B"/>
    <w:rsid w:val="006A58DD"/>
    <w:rsid w:val="006A5989"/>
    <w:rsid w:val="006A5A64"/>
    <w:rsid w:val="006A5DB2"/>
    <w:rsid w:val="006A5DC9"/>
    <w:rsid w:val="006A5E03"/>
    <w:rsid w:val="006A5F21"/>
    <w:rsid w:val="006A61C4"/>
    <w:rsid w:val="006A6848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5F1"/>
    <w:rsid w:val="006B1706"/>
    <w:rsid w:val="006B1880"/>
    <w:rsid w:val="006B1C25"/>
    <w:rsid w:val="006B1C95"/>
    <w:rsid w:val="006B1EFB"/>
    <w:rsid w:val="006B2005"/>
    <w:rsid w:val="006B23A5"/>
    <w:rsid w:val="006B282A"/>
    <w:rsid w:val="006B2A60"/>
    <w:rsid w:val="006B30A7"/>
    <w:rsid w:val="006B32A3"/>
    <w:rsid w:val="006B3351"/>
    <w:rsid w:val="006B39DF"/>
    <w:rsid w:val="006B39FA"/>
    <w:rsid w:val="006B3A8C"/>
    <w:rsid w:val="006B3AAC"/>
    <w:rsid w:val="006B3C4E"/>
    <w:rsid w:val="006B41C7"/>
    <w:rsid w:val="006B4310"/>
    <w:rsid w:val="006B492A"/>
    <w:rsid w:val="006B4AA8"/>
    <w:rsid w:val="006B54C4"/>
    <w:rsid w:val="006B5568"/>
    <w:rsid w:val="006B58E4"/>
    <w:rsid w:val="006B5927"/>
    <w:rsid w:val="006B5B2E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A74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AAD"/>
    <w:rsid w:val="006C2B83"/>
    <w:rsid w:val="006C34A7"/>
    <w:rsid w:val="006C3883"/>
    <w:rsid w:val="006C38D4"/>
    <w:rsid w:val="006C3B6C"/>
    <w:rsid w:val="006C3BC6"/>
    <w:rsid w:val="006C402A"/>
    <w:rsid w:val="006C4E7B"/>
    <w:rsid w:val="006C5668"/>
    <w:rsid w:val="006C58B7"/>
    <w:rsid w:val="006C5E63"/>
    <w:rsid w:val="006C61F1"/>
    <w:rsid w:val="006C667E"/>
    <w:rsid w:val="006C67FB"/>
    <w:rsid w:val="006C698C"/>
    <w:rsid w:val="006C69B5"/>
    <w:rsid w:val="006C6D05"/>
    <w:rsid w:val="006D09A6"/>
    <w:rsid w:val="006D0BF6"/>
    <w:rsid w:val="006D0E2F"/>
    <w:rsid w:val="006D11EE"/>
    <w:rsid w:val="006D17C0"/>
    <w:rsid w:val="006D2E62"/>
    <w:rsid w:val="006D3580"/>
    <w:rsid w:val="006D3928"/>
    <w:rsid w:val="006D3F15"/>
    <w:rsid w:val="006D41EA"/>
    <w:rsid w:val="006D4746"/>
    <w:rsid w:val="006D4BB2"/>
    <w:rsid w:val="006D503E"/>
    <w:rsid w:val="006D5472"/>
    <w:rsid w:val="006D5809"/>
    <w:rsid w:val="006D6485"/>
    <w:rsid w:val="006D650D"/>
    <w:rsid w:val="006D657A"/>
    <w:rsid w:val="006D6844"/>
    <w:rsid w:val="006D6D77"/>
    <w:rsid w:val="006D6EFB"/>
    <w:rsid w:val="006D77BB"/>
    <w:rsid w:val="006D7BE3"/>
    <w:rsid w:val="006D7C36"/>
    <w:rsid w:val="006E05B8"/>
    <w:rsid w:val="006E0872"/>
    <w:rsid w:val="006E0EDF"/>
    <w:rsid w:val="006E1375"/>
    <w:rsid w:val="006E13B7"/>
    <w:rsid w:val="006E14BF"/>
    <w:rsid w:val="006E2148"/>
    <w:rsid w:val="006E21F1"/>
    <w:rsid w:val="006E2771"/>
    <w:rsid w:val="006E2828"/>
    <w:rsid w:val="006E2AAA"/>
    <w:rsid w:val="006E33E2"/>
    <w:rsid w:val="006E3847"/>
    <w:rsid w:val="006E38B5"/>
    <w:rsid w:val="006E3BD7"/>
    <w:rsid w:val="006E3D73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B11"/>
    <w:rsid w:val="006E6FC7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3196"/>
    <w:rsid w:val="006F3767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DA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78B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6DE"/>
    <w:rsid w:val="00704F00"/>
    <w:rsid w:val="007053EC"/>
    <w:rsid w:val="0070581E"/>
    <w:rsid w:val="00705F38"/>
    <w:rsid w:val="00705FAA"/>
    <w:rsid w:val="007062AA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2DB"/>
    <w:rsid w:val="007136B9"/>
    <w:rsid w:val="007138D8"/>
    <w:rsid w:val="0071399C"/>
    <w:rsid w:val="00713A79"/>
    <w:rsid w:val="0071428A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740"/>
    <w:rsid w:val="00716878"/>
    <w:rsid w:val="0071699E"/>
    <w:rsid w:val="0071708C"/>
    <w:rsid w:val="00717467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15"/>
    <w:rsid w:val="007228A3"/>
    <w:rsid w:val="00722D4E"/>
    <w:rsid w:val="00723457"/>
    <w:rsid w:val="00723797"/>
    <w:rsid w:val="0072437E"/>
    <w:rsid w:val="007245B0"/>
    <w:rsid w:val="007245EE"/>
    <w:rsid w:val="00724734"/>
    <w:rsid w:val="0072498A"/>
    <w:rsid w:val="00724B91"/>
    <w:rsid w:val="00724CA1"/>
    <w:rsid w:val="0072500A"/>
    <w:rsid w:val="007268EA"/>
    <w:rsid w:val="007270DD"/>
    <w:rsid w:val="007274F0"/>
    <w:rsid w:val="00727835"/>
    <w:rsid w:val="007305FE"/>
    <w:rsid w:val="00730BB6"/>
    <w:rsid w:val="00730DAA"/>
    <w:rsid w:val="00731A10"/>
    <w:rsid w:val="00731C63"/>
    <w:rsid w:val="00731C81"/>
    <w:rsid w:val="00731F19"/>
    <w:rsid w:val="00732BA5"/>
    <w:rsid w:val="007337A2"/>
    <w:rsid w:val="00733AF7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2C6"/>
    <w:rsid w:val="00743A6B"/>
    <w:rsid w:val="0074407D"/>
    <w:rsid w:val="0074414E"/>
    <w:rsid w:val="00744506"/>
    <w:rsid w:val="007448EB"/>
    <w:rsid w:val="00744A4F"/>
    <w:rsid w:val="007450D7"/>
    <w:rsid w:val="007453E9"/>
    <w:rsid w:val="007456E2"/>
    <w:rsid w:val="007457C4"/>
    <w:rsid w:val="00745CB1"/>
    <w:rsid w:val="007460B2"/>
    <w:rsid w:val="00746176"/>
    <w:rsid w:val="007465E3"/>
    <w:rsid w:val="00746621"/>
    <w:rsid w:val="0074694C"/>
    <w:rsid w:val="00746B24"/>
    <w:rsid w:val="00746C54"/>
    <w:rsid w:val="00746FC6"/>
    <w:rsid w:val="007474E0"/>
    <w:rsid w:val="00747767"/>
    <w:rsid w:val="00747846"/>
    <w:rsid w:val="00747954"/>
    <w:rsid w:val="00747986"/>
    <w:rsid w:val="007504EC"/>
    <w:rsid w:val="00750665"/>
    <w:rsid w:val="00750BB7"/>
    <w:rsid w:val="00750D5B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847"/>
    <w:rsid w:val="00755E57"/>
    <w:rsid w:val="007566E4"/>
    <w:rsid w:val="0075683D"/>
    <w:rsid w:val="00756C1B"/>
    <w:rsid w:val="00756D1E"/>
    <w:rsid w:val="0075720C"/>
    <w:rsid w:val="0075757A"/>
    <w:rsid w:val="007579DE"/>
    <w:rsid w:val="00757B20"/>
    <w:rsid w:val="00757CFC"/>
    <w:rsid w:val="00757E50"/>
    <w:rsid w:val="00757F2B"/>
    <w:rsid w:val="007601FA"/>
    <w:rsid w:val="0076038E"/>
    <w:rsid w:val="007610C2"/>
    <w:rsid w:val="007613CE"/>
    <w:rsid w:val="007616CC"/>
    <w:rsid w:val="00761D27"/>
    <w:rsid w:val="00761D56"/>
    <w:rsid w:val="007627A7"/>
    <w:rsid w:val="00762823"/>
    <w:rsid w:val="00762D7E"/>
    <w:rsid w:val="00762E35"/>
    <w:rsid w:val="00763047"/>
    <w:rsid w:val="0076305E"/>
    <w:rsid w:val="007633A6"/>
    <w:rsid w:val="00763AED"/>
    <w:rsid w:val="00763D9A"/>
    <w:rsid w:val="0076477C"/>
    <w:rsid w:val="00764B3B"/>
    <w:rsid w:val="00764F67"/>
    <w:rsid w:val="0076522C"/>
    <w:rsid w:val="007657F0"/>
    <w:rsid w:val="0076597E"/>
    <w:rsid w:val="00765AF6"/>
    <w:rsid w:val="00765D29"/>
    <w:rsid w:val="007663BC"/>
    <w:rsid w:val="00766800"/>
    <w:rsid w:val="00767484"/>
    <w:rsid w:val="0076784C"/>
    <w:rsid w:val="007701C1"/>
    <w:rsid w:val="00770389"/>
    <w:rsid w:val="00770CED"/>
    <w:rsid w:val="0077115F"/>
    <w:rsid w:val="00771698"/>
    <w:rsid w:val="007723D7"/>
    <w:rsid w:val="007727DF"/>
    <w:rsid w:val="00772A09"/>
    <w:rsid w:val="00772F06"/>
    <w:rsid w:val="0077307F"/>
    <w:rsid w:val="00773137"/>
    <w:rsid w:val="00773745"/>
    <w:rsid w:val="007738AE"/>
    <w:rsid w:val="007738EC"/>
    <w:rsid w:val="00773B9F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02"/>
    <w:rsid w:val="007834BC"/>
    <w:rsid w:val="00783584"/>
    <w:rsid w:val="00783764"/>
    <w:rsid w:val="007837C2"/>
    <w:rsid w:val="00783D03"/>
    <w:rsid w:val="00783D48"/>
    <w:rsid w:val="007851CF"/>
    <w:rsid w:val="007853EE"/>
    <w:rsid w:val="007854BF"/>
    <w:rsid w:val="00785A3C"/>
    <w:rsid w:val="00785A79"/>
    <w:rsid w:val="00785BD9"/>
    <w:rsid w:val="0078606C"/>
    <w:rsid w:val="00786072"/>
    <w:rsid w:val="00786084"/>
    <w:rsid w:val="00786908"/>
    <w:rsid w:val="007869ED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1A84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1AA"/>
    <w:rsid w:val="00796312"/>
    <w:rsid w:val="00796400"/>
    <w:rsid w:val="0079658F"/>
    <w:rsid w:val="00796816"/>
    <w:rsid w:val="007968EE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1C7"/>
    <w:rsid w:val="007A2A9A"/>
    <w:rsid w:val="007A2C42"/>
    <w:rsid w:val="007A2DC4"/>
    <w:rsid w:val="007A312C"/>
    <w:rsid w:val="007A3221"/>
    <w:rsid w:val="007A38AE"/>
    <w:rsid w:val="007A3AB3"/>
    <w:rsid w:val="007A3AC5"/>
    <w:rsid w:val="007A4400"/>
    <w:rsid w:val="007A4EEF"/>
    <w:rsid w:val="007A5178"/>
    <w:rsid w:val="007A5E1A"/>
    <w:rsid w:val="007A5E5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21B"/>
    <w:rsid w:val="007B0733"/>
    <w:rsid w:val="007B07F6"/>
    <w:rsid w:val="007B0C66"/>
    <w:rsid w:val="007B1382"/>
    <w:rsid w:val="007B1432"/>
    <w:rsid w:val="007B1A61"/>
    <w:rsid w:val="007B22DB"/>
    <w:rsid w:val="007B2477"/>
    <w:rsid w:val="007B2DD7"/>
    <w:rsid w:val="007B3678"/>
    <w:rsid w:val="007B443F"/>
    <w:rsid w:val="007B501A"/>
    <w:rsid w:val="007B51C0"/>
    <w:rsid w:val="007B5321"/>
    <w:rsid w:val="007B55FD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675"/>
    <w:rsid w:val="007C1C54"/>
    <w:rsid w:val="007C2471"/>
    <w:rsid w:val="007C25C5"/>
    <w:rsid w:val="007C2A77"/>
    <w:rsid w:val="007C2B93"/>
    <w:rsid w:val="007C2FCA"/>
    <w:rsid w:val="007C3070"/>
    <w:rsid w:val="007C325B"/>
    <w:rsid w:val="007C32C3"/>
    <w:rsid w:val="007C380D"/>
    <w:rsid w:val="007C3D5A"/>
    <w:rsid w:val="007C4250"/>
    <w:rsid w:val="007C44B6"/>
    <w:rsid w:val="007C49C3"/>
    <w:rsid w:val="007C51D7"/>
    <w:rsid w:val="007C5658"/>
    <w:rsid w:val="007C587A"/>
    <w:rsid w:val="007C5A1E"/>
    <w:rsid w:val="007C5B4D"/>
    <w:rsid w:val="007C5B5D"/>
    <w:rsid w:val="007C5C31"/>
    <w:rsid w:val="007C6D62"/>
    <w:rsid w:val="007C6FDB"/>
    <w:rsid w:val="007C70EB"/>
    <w:rsid w:val="007C7304"/>
    <w:rsid w:val="007C76EB"/>
    <w:rsid w:val="007C7BB5"/>
    <w:rsid w:val="007D05D0"/>
    <w:rsid w:val="007D06ED"/>
    <w:rsid w:val="007D0868"/>
    <w:rsid w:val="007D0E0F"/>
    <w:rsid w:val="007D0F6D"/>
    <w:rsid w:val="007D1455"/>
    <w:rsid w:val="007D208C"/>
    <w:rsid w:val="007D20CE"/>
    <w:rsid w:val="007D2BF1"/>
    <w:rsid w:val="007D2D14"/>
    <w:rsid w:val="007D33CE"/>
    <w:rsid w:val="007D35F0"/>
    <w:rsid w:val="007D3643"/>
    <w:rsid w:val="007D3763"/>
    <w:rsid w:val="007D377D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3DA"/>
    <w:rsid w:val="007D5528"/>
    <w:rsid w:val="007D5A1C"/>
    <w:rsid w:val="007D5B05"/>
    <w:rsid w:val="007D5B71"/>
    <w:rsid w:val="007D5E11"/>
    <w:rsid w:val="007D5F6E"/>
    <w:rsid w:val="007D6C58"/>
    <w:rsid w:val="007D6C72"/>
    <w:rsid w:val="007D6C96"/>
    <w:rsid w:val="007D77FF"/>
    <w:rsid w:val="007D795C"/>
    <w:rsid w:val="007D7C1F"/>
    <w:rsid w:val="007E0223"/>
    <w:rsid w:val="007E02B1"/>
    <w:rsid w:val="007E033E"/>
    <w:rsid w:val="007E0347"/>
    <w:rsid w:val="007E04A9"/>
    <w:rsid w:val="007E0993"/>
    <w:rsid w:val="007E0A85"/>
    <w:rsid w:val="007E0C73"/>
    <w:rsid w:val="007E0E45"/>
    <w:rsid w:val="007E12DD"/>
    <w:rsid w:val="007E2011"/>
    <w:rsid w:val="007E215F"/>
    <w:rsid w:val="007E23BF"/>
    <w:rsid w:val="007E248A"/>
    <w:rsid w:val="007E263D"/>
    <w:rsid w:val="007E2918"/>
    <w:rsid w:val="007E2919"/>
    <w:rsid w:val="007E2CC0"/>
    <w:rsid w:val="007E2D00"/>
    <w:rsid w:val="007E2E39"/>
    <w:rsid w:val="007E2E57"/>
    <w:rsid w:val="007E31AD"/>
    <w:rsid w:val="007E33F6"/>
    <w:rsid w:val="007E34C1"/>
    <w:rsid w:val="007E36DB"/>
    <w:rsid w:val="007E3E14"/>
    <w:rsid w:val="007E3F3C"/>
    <w:rsid w:val="007E4B18"/>
    <w:rsid w:val="007E4DF8"/>
    <w:rsid w:val="007E5125"/>
    <w:rsid w:val="007E536F"/>
    <w:rsid w:val="007E5F20"/>
    <w:rsid w:val="007E5F6C"/>
    <w:rsid w:val="007E6C80"/>
    <w:rsid w:val="007E6F55"/>
    <w:rsid w:val="007E6F59"/>
    <w:rsid w:val="007E6F5A"/>
    <w:rsid w:val="007E7548"/>
    <w:rsid w:val="007E7D4C"/>
    <w:rsid w:val="007E7D75"/>
    <w:rsid w:val="007E7DEB"/>
    <w:rsid w:val="007E7E53"/>
    <w:rsid w:val="007E7ED2"/>
    <w:rsid w:val="007E7FBA"/>
    <w:rsid w:val="007F03C6"/>
    <w:rsid w:val="007F0535"/>
    <w:rsid w:val="007F1514"/>
    <w:rsid w:val="007F1A23"/>
    <w:rsid w:val="007F1D19"/>
    <w:rsid w:val="007F20E7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7F7E7E"/>
    <w:rsid w:val="008002FE"/>
    <w:rsid w:val="008003CC"/>
    <w:rsid w:val="008006B0"/>
    <w:rsid w:val="00800CBE"/>
    <w:rsid w:val="008018E6"/>
    <w:rsid w:val="008019F4"/>
    <w:rsid w:val="008020EE"/>
    <w:rsid w:val="008025B8"/>
    <w:rsid w:val="00802F10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15C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12D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961"/>
    <w:rsid w:val="0083197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1F8"/>
    <w:rsid w:val="00834208"/>
    <w:rsid w:val="00834824"/>
    <w:rsid w:val="00834F72"/>
    <w:rsid w:val="00835050"/>
    <w:rsid w:val="008352DF"/>
    <w:rsid w:val="008353F1"/>
    <w:rsid w:val="008357BE"/>
    <w:rsid w:val="00835888"/>
    <w:rsid w:val="00835C9B"/>
    <w:rsid w:val="00835D4F"/>
    <w:rsid w:val="00835F56"/>
    <w:rsid w:val="0083621F"/>
    <w:rsid w:val="008362DF"/>
    <w:rsid w:val="0083640F"/>
    <w:rsid w:val="00836CA4"/>
    <w:rsid w:val="00836CD1"/>
    <w:rsid w:val="0083716E"/>
    <w:rsid w:val="008373A6"/>
    <w:rsid w:val="008375A7"/>
    <w:rsid w:val="008379AE"/>
    <w:rsid w:val="00837AEB"/>
    <w:rsid w:val="00837EFB"/>
    <w:rsid w:val="00837F78"/>
    <w:rsid w:val="00840200"/>
    <w:rsid w:val="00840262"/>
    <w:rsid w:val="00840846"/>
    <w:rsid w:val="008409C8"/>
    <w:rsid w:val="008414FD"/>
    <w:rsid w:val="008418C8"/>
    <w:rsid w:val="00841F0A"/>
    <w:rsid w:val="008420B2"/>
    <w:rsid w:val="0084213F"/>
    <w:rsid w:val="008423BB"/>
    <w:rsid w:val="00842CAB"/>
    <w:rsid w:val="00843445"/>
    <w:rsid w:val="0084387A"/>
    <w:rsid w:val="0084411A"/>
    <w:rsid w:val="008441CB"/>
    <w:rsid w:val="00844631"/>
    <w:rsid w:val="00844E90"/>
    <w:rsid w:val="00845516"/>
    <w:rsid w:val="0084570C"/>
    <w:rsid w:val="008457DA"/>
    <w:rsid w:val="00845B70"/>
    <w:rsid w:val="00845DD0"/>
    <w:rsid w:val="00845FA1"/>
    <w:rsid w:val="008460C8"/>
    <w:rsid w:val="0084634A"/>
    <w:rsid w:val="00847041"/>
    <w:rsid w:val="00847210"/>
    <w:rsid w:val="008474EB"/>
    <w:rsid w:val="00847F2A"/>
    <w:rsid w:val="0085007D"/>
    <w:rsid w:val="00850AB6"/>
    <w:rsid w:val="00850E20"/>
    <w:rsid w:val="00850FAB"/>
    <w:rsid w:val="00851F37"/>
    <w:rsid w:val="008521BC"/>
    <w:rsid w:val="008525D4"/>
    <w:rsid w:val="008526F1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576A5"/>
    <w:rsid w:val="00860293"/>
    <w:rsid w:val="00860357"/>
    <w:rsid w:val="00860A02"/>
    <w:rsid w:val="00860B4E"/>
    <w:rsid w:val="00860D0A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4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CC4"/>
    <w:rsid w:val="00866F33"/>
    <w:rsid w:val="00867A06"/>
    <w:rsid w:val="00867ABC"/>
    <w:rsid w:val="00867C0C"/>
    <w:rsid w:val="0087006E"/>
    <w:rsid w:val="00870877"/>
    <w:rsid w:val="008709C8"/>
    <w:rsid w:val="00870C35"/>
    <w:rsid w:val="00871179"/>
    <w:rsid w:val="00871462"/>
    <w:rsid w:val="0087188A"/>
    <w:rsid w:val="00871980"/>
    <w:rsid w:val="00871BAD"/>
    <w:rsid w:val="00871D22"/>
    <w:rsid w:val="00871D43"/>
    <w:rsid w:val="008726C7"/>
    <w:rsid w:val="00872748"/>
    <w:rsid w:val="008727D2"/>
    <w:rsid w:val="00873437"/>
    <w:rsid w:val="00873535"/>
    <w:rsid w:val="0087360D"/>
    <w:rsid w:val="00873690"/>
    <w:rsid w:val="008739E2"/>
    <w:rsid w:val="00873A95"/>
    <w:rsid w:val="00873D09"/>
    <w:rsid w:val="008741B4"/>
    <w:rsid w:val="00874AA1"/>
    <w:rsid w:val="00874FA2"/>
    <w:rsid w:val="0087508E"/>
    <w:rsid w:val="0087517C"/>
    <w:rsid w:val="00875412"/>
    <w:rsid w:val="0087583E"/>
    <w:rsid w:val="008761F0"/>
    <w:rsid w:val="008763DF"/>
    <w:rsid w:val="00876A62"/>
    <w:rsid w:val="00876D71"/>
    <w:rsid w:val="008770BA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1410"/>
    <w:rsid w:val="00881632"/>
    <w:rsid w:val="00881718"/>
    <w:rsid w:val="0088211A"/>
    <w:rsid w:val="00882246"/>
    <w:rsid w:val="0088267E"/>
    <w:rsid w:val="00882BE8"/>
    <w:rsid w:val="0088314D"/>
    <w:rsid w:val="00883C44"/>
    <w:rsid w:val="00883EFD"/>
    <w:rsid w:val="008848CD"/>
    <w:rsid w:val="00884AC3"/>
    <w:rsid w:val="008851D8"/>
    <w:rsid w:val="00885252"/>
    <w:rsid w:val="00885257"/>
    <w:rsid w:val="008859F5"/>
    <w:rsid w:val="00885A1C"/>
    <w:rsid w:val="00885AB6"/>
    <w:rsid w:val="00885BD6"/>
    <w:rsid w:val="008863C8"/>
    <w:rsid w:val="00886A54"/>
    <w:rsid w:val="00886B2F"/>
    <w:rsid w:val="00886FB3"/>
    <w:rsid w:val="00887314"/>
    <w:rsid w:val="00887534"/>
    <w:rsid w:val="0088768F"/>
    <w:rsid w:val="00887BE4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2A3"/>
    <w:rsid w:val="008937C7"/>
    <w:rsid w:val="00893A6E"/>
    <w:rsid w:val="008942E2"/>
    <w:rsid w:val="0089474E"/>
    <w:rsid w:val="00894770"/>
    <w:rsid w:val="008947D4"/>
    <w:rsid w:val="008948FA"/>
    <w:rsid w:val="00894D6B"/>
    <w:rsid w:val="00895360"/>
    <w:rsid w:val="00895941"/>
    <w:rsid w:val="00895B63"/>
    <w:rsid w:val="00895D33"/>
    <w:rsid w:val="00896091"/>
    <w:rsid w:val="008963C1"/>
    <w:rsid w:val="00896514"/>
    <w:rsid w:val="008969AC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BD9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C7A"/>
    <w:rsid w:val="008A70BC"/>
    <w:rsid w:val="008A7275"/>
    <w:rsid w:val="008A7442"/>
    <w:rsid w:val="008A7577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3DEA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B10"/>
    <w:rsid w:val="008B7E89"/>
    <w:rsid w:val="008C006D"/>
    <w:rsid w:val="008C025E"/>
    <w:rsid w:val="008C0311"/>
    <w:rsid w:val="008C0551"/>
    <w:rsid w:val="008C0572"/>
    <w:rsid w:val="008C07BE"/>
    <w:rsid w:val="008C0AF4"/>
    <w:rsid w:val="008C1067"/>
    <w:rsid w:val="008C17F5"/>
    <w:rsid w:val="008C1934"/>
    <w:rsid w:val="008C1A1D"/>
    <w:rsid w:val="008C1A92"/>
    <w:rsid w:val="008C1E6F"/>
    <w:rsid w:val="008C2264"/>
    <w:rsid w:val="008C2548"/>
    <w:rsid w:val="008C25C5"/>
    <w:rsid w:val="008C2892"/>
    <w:rsid w:val="008C314B"/>
    <w:rsid w:val="008C34C0"/>
    <w:rsid w:val="008C4240"/>
    <w:rsid w:val="008C4391"/>
    <w:rsid w:val="008C4E47"/>
    <w:rsid w:val="008C4FE1"/>
    <w:rsid w:val="008C5585"/>
    <w:rsid w:val="008C6105"/>
    <w:rsid w:val="008C6868"/>
    <w:rsid w:val="008C694D"/>
    <w:rsid w:val="008C7DAD"/>
    <w:rsid w:val="008D07E2"/>
    <w:rsid w:val="008D0B3E"/>
    <w:rsid w:val="008D1401"/>
    <w:rsid w:val="008D1433"/>
    <w:rsid w:val="008D1452"/>
    <w:rsid w:val="008D14AF"/>
    <w:rsid w:val="008D14D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3B9A"/>
    <w:rsid w:val="008D3FE8"/>
    <w:rsid w:val="008D40BC"/>
    <w:rsid w:val="008D42B2"/>
    <w:rsid w:val="008D42FA"/>
    <w:rsid w:val="008D529A"/>
    <w:rsid w:val="008D54A2"/>
    <w:rsid w:val="008D5940"/>
    <w:rsid w:val="008D5EFE"/>
    <w:rsid w:val="008D5FB8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0F0F"/>
    <w:rsid w:val="008E0F1F"/>
    <w:rsid w:val="008E1CCC"/>
    <w:rsid w:val="008E205A"/>
    <w:rsid w:val="008E222B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443"/>
    <w:rsid w:val="008E347B"/>
    <w:rsid w:val="008E34FA"/>
    <w:rsid w:val="008E3D3E"/>
    <w:rsid w:val="008E409E"/>
    <w:rsid w:val="008E4153"/>
    <w:rsid w:val="008E4376"/>
    <w:rsid w:val="008E4B8A"/>
    <w:rsid w:val="008E4E88"/>
    <w:rsid w:val="008E511D"/>
    <w:rsid w:val="008E5740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37F"/>
    <w:rsid w:val="008E7458"/>
    <w:rsid w:val="008E79E6"/>
    <w:rsid w:val="008F0E00"/>
    <w:rsid w:val="008F10EE"/>
    <w:rsid w:val="008F1BC8"/>
    <w:rsid w:val="008F1DEF"/>
    <w:rsid w:val="008F20EA"/>
    <w:rsid w:val="008F2189"/>
    <w:rsid w:val="008F2689"/>
    <w:rsid w:val="008F29A7"/>
    <w:rsid w:val="008F29AB"/>
    <w:rsid w:val="008F2AD7"/>
    <w:rsid w:val="008F2B93"/>
    <w:rsid w:val="008F2BDE"/>
    <w:rsid w:val="008F35D1"/>
    <w:rsid w:val="008F366E"/>
    <w:rsid w:val="008F394D"/>
    <w:rsid w:val="008F3AC6"/>
    <w:rsid w:val="008F3C35"/>
    <w:rsid w:val="008F3CE0"/>
    <w:rsid w:val="008F3D60"/>
    <w:rsid w:val="008F409A"/>
    <w:rsid w:val="008F40E2"/>
    <w:rsid w:val="008F421A"/>
    <w:rsid w:val="008F47D6"/>
    <w:rsid w:val="008F5124"/>
    <w:rsid w:val="008F54A6"/>
    <w:rsid w:val="008F56BA"/>
    <w:rsid w:val="008F5746"/>
    <w:rsid w:val="008F58DC"/>
    <w:rsid w:val="008F59E7"/>
    <w:rsid w:val="008F5D4B"/>
    <w:rsid w:val="008F62B7"/>
    <w:rsid w:val="008F6C96"/>
    <w:rsid w:val="008F6DC0"/>
    <w:rsid w:val="008F7229"/>
    <w:rsid w:val="008F771C"/>
    <w:rsid w:val="008F779F"/>
    <w:rsid w:val="008F7AA0"/>
    <w:rsid w:val="0090019B"/>
    <w:rsid w:val="00900335"/>
    <w:rsid w:val="009007B5"/>
    <w:rsid w:val="00900831"/>
    <w:rsid w:val="00900A79"/>
    <w:rsid w:val="00900AB7"/>
    <w:rsid w:val="009016B0"/>
    <w:rsid w:val="00901952"/>
    <w:rsid w:val="00901D35"/>
    <w:rsid w:val="00902E1E"/>
    <w:rsid w:val="00903216"/>
    <w:rsid w:val="009039D9"/>
    <w:rsid w:val="00903CFA"/>
    <w:rsid w:val="0090415B"/>
    <w:rsid w:val="0090421F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2AE"/>
    <w:rsid w:val="009063FF"/>
    <w:rsid w:val="00906676"/>
    <w:rsid w:val="00906A59"/>
    <w:rsid w:val="00906D8A"/>
    <w:rsid w:val="0090715F"/>
    <w:rsid w:val="0090743D"/>
    <w:rsid w:val="009074B8"/>
    <w:rsid w:val="00907570"/>
    <w:rsid w:val="009075F6"/>
    <w:rsid w:val="00907C81"/>
    <w:rsid w:val="009100EA"/>
    <w:rsid w:val="0091067E"/>
    <w:rsid w:val="009106A1"/>
    <w:rsid w:val="009108EA"/>
    <w:rsid w:val="009112CD"/>
    <w:rsid w:val="00911334"/>
    <w:rsid w:val="0091172D"/>
    <w:rsid w:val="0091221C"/>
    <w:rsid w:val="0091269A"/>
    <w:rsid w:val="0091282A"/>
    <w:rsid w:val="0091283B"/>
    <w:rsid w:val="00912C9F"/>
    <w:rsid w:val="009135AD"/>
    <w:rsid w:val="009135F9"/>
    <w:rsid w:val="009139A5"/>
    <w:rsid w:val="00913C08"/>
    <w:rsid w:val="00913DE1"/>
    <w:rsid w:val="0091505A"/>
    <w:rsid w:val="00915317"/>
    <w:rsid w:val="009157CA"/>
    <w:rsid w:val="00915E71"/>
    <w:rsid w:val="009172D9"/>
    <w:rsid w:val="009173CF"/>
    <w:rsid w:val="00917E7E"/>
    <w:rsid w:val="0092026E"/>
    <w:rsid w:val="00920659"/>
    <w:rsid w:val="009208C9"/>
    <w:rsid w:val="0092096A"/>
    <w:rsid w:val="00920BC9"/>
    <w:rsid w:val="00920ECE"/>
    <w:rsid w:val="009210ED"/>
    <w:rsid w:val="0092129F"/>
    <w:rsid w:val="0092256D"/>
    <w:rsid w:val="0092257F"/>
    <w:rsid w:val="00923545"/>
    <w:rsid w:val="00923578"/>
    <w:rsid w:val="00923845"/>
    <w:rsid w:val="00923AB3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508E"/>
    <w:rsid w:val="009250B9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1A66"/>
    <w:rsid w:val="0093203D"/>
    <w:rsid w:val="00932065"/>
    <w:rsid w:val="00932552"/>
    <w:rsid w:val="009325D7"/>
    <w:rsid w:val="00932B5E"/>
    <w:rsid w:val="00933330"/>
    <w:rsid w:val="009335EE"/>
    <w:rsid w:val="009337B2"/>
    <w:rsid w:val="00933ABA"/>
    <w:rsid w:val="00933D6B"/>
    <w:rsid w:val="009341B6"/>
    <w:rsid w:val="00934432"/>
    <w:rsid w:val="009345A8"/>
    <w:rsid w:val="009345D7"/>
    <w:rsid w:val="00934676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335"/>
    <w:rsid w:val="0093759A"/>
    <w:rsid w:val="00937E17"/>
    <w:rsid w:val="0094044C"/>
    <w:rsid w:val="0094098C"/>
    <w:rsid w:val="00940D18"/>
    <w:rsid w:val="00940EB6"/>
    <w:rsid w:val="00941032"/>
    <w:rsid w:val="009413A0"/>
    <w:rsid w:val="00941405"/>
    <w:rsid w:val="00941896"/>
    <w:rsid w:val="009418DA"/>
    <w:rsid w:val="009419B9"/>
    <w:rsid w:val="00941AC4"/>
    <w:rsid w:val="00941D01"/>
    <w:rsid w:val="0094210C"/>
    <w:rsid w:val="009422A5"/>
    <w:rsid w:val="00942875"/>
    <w:rsid w:val="00942B4D"/>
    <w:rsid w:val="00942BA5"/>
    <w:rsid w:val="0094306F"/>
    <w:rsid w:val="00943190"/>
    <w:rsid w:val="009438B9"/>
    <w:rsid w:val="00943B6A"/>
    <w:rsid w:val="00943D3F"/>
    <w:rsid w:val="0094427A"/>
    <w:rsid w:val="00944382"/>
    <w:rsid w:val="009443C1"/>
    <w:rsid w:val="009444CE"/>
    <w:rsid w:val="00944DE7"/>
    <w:rsid w:val="00944E32"/>
    <w:rsid w:val="00944F25"/>
    <w:rsid w:val="009451D8"/>
    <w:rsid w:val="009452C4"/>
    <w:rsid w:val="00945B19"/>
    <w:rsid w:val="0094645D"/>
    <w:rsid w:val="00946545"/>
    <w:rsid w:val="009469A1"/>
    <w:rsid w:val="00946CC6"/>
    <w:rsid w:val="00946D8F"/>
    <w:rsid w:val="00946FC7"/>
    <w:rsid w:val="00947554"/>
    <w:rsid w:val="0094777A"/>
    <w:rsid w:val="00950091"/>
    <w:rsid w:val="009500F5"/>
    <w:rsid w:val="009506A9"/>
    <w:rsid w:val="00950807"/>
    <w:rsid w:val="00950DA7"/>
    <w:rsid w:val="00951225"/>
    <w:rsid w:val="0095143F"/>
    <w:rsid w:val="009517B1"/>
    <w:rsid w:val="00953220"/>
    <w:rsid w:val="00953251"/>
    <w:rsid w:val="009534CA"/>
    <w:rsid w:val="00953A0A"/>
    <w:rsid w:val="00954D08"/>
    <w:rsid w:val="00954D4C"/>
    <w:rsid w:val="009550CA"/>
    <w:rsid w:val="009552A9"/>
    <w:rsid w:val="009556CA"/>
    <w:rsid w:val="00955B1D"/>
    <w:rsid w:val="00955B91"/>
    <w:rsid w:val="00955CE1"/>
    <w:rsid w:val="00955FCE"/>
    <w:rsid w:val="00956467"/>
    <w:rsid w:val="00956EFC"/>
    <w:rsid w:val="00957BF5"/>
    <w:rsid w:val="009602B5"/>
    <w:rsid w:val="009605F3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3EC"/>
    <w:rsid w:val="0096357F"/>
    <w:rsid w:val="0096367F"/>
    <w:rsid w:val="00963BC8"/>
    <w:rsid w:val="00963E9A"/>
    <w:rsid w:val="0096403B"/>
    <w:rsid w:val="00964323"/>
    <w:rsid w:val="00964333"/>
    <w:rsid w:val="009645B7"/>
    <w:rsid w:val="00964763"/>
    <w:rsid w:val="0096483E"/>
    <w:rsid w:val="00964EA8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3DC"/>
    <w:rsid w:val="00970B58"/>
    <w:rsid w:val="00970EE6"/>
    <w:rsid w:val="00971B6C"/>
    <w:rsid w:val="00972079"/>
    <w:rsid w:val="00972192"/>
    <w:rsid w:val="009734E2"/>
    <w:rsid w:val="009738BE"/>
    <w:rsid w:val="009739BD"/>
    <w:rsid w:val="00973D99"/>
    <w:rsid w:val="00973E6D"/>
    <w:rsid w:val="00973EF6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CC4"/>
    <w:rsid w:val="00976FB9"/>
    <w:rsid w:val="00977116"/>
    <w:rsid w:val="0097730F"/>
    <w:rsid w:val="009777CB"/>
    <w:rsid w:val="00977C58"/>
    <w:rsid w:val="00977FAD"/>
    <w:rsid w:val="00980131"/>
    <w:rsid w:val="00980336"/>
    <w:rsid w:val="00980415"/>
    <w:rsid w:val="0098084A"/>
    <w:rsid w:val="0098134A"/>
    <w:rsid w:val="00981926"/>
    <w:rsid w:val="00981AD1"/>
    <w:rsid w:val="00982132"/>
    <w:rsid w:val="009822AB"/>
    <w:rsid w:val="009825B7"/>
    <w:rsid w:val="009826DF"/>
    <w:rsid w:val="0098288A"/>
    <w:rsid w:val="00982A93"/>
    <w:rsid w:val="00982C54"/>
    <w:rsid w:val="00983233"/>
    <w:rsid w:val="00983449"/>
    <w:rsid w:val="009838EB"/>
    <w:rsid w:val="00983DC2"/>
    <w:rsid w:val="00983F94"/>
    <w:rsid w:val="009840E3"/>
    <w:rsid w:val="00984209"/>
    <w:rsid w:val="009844D5"/>
    <w:rsid w:val="00984DFB"/>
    <w:rsid w:val="009850ED"/>
    <w:rsid w:val="00985315"/>
    <w:rsid w:val="009853C1"/>
    <w:rsid w:val="00985450"/>
    <w:rsid w:val="00985746"/>
    <w:rsid w:val="00985C32"/>
    <w:rsid w:val="00986656"/>
    <w:rsid w:val="00986C39"/>
    <w:rsid w:val="00987262"/>
    <w:rsid w:val="009874D4"/>
    <w:rsid w:val="0098760E"/>
    <w:rsid w:val="00987A7F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6FB"/>
    <w:rsid w:val="00991D37"/>
    <w:rsid w:val="009920AD"/>
    <w:rsid w:val="00992CD5"/>
    <w:rsid w:val="00992F4A"/>
    <w:rsid w:val="0099384F"/>
    <w:rsid w:val="00994071"/>
    <w:rsid w:val="00994187"/>
    <w:rsid w:val="0099494D"/>
    <w:rsid w:val="00994967"/>
    <w:rsid w:val="0099496A"/>
    <w:rsid w:val="00994A9F"/>
    <w:rsid w:val="009953E2"/>
    <w:rsid w:val="009953F5"/>
    <w:rsid w:val="0099594C"/>
    <w:rsid w:val="00995B87"/>
    <w:rsid w:val="009960B3"/>
    <w:rsid w:val="00996258"/>
    <w:rsid w:val="009967D8"/>
    <w:rsid w:val="009972C5"/>
    <w:rsid w:val="00997A9A"/>
    <w:rsid w:val="00997EC6"/>
    <w:rsid w:val="00997FEE"/>
    <w:rsid w:val="009A036C"/>
    <w:rsid w:val="009A042A"/>
    <w:rsid w:val="009A055C"/>
    <w:rsid w:val="009A06DD"/>
    <w:rsid w:val="009A0784"/>
    <w:rsid w:val="009A1A1B"/>
    <w:rsid w:val="009A1C8C"/>
    <w:rsid w:val="009A1CF0"/>
    <w:rsid w:val="009A1DBB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C8E"/>
    <w:rsid w:val="009A5E68"/>
    <w:rsid w:val="009A6090"/>
    <w:rsid w:val="009A62B3"/>
    <w:rsid w:val="009A78DD"/>
    <w:rsid w:val="009A7B9D"/>
    <w:rsid w:val="009B019E"/>
    <w:rsid w:val="009B04A1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53"/>
    <w:rsid w:val="009B41CA"/>
    <w:rsid w:val="009B4551"/>
    <w:rsid w:val="009B4602"/>
    <w:rsid w:val="009B4686"/>
    <w:rsid w:val="009B4949"/>
    <w:rsid w:val="009B4BDE"/>
    <w:rsid w:val="009B4CAE"/>
    <w:rsid w:val="009B4D7E"/>
    <w:rsid w:val="009B52D5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0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B9A"/>
    <w:rsid w:val="009C5C48"/>
    <w:rsid w:val="009C5F2B"/>
    <w:rsid w:val="009C627A"/>
    <w:rsid w:val="009C6918"/>
    <w:rsid w:val="009C6A2B"/>
    <w:rsid w:val="009C6A58"/>
    <w:rsid w:val="009C6AFB"/>
    <w:rsid w:val="009C6D4B"/>
    <w:rsid w:val="009C7105"/>
    <w:rsid w:val="009C7C5E"/>
    <w:rsid w:val="009C7DBB"/>
    <w:rsid w:val="009C7DE0"/>
    <w:rsid w:val="009D0A2F"/>
    <w:rsid w:val="009D1284"/>
    <w:rsid w:val="009D155E"/>
    <w:rsid w:val="009D1BE4"/>
    <w:rsid w:val="009D1C76"/>
    <w:rsid w:val="009D1D36"/>
    <w:rsid w:val="009D1E53"/>
    <w:rsid w:val="009D1F26"/>
    <w:rsid w:val="009D222B"/>
    <w:rsid w:val="009D2710"/>
    <w:rsid w:val="009D2778"/>
    <w:rsid w:val="009D2E6C"/>
    <w:rsid w:val="009D2EE5"/>
    <w:rsid w:val="009D2FFC"/>
    <w:rsid w:val="009D3160"/>
    <w:rsid w:val="009D38C9"/>
    <w:rsid w:val="009D3D6C"/>
    <w:rsid w:val="009D3E26"/>
    <w:rsid w:val="009D3E87"/>
    <w:rsid w:val="009D3FA8"/>
    <w:rsid w:val="009D41EE"/>
    <w:rsid w:val="009D4541"/>
    <w:rsid w:val="009D46D9"/>
    <w:rsid w:val="009D4ECA"/>
    <w:rsid w:val="009D4ECB"/>
    <w:rsid w:val="009D5095"/>
    <w:rsid w:val="009D549D"/>
    <w:rsid w:val="009D55A7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30B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37"/>
    <w:rsid w:val="009E549D"/>
    <w:rsid w:val="009E5624"/>
    <w:rsid w:val="009E5ECC"/>
    <w:rsid w:val="009E61F2"/>
    <w:rsid w:val="009E65C8"/>
    <w:rsid w:val="009E67BD"/>
    <w:rsid w:val="009E6873"/>
    <w:rsid w:val="009E697E"/>
    <w:rsid w:val="009E6B19"/>
    <w:rsid w:val="009E6C33"/>
    <w:rsid w:val="009E7425"/>
    <w:rsid w:val="009E7687"/>
    <w:rsid w:val="009E78BD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0E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B4B"/>
    <w:rsid w:val="009F6DB7"/>
    <w:rsid w:val="009F6F79"/>
    <w:rsid w:val="009F741F"/>
    <w:rsid w:val="009F74DB"/>
    <w:rsid w:val="009F75D1"/>
    <w:rsid w:val="009F7F6C"/>
    <w:rsid w:val="00A00841"/>
    <w:rsid w:val="00A012B8"/>
    <w:rsid w:val="00A01D6A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67D"/>
    <w:rsid w:val="00A04A53"/>
    <w:rsid w:val="00A04ACE"/>
    <w:rsid w:val="00A04E88"/>
    <w:rsid w:val="00A05306"/>
    <w:rsid w:val="00A060A5"/>
    <w:rsid w:val="00A06387"/>
    <w:rsid w:val="00A06562"/>
    <w:rsid w:val="00A06A3F"/>
    <w:rsid w:val="00A06DA7"/>
    <w:rsid w:val="00A079D8"/>
    <w:rsid w:val="00A07B72"/>
    <w:rsid w:val="00A07D4E"/>
    <w:rsid w:val="00A07ED5"/>
    <w:rsid w:val="00A07F09"/>
    <w:rsid w:val="00A10368"/>
    <w:rsid w:val="00A10C01"/>
    <w:rsid w:val="00A10E11"/>
    <w:rsid w:val="00A10F0F"/>
    <w:rsid w:val="00A115FF"/>
    <w:rsid w:val="00A1186F"/>
    <w:rsid w:val="00A11EAA"/>
    <w:rsid w:val="00A11FE0"/>
    <w:rsid w:val="00A12292"/>
    <w:rsid w:val="00A13190"/>
    <w:rsid w:val="00A13460"/>
    <w:rsid w:val="00A13B1A"/>
    <w:rsid w:val="00A13B54"/>
    <w:rsid w:val="00A13E94"/>
    <w:rsid w:val="00A14793"/>
    <w:rsid w:val="00A1482A"/>
    <w:rsid w:val="00A15192"/>
    <w:rsid w:val="00A151AF"/>
    <w:rsid w:val="00A15582"/>
    <w:rsid w:val="00A15A6F"/>
    <w:rsid w:val="00A15BD9"/>
    <w:rsid w:val="00A15C1E"/>
    <w:rsid w:val="00A15CD2"/>
    <w:rsid w:val="00A15D4D"/>
    <w:rsid w:val="00A16279"/>
    <w:rsid w:val="00A162A4"/>
    <w:rsid w:val="00A1693B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8F5"/>
    <w:rsid w:val="00A21C9D"/>
    <w:rsid w:val="00A21E13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790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3B8"/>
    <w:rsid w:val="00A307E5"/>
    <w:rsid w:val="00A30DC7"/>
    <w:rsid w:val="00A30FBA"/>
    <w:rsid w:val="00A31A29"/>
    <w:rsid w:val="00A31FCB"/>
    <w:rsid w:val="00A32DF1"/>
    <w:rsid w:val="00A33A67"/>
    <w:rsid w:val="00A33A6C"/>
    <w:rsid w:val="00A33DD4"/>
    <w:rsid w:val="00A33F09"/>
    <w:rsid w:val="00A3429E"/>
    <w:rsid w:val="00A3487E"/>
    <w:rsid w:val="00A34B7A"/>
    <w:rsid w:val="00A34B7E"/>
    <w:rsid w:val="00A34D27"/>
    <w:rsid w:val="00A34EE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D1"/>
    <w:rsid w:val="00A403EA"/>
    <w:rsid w:val="00A40BEC"/>
    <w:rsid w:val="00A41434"/>
    <w:rsid w:val="00A417E1"/>
    <w:rsid w:val="00A4181E"/>
    <w:rsid w:val="00A41859"/>
    <w:rsid w:val="00A4188A"/>
    <w:rsid w:val="00A419E6"/>
    <w:rsid w:val="00A41C62"/>
    <w:rsid w:val="00A421E3"/>
    <w:rsid w:val="00A42471"/>
    <w:rsid w:val="00A42977"/>
    <w:rsid w:val="00A429A6"/>
    <w:rsid w:val="00A42E54"/>
    <w:rsid w:val="00A438A7"/>
    <w:rsid w:val="00A43D32"/>
    <w:rsid w:val="00A44019"/>
    <w:rsid w:val="00A4440C"/>
    <w:rsid w:val="00A44430"/>
    <w:rsid w:val="00A448F4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2184"/>
    <w:rsid w:val="00A52463"/>
    <w:rsid w:val="00A5325A"/>
    <w:rsid w:val="00A533CE"/>
    <w:rsid w:val="00A53483"/>
    <w:rsid w:val="00A539FF"/>
    <w:rsid w:val="00A53AE6"/>
    <w:rsid w:val="00A53B2D"/>
    <w:rsid w:val="00A53C4E"/>
    <w:rsid w:val="00A5403C"/>
    <w:rsid w:val="00A54B4B"/>
    <w:rsid w:val="00A54F9E"/>
    <w:rsid w:val="00A55DF1"/>
    <w:rsid w:val="00A56212"/>
    <w:rsid w:val="00A566D3"/>
    <w:rsid w:val="00A56885"/>
    <w:rsid w:val="00A57065"/>
    <w:rsid w:val="00A5759B"/>
    <w:rsid w:val="00A575AF"/>
    <w:rsid w:val="00A57678"/>
    <w:rsid w:val="00A577B8"/>
    <w:rsid w:val="00A57AA0"/>
    <w:rsid w:val="00A57CBD"/>
    <w:rsid w:val="00A57FF3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49"/>
    <w:rsid w:val="00A62AAB"/>
    <w:rsid w:val="00A62AED"/>
    <w:rsid w:val="00A62C97"/>
    <w:rsid w:val="00A633B1"/>
    <w:rsid w:val="00A63663"/>
    <w:rsid w:val="00A6369A"/>
    <w:rsid w:val="00A63759"/>
    <w:rsid w:val="00A63B27"/>
    <w:rsid w:val="00A640C2"/>
    <w:rsid w:val="00A642F5"/>
    <w:rsid w:val="00A643A0"/>
    <w:rsid w:val="00A643D6"/>
    <w:rsid w:val="00A6461A"/>
    <w:rsid w:val="00A64810"/>
    <w:rsid w:val="00A64978"/>
    <w:rsid w:val="00A64D1A"/>
    <w:rsid w:val="00A6572A"/>
    <w:rsid w:val="00A65E40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1A7D"/>
    <w:rsid w:val="00A721FA"/>
    <w:rsid w:val="00A72429"/>
    <w:rsid w:val="00A72571"/>
    <w:rsid w:val="00A7268B"/>
    <w:rsid w:val="00A72B50"/>
    <w:rsid w:val="00A72F0E"/>
    <w:rsid w:val="00A73241"/>
    <w:rsid w:val="00A73516"/>
    <w:rsid w:val="00A735AB"/>
    <w:rsid w:val="00A73664"/>
    <w:rsid w:val="00A738FD"/>
    <w:rsid w:val="00A73B25"/>
    <w:rsid w:val="00A73EB3"/>
    <w:rsid w:val="00A7407B"/>
    <w:rsid w:val="00A74253"/>
    <w:rsid w:val="00A7450C"/>
    <w:rsid w:val="00A74664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64F7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2A59"/>
    <w:rsid w:val="00A82C40"/>
    <w:rsid w:val="00A836CD"/>
    <w:rsid w:val="00A836EA"/>
    <w:rsid w:val="00A83A25"/>
    <w:rsid w:val="00A83E60"/>
    <w:rsid w:val="00A83EA3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B6C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492"/>
    <w:rsid w:val="00A9160A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9D6"/>
    <w:rsid w:val="00A93CA9"/>
    <w:rsid w:val="00A94296"/>
    <w:rsid w:val="00A9476D"/>
    <w:rsid w:val="00A94868"/>
    <w:rsid w:val="00A9503D"/>
    <w:rsid w:val="00A95169"/>
    <w:rsid w:val="00A95224"/>
    <w:rsid w:val="00A953A1"/>
    <w:rsid w:val="00A95780"/>
    <w:rsid w:val="00A9699D"/>
    <w:rsid w:val="00A97060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0EA"/>
    <w:rsid w:val="00AA3B2B"/>
    <w:rsid w:val="00AA3E84"/>
    <w:rsid w:val="00AA4377"/>
    <w:rsid w:val="00AA539C"/>
    <w:rsid w:val="00AA57C1"/>
    <w:rsid w:val="00AA59D6"/>
    <w:rsid w:val="00AA5EA7"/>
    <w:rsid w:val="00AA5F06"/>
    <w:rsid w:val="00AA62CF"/>
    <w:rsid w:val="00AA6947"/>
    <w:rsid w:val="00AA6E68"/>
    <w:rsid w:val="00AA7251"/>
    <w:rsid w:val="00AA76ED"/>
    <w:rsid w:val="00AA7725"/>
    <w:rsid w:val="00AB005B"/>
    <w:rsid w:val="00AB102E"/>
    <w:rsid w:val="00AB12CE"/>
    <w:rsid w:val="00AB155E"/>
    <w:rsid w:val="00AB18D4"/>
    <w:rsid w:val="00AB1E41"/>
    <w:rsid w:val="00AB1FA4"/>
    <w:rsid w:val="00AB2706"/>
    <w:rsid w:val="00AB275E"/>
    <w:rsid w:val="00AB27AF"/>
    <w:rsid w:val="00AB2DFD"/>
    <w:rsid w:val="00AB2EDB"/>
    <w:rsid w:val="00AB31F5"/>
    <w:rsid w:val="00AB3E15"/>
    <w:rsid w:val="00AB432B"/>
    <w:rsid w:val="00AB4474"/>
    <w:rsid w:val="00AB467F"/>
    <w:rsid w:val="00AB48AE"/>
    <w:rsid w:val="00AB49B4"/>
    <w:rsid w:val="00AB4A42"/>
    <w:rsid w:val="00AB4A99"/>
    <w:rsid w:val="00AB4AC8"/>
    <w:rsid w:val="00AB4ACD"/>
    <w:rsid w:val="00AB4C24"/>
    <w:rsid w:val="00AB4D31"/>
    <w:rsid w:val="00AB537F"/>
    <w:rsid w:val="00AB53BD"/>
    <w:rsid w:val="00AB5CAE"/>
    <w:rsid w:val="00AB68AE"/>
    <w:rsid w:val="00AB69BF"/>
    <w:rsid w:val="00AB6B57"/>
    <w:rsid w:val="00AB6F2A"/>
    <w:rsid w:val="00AB71AC"/>
    <w:rsid w:val="00AB78F2"/>
    <w:rsid w:val="00AC01AD"/>
    <w:rsid w:val="00AC034C"/>
    <w:rsid w:val="00AC0440"/>
    <w:rsid w:val="00AC1F02"/>
    <w:rsid w:val="00AC2038"/>
    <w:rsid w:val="00AC2278"/>
    <w:rsid w:val="00AC29AC"/>
    <w:rsid w:val="00AC354F"/>
    <w:rsid w:val="00AC35E3"/>
    <w:rsid w:val="00AC40B5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6AAB"/>
    <w:rsid w:val="00AC77D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2FCF"/>
    <w:rsid w:val="00AD303F"/>
    <w:rsid w:val="00AD3103"/>
    <w:rsid w:val="00AD329C"/>
    <w:rsid w:val="00AD36FD"/>
    <w:rsid w:val="00AD3C7B"/>
    <w:rsid w:val="00AD3CF8"/>
    <w:rsid w:val="00AD4625"/>
    <w:rsid w:val="00AD4EC0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4DD9"/>
    <w:rsid w:val="00AE50E2"/>
    <w:rsid w:val="00AE5250"/>
    <w:rsid w:val="00AE52AD"/>
    <w:rsid w:val="00AE53BC"/>
    <w:rsid w:val="00AE5638"/>
    <w:rsid w:val="00AE59D5"/>
    <w:rsid w:val="00AE61EF"/>
    <w:rsid w:val="00AE68FA"/>
    <w:rsid w:val="00AE6C1C"/>
    <w:rsid w:val="00AE75C8"/>
    <w:rsid w:val="00AE7931"/>
    <w:rsid w:val="00AE7E96"/>
    <w:rsid w:val="00AF066F"/>
    <w:rsid w:val="00AF0679"/>
    <w:rsid w:val="00AF072E"/>
    <w:rsid w:val="00AF0A9A"/>
    <w:rsid w:val="00AF0DA3"/>
    <w:rsid w:val="00AF125C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5B4"/>
    <w:rsid w:val="00AF38FA"/>
    <w:rsid w:val="00AF3CD5"/>
    <w:rsid w:val="00AF3F36"/>
    <w:rsid w:val="00AF4786"/>
    <w:rsid w:val="00AF48DA"/>
    <w:rsid w:val="00AF49CF"/>
    <w:rsid w:val="00AF4A73"/>
    <w:rsid w:val="00AF4C4F"/>
    <w:rsid w:val="00AF5BE6"/>
    <w:rsid w:val="00AF5EBD"/>
    <w:rsid w:val="00AF6732"/>
    <w:rsid w:val="00AF683A"/>
    <w:rsid w:val="00AF69BE"/>
    <w:rsid w:val="00AF6AF6"/>
    <w:rsid w:val="00AF6D19"/>
    <w:rsid w:val="00AF6DB8"/>
    <w:rsid w:val="00AF6E36"/>
    <w:rsid w:val="00AF6EC4"/>
    <w:rsid w:val="00AF747E"/>
    <w:rsid w:val="00AF75B0"/>
    <w:rsid w:val="00AF76B5"/>
    <w:rsid w:val="00B001A0"/>
    <w:rsid w:val="00B00267"/>
    <w:rsid w:val="00B00738"/>
    <w:rsid w:val="00B00B1F"/>
    <w:rsid w:val="00B00B5E"/>
    <w:rsid w:val="00B00C0C"/>
    <w:rsid w:val="00B00EED"/>
    <w:rsid w:val="00B0193A"/>
    <w:rsid w:val="00B01D0C"/>
    <w:rsid w:val="00B01F31"/>
    <w:rsid w:val="00B028FF"/>
    <w:rsid w:val="00B02F82"/>
    <w:rsid w:val="00B03512"/>
    <w:rsid w:val="00B03562"/>
    <w:rsid w:val="00B036A6"/>
    <w:rsid w:val="00B04978"/>
    <w:rsid w:val="00B04EBB"/>
    <w:rsid w:val="00B04FE9"/>
    <w:rsid w:val="00B05158"/>
    <w:rsid w:val="00B05277"/>
    <w:rsid w:val="00B05B79"/>
    <w:rsid w:val="00B05CA0"/>
    <w:rsid w:val="00B05ECE"/>
    <w:rsid w:val="00B061E2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D45"/>
    <w:rsid w:val="00B141DE"/>
    <w:rsid w:val="00B1476C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B51"/>
    <w:rsid w:val="00B17F7E"/>
    <w:rsid w:val="00B206E4"/>
    <w:rsid w:val="00B20D28"/>
    <w:rsid w:val="00B20DA9"/>
    <w:rsid w:val="00B2135B"/>
    <w:rsid w:val="00B218BC"/>
    <w:rsid w:val="00B218BD"/>
    <w:rsid w:val="00B218E4"/>
    <w:rsid w:val="00B21942"/>
    <w:rsid w:val="00B21B05"/>
    <w:rsid w:val="00B21C87"/>
    <w:rsid w:val="00B21E12"/>
    <w:rsid w:val="00B21E31"/>
    <w:rsid w:val="00B220B4"/>
    <w:rsid w:val="00B2260A"/>
    <w:rsid w:val="00B229F6"/>
    <w:rsid w:val="00B22E67"/>
    <w:rsid w:val="00B22F76"/>
    <w:rsid w:val="00B230C7"/>
    <w:rsid w:val="00B232D3"/>
    <w:rsid w:val="00B233AA"/>
    <w:rsid w:val="00B234DE"/>
    <w:rsid w:val="00B23661"/>
    <w:rsid w:val="00B237A8"/>
    <w:rsid w:val="00B242F6"/>
    <w:rsid w:val="00B244B2"/>
    <w:rsid w:val="00B249DB"/>
    <w:rsid w:val="00B24C35"/>
    <w:rsid w:val="00B2528A"/>
    <w:rsid w:val="00B25819"/>
    <w:rsid w:val="00B25996"/>
    <w:rsid w:val="00B25B66"/>
    <w:rsid w:val="00B25E14"/>
    <w:rsid w:val="00B2617F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186"/>
    <w:rsid w:val="00B32634"/>
    <w:rsid w:val="00B328C5"/>
    <w:rsid w:val="00B33132"/>
    <w:rsid w:val="00B33517"/>
    <w:rsid w:val="00B33693"/>
    <w:rsid w:val="00B339DC"/>
    <w:rsid w:val="00B33BD7"/>
    <w:rsid w:val="00B33BF3"/>
    <w:rsid w:val="00B33C88"/>
    <w:rsid w:val="00B33DF3"/>
    <w:rsid w:val="00B34067"/>
    <w:rsid w:val="00B34685"/>
    <w:rsid w:val="00B346E1"/>
    <w:rsid w:val="00B3494B"/>
    <w:rsid w:val="00B34BAF"/>
    <w:rsid w:val="00B34E5F"/>
    <w:rsid w:val="00B35566"/>
    <w:rsid w:val="00B35AAF"/>
    <w:rsid w:val="00B35D18"/>
    <w:rsid w:val="00B35E9E"/>
    <w:rsid w:val="00B35FCC"/>
    <w:rsid w:val="00B36B04"/>
    <w:rsid w:val="00B3727C"/>
    <w:rsid w:val="00B3732F"/>
    <w:rsid w:val="00B377BE"/>
    <w:rsid w:val="00B37A54"/>
    <w:rsid w:val="00B37BCD"/>
    <w:rsid w:val="00B37C63"/>
    <w:rsid w:val="00B40061"/>
    <w:rsid w:val="00B40210"/>
    <w:rsid w:val="00B403B3"/>
    <w:rsid w:val="00B407B9"/>
    <w:rsid w:val="00B40861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1EB"/>
    <w:rsid w:val="00B50515"/>
    <w:rsid w:val="00B50A9A"/>
    <w:rsid w:val="00B50CD1"/>
    <w:rsid w:val="00B50D10"/>
    <w:rsid w:val="00B51542"/>
    <w:rsid w:val="00B517D8"/>
    <w:rsid w:val="00B5191F"/>
    <w:rsid w:val="00B519B0"/>
    <w:rsid w:val="00B52234"/>
    <w:rsid w:val="00B5260B"/>
    <w:rsid w:val="00B528A6"/>
    <w:rsid w:val="00B52AC9"/>
    <w:rsid w:val="00B52B0A"/>
    <w:rsid w:val="00B52CFC"/>
    <w:rsid w:val="00B530CE"/>
    <w:rsid w:val="00B53368"/>
    <w:rsid w:val="00B535A9"/>
    <w:rsid w:val="00B53686"/>
    <w:rsid w:val="00B53820"/>
    <w:rsid w:val="00B539CB"/>
    <w:rsid w:val="00B53A53"/>
    <w:rsid w:val="00B54049"/>
    <w:rsid w:val="00B5435F"/>
    <w:rsid w:val="00B545D4"/>
    <w:rsid w:val="00B5517A"/>
    <w:rsid w:val="00B55531"/>
    <w:rsid w:val="00B557CA"/>
    <w:rsid w:val="00B55826"/>
    <w:rsid w:val="00B55930"/>
    <w:rsid w:val="00B567FA"/>
    <w:rsid w:val="00B5704D"/>
    <w:rsid w:val="00B570BF"/>
    <w:rsid w:val="00B57218"/>
    <w:rsid w:val="00B57306"/>
    <w:rsid w:val="00B5783C"/>
    <w:rsid w:val="00B578D4"/>
    <w:rsid w:val="00B57A35"/>
    <w:rsid w:val="00B57C9A"/>
    <w:rsid w:val="00B6023F"/>
    <w:rsid w:val="00B60589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161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67B0D"/>
    <w:rsid w:val="00B70375"/>
    <w:rsid w:val="00B70ABF"/>
    <w:rsid w:val="00B7101D"/>
    <w:rsid w:val="00B7130B"/>
    <w:rsid w:val="00B71323"/>
    <w:rsid w:val="00B716B6"/>
    <w:rsid w:val="00B71D2E"/>
    <w:rsid w:val="00B71F07"/>
    <w:rsid w:val="00B72BA8"/>
    <w:rsid w:val="00B73059"/>
    <w:rsid w:val="00B73EF3"/>
    <w:rsid w:val="00B74362"/>
    <w:rsid w:val="00B74831"/>
    <w:rsid w:val="00B74AAA"/>
    <w:rsid w:val="00B74CEC"/>
    <w:rsid w:val="00B74F60"/>
    <w:rsid w:val="00B7550C"/>
    <w:rsid w:val="00B75736"/>
    <w:rsid w:val="00B75B4E"/>
    <w:rsid w:val="00B75DA7"/>
    <w:rsid w:val="00B75EB5"/>
    <w:rsid w:val="00B75EEB"/>
    <w:rsid w:val="00B75FF3"/>
    <w:rsid w:val="00B761F0"/>
    <w:rsid w:val="00B762EF"/>
    <w:rsid w:val="00B76551"/>
    <w:rsid w:val="00B76A6E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BE"/>
    <w:rsid w:val="00B826D7"/>
    <w:rsid w:val="00B82EBA"/>
    <w:rsid w:val="00B836D0"/>
    <w:rsid w:val="00B83A87"/>
    <w:rsid w:val="00B83AD6"/>
    <w:rsid w:val="00B83F77"/>
    <w:rsid w:val="00B84336"/>
    <w:rsid w:val="00B843B9"/>
    <w:rsid w:val="00B849B8"/>
    <w:rsid w:val="00B853A6"/>
    <w:rsid w:val="00B861BF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27EA"/>
    <w:rsid w:val="00B93095"/>
    <w:rsid w:val="00B9361D"/>
    <w:rsid w:val="00B939E9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74A"/>
    <w:rsid w:val="00B97C33"/>
    <w:rsid w:val="00B97D0F"/>
    <w:rsid w:val="00B97D6D"/>
    <w:rsid w:val="00B97DE9"/>
    <w:rsid w:val="00BA01D8"/>
    <w:rsid w:val="00BA0603"/>
    <w:rsid w:val="00BA08FE"/>
    <w:rsid w:val="00BA0A15"/>
    <w:rsid w:val="00BA0A6F"/>
    <w:rsid w:val="00BA10C3"/>
    <w:rsid w:val="00BA1522"/>
    <w:rsid w:val="00BA1572"/>
    <w:rsid w:val="00BA16F2"/>
    <w:rsid w:val="00BA18D6"/>
    <w:rsid w:val="00BA1E2C"/>
    <w:rsid w:val="00BA2529"/>
    <w:rsid w:val="00BA295C"/>
    <w:rsid w:val="00BA2A7F"/>
    <w:rsid w:val="00BA2E04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DBF"/>
    <w:rsid w:val="00BA6E6D"/>
    <w:rsid w:val="00BA6E7F"/>
    <w:rsid w:val="00BA720E"/>
    <w:rsid w:val="00BA7388"/>
    <w:rsid w:val="00BA74BA"/>
    <w:rsid w:val="00BA74C3"/>
    <w:rsid w:val="00BA763F"/>
    <w:rsid w:val="00BA7844"/>
    <w:rsid w:val="00BA7A17"/>
    <w:rsid w:val="00BB007E"/>
    <w:rsid w:val="00BB02C5"/>
    <w:rsid w:val="00BB02D4"/>
    <w:rsid w:val="00BB0421"/>
    <w:rsid w:val="00BB0777"/>
    <w:rsid w:val="00BB12E3"/>
    <w:rsid w:val="00BB1A53"/>
    <w:rsid w:val="00BB2229"/>
    <w:rsid w:val="00BB2230"/>
    <w:rsid w:val="00BB239F"/>
    <w:rsid w:val="00BB2623"/>
    <w:rsid w:val="00BB326E"/>
    <w:rsid w:val="00BB3808"/>
    <w:rsid w:val="00BB3D19"/>
    <w:rsid w:val="00BB3DF0"/>
    <w:rsid w:val="00BB3E9F"/>
    <w:rsid w:val="00BB3F02"/>
    <w:rsid w:val="00BB4006"/>
    <w:rsid w:val="00BB4179"/>
    <w:rsid w:val="00BB43D8"/>
    <w:rsid w:val="00BB47E4"/>
    <w:rsid w:val="00BB4C9E"/>
    <w:rsid w:val="00BB4D48"/>
    <w:rsid w:val="00BB4F5C"/>
    <w:rsid w:val="00BB4FCC"/>
    <w:rsid w:val="00BB537E"/>
    <w:rsid w:val="00BB53E6"/>
    <w:rsid w:val="00BB56BF"/>
    <w:rsid w:val="00BB5D47"/>
    <w:rsid w:val="00BB5D96"/>
    <w:rsid w:val="00BB63D2"/>
    <w:rsid w:val="00BB69ED"/>
    <w:rsid w:val="00BB6F2D"/>
    <w:rsid w:val="00BB73AD"/>
    <w:rsid w:val="00BB747A"/>
    <w:rsid w:val="00BB750D"/>
    <w:rsid w:val="00BB7BC6"/>
    <w:rsid w:val="00BB7EDD"/>
    <w:rsid w:val="00BC02AB"/>
    <w:rsid w:val="00BC0C6B"/>
    <w:rsid w:val="00BC172A"/>
    <w:rsid w:val="00BC1B6D"/>
    <w:rsid w:val="00BC1D18"/>
    <w:rsid w:val="00BC2613"/>
    <w:rsid w:val="00BC2BEE"/>
    <w:rsid w:val="00BC2F77"/>
    <w:rsid w:val="00BC3010"/>
    <w:rsid w:val="00BC3146"/>
    <w:rsid w:val="00BC3807"/>
    <w:rsid w:val="00BC3B8E"/>
    <w:rsid w:val="00BC3F55"/>
    <w:rsid w:val="00BC40A0"/>
    <w:rsid w:val="00BC4645"/>
    <w:rsid w:val="00BC4909"/>
    <w:rsid w:val="00BC4A72"/>
    <w:rsid w:val="00BC54AA"/>
    <w:rsid w:val="00BC587F"/>
    <w:rsid w:val="00BC5B04"/>
    <w:rsid w:val="00BC5CC3"/>
    <w:rsid w:val="00BC5DEA"/>
    <w:rsid w:val="00BC5F04"/>
    <w:rsid w:val="00BC69F2"/>
    <w:rsid w:val="00BC6DB4"/>
    <w:rsid w:val="00BC6FB4"/>
    <w:rsid w:val="00BC77B8"/>
    <w:rsid w:val="00BC77D8"/>
    <w:rsid w:val="00BC7A29"/>
    <w:rsid w:val="00BC7B74"/>
    <w:rsid w:val="00BD066B"/>
    <w:rsid w:val="00BD069E"/>
    <w:rsid w:val="00BD09B6"/>
    <w:rsid w:val="00BD1652"/>
    <w:rsid w:val="00BD16DB"/>
    <w:rsid w:val="00BD18CC"/>
    <w:rsid w:val="00BD1A92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C75"/>
    <w:rsid w:val="00BD3DD4"/>
    <w:rsid w:val="00BD402C"/>
    <w:rsid w:val="00BD4256"/>
    <w:rsid w:val="00BD48A5"/>
    <w:rsid w:val="00BD4D29"/>
    <w:rsid w:val="00BD4E15"/>
    <w:rsid w:val="00BD51BA"/>
    <w:rsid w:val="00BD5783"/>
    <w:rsid w:val="00BD57B3"/>
    <w:rsid w:val="00BD57EB"/>
    <w:rsid w:val="00BD5ACC"/>
    <w:rsid w:val="00BD646F"/>
    <w:rsid w:val="00BD6519"/>
    <w:rsid w:val="00BD69DC"/>
    <w:rsid w:val="00BD6A96"/>
    <w:rsid w:val="00BD79A7"/>
    <w:rsid w:val="00BD7C1D"/>
    <w:rsid w:val="00BD7E8C"/>
    <w:rsid w:val="00BE0678"/>
    <w:rsid w:val="00BE0715"/>
    <w:rsid w:val="00BE125F"/>
    <w:rsid w:val="00BE131F"/>
    <w:rsid w:val="00BE18C1"/>
    <w:rsid w:val="00BE199D"/>
    <w:rsid w:val="00BE1B78"/>
    <w:rsid w:val="00BE1C7E"/>
    <w:rsid w:val="00BE1DE8"/>
    <w:rsid w:val="00BE207B"/>
    <w:rsid w:val="00BE208C"/>
    <w:rsid w:val="00BE2404"/>
    <w:rsid w:val="00BE253A"/>
    <w:rsid w:val="00BE346B"/>
    <w:rsid w:val="00BE397C"/>
    <w:rsid w:val="00BE3BE2"/>
    <w:rsid w:val="00BE3CC3"/>
    <w:rsid w:val="00BE3D1D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0EC3"/>
    <w:rsid w:val="00BF12AA"/>
    <w:rsid w:val="00BF13E9"/>
    <w:rsid w:val="00BF188D"/>
    <w:rsid w:val="00BF1B92"/>
    <w:rsid w:val="00BF1C8F"/>
    <w:rsid w:val="00BF1DD5"/>
    <w:rsid w:val="00BF23ED"/>
    <w:rsid w:val="00BF254C"/>
    <w:rsid w:val="00BF282D"/>
    <w:rsid w:val="00BF2E8D"/>
    <w:rsid w:val="00BF2F8A"/>
    <w:rsid w:val="00BF31DD"/>
    <w:rsid w:val="00BF320B"/>
    <w:rsid w:val="00BF3D7D"/>
    <w:rsid w:val="00BF4471"/>
    <w:rsid w:val="00BF4857"/>
    <w:rsid w:val="00BF4A7D"/>
    <w:rsid w:val="00BF4BC3"/>
    <w:rsid w:val="00BF4C9E"/>
    <w:rsid w:val="00BF4DB7"/>
    <w:rsid w:val="00BF4FE6"/>
    <w:rsid w:val="00BF5181"/>
    <w:rsid w:val="00BF5443"/>
    <w:rsid w:val="00BF5583"/>
    <w:rsid w:val="00BF58DF"/>
    <w:rsid w:val="00BF59E7"/>
    <w:rsid w:val="00BF5D5B"/>
    <w:rsid w:val="00BF5DB1"/>
    <w:rsid w:val="00BF6BDF"/>
    <w:rsid w:val="00BF7059"/>
    <w:rsid w:val="00BF7538"/>
    <w:rsid w:val="00BF75B1"/>
    <w:rsid w:val="00BF76A2"/>
    <w:rsid w:val="00C00133"/>
    <w:rsid w:val="00C004AD"/>
    <w:rsid w:val="00C0050D"/>
    <w:rsid w:val="00C011AC"/>
    <w:rsid w:val="00C018AE"/>
    <w:rsid w:val="00C01D0E"/>
    <w:rsid w:val="00C01EAB"/>
    <w:rsid w:val="00C022BE"/>
    <w:rsid w:val="00C02D6B"/>
    <w:rsid w:val="00C02ED5"/>
    <w:rsid w:val="00C02F98"/>
    <w:rsid w:val="00C030F3"/>
    <w:rsid w:val="00C03519"/>
    <w:rsid w:val="00C03A66"/>
    <w:rsid w:val="00C03C46"/>
    <w:rsid w:val="00C04230"/>
    <w:rsid w:val="00C04828"/>
    <w:rsid w:val="00C0485C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AA3"/>
    <w:rsid w:val="00C13BB5"/>
    <w:rsid w:val="00C13DD1"/>
    <w:rsid w:val="00C14338"/>
    <w:rsid w:val="00C148E4"/>
    <w:rsid w:val="00C14928"/>
    <w:rsid w:val="00C1516A"/>
    <w:rsid w:val="00C15697"/>
    <w:rsid w:val="00C16393"/>
    <w:rsid w:val="00C164AA"/>
    <w:rsid w:val="00C16E58"/>
    <w:rsid w:val="00C17594"/>
    <w:rsid w:val="00C17D45"/>
    <w:rsid w:val="00C20272"/>
    <w:rsid w:val="00C2053B"/>
    <w:rsid w:val="00C20783"/>
    <w:rsid w:val="00C20A08"/>
    <w:rsid w:val="00C20FA2"/>
    <w:rsid w:val="00C213EB"/>
    <w:rsid w:val="00C216DA"/>
    <w:rsid w:val="00C21775"/>
    <w:rsid w:val="00C218AB"/>
    <w:rsid w:val="00C218FA"/>
    <w:rsid w:val="00C219DD"/>
    <w:rsid w:val="00C21D33"/>
    <w:rsid w:val="00C21EBB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4A2"/>
    <w:rsid w:val="00C2460D"/>
    <w:rsid w:val="00C24695"/>
    <w:rsid w:val="00C24706"/>
    <w:rsid w:val="00C24D2A"/>
    <w:rsid w:val="00C2516C"/>
    <w:rsid w:val="00C25717"/>
    <w:rsid w:val="00C25E30"/>
    <w:rsid w:val="00C25F06"/>
    <w:rsid w:val="00C262EB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0714"/>
    <w:rsid w:val="00C30A81"/>
    <w:rsid w:val="00C30EEC"/>
    <w:rsid w:val="00C30F3C"/>
    <w:rsid w:val="00C32230"/>
    <w:rsid w:val="00C324CE"/>
    <w:rsid w:val="00C329EC"/>
    <w:rsid w:val="00C334A2"/>
    <w:rsid w:val="00C339A5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69B"/>
    <w:rsid w:val="00C377C6"/>
    <w:rsid w:val="00C37B5E"/>
    <w:rsid w:val="00C37C54"/>
    <w:rsid w:val="00C37ED6"/>
    <w:rsid w:val="00C4081B"/>
    <w:rsid w:val="00C412AA"/>
    <w:rsid w:val="00C414EC"/>
    <w:rsid w:val="00C415D7"/>
    <w:rsid w:val="00C419F5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779"/>
    <w:rsid w:val="00C4495D"/>
    <w:rsid w:val="00C455D1"/>
    <w:rsid w:val="00C45F52"/>
    <w:rsid w:val="00C45FF1"/>
    <w:rsid w:val="00C46724"/>
    <w:rsid w:val="00C46F51"/>
    <w:rsid w:val="00C4727C"/>
    <w:rsid w:val="00C477C9"/>
    <w:rsid w:val="00C47888"/>
    <w:rsid w:val="00C47AAC"/>
    <w:rsid w:val="00C47B00"/>
    <w:rsid w:val="00C47C3A"/>
    <w:rsid w:val="00C47D62"/>
    <w:rsid w:val="00C509DB"/>
    <w:rsid w:val="00C509F9"/>
    <w:rsid w:val="00C50B57"/>
    <w:rsid w:val="00C50C64"/>
    <w:rsid w:val="00C512C5"/>
    <w:rsid w:val="00C51A76"/>
    <w:rsid w:val="00C51DDE"/>
    <w:rsid w:val="00C51E6A"/>
    <w:rsid w:val="00C51FF4"/>
    <w:rsid w:val="00C523F8"/>
    <w:rsid w:val="00C5245C"/>
    <w:rsid w:val="00C530A1"/>
    <w:rsid w:val="00C53869"/>
    <w:rsid w:val="00C539DB"/>
    <w:rsid w:val="00C53E77"/>
    <w:rsid w:val="00C53FE6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5B0E"/>
    <w:rsid w:val="00C56907"/>
    <w:rsid w:val="00C569A7"/>
    <w:rsid w:val="00C56C33"/>
    <w:rsid w:val="00C56E09"/>
    <w:rsid w:val="00C56E6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571"/>
    <w:rsid w:val="00C61816"/>
    <w:rsid w:val="00C61D62"/>
    <w:rsid w:val="00C623AC"/>
    <w:rsid w:val="00C62A7E"/>
    <w:rsid w:val="00C62B38"/>
    <w:rsid w:val="00C6329F"/>
    <w:rsid w:val="00C632D6"/>
    <w:rsid w:val="00C63E07"/>
    <w:rsid w:val="00C64306"/>
    <w:rsid w:val="00C64F0F"/>
    <w:rsid w:val="00C65028"/>
    <w:rsid w:val="00C656BF"/>
    <w:rsid w:val="00C658E7"/>
    <w:rsid w:val="00C65941"/>
    <w:rsid w:val="00C65ACF"/>
    <w:rsid w:val="00C66AC9"/>
    <w:rsid w:val="00C66ACF"/>
    <w:rsid w:val="00C66C0B"/>
    <w:rsid w:val="00C66C9D"/>
    <w:rsid w:val="00C66CAF"/>
    <w:rsid w:val="00C66D43"/>
    <w:rsid w:val="00C66EDC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D5E"/>
    <w:rsid w:val="00C70FA3"/>
    <w:rsid w:val="00C70FF6"/>
    <w:rsid w:val="00C710E4"/>
    <w:rsid w:val="00C71643"/>
    <w:rsid w:val="00C7184D"/>
    <w:rsid w:val="00C718CD"/>
    <w:rsid w:val="00C71949"/>
    <w:rsid w:val="00C71E1D"/>
    <w:rsid w:val="00C72371"/>
    <w:rsid w:val="00C72491"/>
    <w:rsid w:val="00C72AF3"/>
    <w:rsid w:val="00C72C6A"/>
    <w:rsid w:val="00C731E8"/>
    <w:rsid w:val="00C733F8"/>
    <w:rsid w:val="00C73A83"/>
    <w:rsid w:val="00C73F55"/>
    <w:rsid w:val="00C740C9"/>
    <w:rsid w:val="00C742EF"/>
    <w:rsid w:val="00C7468C"/>
    <w:rsid w:val="00C747B1"/>
    <w:rsid w:val="00C74E12"/>
    <w:rsid w:val="00C74E32"/>
    <w:rsid w:val="00C74F33"/>
    <w:rsid w:val="00C74FE8"/>
    <w:rsid w:val="00C75196"/>
    <w:rsid w:val="00C75E13"/>
    <w:rsid w:val="00C76292"/>
    <w:rsid w:val="00C7634B"/>
    <w:rsid w:val="00C76929"/>
    <w:rsid w:val="00C76982"/>
    <w:rsid w:val="00C76989"/>
    <w:rsid w:val="00C7704B"/>
    <w:rsid w:val="00C7748E"/>
    <w:rsid w:val="00C77637"/>
    <w:rsid w:val="00C77641"/>
    <w:rsid w:val="00C801BA"/>
    <w:rsid w:val="00C8066D"/>
    <w:rsid w:val="00C80D3C"/>
    <w:rsid w:val="00C80F30"/>
    <w:rsid w:val="00C80F9F"/>
    <w:rsid w:val="00C81212"/>
    <w:rsid w:val="00C81453"/>
    <w:rsid w:val="00C816D2"/>
    <w:rsid w:val="00C8182D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673"/>
    <w:rsid w:val="00C84753"/>
    <w:rsid w:val="00C8565F"/>
    <w:rsid w:val="00C85FC6"/>
    <w:rsid w:val="00C8614D"/>
    <w:rsid w:val="00C86C4D"/>
    <w:rsid w:val="00C86D76"/>
    <w:rsid w:val="00C8701A"/>
    <w:rsid w:val="00C87053"/>
    <w:rsid w:val="00C8707B"/>
    <w:rsid w:val="00C87108"/>
    <w:rsid w:val="00C8795F"/>
    <w:rsid w:val="00C8797F"/>
    <w:rsid w:val="00C879E8"/>
    <w:rsid w:val="00C87AAA"/>
    <w:rsid w:val="00C87B96"/>
    <w:rsid w:val="00C901C1"/>
    <w:rsid w:val="00C907BE"/>
    <w:rsid w:val="00C909D4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4A11"/>
    <w:rsid w:val="00C94AC0"/>
    <w:rsid w:val="00C9510B"/>
    <w:rsid w:val="00C95199"/>
    <w:rsid w:val="00C951DD"/>
    <w:rsid w:val="00C95400"/>
    <w:rsid w:val="00C95949"/>
    <w:rsid w:val="00C95AC7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6C7"/>
    <w:rsid w:val="00C97B21"/>
    <w:rsid w:val="00C97D67"/>
    <w:rsid w:val="00CA0053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2FF"/>
    <w:rsid w:val="00CA26A4"/>
    <w:rsid w:val="00CA2B04"/>
    <w:rsid w:val="00CA2FC4"/>
    <w:rsid w:val="00CA3481"/>
    <w:rsid w:val="00CA359D"/>
    <w:rsid w:val="00CA3BA0"/>
    <w:rsid w:val="00CA423B"/>
    <w:rsid w:val="00CA45E9"/>
    <w:rsid w:val="00CA4DBC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0F0D"/>
    <w:rsid w:val="00CB10A8"/>
    <w:rsid w:val="00CB1132"/>
    <w:rsid w:val="00CB19B5"/>
    <w:rsid w:val="00CB243F"/>
    <w:rsid w:val="00CB25AF"/>
    <w:rsid w:val="00CB27CA"/>
    <w:rsid w:val="00CB2A0A"/>
    <w:rsid w:val="00CB2E40"/>
    <w:rsid w:val="00CB31A1"/>
    <w:rsid w:val="00CB33C6"/>
    <w:rsid w:val="00CB3479"/>
    <w:rsid w:val="00CB43E2"/>
    <w:rsid w:val="00CB4497"/>
    <w:rsid w:val="00CB540F"/>
    <w:rsid w:val="00CB574C"/>
    <w:rsid w:val="00CB585B"/>
    <w:rsid w:val="00CB5889"/>
    <w:rsid w:val="00CB6028"/>
    <w:rsid w:val="00CB6557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1DE"/>
    <w:rsid w:val="00CC2EBB"/>
    <w:rsid w:val="00CC30D6"/>
    <w:rsid w:val="00CC3136"/>
    <w:rsid w:val="00CC3410"/>
    <w:rsid w:val="00CC36F8"/>
    <w:rsid w:val="00CC40F2"/>
    <w:rsid w:val="00CC5022"/>
    <w:rsid w:val="00CC51A7"/>
    <w:rsid w:val="00CC5235"/>
    <w:rsid w:val="00CC582F"/>
    <w:rsid w:val="00CC5E25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089B"/>
    <w:rsid w:val="00CD1456"/>
    <w:rsid w:val="00CD2068"/>
    <w:rsid w:val="00CD22F4"/>
    <w:rsid w:val="00CD2EF8"/>
    <w:rsid w:val="00CD2F46"/>
    <w:rsid w:val="00CD3450"/>
    <w:rsid w:val="00CD3883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96A"/>
    <w:rsid w:val="00CE0CDB"/>
    <w:rsid w:val="00CE0D90"/>
    <w:rsid w:val="00CE122A"/>
    <w:rsid w:val="00CE1573"/>
    <w:rsid w:val="00CE1BD8"/>
    <w:rsid w:val="00CE1DC1"/>
    <w:rsid w:val="00CE1F0A"/>
    <w:rsid w:val="00CE2048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2B4"/>
    <w:rsid w:val="00CE4336"/>
    <w:rsid w:val="00CE4E2F"/>
    <w:rsid w:val="00CE5C64"/>
    <w:rsid w:val="00CE5C9D"/>
    <w:rsid w:val="00CE605D"/>
    <w:rsid w:val="00CE64A2"/>
    <w:rsid w:val="00CE6CEF"/>
    <w:rsid w:val="00CE7076"/>
    <w:rsid w:val="00CE719E"/>
    <w:rsid w:val="00CE749A"/>
    <w:rsid w:val="00CE7503"/>
    <w:rsid w:val="00CE7506"/>
    <w:rsid w:val="00CE79FF"/>
    <w:rsid w:val="00CF0917"/>
    <w:rsid w:val="00CF0B94"/>
    <w:rsid w:val="00CF10EC"/>
    <w:rsid w:val="00CF13B8"/>
    <w:rsid w:val="00CF18F7"/>
    <w:rsid w:val="00CF1A8F"/>
    <w:rsid w:val="00CF1DAB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5C0D"/>
    <w:rsid w:val="00CF675C"/>
    <w:rsid w:val="00CF6BD8"/>
    <w:rsid w:val="00CF6FC6"/>
    <w:rsid w:val="00CF6FEA"/>
    <w:rsid w:val="00CF70A8"/>
    <w:rsid w:val="00CF71A2"/>
    <w:rsid w:val="00CF7459"/>
    <w:rsid w:val="00CF79CB"/>
    <w:rsid w:val="00CF79CF"/>
    <w:rsid w:val="00D004F1"/>
    <w:rsid w:val="00D006EC"/>
    <w:rsid w:val="00D008A2"/>
    <w:rsid w:val="00D00C27"/>
    <w:rsid w:val="00D014BF"/>
    <w:rsid w:val="00D017C5"/>
    <w:rsid w:val="00D01974"/>
    <w:rsid w:val="00D01AF9"/>
    <w:rsid w:val="00D01B4D"/>
    <w:rsid w:val="00D01E94"/>
    <w:rsid w:val="00D01F7C"/>
    <w:rsid w:val="00D022C8"/>
    <w:rsid w:val="00D0263C"/>
    <w:rsid w:val="00D027DA"/>
    <w:rsid w:val="00D02B67"/>
    <w:rsid w:val="00D032EF"/>
    <w:rsid w:val="00D03825"/>
    <w:rsid w:val="00D03C9C"/>
    <w:rsid w:val="00D03F52"/>
    <w:rsid w:val="00D04296"/>
    <w:rsid w:val="00D044BD"/>
    <w:rsid w:val="00D0479F"/>
    <w:rsid w:val="00D05427"/>
    <w:rsid w:val="00D05C50"/>
    <w:rsid w:val="00D064EB"/>
    <w:rsid w:val="00D06502"/>
    <w:rsid w:val="00D06720"/>
    <w:rsid w:val="00D0683E"/>
    <w:rsid w:val="00D06950"/>
    <w:rsid w:val="00D069CC"/>
    <w:rsid w:val="00D06C01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519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924"/>
    <w:rsid w:val="00D16D26"/>
    <w:rsid w:val="00D16EEB"/>
    <w:rsid w:val="00D17494"/>
    <w:rsid w:val="00D17863"/>
    <w:rsid w:val="00D17B42"/>
    <w:rsid w:val="00D20099"/>
    <w:rsid w:val="00D2014A"/>
    <w:rsid w:val="00D2016B"/>
    <w:rsid w:val="00D21736"/>
    <w:rsid w:val="00D2197F"/>
    <w:rsid w:val="00D21D1E"/>
    <w:rsid w:val="00D2215C"/>
    <w:rsid w:val="00D227A2"/>
    <w:rsid w:val="00D22C95"/>
    <w:rsid w:val="00D234FF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069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6DD"/>
    <w:rsid w:val="00D31890"/>
    <w:rsid w:val="00D31F84"/>
    <w:rsid w:val="00D327F6"/>
    <w:rsid w:val="00D333A3"/>
    <w:rsid w:val="00D33456"/>
    <w:rsid w:val="00D337FD"/>
    <w:rsid w:val="00D3416D"/>
    <w:rsid w:val="00D341E4"/>
    <w:rsid w:val="00D347FD"/>
    <w:rsid w:val="00D3529D"/>
    <w:rsid w:val="00D35311"/>
    <w:rsid w:val="00D36786"/>
    <w:rsid w:val="00D367E0"/>
    <w:rsid w:val="00D36EF8"/>
    <w:rsid w:val="00D3757D"/>
    <w:rsid w:val="00D37764"/>
    <w:rsid w:val="00D378E4"/>
    <w:rsid w:val="00D37C38"/>
    <w:rsid w:val="00D37CC8"/>
    <w:rsid w:val="00D37F18"/>
    <w:rsid w:val="00D400E7"/>
    <w:rsid w:val="00D40409"/>
    <w:rsid w:val="00D409D8"/>
    <w:rsid w:val="00D40FC2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33A"/>
    <w:rsid w:val="00D46733"/>
    <w:rsid w:val="00D46C0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31E"/>
    <w:rsid w:val="00D5444F"/>
    <w:rsid w:val="00D54A5F"/>
    <w:rsid w:val="00D54CF8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23"/>
    <w:rsid w:val="00D57B7F"/>
    <w:rsid w:val="00D57D96"/>
    <w:rsid w:val="00D601F6"/>
    <w:rsid w:val="00D60257"/>
    <w:rsid w:val="00D6029F"/>
    <w:rsid w:val="00D60326"/>
    <w:rsid w:val="00D604DB"/>
    <w:rsid w:val="00D607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1F79"/>
    <w:rsid w:val="00D620D5"/>
    <w:rsid w:val="00D62622"/>
    <w:rsid w:val="00D626EB"/>
    <w:rsid w:val="00D62818"/>
    <w:rsid w:val="00D62A1E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99"/>
    <w:rsid w:val="00D66CAE"/>
    <w:rsid w:val="00D66D75"/>
    <w:rsid w:val="00D67555"/>
    <w:rsid w:val="00D67590"/>
    <w:rsid w:val="00D67FC9"/>
    <w:rsid w:val="00D709E7"/>
    <w:rsid w:val="00D71312"/>
    <w:rsid w:val="00D7151E"/>
    <w:rsid w:val="00D718EA"/>
    <w:rsid w:val="00D71956"/>
    <w:rsid w:val="00D71F85"/>
    <w:rsid w:val="00D720B4"/>
    <w:rsid w:val="00D72B54"/>
    <w:rsid w:val="00D72F69"/>
    <w:rsid w:val="00D73081"/>
    <w:rsid w:val="00D736C2"/>
    <w:rsid w:val="00D73A4C"/>
    <w:rsid w:val="00D73B40"/>
    <w:rsid w:val="00D74142"/>
    <w:rsid w:val="00D7469D"/>
    <w:rsid w:val="00D748FF"/>
    <w:rsid w:val="00D74C6A"/>
    <w:rsid w:val="00D7505F"/>
    <w:rsid w:val="00D756AE"/>
    <w:rsid w:val="00D75C14"/>
    <w:rsid w:val="00D7608E"/>
    <w:rsid w:val="00D761BB"/>
    <w:rsid w:val="00D7709C"/>
    <w:rsid w:val="00D7767D"/>
    <w:rsid w:val="00D777DE"/>
    <w:rsid w:val="00D7780C"/>
    <w:rsid w:val="00D77928"/>
    <w:rsid w:val="00D77BAC"/>
    <w:rsid w:val="00D803A0"/>
    <w:rsid w:val="00D80AF7"/>
    <w:rsid w:val="00D80B71"/>
    <w:rsid w:val="00D81546"/>
    <w:rsid w:val="00D815D8"/>
    <w:rsid w:val="00D819C7"/>
    <w:rsid w:val="00D81A61"/>
    <w:rsid w:val="00D82183"/>
    <w:rsid w:val="00D82901"/>
    <w:rsid w:val="00D8335A"/>
    <w:rsid w:val="00D83C75"/>
    <w:rsid w:val="00D83D9F"/>
    <w:rsid w:val="00D83F3C"/>
    <w:rsid w:val="00D83FA8"/>
    <w:rsid w:val="00D840D1"/>
    <w:rsid w:val="00D8492E"/>
    <w:rsid w:val="00D8497A"/>
    <w:rsid w:val="00D849EE"/>
    <w:rsid w:val="00D84B1C"/>
    <w:rsid w:val="00D84B57"/>
    <w:rsid w:val="00D85113"/>
    <w:rsid w:val="00D860A1"/>
    <w:rsid w:val="00D860F6"/>
    <w:rsid w:val="00D8658B"/>
    <w:rsid w:val="00D86795"/>
    <w:rsid w:val="00D86DA5"/>
    <w:rsid w:val="00D87678"/>
    <w:rsid w:val="00D87BC3"/>
    <w:rsid w:val="00D900A2"/>
    <w:rsid w:val="00D90337"/>
    <w:rsid w:val="00D90821"/>
    <w:rsid w:val="00D9083F"/>
    <w:rsid w:val="00D90CA0"/>
    <w:rsid w:val="00D9143F"/>
    <w:rsid w:val="00D916F6"/>
    <w:rsid w:val="00D921A7"/>
    <w:rsid w:val="00D921F4"/>
    <w:rsid w:val="00D92B37"/>
    <w:rsid w:val="00D92F92"/>
    <w:rsid w:val="00D93009"/>
    <w:rsid w:val="00D93565"/>
    <w:rsid w:val="00D938E2"/>
    <w:rsid w:val="00D9444A"/>
    <w:rsid w:val="00D9458E"/>
    <w:rsid w:val="00D945C1"/>
    <w:rsid w:val="00D9472C"/>
    <w:rsid w:val="00D94A8D"/>
    <w:rsid w:val="00D9583E"/>
    <w:rsid w:val="00D958C4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46E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68A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B35"/>
    <w:rsid w:val="00DA3D92"/>
    <w:rsid w:val="00DA499A"/>
    <w:rsid w:val="00DA4ACB"/>
    <w:rsid w:val="00DA4CD0"/>
    <w:rsid w:val="00DA4EA7"/>
    <w:rsid w:val="00DA51C2"/>
    <w:rsid w:val="00DA5575"/>
    <w:rsid w:val="00DA5EC8"/>
    <w:rsid w:val="00DA5F9F"/>
    <w:rsid w:val="00DA640E"/>
    <w:rsid w:val="00DA648D"/>
    <w:rsid w:val="00DA79F5"/>
    <w:rsid w:val="00DA7E61"/>
    <w:rsid w:val="00DA7ED2"/>
    <w:rsid w:val="00DA7FFA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62A"/>
    <w:rsid w:val="00DB5B9B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7C2"/>
    <w:rsid w:val="00DB7A62"/>
    <w:rsid w:val="00DB7A74"/>
    <w:rsid w:val="00DC003D"/>
    <w:rsid w:val="00DC0AF1"/>
    <w:rsid w:val="00DC0C53"/>
    <w:rsid w:val="00DC0C95"/>
    <w:rsid w:val="00DC10FA"/>
    <w:rsid w:val="00DC113E"/>
    <w:rsid w:val="00DC1491"/>
    <w:rsid w:val="00DC14BC"/>
    <w:rsid w:val="00DC1D85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5D0"/>
    <w:rsid w:val="00DD083D"/>
    <w:rsid w:val="00DD08F3"/>
    <w:rsid w:val="00DD0EC6"/>
    <w:rsid w:val="00DD11EC"/>
    <w:rsid w:val="00DD13A3"/>
    <w:rsid w:val="00DD17B9"/>
    <w:rsid w:val="00DD1AE5"/>
    <w:rsid w:val="00DD1BDE"/>
    <w:rsid w:val="00DD1FDB"/>
    <w:rsid w:val="00DD205F"/>
    <w:rsid w:val="00DD25DB"/>
    <w:rsid w:val="00DD26A9"/>
    <w:rsid w:val="00DD27D1"/>
    <w:rsid w:val="00DD28F9"/>
    <w:rsid w:val="00DD2C5F"/>
    <w:rsid w:val="00DD2D57"/>
    <w:rsid w:val="00DD2EC4"/>
    <w:rsid w:val="00DD30A7"/>
    <w:rsid w:val="00DD361D"/>
    <w:rsid w:val="00DD4277"/>
    <w:rsid w:val="00DD4A70"/>
    <w:rsid w:val="00DD4BAC"/>
    <w:rsid w:val="00DD4F3C"/>
    <w:rsid w:val="00DD514E"/>
    <w:rsid w:val="00DD51C3"/>
    <w:rsid w:val="00DD586D"/>
    <w:rsid w:val="00DD5C71"/>
    <w:rsid w:val="00DD611A"/>
    <w:rsid w:val="00DD6174"/>
    <w:rsid w:val="00DD629E"/>
    <w:rsid w:val="00DD6E91"/>
    <w:rsid w:val="00DD6E95"/>
    <w:rsid w:val="00DD708A"/>
    <w:rsid w:val="00DD77D1"/>
    <w:rsid w:val="00DD7951"/>
    <w:rsid w:val="00DD7CA6"/>
    <w:rsid w:val="00DD7D30"/>
    <w:rsid w:val="00DD7FF4"/>
    <w:rsid w:val="00DE01F2"/>
    <w:rsid w:val="00DE0CDA"/>
    <w:rsid w:val="00DE0E6E"/>
    <w:rsid w:val="00DE0FC0"/>
    <w:rsid w:val="00DE1252"/>
    <w:rsid w:val="00DE1408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7DC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3E"/>
    <w:rsid w:val="00DE76FA"/>
    <w:rsid w:val="00DE78B8"/>
    <w:rsid w:val="00DE7C79"/>
    <w:rsid w:val="00DE7CD1"/>
    <w:rsid w:val="00DF041F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318D"/>
    <w:rsid w:val="00DF426D"/>
    <w:rsid w:val="00DF4418"/>
    <w:rsid w:val="00DF472D"/>
    <w:rsid w:val="00DF4AC9"/>
    <w:rsid w:val="00DF4E71"/>
    <w:rsid w:val="00DF53CA"/>
    <w:rsid w:val="00DF54FC"/>
    <w:rsid w:val="00DF5983"/>
    <w:rsid w:val="00DF5FFD"/>
    <w:rsid w:val="00DF6067"/>
    <w:rsid w:val="00DF667D"/>
    <w:rsid w:val="00DF68EF"/>
    <w:rsid w:val="00DF6C2D"/>
    <w:rsid w:val="00DF7797"/>
    <w:rsid w:val="00DF7A38"/>
    <w:rsid w:val="00DF7CB3"/>
    <w:rsid w:val="00DF7F1C"/>
    <w:rsid w:val="00E0048F"/>
    <w:rsid w:val="00E00497"/>
    <w:rsid w:val="00E00626"/>
    <w:rsid w:val="00E009D8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6E5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93D"/>
    <w:rsid w:val="00E06B36"/>
    <w:rsid w:val="00E06BA4"/>
    <w:rsid w:val="00E06CD4"/>
    <w:rsid w:val="00E07179"/>
    <w:rsid w:val="00E075E4"/>
    <w:rsid w:val="00E079AB"/>
    <w:rsid w:val="00E079C6"/>
    <w:rsid w:val="00E07AC8"/>
    <w:rsid w:val="00E10079"/>
    <w:rsid w:val="00E10A7F"/>
    <w:rsid w:val="00E11301"/>
    <w:rsid w:val="00E1162E"/>
    <w:rsid w:val="00E11735"/>
    <w:rsid w:val="00E11A66"/>
    <w:rsid w:val="00E11B07"/>
    <w:rsid w:val="00E11DCB"/>
    <w:rsid w:val="00E12267"/>
    <w:rsid w:val="00E12811"/>
    <w:rsid w:val="00E12874"/>
    <w:rsid w:val="00E12B07"/>
    <w:rsid w:val="00E12FAD"/>
    <w:rsid w:val="00E13345"/>
    <w:rsid w:val="00E13966"/>
    <w:rsid w:val="00E14829"/>
    <w:rsid w:val="00E148DE"/>
    <w:rsid w:val="00E14DBE"/>
    <w:rsid w:val="00E14FDC"/>
    <w:rsid w:val="00E155DA"/>
    <w:rsid w:val="00E15A00"/>
    <w:rsid w:val="00E15BA9"/>
    <w:rsid w:val="00E15D35"/>
    <w:rsid w:val="00E1608D"/>
    <w:rsid w:val="00E16CAA"/>
    <w:rsid w:val="00E1704D"/>
    <w:rsid w:val="00E17909"/>
    <w:rsid w:val="00E179FE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976"/>
    <w:rsid w:val="00E22C9F"/>
    <w:rsid w:val="00E230ED"/>
    <w:rsid w:val="00E236F2"/>
    <w:rsid w:val="00E239B6"/>
    <w:rsid w:val="00E23C8F"/>
    <w:rsid w:val="00E24162"/>
    <w:rsid w:val="00E244FA"/>
    <w:rsid w:val="00E24595"/>
    <w:rsid w:val="00E246D6"/>
    <w:rsid w:val="00E2487A"/>
    <w:rsid w:val="00E24A1B"/>
    <w:rsid w:val="00E24EED"/>
    <w:rsid w:val="00E25429"/>
    <w:rsid w:val="00E2561F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B10"/>
    <w:rsid w:val="00E30050"/>
    <w:rsid w:val="00E30691"/>
    <w:rsid w:val="00E306D8"/>
    <w:rsid w:val="00E30764"/>
    <w:rsid w:val="00E30C3F"/>
    <w:rsid w:val="00E30F1B"/>
    <w:rsid w:val="00E30FD2"/>
    <w:rsid w:val="00E31131"/>
    <w:rsid w:val="00E319B5"/>
    <w:rsid w:val="00E31CD2"/>
    <w:rsid w:val="00E31CEC"/>
    <w:rsid w:val="00E31D54"/>
    <w:rsid w:val="00E324A0"/>
    <w:rsid w:val="00E324E8"/>
    <w:rsid w:val="00E32B7C"/>
    <w:rsid w:val="00E32DEF"/>
    <w:rsid w:val="00E32EB9"/>
    <w:rsid w:val="00E33105"/>
    <w:rsid w:val="00E3322B"/>
    <w:rsid w:val="00E3341D"/>
    <w:rsid w:val="00E3343A"/>
    <w:rsid w:val="00E3371D"/>
    <w:rsid w:val="00E33845"/>
    <w:rsid w:val="00E338E8"/>
    <w:rsid w:val="00E342DD"/>
    <w:rsid w:val="00E3451A"/>
    <w:rsid w:val="00E34650"/>
    <w:rsid w:val="00E3467B"/>
    <w:rsid w:val="00E34842"/>
    <w:rsid w:val="00E34FA3"/>
    <w:rsid w:val="00E3529C"/>
    <w:rsid w:val="00E353B3"/>
    <w:rsid w:val="00E357AF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9B0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5E73"/>
    <w:rsid w:val="00E45E82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47FDA"/>
    <w:rsid w:val="00E5023F"/>
    <w:rsid w:val="00E502CD"/>
    <w:rsid w:val="00E50ABD"/>
    <w:rsid w:val="00E51446"/>
    <w:rsid w:val="00E518C8"/>
    <w:rsid w:val="00E51C79"/>
    <w:rsid w:val="00E51DA4"/>
    <w:rsid w:val="00E51ED5"/>
    <w:rsid w:val="00E5207F"/>
    <w:rsid w:val="00E52390"/>
    <w:rsid w:val="00E52610"/>
    <w:rsid w:val="00E52AD7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D06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9B2"/>
    <w:rsid w:val="00E62FF8"/>
    <w:rsid w:val="00E63C31"/>
    <w:rsid w:val="00E63DB1"/>
    <w:rsid w:val="00E64606"/>
    <w:rsid w:val="00E6551B"/>
    <w:rsid w:val="00E65C14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0C05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6A2"/>
    <w:rsid w:val="00E76A6B"/>
    <w:rsid w:val="00E770D6"/>
    <w:rsid w:val="00E77944"/>
    <w:rsid w:val="00E77BF2"/>
    <w:rsid w:val="00E77C6F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4D6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B70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2F1D"/>
    <w:rsid w:val="00E930DF"/>
    <w:rsid w:val="00E93496"/>
    <w:rsid w:val="00E94714"/>
    <w:rsid w:val="00E95D4A"/>
    <w:rsid w:val="00E96333"/>
    <w:rsid w:val="00E968D0"/>
    <w:rsid w:val="00E96953"/>
    <w:rsid w:val="00EA031A"/>
    <w:rsid w:val="00EA0A1A"/>
    <w:rsid w:val="00EA0C2A"/>
    <w:rsid w:val="00EA0CA2"/>
    <w:rsid w:val="00EA0E4E"/>
    <w:rsid w:val="00EA133B"/>
    <w:rsid w:val="00EA16DB"/>
    <w:rsid w:val="00EA1A1D"/>
    <w:rsid w:val="00EA1EE5"/>
    <w:rsid w:val="00EA1F6D"/>
    <w:rsid w:val="00EA224A"/>
    <w:rsid w:val="00EA296C"/>
    <w:rsid w:val="00EA29FC"/>
    <w:rsid w:val="00EA2C5F"/>
    <w:rsid w:val="00EA2D9A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25E"/>
    <w:rsid w:val="00EB25D5"/>
    <w:rsid w:val="00EB2699"/>
    <w:rsid w:val="00EB2AB4"/>
    <w:rsid w:val="00EB2C50"/>
    <w:rsid w:val="00EB2E90"/>
    <w:rsid w:val="00EB2F60"/>
    <w:rsid w:val="00EB3885"/>
    <w:rsid w:val="00EB3F04"/>
    <w:rsid w:val="00EB4003"/>
    <w:rsid w:val="00EB4206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BFE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2D2E"/>
    <w:rsid w:val="00EC3540"/>
    <w:rsid w:val="00EC371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5AD5"/>
    <w:rsid w:val="00EC6374"/>
    <w:rsid w:val="00EC6910"/>
    <w:rsid w:val="00EC6F97"/>
    <w:rsid w:val="00EC7B6A"/>
    <w:rsid w:val="00EC7C52"/>
    <w:rsid w:val="00ED0270"/>
    <w:rsid w:val="00ED047D"/>
    <w:rsid w:val="00ED06E8"/>
    <w:rsid w:val="00ED07D4"/>
    <w:rsid w:val="00ED0874"/>
    <w:rsid w:val="00ED0B88"/>
    <w:rsid w:val="00ED11EC"/>
    <w:rsid w:val="00ED1413"/>
    <w:rsid w:val="00ED1F3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1DBA"/>
    <w:rsid w:val="00EE2318"/>
    <w:rsid w:val="00EE260B"/>
    <w:rsid w:val="00EE2AAF"/>
    <w:rsid w:val="00EE2B7E"/>
    <w:rsid w:val="00EE2D2F"/>
    <w:rsid w:val="00EE31C9"/>
    <w:rsid w:val="00EE3281"/>
    <w:rsid w:val="00EE3760"/>
    <w:rsid w:val="00EE379A"/>
    <w:rsid w:val="00EE3C18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21B"/>
    <w:rsid w:val="00EE63B4"/>
    <w:rsid w:val="00EE667E"/>
    <w:rsid w:val="00EE66B3"/>
    <w:rsid w:val="00EE7634"/>
    <w:rsid w:val="00EE78DF"/>
    <w:rsid w:val="00EE7C45"/>
    <w:rsid w:val="00EE7D16"/>
    <w:rsid w:val="00EF0186"/>
    <w:rsid w:val="00EF02ED"/>
    <w:rsid w:val="00EF08EB"/>
    <w:rsid w:val="00EF09B1"/>
    <w:rsid w:val="00EF0D5E"/>
    <w:rsid w:val="00EF0F29"/>
    <w:rsid w:val="00EF1C13"/>
    <w:rsid w:val="00EF2B08"/>
    <w:rsid w:val="00EF2EE1"/>
    <w:rsid w:val="00EF32D6"/>
    <w:rsid w:val="00EF381F"/>
    <w:rsid w:val="00EF38D8"/>
    <w:rsid w:val="00EF3ABF"/>
    <w:rsid w:val="00EF3D08"/>
    <w:rsid w:val="00EF3D6A"/>
    <w:rsid w:val="00EF3F84"/>
    <w:rsid w:val="00EF44B8"/>
    <w:rsid w:val="00EF4566"/>
    <w:rsid w:val="00EF46CA"/>
    <w:rsid w:val="00EF4705"/>
    <w:rsid w:val="00EF4915"/>
    <w:rsid w:val="00EF4AA4"/>
    <w:rsid w:val="00EF515F"/>
    <w:rsid w:val="00EF5527"/>
    <w:rsid w:val="00EF5E66"/>
    <w:rsid w:val="00EF606B"/>
    <w:rsid w:val="00EF6184"/>
    <w:rsid w:val="00EF6559"/>
    <w:rsid w:val="00EF6807"/>
    <w:rsid w:val="00EF6B06"/>
    <w:rsid w:val="00EF6BAD"/>
    <w:rsid w:val="00EF6BB4"/>
    <w:rsid w:val="00EF7237"/>
    <w:rsid w:val="00EF77AC"/>
    <w:rsid w:val="00EF79F2"/>
    <w:rsid w:val="00EF7E1F"/>
    <w:rsid w:val="00F005A3"/>
    <w:rsid w:val="00F00B76"/>
    <w:rsid w:val="00F00D32"/>
    <w:rsid w:val="00F00E22"/>
    <w:rsid w:val="00F010FF"/>
    <w:rsid w:val="00F011CC"/>
    <w:rsid w:val="00F021FD"/>
    <w:rsid w:val="00F0233D"/>
    <w:rsid w:val="00F028CB"/>
    <w:rsid w:val="00F02A57"/>
    <w:rsid w:val="00F02A97"/>
    <w:rsid w:val="00F0351D"/>
    <w:rsid w:val="00F039BE"/>
    <w:rsid w:val="00F03B1B"/>
    <w:rsid w:val="00F04B2C"/>
    <w:rsid w:val="00F05250"/>
    <w:rsid w:val="00F059F5"/>
    <w:rsid w:val="00F05C47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21"/>
    <w:rsid w:val="00F11E9B"/>
    <w:rsid w:val="00F11FB2"/>
    <w:rsid w:val="00F1219A"/>
    <w:rsid w:val="00F12595"/>
    <w:rsid w:val="00F12E04"/>
    <w:rsid w:val="00F132FB"/>
    <w:rsid w:val="00F134CD"/>
    <w:rsid w:val="00F1520F"/>
    <w:rsid w:val="00F152BE"/>
    <w:rsid w:val="00F157DF"/>
    <w:rsid w:val="00F161B9"/>
    <w:rsid w:val="00F1628A"/>
    <w:rsid w:val="00F16701"/>
    <w:rsid w:val="00F16832"/>
    <w:rsid w:val="00F16FDD"/>
    <w:rsid w:val="00F17282"/>
    <w:rsid w:val="00F179F7"/>
    <w:rsid w:val="00F2008F"/>
    <w:rsid w:val="00F200E4"/>
    <w:rsid w:val="00F20124"/>
    <w:rsid w:val="00F202AB"/>
    <w:rsid w:val="00F2067B"/>
    <w:rsid w:val="00F20CC0"/>
    <w:rsid w:val="00F215AC"/>
    <w:rsid w:val="00F22A0C"/>
    <w:rsid w:val="00F22B16"/>
    <w:rsid w:val="00F2395E"/>
    <w:rsid w:val="00F239F5"/>
    <w:rsid w:val="00F23C31"/>
    <w:rsid w:val="00F244A1"/>
    <w:rsid w:val="00F245FE"/>
    <w:rsid w:val="00F2498E"/>
    <w:rsid w:val="00F24B57"/>
    <w:rsid w:val="00F24BAF"/>
    <w:rsid w:val="00F24E53"/>
    <w:rsid w:val="00F2519C"/>
    <w:rsid w:val="00F252A6"/>
    <w:rsid w:val="00F255C7"/>
    <w:rsid w:val="00F2585A"/>
    <w:rsid w:val="00F25C65"/>
    <w:rsid w:val="00F25D89"/>
    <w:rsid w:val="00F2604D"/>
    <w:rsid w:val="00F2627C"/>
    <w:rsid w:val="00F2636D"/>
    <w:rsid w:val="00F263F9"/>
    <w:rsid w:val="00F26A8B"/>
    <w:rsid w:val="00F26AA5"/>
    <w:rsid w:val="00F2720C"/>
    <w:rsid w:val="00F27236"/>
    <w:rsid w:val="00F2779C"/>
    <w:rsid w:val="00F278FF"/>
    <w:rsid w:val="00F27CF2"/>
    <w:rsid w:val="00F3007B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534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BE8"/>
    <w:rsid w:val="00F34DCF"/>
    <w:rsid w:val="00F34EEE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A2A"/>
    <w:rsid w:val="00F40B39"/>
    <w:rsid w:val="00F411A5"/>
    <w:rsid w:val="00F415CC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3F69"/>
    <w:rsid w:val="00F446B1"/>
    <w:rsid w:val="00F4472A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5B8"/>
    <w:rsid w:val="00F479DE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1808"/>
    <w:rsid w:val="00F5206C"/>
    <w:rsid w:val="00F529D5"/>
    <w:rsid w:val="00F52A95"/>
    <w:rsid w:val="00F52DDC"/>
    <w:rsid w:val="00F53061"/>
    <w:rsid w:val="00F5337B"/>
    <w:rsid w:val="00F53402"/>
    <w:rsid w:val="00F53866"/>
    <w:rsid w:val="00F53BF0"/>
    <w:rsid w:val="00F54172"/>
    <w:rsid w:val="00F542E2"/>
    <w:rsid w:val="00F5439A"/>
    <w:rsid w:val="00F54756"/>
    <w:rsid w:val="00F547B3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7AD"/>
    <w:rsid w:val="00F57A3C"/>
    <w:rsid w:val="00F603A3"/>
    <w:rsid w:val="00F607D3"/>
    <w:rsid w:val="00F60ACD"/>
    <w:rsid w:val="00F6106D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30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306"/>
    <w:rsid w:val="00F6563D"/>
    <w:rsid w:val="00F658FF"/>
    <w:rsid w:val="00F65946"/>
    <w:rsid w:val="00F65E2B"/>
    <w:rsid w:val="00F65F13"/>
    <w:rsid w:val="00F6620B"/>
    <w:rsid w:val="00F66ABE"/>
    <w:rsid w:val="00F66E28"/>
    <w:rsid w:val="00F670F7"/>
    <w:rsid w:val="00F671A8"/>
    <w:rsid w:val="00F6783F"/>
    <w:rsid w:val="00F67BBA"/>
    <w:rsid w:val="00F70293"/>
    <w:rsid w:val="00F70617"/>
    <w:rsid w:val="00F706F0"/>
    <w:rsid w:val="00F706FC"/>
    <w:rsid w:val="00F70867"/>
    <w:rsid w:val="00F70B17"/>
    <w:rsid w:val="00F70BA3"/>
    <w:rsid w:val="00F70D2A"/>
    <w:rsid w:val="00F70D38"/>
    <w:rsid w:val="00F70E5C"/>
    <w:rsid w:val="00F7137A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2BD"/>
    <w:rsid w:val="00F733F6"/>
    <w:rsid w:val="00F73663"/>
    <w:rsid w:val="00F73BF8"/>
    <w:rsid w:val="00F73F72"/>
    <w:rsid w:val="00F74050"/>
    <w:rsid w:val="00F7413C"/>
    <w:rsid w:val="00F749DA"/>
    <w:rsid w:val="00F74DDF"/>
    <w:rsid w:val="00F750EC"/>
    <w:rsid w:val="00F752C2"/>
    <w:rsid w:val="00F75957"/>
    <w:rsid w:val="00F75B28"/>
    <w:rsid w:val="00F75B59"/>
    <w:rsid w:val="00F75E02"/>
    <w:rsid w:val="00F75F67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05EA"/>
    <w:rsid w:val="00F8089A"/>
    <w:rsid w:val="00F81043"/>
    <w:rsid w:val="00F81103"/>
    <w:rsid w:val="00F81324"/>
    <w:rsid w:val="00F81B26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3EC8"/>
    <w:rsid w:val="00F8459E"/>
    <w:rsid w:val="00F8498B"/>
    <w:rsid w:val="00F84991"/>
    <w:rsid w:val="00F84CD0"/>
    <w:rsid w:val="00F8540A"/>
    <w:rsid w:val="00F856B7"/>
    <w:rsid w:val="00F859F8"/>
    <w:rsid w:val="00F85B46"/>
    <w:rsid w:val="00F8600D"/>
    <w:rsid w:val="00F864C4"/>
    <w:rsid w:val="00F86A3B"/>
    <w:rsid w:val="00F86FE3"/>
    <w:rsid w:val="00F90028"/>
    <w:rsid w:val="00F90040"/>
    <w:rsid w:val="00F90608"/>
    <w:rsid w:val="00F9113E"/>
    <w:rsid w:val="00F913E0"/>
    <w:rsid w:val="00F9149C"/>
    <w:rsid w:val="00F9153A"/>
    <w:rsid w:val="00F919F2"/>
    <w:rsid w:val="00F91AEB"/>
    <w:rsid w:val="00F9241E"/>
    <w:rsid w:val="00F925A0"/>
    <w:rsid w:val="00F93B54"/>
    <w:rsid w:val="00F93E79"/>
    <w:rsid w:val="00F93EF3"/>
    <w:rsid w:val="00F94189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7E4"/>
    <w:rsid w:val="00F96CC5"/>
    <w:rsid w:val="00F96EB8"/>
    <w:rsid w:val="00FA00B1"/>
    <w:rsid w:val="00FA023D"/>
    <w:rsid w:val="00FA04A1"/>
    <w:rsid w:val="00FA1773"/>
    <w:rsid w:val="00FA1914"/>
    <w:rsid w:val="00FA198E"/>
    <w:rsid w:val="00FA1FEF"/>
    <w:rsid w:val="00FA20F5"/>
    <w:rsid w:val="00FA21F3"/>
    <w:rsid w:val="00FA2795"/>
    <w:rsid w:val="00FA2885"/>
    <w:rsid w:val="00FA295C"/>
    <w:rsid w:val="00FA39CF"/>
    <w:rsid w:val="00FA3C20"/>
    <w:rsid w:val="00FA3F00"/>
    <w:rsid w:val="00FA4027"/>
    <w:rsid w:val="00FA40BB"/>
    <w:rsid w:val="00FA4A5F"/>
    <w:rsid w:val="00FA4FF9"/>
    <w:rsid w:val="00FA517B"/>
    <w:rsid w:val="00FA53F5"/>
    <w:rsid w:val="00FA59A7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F5"/>
    <w:rsid w:val="00FA760D"/>
    <w:rsid w:val="00FA7B3A"/>
    <w:rsid w:val="00FB02DD"/>
    <w:rsid w:val="00FB0C22"/>
    <w:rsid w:val="00FB10CA"/>
    <w:rsid w:val="00FB123D"/>
    <w:rsid w:val="00FB1BEA"/>
    <w:rsid w:val="00FB1F30"/>
    <w:rsid w:val="00FB2021"/>
    <w:rsid w:val="00FB203E"/>
    <w:rsid w:val="00FB3112"/>
    <w:rsid w:val="00FB3358"/>
    <w:rsid w:val="00FB3565"/>
    <w:rsid w:val="00FB4008"/>
    <w:rsid w:val="00FB4756"/>
    <w:rsid w:val="00FB4C09"/>
    <w:rsid w:val="00FB5195"/>
    <w:rsid w:val="00FB5359"/>
    <w:rsid w:val="00FB547D"/>
    <w:rsid w:val="00FB5814"/>
    <w:rsid w:val="00FB64A3"/>
    <w:rsid w:val="00FB660A"/>
    <w:rsid w:val="00FB6AA9"/>
    <w:rsid w:val="00FB6BB6"/>
    <w:rsid w:val="00FB718E"/>
    <w:rsid w:val="00FB789B"/>
    <w:rsid w:val="00FB7937"/>
    <w:rsid w:val="00FB7B48"/>
    <w:rsid w:val="00FB7BC5"/>
    <w:rsid w:val="00FB7DBB"/>
    <w:rsid w:val="00FC0112"/>
    <w:rsid w:val="00FC03DB"/>
    <w:rsid w:val="00FC04DD"/>
    <w:rsid w:val="00FC05A6"/>
    <w:rsid w:val="00FC128C"/>
    <w:rsid w:val="00FC129A"/>
    <w:rsid w:val="00FC20FB"/>
    <w:rsid w:val="00FC21E3"/>
    <w:rsid w:val="00FC2610"/>
    <w:rsid w:val="00FC2840"/>
    <w:rsid w:val="00FC2DAF"/>
    <w:rsid w:val="00FC3059"/>
    <w:rsid w:val="00FC3080"/>
    <w:rsid w:val="00FC3EA4"/>
    <w:rsid w:val="00FC404D"/>
    <w:rsid w:val="00FC412D"/>
    <w:rsid w:val="00FC4766"/>
    <w:rsid w:val="00FC4D67"/>
    <w:rsid w:val="00FC551D"/>
    <w:rsid w:val="00FC58DC"/>
    <w:rsid w:val="00FC6125"/>
    <w:rsid w:val="00FC615A"/>
    <w:rsid w:val="00FC64BB"/>
    <w:rsid w:val="00FC64ED"/>
    <w:rsid w:val="00FC6826"/>
    <w:rsid w:val="00FC6CAF"/>
    <w:rsid w:val="00FC6E28"/>
    <w:rsid w:val="00FC7016"/>
    <w:rsid w:val="00FC7891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52F"/>
    <w:rsid w:val="00FD2703"/>
    <w:rsid w:val="00FD273F"/>
    <w:rsid w:val="00FD2B92"/>
    <w:rsid w:val="00FD2D6E"/>
    <w:rsid w:val="00FD33A0"/>
    <w:rsid w:val="00FD3487"/>
    <w:rsid w:val="00FD364A"/>
    <w:rsid w:val="00FD3A43"/>
    <w:rsid w:val="00FD3D87"/>
    <w:rsid w:val="00FD3F21"/>
    <w:rsid w:val="00FD4D44"/>
    <w:rsid w:val="00FD5654"/>
    <w:rsid w:val="00FD5835"/>
    <w:rsid w:val="00FD5C7D"/>
    <w:rsid w:val="00FD5E13"/>
    <w:rsid w:val="00FD5F60"/>
    <w:rsid w:val="00FD612B"/>
    <w:rsid w:val="00FD64F1"/>
    <w:rsid w:val="00FD6573"/>
    <w:rsid w:val="00FD671C"/>
    <w:rsid w:val="00FD68E7"/>
    <w:rsid w:val="00FD6A3F"/>
    <w:rsid w:val="00FD725C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0EFA"/>
    <w:rsid w:val="00FE107C"/>
    <w:rsid w:val="00FE1131"/>
    <w:rsid w:val="00FE1870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A09"/>
    <w:rsid w:val="00FE3EA8"/>
    <w:rsid w:val="00FE4224"/>
    <w:rsid w:val="00FE4933"/>
    <w:rsid w:val="00FE4C60"/>
    <w:rsid w:val="00FE4CE8"/>
    <w:rsid w:val="00FE57B6"/>
    <w:rsid w:val="00FE5A89"/>
    <w:rsid w:val="00FE5E7A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DB4"/>
    <w:rsid w:val="00FE7E7C"/>
    <w:rsid w:val="00FE7FF0"/>
    <w:rsid w:val="00FF0340"/>
    <w:rsid w:val="00FF0802"/>
    <w:rsid w:val="00FF092C"/>
    <w:rsid w:val="00FF0BB5"/>
    <w:rsid w:val="00FF103A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8A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862D3539-B36F-4E5F-B7CC-DB5BCD62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21</Pages>
  <Words>3504</Words>
  <Characters>16665</Characters>
  <Application>Microsoft Office Word</Application>
  <DocSecurity>0</DocSecurity>
  <Lines>138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2023-05-09T05:01:00Z</cp:lastPrinted>
  <dcterms:created xsi:type="dcterms:W3CDTF">2023-05-12T03:06:00Z</dcterms:created>
  <dcterms:modified xsi:type="dcterms:W3CDTF">2023-05-12T03:07:00Z</dcterms:modified>
</cp:coreProperties>
</file>