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35DA5" w14:textId="2B804644" w:rsidR="00F644BD" w:rsidRPr="007A168E" w:rsidRDefault="007A1D68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A168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24EC3C90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5DC2DF1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ADB30EC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5F09452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976C54F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C7C5864" w14:textId="706446D6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1FE7035" w14:textId="292393D2" w:rsidR="00B37F6B" w:rsidRPr="007A168E" w:rsidRDefault="00B37F6B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4EAAEB6" w14:textId="77777777" w:rsidR="00B37F6B" w:rsidRPr="007A168E" w:rsidRDefault="00B37F6B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957D55D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29A10CE1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r w:rsidRPr="007A168E">
        <w:rPr>
          <w:rFonts w:asciiTheme="majorBidi" w:hAnsiTheme="majorBidi" w:cstheme="majorBidi"/>
          <w:sz w:val="52"/>
          <w:szCs w:val="52"/>
          <w:cs/>
        </w:rPr>
        <w:t>บริษัท ทีพีไอ โพลีน จำกัด</w:t>
      </w:r>
      <w:r w:rsidRPr="007A168E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2277E124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0C3968B9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1733FC6" w14:textId="4EFD9AFD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7A168E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0B7DA2" w:rsidRPr="007A168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1 </w:t>
      </w:r>
      <w:r w:rsidR="000B7DA2"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Pr="007A168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0B7DA2" w:rsidRPr="007A168E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0D625C1C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7A168E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11745519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36A9E71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</w:p>
    <w:p w14:paraId="0C4D3244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  <w:sectPr w:rsidR="00F644BD" w:rsidRPr="007A168E" w:rsidSect="00277332">
          <w:footerReference w:type="even" r:id="rId8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360"/>
        </w:sectPr>
      </w:pPr>
    </w:p>
    <w:p w14:paraId="088E0CAF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16237230"/>
    </w:p>
    <w:p w14:paraId="4C894EF8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AA75F2D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1FB2E72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6C3190DF" w14:textId="77777777" w:rsidR="00F644BD" w:rsidRPr="007A168E" w:rsidRDefault="00F644BD" w:rsidP="00FA4ECC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48FA376" w14:textId="77777777" w:rsidR="00BC11D1" w:rsidRPr="007A168E" w:rsidRDefault="00BC11D1" w:rsidP="00FA4ECC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57EC7CC" w14:textId="77777777" w:rsidR="00BC11D1" w:rsidRPr="003E60C6" w:rsidRDefault="00BC11D1" w:rsidP="00FA4ECC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84C1034" w14:textId="77777777" w:rsidR="000B7DA2" w:rsidRPr="007A168E" w:rsidRDefault="000B7DA2" w:rsidP="00FA4ECC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0A15F2E" w14:textId="4BB98C66" w:rsidR="00F644BD" w:rsidRPr="007A168E" w:rsidRDefault="00F644BD" w:rsidP="00FA4ECC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</w:rPr>
      </w:pPr>
      <w:r w:rsidRPr="007A168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9CD381B" w14:textId="77777777" w:rsidR="00FA4ECC" w:rsidRPr="007A168E" w:rsidRDefault="00FA4ECC" w:rsidP="00FA4ECC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0EE6032" w14:textId="77777777" w:rsidR="00F644BD" w:rsidRPr="007A168E" w:rsidRDefault="00F644BD" w:rsidP="00FA4ECC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A16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คณะกรรมการบริษัท ทีพีไอ โพลีน จำกัด </w:t>
      </w:r>
      <w:r w:rsidR="0009682B" w:rsidRPr="007A168E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53ECFF5B" w14:textId="3C134C6B" w:rsidR="00FA4ECC" w:rsidRPr="007A168E" w:rsidRDefault="00FA4ECC" w:rsidP="00FA4EC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957A5BE" w14:textId="3546EBE0" w:rsidR="000B7DA2" w:rsidRPr="007A168E" w:rsidRDefault="000B7DA2" w:rsidP="000B7D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ณ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7A168E">
        <w:rPr>
          <w:rFonts w:asciiTheme="majorBidi" w:hAnsiTheme="majorBidi" w:cstheme="majorBidi"/>
          <w:sz w:val="30"/>
          <w:szCs w:val="30"/>
        </w:rPr>
        <w:t xml:space="preserve"> 31 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7A168E">
        <w:rPr>
          <w:rFonts w:asciiTheme="majorBidi" w:hAnsiTheme="majorBidi" w:cstheme="majorBidi"/>
          <w:sz w:val="30"/>
          <w:szCs w:val="30"/>
        </w:rPr>
        <w:t>256</w:t>
      </w:r>
      <w:r w:rsidR="0018678A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7A168E">
        <w:rPr>
          <w:rFonts w:asciiTheme="majorBidi" w:hAnsiTheme="majorBidi" w:cstheme="majorBidi"/>
          <w:sz w:val="30"/>
          <w:szCs w:val="30"/>
        </w:rPr>
        <w:br/>
      </w:r>
      <w:r w:rsidRPr="007A168E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สำหรับงวดสามเดือนสิ้นสุดวันที่ </w:t>
      </w:r>
      <w:r w:rsidRPr="007A168E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7A168E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18678A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และหมายเหตุประกอบงบการเงินแบบย่อ</w:t>
      </w:r>
      <w:r w:rsidRPr="007A168E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ทีพีไอ โพลีน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และของเฉพาะบริษัท ทีพีไอ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โพลีน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A168E">
        <w:rPr>
          <w:rFonts w:asciiTheme="majorBidi" w:hAnsiTheme="majorBidi" w:cstheme="majorBidi"/>
          <w:sz w:val="30"/>
          <w:szCs w:val="30"/>
        </w:rPr>
        <w:t>34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7A168E">
        <w:rPr>
          <w:rFonts w:asciiTheme="majorBidi" w:hAnsiTheme="majorBidi" w:cstheme="majorBidi"/>
          <w:sz w:val="30"/>
          <w:szCs w:val="30"/>
          <w:cs/>
        </w:rPr>
        <w:t>ของข้าพเจ้า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</w:p>
    <w:p w14:paraId="4B677CE9" w14:textId="5C2FE0E4" w:rsidR="000B7DA2" w:rsidRPr="007A168E" w:rsidRDefault="000B7DA2" w:rsidP="00FA4EC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6BE0E8B" w14:textId="77777777" w:rsidR="003B188D" w:rsidRPr="007A168E" w:rsidRDefault="003B188D" w:rsidP="003B18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440B4D5" w14:textId="77777777" w:rsidR="003B188D" w:rsidRPr="007A168E" w:rsidRDefault="003B188D" w:rsidP="00080BD6">
      <w:pPr>
        <w:pStyle w:val="Ang15"/>
        <w:rPr>
          <w:rFonts w:asciiTheme="majorBidi" w:hAnsiTheme="majorBidi" w:cstheme="majorBidi"/>
        </w:rPr>
      </w:pPr>
    </w:p>
    <w:p w14:paraId="4165FAB0" w14:textId="4C512EFB" w:rsidR="003B188D" w:rsidRPr="007A168E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รหัส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="00984B3F" w:rsidRPr="007A168E">
        <w:rPr>
          <w:rFonts w:asciiTheme="majorBidi" w:hAnsiTheme="majorBidi" w:cstheme="majorBidi"/>
          <w:sz w:val="30"/>
          <w:szCs w:val="30"/>
          <w:lang w:val="en-US"/>
        </w:rPr>
        <w:t>2410</w:t>
      </w:r>
      <w:r w:rsidRPr="007A168E">
        <w:rPr>
          <w:rFonts w:asciiTheme="majorBidi" w:hAnsiTheme="majorBidi" w:cstheme="majorBidi"/>
          <w:sz w:val="30"/>
          <w:szCs w:val="30"/>
        </w:rPr>
        <w:t xml:space="preserve"> “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A168E">
        <w:rPr>
          <w:rFonts w:asciiTheme="majorBidi" w:hAnsiTheme="majorBidi" w:cstheme="majorBidi"/>
          <w:sz w:val="30"/>
          <w:szCs w:val="30"/>
        </w:rPr>
        <w:t>”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004F0B55" w14:textId="77777777" w:rsidR="003B188D" w:rsidRPr="007A168E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37263BD" w14:textId="77777777" w:rsidR="003B188D" w:rsidRPr="007A168E" w:rsidRDefault="003B188D" w:rsidP="003B18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6693BC8" w14:textId="77777777" w:rsidR="003B188D" w:rsidRPr="007A168E" w:rsidRDefault="003B188D" w:rsidP="003B18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E271BBC" w14:textId="24FFA507" w:rsidR="003B188D" w:rsidRPr="007A168E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7A168E">
        <w:rPr>
          <w:rFonts w:asciiTheme="majorBidi" w:hAnsiTheme="majorBidi" w:cstheme="majorBidi"/>
          <w:sz w:val="30"/>
          <w:szCs w:val="30"/>
        </w:rPr>
        <w:br/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984B3F" w:rsidRPr="007A168E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5FB7FE" w14:textId="77777777" w:rsidR="003B188D" w:rsidRPr="007A168E" w:rsidRDefault="003B188D" w:rsidP="003B188D">
      <w:pPr>
        <w:autoSpaceDE w:val="0"/>
        <w:autoSpaceDN w:val="0"/>
        <w:adjustRightInd w:val="0"/>
        <w:spacing w:before="2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C2243B2" w14:textId="77777777" w:rsidR="003B188D" w:rsidRPr="007A168E" w:rsidRDefault="003B188D" w:rsidP="003B188D">
      <w:pPr>
        <w:autoSpaceDE w:val="0"/>
        <w:autoSpaceDN w:val="0"/>
        <w:adjustRightInd w:val="0"/>
        <w:spacing w:before="240"/>
        <w:jc w:val="both"/>
        <w:rPr>
          <w:rFonts w:asciiTheme="majorBidi" w:hAnsiTheme="majorBidi" w:cstheme="majorBidi"/>
          <w:i/>
          <w:iCs/>
          <w:sz w:val="30"/>
          <w:szCs w:val="30"/>
        </w:rPr>
        <w:sectPr w:rsidR="003B188D" w:rsidRPr="007A168E" w:rsidSect="000B7DA2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4472DE68" w14:textId="77777777" w:rsidR="003B188D" w:rsidRPr="007A168E" w:rsidRDefault="003B188D" w:rsidP="00B37F6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05CB22BD" w14:textId="77777777" w:rsidR="003B188D" w:rsidRPr="007A168E" w:rsidRDefault="003B188D" w:rsidP="00B37F6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E55C0AD" w14:textId="2F46981F" w:rsidR="00E34019" w:rsidRPr="007A168E" w:rsidRDefault="00E34019" w:rsidP="00B37F6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ข้าพเจ้าขอให้สังเกตเรื่องดังต่อไปนี้</w:t>
      </w:r>
    </w:p>
    <w:p w14:paraId="40020A3F" w14:textId="77777777" w:rsidR="007172B8" w:rsidRPr="007A168E" w:rsidRDefault="007172B8" w:rsidP="00B37F6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878F9B3" w14:textId="39BC3A4D" w:rsidR="00E34019" w:rsidRPr="00E423C0" w:rsidRDefault="00E34019" w:rsidP="00B37F6B">
      <w:pPr>
        <w:pStyle w:val="ListParagraph"/>
        <w:tabs>
          <w:tab w:val="clear" w:pos="227"/>
          <w:tab w:val="clear" w:pos="454"/>
          <w:tab w:val="clear" w:pos="680"/>
          <w:tab w:val="left" w:pos="0"/>
        </w:tabs>
        <w:spacing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E423C0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984B3F" w:rsidRPr="00E423C0">
        <w:rPr>
          <w:rFonts w:asciiTheme="majorBidi" w:hAnsiTheme="majorBidi" w:cstheme="majorBidi"/>
          <w:sz w:val="30"/>
          <w:szCs w:val="30"/>
        </w:rPr>
        <w:t>1</w:t>
      </w:r>
      <w:r w:rsidR="00E423C0" w:rsidRPr="00E423C0">
        <w:rPr>
          <w:rFonts w:asciiTheme="majorBidi" w:hAnsiTheme="majorBidi" w:cstheme="majorBidi"/>
          <w:sz w:val="30"/>
          <w:szCs w:val="30"/>
        </w:rPr>
        <w:t>4</w:t>
      </w:r>
      <w:r w:rsidRPr="00E423C0">
        <w:rPr>
          <w:rFonts w:asciiTheme="majorBidi" w:hAnsiTheme="majorBidi" w:cstheme="majorBidi"/>
          <w:sz w:val="30"/>
          <w:szCs w:val="30"/>
        </w:rPr>
        <w:t>(</w:t>
      </w:r>
      <w:r w:rsidR="00984B3F" w:rsidRPr="00E423C0">
        <w:rPr>
          <w:rFonts w:asciiTheme="majorBidi" w:hAnsiTheme="majorBidi" w:cstheme="majorBidi"/>
          <w:sz w:val="30"/>
          <w:szCs w:val="30"/>
        </w:rPr>
        <w:t>2</w:t>
      </w:r>
      <w:r w:rsidRPr="00E423C0">
        <w:rPr>
          <w:rFonts w:asciiTheme="majorBidi" w:hAnsiTheme="majorBidi" w:cstheme="majorBidi"/>
          <w:sz w:val="30"/>
          <w:szCs w:val="30"/>
        </w:rPr>
        <w:t xml:space="preserve">) </w:t>
      </w:r>
      <w:r w:rsidRPr="00E423C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84B3F" w:rsidRPr="00E423C0">
        <w:rPr>
          <w:rFonts w:asciiTheme="majorBidi" w:hAnsiTheme="majorBidi" w:cstheme="majorBidi"/>
          <w:sz w:val="30"/>
          <w:szCs w:val="30"/>
        </w:rPr>
        <w:t>1</w:t>
      </w:r>
      <w:r w:rsidR="00E423C0" w:rsidRPr="00E423C0">
        <w:rPr>
          <w:rFonts w:asciiTheme="majorBidi" w:hAnsiTheme="majorBidi" w:cstheme="majorBidi"/>
          <w:sz w:val="30"/>
          <w:szCs w:val="30"/>
        </w:rPr>
        <w:t>4</w:t>
      </w:r>
      <w:r w:rsidRPr="00E423C0">
        <w:rPr>
          <w:rFonts w:asciiTheme="majorBidi" w:hAnsiTheme="majorBidi" w:cstheme="majorBidi"/>
          <w:sz w:val="30"/>
          <w:szCs w:val="30"/>
        </w:rPr>
        <w:t>(</w:t>
      </w:r>
      <w:r w:rsidR="00984B3F" w:rsidRPr="00E423C0">
        <w:rPr>
          <w:rFonts w:asciiTheme="majorBidi" w:hAnsiTheme="majorBidi" w:cstheme="majorBidi"/>
          <w:sz w:val="30"/>
          <w:szCs w:val="30"/>
        </w:rPr>
        <w:t>4</w:t>
      </w:r>
      <w:r w:rsidRPr="00E423C0">
        <w:rPr>
          <w:rFonts w:asciiTheme="majorBidi" w:hAnsiTheme="majorBidi" w:cstheme="majorBidi"/>
          <w:sz w:val="30"/>
          <w:szCs w:val="30"/>
        </w:rPr>
        <w:t xml:space="preserve">) </w:t>
      </w:r>
      <w:r w:rsidRPr="00E423C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984B3F" w:rsidRPr="00E423C0">
        <w:rPr>
          <w:rFonts w:asciiTheme="majorBidi" w:hAnsiTheme="majorBidi" w:cstheme="majorBidi"/>
          <w:sz w:val="30"/>
          <w:szCs w:val="30"/>
        </w:rPr>
        <w:t>1</w:t>
      </w:r>
      <w:r w:rsidR="00E423C0" w:rsidRPr="00E423C0">
        <w:rPr>
          <w:rFonts w:asciiTheme="majorBidi" w:hAnsiTheme="majorBidi" w:cstheme="majorBidi"/>
          <w:sz w:val="30"/>
          <w:szCs w:val="30"/>
        </w:rPr>
        <w:t>4</w:t>
      </w:r>
      <w:r w:rsidRPr="00E423C0">
        <w:rPr>
          <w:rFonts w:asciiTheme="majorBidi" w:hAnsiTheme="majorBidi" w:cstheme="majorBidi"/>
          <w:sz w:val="30"/>
          <w:szCs w:val="30"/>
        </w:rPr>
        <w:t>(</w:t>
      </w:r>
      <w:r w:rsidR="00984B3F" w:rsidRPr="00E423C0">
        <w:rPr>
          <w:rFonts w:asciiTheme="majorBidi" w:hAnsiTheme="majorBidi" w:cstheme="majorBidi"/>
          <w:sz w:val="30"/>
          <w:szCs w:val="30"/>
        </w:rPr>
        <w:t>7</w:t>
      </w:r>
      <w:r w:rsidRPr="00E423C0">
        <w:rPr>
          <w:rFonts w:asciiTheme="majorBidi" w:hAnsiTheme="majorBidi" w:cstheme="majorBidi"/>
          <w:sz w:val="30"/>
          <w:szCs w:val="30"/>
        </w:rPr>
        <w:t>)</w:t>
      </w:r>
      <w:r w:rsidRPr="00E423C0">
        <w:rPr>
          <w:rFonts w:asciiTheme="majorBidi" w:hAnsiTheme="majorBidi" w:cstheme="majorBidi"/>
          <w:sz w:val="30"/>
          <w:szCs w:val="30"/>
          <w:cs/>
        </w:rPr>
        <w:t xml:space="preserve"> ซึ่งอธิบายถึงความไม่แน่นอนเกี่ยวกับผลของคดีหลายคดีที่บริษัทถูกฟ้องร้องเกี่ยวกับการทำเหมืองแร่ โดยศาลแพ่งมีคำพิพากษาในคดี ดังนี้</w:t>
      </w:r>
    </w:p>
    <w:p w14:paraId="44101401" w14:textId="77777777" w:rsidR="00E34019" w:rsidRPr="00E423C0" w:rsidRDefault="00E34019" w:rsidP="00B37F6B">
      <w:pPr>
        <w:tabs>
          <w:tab w:val="left" w:pos="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34B0301" w14:textId="17A0E2F7" w:rsidR="008440A9" w:rsidRPr="00E423C0" w:rsidRDefault="002E6AB3" w:rsidP="00B37F6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trike/>
          <w:spacing w:val="-3"/>
          <w:sz w:val="30"/>
          <w:szCs w:val="30"/>
        </w:rPr>
      </w:pP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เมื่อวันที่ 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สิงหาคม 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2562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5/2559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เรื่องการทำเหมืองแร่ในเขตประทานบัตรโดยผิดเงื่อนไข (ทำเหมืองแร่ในเขตห้ามทำเหมือง) โดยสั่งให้บริษัทนำเอาแร่หินปูนเพื่ออุตสาหกรรมปูนซีเมนต์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หรือให้บริษัทชำระเงินจำนวน 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1,603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7.5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ต่อปี นับแต่วันที่ทราบผลการรังวัด จนกว่าจะชำระเสร็จ บริษัทได้ยื่นอุทธรณ์พร้อมคำร้องขอทุเลาการบังคับคดีเมื่อวันที่ 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3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 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2562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ต่อมาเมื่อวันที่ 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10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พฤษภาคม 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2565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ศาลแพ่งอ่านคำพิพากษาศาลอุทธรณ์ ศาลอุทธรณ์พิพากษาแก้ในส่วนของการคิดดอกเบี้ย ต่อมาเมื่อวันที่ </w:t>
      </w:r>
      <w:r>
        <w:rPr>
          <w:rFonts w:asciiTheme="majorBidi" w:hAnsiTheme="majorBidi" w:cstheme="majorBidi"/>
          <w:spacing w:val="-3"/>
          <w:sz w:val="30"/>
          <w:szCs w:val="30"/>
        </w:rPr>
        <w:t>12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ตุลาคม </w:t>
      </w:r>
      <w:r>
        <w:rPr>
          <w:rFonts w:asciiTheme="majorBidi" w:hAnsiTheme="majorBidi" w:cstheme="majorBidi"/>
          <w:spacing w:val="-3"/>
          <w:sz w:val="30"/>
          <w:szCs w:val="30"/>
        </w:rPr>
        <w:t>2565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คดีอยู่ระหว่างการพิจารณาของศาลฎีกา</w:t>
      </w:r>
    </w:p>
    <w:p w14:paraId="193F8469" w14:textId="77777777" w:rsidR="00E34019" w:rsidRPr="00E423C0" w:rsidRDefault="00E34019" w:rsidP="007172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2772182C" w14:textId="16A34C99" w:rsidR="008440A9" w:rsidRPr="00E423C0" w:rsidRDefault="002E6AB3" w:rsidP="008440A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เมื่อวันที่ 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13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spacing w:val="-3"/>
          <w:sz w:val="30"/>
          <w:szCs w:val="30"/>
        </w:rPr>
        <w:t>2562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>
        <w:rPr>
          <w:rFonts w:asciiTheme="majorBidi" w:hAnsiTheme="majorBidi" w:cstheme="majorBidi"/>
          <w:spacing w:val="-3"/>
          <w:sz w:val="30"/>
          <w:szCs w:val="30"/>
        </w:rPr>
        <w:t>4/2559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คดีหมายเลขดำที่ สว.</w:t>
      </w:r>
      <w:r>
        <w:rPr>
          <w:rFonts w:asciiTheme="majorBidi" w:hAnsiTheme="majorBidi" w:cstheme="majorBidi"/>
          <w:spacing w:val="-3"/>
          <w:sz w:val="30"/>
          <w:szCs w:val="30"/>
        </w:rPr>
        <w:t>6/2559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และคดีหมายเลขดำที่ สว.</w:t>
      </w:r>
      <w:r>
        <w:rPr>
          <w:rFonts w:asciiTheme="majorBidi" w:hAnsiTheme="majorBidi" w:cstheme="majorBidi"/>
          <w:spacing w:val="-3"/>
          <w:sz w:val="30"/>
          <w:szCs w:val="30"/>
        </w:rPr>
        <w:t>1/2560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รื่องการทำเหมืองแร่หินปูนและหินดินดานนอกเขตประทานบัตรและการทำเหมืองแร่โดยผิดเงื่อนไขในเขตประทานบัตรของบริษัท โดยสั่งให้บริษัทนำเอาแร่หินปูนและ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>
        <w:rPr>
          <w:rFonts w:asciiTheme="majorBidi" w:hAnsiTheme="majorBidi" w:cstheme="majorBidi"/>
          <w:spacing w:val="-3"/>
          <w:sz w:val="30"/>
          <w:szCs w:val="30"/>
        </w:rPr>
        <w:t>4,688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>
        <w:rPr>
          <w:rFonts w:asciiTheme="majorBidi" w:hAnsiTheme="majorBidi" w:cstheme="majorBidi"/>
          <w:spacing w:val="-3"/>
          <w:sz w:val="30"/>
          <w:szCs w:val="30"/>
        </w:rPr>
        <w:t>7.5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ต่อปี นับแต่วันพบการลักลอบทำเหมืองแร่หรือวันที่ทำละเมิด จนกว่าจะชำระเสร็จ บริษัทได้ยื่นอุทธรณ์ ศาลอุทธรณ์พิพากษาแก้ในส่วนของการคิดดอกเบี้ย 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>
        <w:rPr>
          <w:rFonts w:asciiTheme="majorBidi" w:hAnsiTheme="majorBidi" w:cstheme="majorBidi"/>
          <w:spacing w:val="-3"/>
          <w:sz w:val="30"/>
          <w:szCs w:val="30"/>
        </w:rPr>
        <w:t>15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/>
          <w:spacing w:val="-3"/>
          <w:sz w:val="30"/>
          <w:szCs w:val="30"/>
        </w:rPr>
        <w:t>22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พฤศจิกายน </w:t>
      </w:r>
      <w:r>
        <w:rPr>
          <w:rFonts w:asciiTheme="majorBidi" w:hAnsiTheme="majorBidi" w:cstheme="majorBidi"/>
          <w:spacing w:val="-3"/>
          <w:sz w:val="30"/>
          <w:szCs w:val="30"/>
        </w:rPr>
        <w:t>2565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ศาลฎีกามีคำสั่งอนุญาตให้ บริษัทยื่นฎีกา และรับฎีกาของบริษัทไว้พิจารณา คดีอยู่ระหว่างพนักงานอัยการจัดทำคำแก้ฎีกายื่นศาล และรวบรวมสำนวนเพื่อส่งให้ศาลฎีกาพิจารณาคดี</w:t>
      </w:r>
    </w:p>
    <w:p w14:paraId="0D945489" w14:textId="46756A66" w:rsidR="00E34019" w:rsidRPr="005C0883" w:rsidRDefault="007172B8" w:rsidP="007172B8">
      <w:pPr>
        <w:spacing w:line="240" w:lineRule="auto"/>
        <w:rPr>
          <w:rFonts w:asciiTheme="majorBidi" w:hAnsiTheme="majorBidi" w:cstheme="majorBidi"/>
          <w:spacing w:val="-3"/>
          <w:sz w:val="20"/>
          <w:szCs w:val="20"/>
          <w:highlight w:val="yellow"/>
          <w:cs/>
        </w:rPr>
      </w:pPr>
      <w:r w:rsidRPr="005C0883">
        <w:rPr>
          <w:rFonts w:asciiTheme="majorBidi" w:hAnsiTheme="majorBidi" w:cstheme="majorBidi"/>
          <w:spacing w:val="-3"/>
          <w:sz w:val="20"/>
          <w:szCs w:val="20"/>
          <w:highlight w:val="yellow"/>
        </w:rPr>
        <w:br w:type="page"/>
      </w:r>
    </w:p>
    <w:p w14:paraId="1BBCFFE9" w14:textId="79318102" w:rsidR="008440A9" w:rsidRPr="00E423C0" w:rsidRDefault="002E6AB3" w:rsidP="008440A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F06E33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F06E33">
        <w:rPr>
          <w:rFonts w:asciiTheme="majorBidi" w:hAnsiTheme="majorBidi" w:cstheme="majorBidi"/>
          <w:sz w:val="30"/>
          <w:szCs w:val="30"/>
        </w:rPr>
        <w:t>24</w:t>
      </w:r>
      <w:r w:rsidRPr="00F06E3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06E33">
        <w:rPr>
          <w:rFonts w:asciiTheme="majorBidi" w:hAnsiTheme="majorBidi" w:cstheme="majorBidi"/>
          <w:sz w:val="30"/>
          <w:szCs w:val="30"/>
        </w:rPr>
        <w:t>2563</w:t>
      </w:r>
      <w:r w:rsidRPr="00F06E33">
        <w:rPr>
          <w:rFonts w:asciiTheme="majorBidi" w:hAnsiTheme="majorBidi" w:cstheme="majorBidi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F06E33">
        <w:rPr>
          <w:rFonts w:asciiTheme="majorBidi" w:hAnsiTheme="majorBidi" w:cstheme="majorBidi"/>
          <w:sz w:val="30"/>
          <w:szCs w:val="30"/>
        </w:rPr>
        <w:t>2/2561</w:t>
      </w:r>
      <w:r w:rsidRPr="00F06E33">
        <w:rPr>
          <w:rFonts w:asciiTheme="majorBidi" w:hAnsiTheme="majorBidi" w:cstheme="majorBidi"/>
          <w:sz w:val="30"/>
          <w:szCs w:val="30"/>
          <w:cs/>
        </w:rPr>
        <w:t xml:space="preserve"> เรื่องการทำเหมืองแร่นอกเขตประทานบัตร</w:t>
      </w:r>
      <w:r w:rsidRPr="00F06E33">
        <w:rPr>
          <w:rFonts w:asciiTheme="majorBidi" w:hAnsiTheme="majorBidi" w:cstheme="majorBidi"/>
          <w:sz w:val="30"/>
          <w:szCs w:val="30"/>
        </w:rPr>
        <w:t xml:space="preserve"> </w:t>
      </w:r>
      <w:r w:rsidRPr="00F06E33">
        <w:rPr>
          <w:rFonts w:asciiTheme="majorBidi" w:hAnsiTheme="majorBidi" w:cstheme="majorBidi"/>
          <w:sz w:val="30"/>
          <w:szCs w:val="30"/>
          <w:cs/>
        </w:rPr>
        <w:t xml:space="preserve">โดยสั่งให้บริษัทนำเอาแร่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>
        <w:rPr>
          <w:rFonts w:asciiTheme="majorBidi" w:hAnsiTheme="majorBidi" w:cstheme="majorBidi"/>
          <w:sz w:val="30"/>
          <w:szCs w:val="30"/>
        </w:rPr>
        <w:br/>
      </w:r>
      <w:r w:rsidRPr="00F06E33">
        <w:rPr>
          <w:rFonts w:asciiTheme="majorBidi" w:hAnsiTheme="majorBidi" w:cstheme="majorBidi"/>
          <w:sz w:val="30"/>
          <w:szCs w:val="30"/>
        </w:rPr>
        <w:t>67</w:t>
      </w:r>
      <w:r w:rsidRPr="00F06E3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พร้อมดอกเบี้ยอัตราร้อยละ </w:t>
      </w:r>
      <w:r w:rsidRPr="00F06E33">
        <w:rPr>
          <w:rFonts w:asciiTheme="majorBidi" w:hAnsiTheme="majorBidi" w:cstheme="majorBidi"/>
          <w:sz w:val="30"/>
          <w:szCs w:val="30"/>
        </w:rPr>
        <w:t>7</w:t>
      </w:r>
      <w:r w:rsidRPr="00F06E33">
        <w:rPr>
          <w:rFonts w:asciiTheme="majorBidi" w:hAnsiTheme="majorBidi" w:cstheme="majorBidi"/>
          <w:sz w:val="30"/>
          <w:szCs w:val="30"/>
          <w:cs/>
        </w:rPr>
        <w:t>.</w:t>
      </w:r>
      <w:r w:rsidRPr="00F06E33">
        <w:rPr>
          <w:rFonts w:asciiTheme="majorBidi" w:hAnsiTheme="majorBidi" w:cstheme="majorBidi"/>
          <w:sz w:val="30"/>
          <w:szCs w:val="30"/>
        </w:rPr>
        <w:t>5</w:t>
      </w:r>
      <w:r w:rsidRPr="00F06E33">
        <w:rPr>
          <w:rFonts w:asciiTheme="majorBidi" w:hAnsiTheme="majorBidi" w:cstheme="majorBidi"/>
          <w:sz w:val="30"/>
          <w:szCs w:val="30"/>
          <w:cs/>
        </w:rPr>
        <w:t xml:space="preserve"> ต่อปี นับแต่วันที่ทำละเมิด จนกว่าจะชำระเสร็จ บริษัทได้ยื่นอุทธรณ์ ศาลอุทธรณ์พิพากษาแก้ในส่วนของการคิดดอกเบี้ย</w:t>
      </w:r>
      <w:r w:rsidRPr="00F06E33">
        <w:rPr>
          <w:rFonts w:asciiTheme="majorBidi" w:hAnsiTheme="majorBidi" w:cstheme="majorBidi"/>
          <w:sz w:val="30"/>
          <w:szCs w:val="30"/>
        </w:rPr>
        <w:t xml:space="preserve"> </w:t>
      </w:r>
      <w:r w:rsidRPr="00F06E33">
        <w:rPr>
          <w:rFonts w:asciiTheme="majorBidi" w:hAnsiTheme="majorBidi" w:cstheme="majorBidi"/>
          <w:sz w:val="30"/>
          <w:szCs w:val="30"/>
          <w:cs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</w:t>
      </w:r>
      <w:r w:rsidRPr="00F06E33">
        <w:rPr>
          <w:rFonts w:asciiTheme="majorBidi" w:hAnsiTheme="majorBidi" w:cstheme="majorBidi"/>
          <w:sz w:val="30"/>
          <w:szCs w:val="30"/>
        </w:rPr>
        <w:t xml:space="preserve"> </w:t>
      </w:r>
      <w:r w:rsidRPr="00F06E33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23</w:t>
      </w:r>
      <w:r w:rsidRPr="00F06E33">
        <w:rPr>
          <w:rFonts w:asciiTheme="majorBidi" w:hAnsiTheme="majorBidi" w:cstheme="majorBidi"/>
          <w:sz w:val="30"/>
          <w:szCs w:val="30"/>
        </w:rPr>
        <w:t xml:space="preserve"> </w:t>
      </w:r>
      <w:r w:rsidRPr="00F06E33">
        <w:rPr>
          <w:rFonts w:asciiTheme="majorBidi" w:hAnsiTheme="majorBidi" w:cstheme="majorBidi"/>
          <w:sz w:val="30"/>
          <w:szCs w:val="30"/>
          <w:cs/>
        </w:rPr>
        <w:t>มกราคม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06E33">
        <w:rPr>
          <w:rFonts w:asciiTheme="majorBidi" w:hAnsiTheme="majorBidi" w:cstheme="majorBidi"/>
          <w:sz w:val="30"/>
          <w:szCs w:val="30"/>
        </w:rPr>
        <w:t xml:space="preserve">2566 </w:t>
      </w:r>
      <w:r w:rsidRPr="00F06E33">
        <w:rPr>
          <w:rFonts w:asciiTheme="majorBidi" w:hAnsiTheme="majorBidi" w:cstheme="majorBidi"/>
          <w:sz w:val="30"/>
          <w:szCs w:val="30"/>
          <w:cs/>
        </w:rPr>
        <w:t>ศาลฎีกามีคำสั่งอนุญาตให้ บริษัทยื่นฎีกา และรับฎีกาของบริษัทไว้พิจารณา คดีอยู่ระหว่างพนักงานอัยการจัดทำคำแก้ฎีกายื่นศาล และรวบรวมสำนวนเพื่อส่งให้ศาลฎีกาพิจารณาคดี</w:t>
      </w:r>
    </w:p>
    <w:p w14:paraId="704118D3" w14:textId="77777777" w:rsidR="007172B8" w:rsidRPr="007A168E" w:rsidRDefault="007172B8" w:rsidP="007172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/>
        <w:jc w:val="thaiDistribute"/>
        <w:rPr>
          <w:rFonts w:asciiTheme="majorBidi" w:hAnsiTheme="majorBidi" w:cstheme="majorBidi"/>
          <w:spacing w:val="-3"/>
          <w:sz w:val="30"/>
          <w:szCs w:val="30"/>
          <w:highlight w:val="yellow"/>
        </w:rPr>
      </w:pPr>
    </w:p>
    <w:p w14:paraId="2F6B455F" w14:textId="77777777" w:rsidR="00D749C8" w:rsidRPr="007A168E" w:rsidRDefault="00D749C8" w:rsidP="00D749C8">
      <w:pPr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บริษัทเห็นว่าผลของคดียังไม่ถึงที่สุดและไม่แน่นอน บริษัทจึงไม่ได้บันทึกประมาณการหนี้สินจากคดีดังกล่าว</w:t>
      </w:r>
      <w:r w:rsidRPr="007A168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134F7D2A" w14:textId="6B8176B8" w:rsidR="0018326F" w:rsidRPr="007A168E" w:rsidRDefault="0018326F" w:rsidP="00E34019">
      <w:pPr>
        <w:pStyle w:val="Bo-Blankline"/>
        <w:ind w:left="900" w:right="0" w:hanging="360"/>
        <w:rPr>
          <w:rFonts w:asciiTheme="majorBidi" w:hAnsiTheme="majorBidi" w:cstheme="majorBidi"/>
          <w:sz w:val="30"/>
          <w:szCs w:val="30"/>
        </w:rPr>
      </w:pPr>
    </w:p>
    <w:p w14:paraId="60B44F1A" w14:textId="38E965CF" w:rsidR="0018326F" w:rsidRPr="007A168E" w:rsidRDefault="0018326F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6CF39235" w14:textId="3DC1EE9F" w:rsidR="00D67598" w:rsidRPr="007A168E" w:rsidRDefault="00D67598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53EC0FAB" w14:textId="77777777" w:rsidR="00B261CB" w:rsidRPr="007A168E" w:rsidRDefault="00B261CB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59D805A1" w14:textId="77777777" w:rsidR="00D67598" w:rsidRPr="007A168E" w:rsidRDefault="00D67598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4C57FE7C" w14:textId="12AED781" w:rsidR="003B188D" w:rsidRPr="007A168E" w:rsidRDefault="003B188D" w:rsidP="003B188D">
      <w:pPr>
        <w:spacing w:line="380" w:lineRule="exact"/>
        <w:ind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</w:rPr>
        <w:t>(</w:t>
      </w:r>
      <w:r w:rsidR="002434FD" w:rsidRPr="002434FD">
        <w:rPr>
          <w:rFonts w:asciiTheme="majorBidi" w:hAnsiTheme="majorBidi"/>
          <w:sz w:val="30"/>
          <w:szCs w:val="30"/>
          <w:cs/>
        </w:rPr>
        <w:t>ธัญลักษณ์ เกตุแก้ว</w:t>
      </w:r>
      <w:r w:rsidRPr="007A168E">
        <w:rPr>
          <w:rFonts w:asciiTheme="majorBidi" w:hAnsiTheme="majorBidi" w:cstheme="majorBidi"/>
          <w:sz w:val="30"/>
          <w:szCs w:val="30"/>
        </w:rPr>
        <w:t>)</w:t>
      </w:r>
    </w:p>
    <w:p w14:paraId="66CAAB25" w14:textId="77777777" w:rsidR="003B188D" w:rsidRPr="007A168E" w:rsidRDefault="003B188D" w:rsidP="003B188D">
      <w:pPr>
        <w:ind w:right="-43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8148AF4" w14:textId="3B3C1E76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2434FD">
        <w:rPr>
          <w:rFonts w:asciiTheme="majorBidi" w:hAnsiTheme="majorBidi" w:cstheme="majorBidi"/>
          <w:sz w:val="30"/>
          <w:szCs w:val="30"/>
          <w:lang w:val="en-US"/>
        </w:rPr>
        <w:t>8179</w:t>
      </w:r>
    </w:p>
    <w:p w14:paraId="17236452" w14:textId="77777777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43CC61AD" w14:textId="77777777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2CBF30E" w14:textId="77777777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5382552" w14:textId="77777777" w:rsidR="00F644BD" w:rsidRPr="007A168E" w:rsidRDefault="002434FD" w:rsidP="007A1D68">
      <w:pPr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 xml:space="preserve">12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  <w:lang w:val="en-US"/>
        </w:rPr>
        <w:t>2566</w:t>
      </w:r>
      <w:bookmarkEnd w:id="0"/>
    </w:p>
    <w:sectPr w:rsidR="00F644BD" w:rsidRPr="007A168E" w:rsidSect="00277332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aperSrc w:first="7" w:other="7"/>
      <w:pgNumType w:start="2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D60AC" w14:textId="77777777" w:rsidR="005E0F72" w:rsidRDefault="005E0F72">
      <w:r>
        <w:separator/>
      </w:r>
    </w:p>
  </w:endnote>
  <w:endnote w:type="continuationSeparator" w:id="0">
    <w:p w14:paraId="5F655E76" w14:textId="77777777" w:rsidR="005E0F72" w:rsidRDefault="005E0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285DB" w14:textId="63B14627" w:rsidR="00201E12" w:rsidRDefault="00201E12" w:rsidP="009F66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5275DC07" w14:textId="77777777" w:rsidR="00201E12" w:rsidRDefault="00201E12" w:rsidP="009F66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8F892" w14:textId="7F5B79EA" w:rsidR="00201E12" w:rsidRDefault="00201E12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20B49FDB" w14:textId="77777777" w:rsidR="00201E12" w:rsidRDefault="00201E1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D8CFE" w14:textId="77777777" w:rsidR="00201E12" w:rsidRPr="00EF2E6A" w:rsidRDefault="00201E12">
    <w:pPr>
      <w:pStyle w:val="Footer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11531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6A9827" w14:textId="1AFFCF5C" w:rsidR="00277332" w:rsidRDefault="0027733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FB2F3" w14:textId="77777777" w:rsidR="005E0F72" w:rsidRDefault="005E0F72">
      <w:r>
        <w:separator/>
      </w:r>
    </w:p>
  </w:footnote>
  <w:footnote w:type="continuationSeparator" w:id="0">
    <w:p w14:paraId="1EB83A90" w14:textId="77777777" w:rsidR="005E0F72" w:rsidRDefault="005E0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65631" w14:textId="77777777" w:rsidR="00201E12" w:rsidRDefault="00201E1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9605C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032728E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A616FDA" w14:textId="77777777" w:rsidR="00FD3068" w:rsidRPr="00720668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2566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770CD5DC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E3B8F"/>
    <w:multiLevelType w:val="hybridMultilevel"/>
    <w:tmpl w:val="624EC6AA"/>
    <w:lvl w:ilvl="0" w:tplc="781645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701EB"/>
    <w:multiLevelType w:val="hybridMultilevel"/>
    <w:tmpl w:val="B2527C3C"/>
    <w:lvl w:ilvl="0" w:tplc="C1C4F2F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1757B92"/>
    <w:multiLevelType w:val="singleLevel"/>
    <w:tmpl w:val="96F4A9B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0" w15:restartNumberingAfterBreak="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12F4B12"/>
    <w:multiLevelType w:val="hybridMultilevel"/>
    <w:tmpl w:val="497C71E2"/>
    <w:lvl w:ilvl="0" w:tplc="556A56DC">
      <w:start w:val="1"/>
      <w:numFmt w:val="decimal"/>
      <w:lvlText w:val="%1)"/>
      <w:lvlJc w:val="left"/>
      <w:pPr>
        <w:ind w:left="10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 w15:restartNumberingAfterBreak="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F2ABB"/>
    <w:multiLevelType w:val="hybridMultilevel"/>
    <w:tmpl w:val="3AD6B3A4"/>
    <w:lvl w:ilvl="0" w:tplc="F7D4478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44425CA3"/>
    <w:multiLevelType w:val="singleLevel"/>
    <w:tmpl w:val="BF68887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2123E94"/>
    <w:multiLevelType w:val="hybridMultilevel"/>
    <w:tmpl w:val="E43EAA2C"/>
    <w:lvl w:ilvl="0" w:tplc="48764CE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21869584">
    <w:abstractNumId w:val="11"/>
  </w:num>
  <w:num w:numId="2" w16cid:durableId="379018663">
    <w:abstractNumId w:val="20"/>
  </w:num>
  <w:num w:numId="3" w16cid:durableId="699550380">
    <w:abstractNumId w:val="29"/>
  </w:num>
  <w:num w:numId="4" w16cid:durableId="1789350475">
    <w:abstractNumId w:val="10"/>
  </w:num>
  <w:num w:numId="5" w16cid:durableId="1265459376">
    <w:abstractNumId w:val="8"/>
  </w:num>
  <w:num w:numId="6" w16cid:durableId="1258053704">
    <w:abstractNumId w:val="15"/>
  </w:num>
  <w:num w:numId="7" w16cid:durableId="347296586">
    <w:abstractNumId w:val="2"/>
  </w:num>
  <w:num w:numId="8" w16cid:durableId="342704692">
    <w:abstractNumId w:val="0"/>
  </w:num>
  <w:num w:numId="9" w16cid:durableId="375204717">
    <w:abstractNumId w:val="6"/>
  </w:num>
  <w:num w:numId="10" w16cid:durableId="1823304102">
    <w:abstractNumId w:val="12"/>
  </w:num>
  <w:num w:numId="11" w16cid:durableId="1960914198">
    <w:abstractNumId w:val="27"/>
  </w:num>
  <w:num w:numId="12" w16cid:durableId="462961232">
    <w:abstractNumId w:val="23"/>
  </w:num>
  <w:num w:numId="13" w16cid:durableId="1962683242">
    <w:abstractNumId w:val="19"/>
  </w:num>
  <w:num w:numId="14" w16cid:durableId="970204887">
    <w:abstractNumId w:val="17"/>
  </w:num>
  <w:num w:numId="15" w16cid:durableId="1339650088">
    <w:abstractNumId w:val="21"/>
  </w:num>
  <w:num w:numId="16" w16cid:durableId="1278174515">
    <w:abstractNumId w:val="5"/>
  </w:num>
  <w:num w:numId="17" w16cid:durableId="1092244098">
    <w:abstractNumId w:val="7"/>
  </w:num>
  <w:num w:numId="18" w16cid:durableId="1657568135">
    <w:abstractNumId w:val="30"/>
  </w:num>
  <w:num w:numId="19" w16cid:durableId="1566798191">
    <w:abstractNumId w:val="28"/>
  </w:num>
  <w:num w:numId="20" w16cid:durableId="266279617">
    <w:abstractNumId w:val="9"/>
  </w:num>
  <w:num w:numId="21" w16cid:durableId="1138568146">
    <w:abstractNumId w:val="18"/>
  </w:num>
  <w:num w:numId="22" w16cid:durableId="341859724">
    <w:abstractNumId w:val="25"/>
  </w:num>
  <w:num w:numId="23" w16cid:durableId="1091507932">
    <w:abstractNumId w:val="31"/>
  </w:num>
  <w:num w:numId="24" w16cid:durableId="42407306">
    <w:abstractNumId w:val="14"/>
  </w:num>
  <w:num w:numId="25" w16cid:durableId="1363285475">
    <w:abstractNumId w:val="3"/>
  </w:num>
  <w:num w:numId="26" w16cid:durableId="852643870">
    <w:abstractNumId w:val="2"/>
    <w:lvlOverride w:ilvl="0">
      <w:startOverride w:val="1"/>
    </w:lvlOverride>
  </w:num>
  <w:num w:numId="27" w16cid:durableId="1591961257">
    <w:abstractNumId w:val="2"/>
  </w:num>
  <w:num w:numId="28" w16cid:durableId="245312518">
    <w:abstractNumId w:val="2"/>
  </w:num>
  <w:num w:numId="29" w16cid:durableId="918565313">
    <w:abstractNumId w:val="16"/>
  </w:num>
  <w:num w:numId="30" w16cid:durableId="574170279">
    <w:abstractNumId w:val="4"/>
  </w:num>
  <w:num w:numId="31" w16cid:durableId="1484614951">
    <w:abstractNumId w:val="13"/>
  </w:num>
  <w:num w:numId="32" w16cid:durableId="432479292">
    <w:abstractNumId w:val="26"/>
  </w:num>
  <w:num w:numId="33" w16cid:durableId="753867034">
    <w:abstractNumId w:val="22"/>
  </w:num>
  <w:num w:numId="34" w16cid:durableId="1056978040">
    <w:abstractNumId w:val="24"/>
  </w:num>
  <w:num w:numId="35" w16cid:durableId="1917126668">
    <w:abstractNumId w:val="2"/>
  </w:num>
  <w:num w:numId="36" w16cid:durableId="2066828226">
    <w:abstractNumId w:val="2"/>
  </w:num>
  <w:num w:numId="37" w16cid:durableId="1378508794">
    <w:abstractNumId w:val="2"/>
  </w:num>
  <w:num w:numId="38" w16cid:durableId="670835340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82"/>
    <w:rsid w:val="000007C3"/>
    <w:rsid w:val="00000DDB"/>
    <w:rsid w:val="00000EE9"/>
    <w:rsid w:val="0000105B"/>
    <w:rsid w:val="00001069"/>
    <w:rsid w:val="00001C24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411"/>
    <w:rsid w:val="0000345A"/>
    <w:rsid w:val="00003A89"/>
    <w:rsid w:val="00003C8D"/>
    <w:rsid w:val="000040AB"/>
    <w:rsid w:val="0000414B"/>
    <w:rsid w:val="000046F7"/>
    <w:rsid w:val="00004A34"/>
    <w:rsid w:val="00004E64"/>
    <w:rsid w:val="00004F7E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2E6"/>
    <w:rsid w:val="0000753E"/>
    <w:rsid w:val="00007BD3"/>
    <w:rsid w:val="00007D84"/>
    <w:rsid w:val="00010439"/>
    <w:rsid w:val="000105FE"/>
    <w:rsid w:val="00010620"/>
    <w:rsid w:val="0001063C"/>
    <w:rsid w:val="0001064A"/>
    <w:rsid w:val="00010A17"/>
    <w:rsid w:val="000116AA"/>
    <w:rsid w:val="00011B1C"/>
    <w:rsid w:val="00012566"/>
    <w:rsid w:val="00012953"/>
    <w:rsid w:val="00012C0B"/>
    <w:rsid w:val="00012E2C"/>
    <w:rsid w:val="00013078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4F"/>
    <w:rsid w:val="00022EF1"/>
    <w:rsid w:val="000231A8"/>
    <w:rsid w:val="00023832"/>
    <w:rsid w:val="00023B4F"/>
    <w:rsid w:val="00024219"/>
    <w:rsid w:val="00024310"/>
    <w:rsid w:val="0002470F"/>
    <w:rsid w:val="00024824"/>
    <w:rsid w:val="00024C15"/>
    <w:rsid w:val="00025003"/>
    <w:rsid w:val="00025216"/>
    <w:rsid w:val="0002550E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201B"/>
    <w:rsid w:val="0003299A"/>
    <w:rsid w:val="000333B0"/>
    <w:rsid w:val="000333C6"/>
    <w:rsid w:val="00033526"/>
    <w:rsid w:val="000337B7"/>
    <w:rsid w:val="000337E8"/>
    <w:rsid w:val="00033902"/>
    <w:rsid w:val="00033B18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F1E"/>
    <w:rsid w:val="00037204"/>
    <w:rsid w:val="000377FE"/>
    <w:rsid w:val="000378D9"/>
    <w:rsid w:val="00037B08"/>
    <w:rsid w:val="000401D1"/>
    <w:rsid w:val="000404A7"/>
    <w:rsid w:val="000405D8"/>
    <w:rsid w:val="0004072E"/>
    <w:rsid w:val="00040A43"/>
    <w:rsid w:val="00040C75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565"/>
    <w:rsid w:val="000435DF"/>
    <w:rsid w:val="00043A61"/>
    <w:rsid w:val="00043AA2"/>
    <w:rsid w:val="00043ADC"/>
    <w:rsid w:val="00043AFD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928"/>
    <w:rsid w:val="000509F3"/>
    <w:rsid w:val="00050B11"/>
    <w:rsid w:val="00050CA2"/>
    <w:rsid w:val="00051100"/>
    <w:rsid w:val="000515D5"/>
    <w:rsid w:val="00051AF0"/>
    <w:rsid w:val="0005210A"/>
    <w:rsid w:val="00052980"/>
    <w:rsid w:val="00052AF3"/>
    <w:rsid w:val="00052C78"/>
    <w:rsid w:val="00052F98"/>
    <w:rsid w:val="00053145"/>
    <w:rsid w:val="000533B7"/>
    <w:rsid w:val="000540BB"/>
    <w:rsid w:val="000540C3"/>
    <w:rsid w:val="0005413E"/>
    <w:rsid w:val="0005505A"/>
    <w:rsid w:val="00055284"/>
    <w:rsid w:val="00055304"/>
    <w:rsid w:val="00055503"/>
    <w:rsid w:val="000555AD"/>
    <w:rsid w:val="00055BFA"/>
    <w:rsid w:val="00055D70"/>
    <w:rsid w:val="00055FCF"/>
    <w:rsid w:val="000560AD"/>
    <w:rsid w:val="000560C0"/>
    <w:rsid w:val="00056112"/>
    <w:rsid w:val="00056162"/>
    <w:rsid w:val="000568B6"/>
    <w:rsid w:val="00056B0E"/>
    <w:rsid w:val="00056C84"/>
    <w:rsid w:val="0005720B"/>
    <w:rsid w:val="000575A4"/>
    <w:rsid w:val="000575DA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9D8"/>
    <w:rsid w:val="00061B87"/>
    <w:rsid w:val="00061EF4"/>
    <w:rsid w:val="00062556"/>
    <w:rsid w:val="000629B5"/>
    <w:rsid w:val="00062A5F"/>
    <w:rsid w:val="00063824"/>
    <w:rsid w:val="000639B2"/>
    <w:rsid w:val="00063A04"/>
    <w:rsid w:val="00063ADF"/>
    <w:rsid w:val="00063E3C"/>
    <w:rsid w:val="00064096"/>
    <w:rsid w:val="000640AD"/>
    <w:rsid w:val="00064A10"/>
    <w:rsid w:val="00064A20"/>
    <w:rsid w:val="00064BF9"/>
    <w:rsid w:val="00064D40"/>
    <w:rsid w:val="00064F82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5D"/>
    <w:rsid w:val="00067068"/>
    <w:rsid w:val="00067073"/>
    <w:rsid w:val="0006741D"/>
    <w:rsid w:val="00067553"/>
    <w:rsid w:val="000679BA"/>
    <w:rsid w:val="00067AFD"/>
    <w:rsid w:val="00070377"/>
    <w:rsid w:val="000706B0"/>
    <w:rsid w:val="00070CBF"/>
    <w:rsid w:val="00070EE1"/>
    <w:rsid w:val="000712EB"/>
    <w:rsid w:val="000718D6"/>
    <w:rsid w:val="00071902"/>
    <w:rsid w:val="00072143"/>
    <w:rsid w:val="00072530"/>
    <w:rsid w:val="00072781"/>
    <w:rsid w:val="000728A0"/>
    <w:rsid w:val="000728B7"/>
    <w:rsid w:val="00072A6A"/>
    <w:rsid w:val="000734A8"/>
    <w:rsid w:val="00073751"/>
    <w:rsid w:val="0007380C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EA3"/>
    <w:rsid w:val="00076255"/>
    <w:rsid w:val="00076683"/>
    <w:rsid w:val="000767D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AC3"/>
    <w:rsid w:val="00080BD6"/>
    <w:rsid w:val="00080ECF"/>
    <w:rsid w:val="00080F53"/>
    <w:rsid w:val="000818B2"/>
    <w:rsid w:val="000819AC"/>
    <w:rsid w:val="000821B5"/>
    <w:rsid w:val="000822F5"/>
    <w:rsid w:val="00082B00"/>
    <w:rsid w:val="00082CF0"/>
    <w:rsid w:val="00082FE7"/>
    <w:rsid w:val="00083067"/>
    <w:rsid w:val="0008341D"/>
    <w:rsid w:val="00083920"/>
    <w:rsid w:val="000839D1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FCB"/>
    <w:rsid w:val="000860EB"/>
    <w:rsid w:val="0008629E"/>
    <w:rsid w:val="0008644B"/>
    <w:rsid w:val="000866A2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0E65"/>
    <w:rsid w:val="000912A8"/>
    <w:rsid w:val="00091575"/>
    <w:rsid w:val="0009168B"/>
    <w:rsid w:val="00091A06"/>
    <w:rsid w:val="00091C4F"/>
    <w:rsid w:val="00092292"/>
    <w:rsid w:val="000922A7"/>
    <w:rsid w:val="00092526"/>
    <w:rsid w:val="000926D0"/>
    <w:rsid w:val="00092A60"/>
    <w:rsid w:val="0009315D"/>
    <w:rsid w:val="000933AE"/>
    <w:rsid w:val="000937E6"/>
    <w:rsid w:val="00093A5B"/>
    <w:rsid w:val="000944C1"/>
    <w:rsid w:val="000944D0"/>
    <w:rsid w:val="00095573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29A"/>
    <w:rsid w:val="000A0754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95B"/>
    <w:rsid w:val="000A1C1B"/>
    <w:rsid w:val="000A1F0A"/>
    <w:rsid w:val="000A2350"/>
    <w:rsid w:val="000A2706"/>
    <w:rsid w:val="000A27CE"/>
    <w:rsid w:val="000A2A02"/>
    <w:rsid w:val="000A2A32"/>
    <w:rsid w:val="000A2B23"/>
    <w:rsid w:val="000A2E90"/>
    <w:rsid w:val="000A31B0"/>
    <w:rsid w:val="000A322D"/>
    <w:rsid w:val="000A32BE"/>
    <w:rsid w:val="000A35AE"/>
    <w:rsid w:val="000A37AA"/>
    <w:rsid w:val="000A3DC6"/>
    <w:rsid w:val="000A3EC8"/>
    <w:rsid w:val="000A3F45"/>
    <w:rsid w:val="000A3F69"/>
    <w:rsid w:val="000A41D6"/>
    <w:rsid w:val="000A470A"/>
    <w:rsid w:val="000A4728"/>
    <w:rsid w:val="000A4BF7"/>
    <w:rsid w:val="000A4DF3"/>
    <w:rsid w:val="000A4F9B"/>
    <w:rsid w:val="000A53D6"/>
    <w:rsid w:val="000A55BB"/>
    <w:rsid w:val="000A55D3"/>
    <w:rsid w:val="000A5C50"/>
    <w:rsid w:val="000A5F75"/>
    <w:rsid w:val="000A61D7"/>
    <w:rsid w:val="000A6F16"/>
    <w:rsid w:val="000A7163"/>
    <w:rsid w:val="000A72C4"/>
    <w:rsid w:val="000A7EF4"/>
    <w:rsid w:val="000A7F9E"/>
    <w:rsid w:val="000B0078"/>
    <w:rsid w:val="000B0084"/>
    <w:rsid w:val="000B037C"/>
    <w:rsid w:val="000B0B15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DA2"/>
    <w:rsid w:val="000B7E10"/>
    <w:rsid w:val="000C0152"/>
    <w:rsid w:val="000C01CD"/>
    <w:rsid w:val="000C022C"/>
    <w:rsid w:val="000C0329"/>
    <w:rsid w:val="000C06CB"/>
    <w:rsid w:val="000C08B3"/>
    <w:rsid w:val="000C09C2"/>
    <w:rsid w:val="000C1015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6B6"/>
    <w:rsid w:val="000C2960"/>
    <w:rsid w:val="000C2AEB"/>
    <w:rsid w:val="000C2EC5"/>
    <w:rsid w:val="000C305B"/>
    <w:rsid w:val="000C39BF"/>
    <w:rsid w:val="000C3C7A"/>
    <w:rsid w:val="000C40C7"/>
    <w:rsid w:val="000C410B"/>
    <w:rsid w:val="000C4878"/>
    <w:rsid w:val="000C4989"/>
    <w:rsid w:val="000C59E3"/>
    <w:rsid w:val="000C5ABA"/>
    <w:rsid w:val="000C5C1A"/>
    <w:rsid w:val="000C60D8"/>
    <w:rsid w:val="000C668A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64D"/>
    <w:rsid w:val="000D18DF"/>
    <w:rsid w:val="000D202D"/>
    <w:rsid w:val="000D23A1"/>
    <w:rsid w:val="000D268E"/>
    <w:rsid w:val="000D2709"/>
    <w:rsid w:val="000D2718"/>
    <w:rsid w:val="000D27C6"/>
    <w:rsid w:val="000D28FE"/>
    <w:rsid w:val="000D2A05"/>
    <w:rsid w:val="000D2D60"/>
    <w:rsid w:val="000D3476"/>
    <w:rsid w:val="000D384B"/>
    <w:rsid w:val="000D3CF9"/>
    <w:rsid w:val="000D4170"/>
    <w:rsid w:val="000D41AF"/>
    <w:rsid w:val="000D41E7"/>
    <w:rsid w:val="000D427C"/>
    <w:rsid w:val="000D4701"/>
    <w:rsid w:val="000D4816"/>
    <w:rsid w:val="000D4DDD"/>
    <w:rsid w:val="000D5299"/>
    <w:rsid w:val="000D59E6"/>
    <w:rsid w:val="000D5C0F"/>
    <w:rsid w:val="000D5D5E"/>
    <w:rsid w:val="000D5EDE"/>
    <w:rsid w:val="000D5FFD"/>
    <w:rsid w:val="000D60F2"/>
    <w:rsid w:val="000D628B"/>
    <w:rsid w:val="000D63EC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AE7"/>
    <w:rsid w:val="000E0C08"/>
    <w:rsid w:val="000E0C93"/>
    <w:rsid w:val="000E106B"/>
    <w:rsid w:val="000E1557"/>
    <w:rsid w:val="000E15EC"/>
    <w:rsid w:val="000E1EB8"/>
    <w:rsid w:val="000E1F7C"/>
    <w:rsid w:val="000E2116"/>
    <w:rsid w:val="000E24B5"/>
    <w:rsid w:val="000E264D"/>
    <w:rsid w:val="000E299F"/>
    <w:rsid w:val="000E3176"/>
    <w:rsid w:val="000E33F9"/>
    <w:rsid w:val="000E3451"/>
    <w:rsid w:val="000E3456"/>
    <w:rsid w:val="000E3620"/>
    <w:rsid w:val="000E3811"/>
    <w:rsid w:val="000E39A6"/>
    <w:rsid w:val="000E4217"/>
    <w:rsid w:val="000E42CC"/>
    <w:rsid w:val="000E4D32"/>
    <w:rsid w:val="000E51EA"/>
    <w:rsid w:val="000E521D"/>
    <w:rsid w:val="000E52D5"/>
    <w:rsid w:val="000E54E1"/>
    <w:rsid w:val="000E57D3"/>
    <w:rsid w:val="000E5811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470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39"/>
    <w:rsid w:val="000F2679"/>
    <w:rsid w:val="000F2A9A"/>
    <w:rsid w:val="000F2AEE"/>
    <w:rsid w:val="000F2E40"/>
    <w:rsid w:val="000F3074"/>
    <w:rsid w:val="000F3272"/>
    <w:rsid w:val="000F348C"/>
    <w:rsid w:val="000F3663"/>
    <w:rsid w:val="000F3AF6"/>
    <w:rsid w:val="000F3C8A"/>
    <w:rsid w:val="000F3EFE"/>
    <w:rsid w:val="000F3FC2"/>
    <w:rsid w:val="000F4377"/>
    <w:rsid w:val="000F4859"/>
    <w:rsid w:val="000F489F"/>
    <w:rsid w:val="000F522E"/>
    <w:rsid w:val="000F52AA"/>
    <w:rsid w:val="000F59B0"/>
    <w:rsid w:val="000F5D8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D57"/>
    <w:rsid w:val="001005B5"/>
    <w:rsid w:val="0010066A"/>
    <w:rsid w:val="00100821"/>
    <w:rsid w:val="001011A5"/>
    <w:rsid w:val="00101672"/>
    <w:rsid w:val="001016DC"/>
    <w:rsid w:val="00101BD2"/>
    <w:rsid w:val="00101F50"/>
    <w:rsid w:val="00102580"/>
    <w:rsid w:val="001026E8"/>
    <w:rsid w:val="00102746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07C96"/>
    <w:rsid w:val="00110C23"/>
    <w:rsid w:val="001116A5"/>
    <w:rsid w:val="00111978"/>
    <w:rsid w:val="00112547"/>
    <w:rsid w:val="00112979"/>
    <w:rsid w:val="00112A38"/>
    <w:rsid w:val="00113158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D7"/>
    <w:rsid w:val="001156E4"/>
    <w:rsid w:val="0011588E"/>
    <w:rsid w:val="00115CB8"/>
    <w:rsid w:val="001160EC"/>
    <w:rsid w:val="0011627C"/>
    <w:rsid w:val="00116314"/>
    <w:rsid w:val="00116659"/>
    <w:rsid w:val="00116778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0BF4"/>
    <w:rsid w:val="00120FA7"/>
    <w:rsid w:val="001212BE"/>
    <w:rsid w:val="001218C6"/>
    <w:rsid w:val="00121C77"/>
    <w:rsid w:val="00122092"/>
    <w:rsid w:val="0012229E"/>
    <w:rsid w:val="0012241D"/>
    <w:rsid w:val="00122A65"/>
    <w:rsid w:val="0012302E"/>
    <w:rsid w:val="0012336A"/>
    <w:rsid w:val="00123993"/>
    <w:rsid w:val="0012423D"/>
    <w:rsid w:val="00124B54"/>
    <w:rsid w:val="00124EB8"/>
    <w:rsid w:val="00125060"/>
    <w:rsid w:val="001250AB"/>
    <w:rsid w:val="00125520"/>
    <w:rsid w:val="0012553F"/>
    <w:rsid w:val="001255A8"/>
    <w:rsid w:val="001255C2"/>
    <w:rsid w:val="00125610"/>
    <w:rsid w:val="001258EC"/>
    <w:rsid w:val="001260C3"/>
    <w:rsid w:val="00126201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E7E"/>
    <w:rsid w:val="001311CB"/>
    <w:rsid w:val="001312C9"/>
    <w:rsid w:val="001319A0"/>
    <w:rsid w:val="00131AA5"/>
    <w:rsid w:val="00131EC6"/>
    <w:rsid w:val="00131F55"/>
    <w:rsid w:val="001327D2"/>
    <w:rsid w:val="00132C40"/>
    <w:rsid w:val="00132F9A"/>
    <w:rsid w:val="001332CB"/>
    <w:rsid w:val="00133541"/>
    <w:rsid w:val="0013438A"/>
    <w:rsid w:val="00134BCD"/>
    <w:rsid w:val="00134DC4"/>
    <w:rsid w:val="00134E9F"/>
    <w:rsid w:val="00134EE9"/>
    <w:rsid w:val="00135B88"/>
    <w:rsid w:val="001360BA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40286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5EB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50D34"/>
    <w:rsid w:val="00150F63"/>
    <w:rsid w:val="00150FAD"/>
    <w:rsid w:val="00150FE1"/>
    <w:rsid w:val="00151365"/>
    <w:rsid w:val="00151785"/>
    <w:rsid w:val="00152234"/>
    <w:rsid w:val="0015259E"/>
    <w:rsid w:val="001527D6"/>
    <w:rsid w:val="00152957"/>
    <w:rsid w:val="00152D0D"/>
    <w:rsid w:val="00152D40"/>
    <w:rsid w:val="001530E7"/>
    <w:rsid w:val="00153FAB"/>
    <w:rsid w:val="0015416B"/>
    <w:rsid w:val="00154216"/>
    <w:rsid w:val="001543A0"/>
    <w:rsid w:val="0015464C"/>
    <w:rsid w:val="001546E2"/>
    <w:rsid w:val="00154915"/>
    <w:rsid w:val="00154B04"/>
    <w:rsid w:val="00154BF5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C63"/>
    <w:rsid w:val="00157E4A"/>
    <w:rsid w:val="00160013"/>
    <w:rsid w:val="0016029D"/>
    <w:rsid w:val="0016035E"/>
    <w:rsid w:val="0016041C"/>
    <w:rsid w:val="0016095B"/>
    <w:rsid w:val="00160A54"/>
    <w:rsid w:val="00160EF7"/>
    <w:rsid w:val="00160F81"/>
    <w:rsid w:val="00161401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497"/>
    <w:rsid w:val="001638E4"/>
    <w:rsid w:val="00163A43"/>
    <w:rsid w:val="00163C43"/>
    <w:rsid w:val="00163E6B"/>
    <w:rsid w:val="00164134"/>
    <w:rsid w:val="0016465E"/>
    <w:rsid w:val="001649A3"/>
    <w:rsid w:val="00164BA5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435"/>
    <w:rsid w:val="001675B1"/>
    <w:rsid w:val="00167650"/>
    <w:rsid w:val="001676F0"/>
    <w:rsid w:val="0017007D"/>
    <w:rsid w:val="0017008A"/>
    <w:rsid w:val="001703A0"/>
    <w:rsid w:val="001704D0"/>
    <w:rsid w:val="001705B0"/>
    <w:rsid w:val="00171049"/>
    <w:rsid w:val="00171264"/>
    <w:rsid w:val="001713EE"/>
    <w:rsid w:val="00172199"/>
    <w:rsid w:val="001721A7"/>
    <w:rsid w:val="00172290"/>
    <w:rsid w:val="001723E7"/>
    <w:rsid w:val="00172F31"/>
    <w:rsid w:val="001730DE"/>
    <w:rsid w:val="001732C7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993"/>
    <w:rsid w:val="001764AE"/>
    <w:rsid w:val="0017688F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395"/>
    <w:rsid w:val="00182844"/>
    <w:rsid w:val="00182A3E"/>
    <w:rsid w:val="00182DF6"/>
    <w:rsid w:val="00182F51"/>
    <w:rsid w:val="00183154"/>
    <w:rsid w:val="0018326F"/>
    <w:rsid w:val="0018336E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D95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78A"/>
    <w:rsid w:val="00186962"/>
    <w:rsid w:val="00186985"/>
    <w:rsid w:val="00186B69"/>
    <w:rsid w:val="00186DD6"/>
    <w:rsid w:val="00187327"/>
    <w:rsid w:val="00187508"/>
    <w:rsid w:val="00187D86"/>
    <w:rsid w:val="00190271"/>
    <w:rsid w:val="0019085A"/>
    <w:rsid w:val="00190EC5"/>
    <w:rsid w:val="00191009"/>
    <w:rsid w:val="001912A1"/>
    <w:rsid w:val="00191303"/>
    <w:rsid w:val="001917F4"/>
    <w:rsid w:val="0019196D"/>
    <w:rsid w:val="0019208D"/>
    <w:rsid w:val="00192181"/>
    <w:rsid w:val="00192420"/>
    <w:rsid w:val="00192D63"/>
    <w:rsid w:val="00192F3B"/>
    <w:rsid w:val="00192F7E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16C"/>
    <w:rsid w:val="00194451"/>
    <w:rsid w:val="00194629"/>
    <w:rsid w:val="00194670"/>
    <w:rsid w:val="00194677"/>
    <w:rsid w:val="00194810"/>
    <w:rsid w:val="00194BB6"/>
    <w:rsid w:val="00195163"/>
    <w:rsid w:val="0019541F"/>
    <w:rsid w:val="0019545D"/>
    <w:rsid w:val="0019578A"/>
    <w:rsid w:val="00195FC8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A47"/>
    <w:rsid w:val="00197B00"/>
    <w:rsid w:val="00197B59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143"/>
    <w:rsid w:val="001A13DD"/>
    <w:rsid w:val="001A1DE9"/>
    <w:rsid w:val="001A1F58"/>
    <w:rsid w:val="001A2025"/>
    <w:rsid w:val="001A26D8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A00"/>
    <w:rsid w:val="001A5AE9"/>
    <w:rsid w:val="001A5DFD"/>
    <w:rsid w:val="001A5F1D"/>
    <w:rsid w:val="001A623F"/>
    <w:rsid w:val="001A66EA"/>
    <w:rsid w:val="001A69B6"/>
    <w:rsid w:val="001A6C58"/>
    <w:rsid w:val="001A6CDD"/>
    <w:rsid w:val="001A6D25"/>
    <w:rsid w:val="001A7112"/>
    <w:rsid w:val="001A724D"/>
    <w:rsid w:val="001A7558"/>
    <w:rsid w:val="001A7714"/>
    <w:rsid w:val="001A7994"/>
    <w:rsid w:val="001A7F31"/>
    <w:rsid w:val="001B0684"/>
    <w:rsid w:val="001B0A43"/>
    <w:rsid w:val="001B0A9E"/>
    <w:rsid w:val="001B0D1E"/>
    <w:rsid w:val="001B1780"/>
    <w:rsid w:val="001B1B16"/>
    <w:rsid w:val="001B1C88"/>
    <w:rsid w:val="001B1DEB"/>
    <w:rsid w:val="001B1EF3"/>
    <w:rsid w:val="001B2B07"/>
    <w:rsid w:val="001B2D00"/>
    <w:rsid w:val="001B2D57"/>
    <w:rsid w:val="001B2DED"/>
    <w:rsid w:val="001B33E2"/>
    <w:rsid w:val="001B48C7"/>
    <w:rsid w:val="001B4927"/>
    <w:rsid w:val="001B4A78"/>
    <w:rsid w:val="001B4C5B"/>
    <w:rsid w:val="001B4EAB"/>
    <w:rsid w:val="001B52AB"/>
    <w:rsid w:val="001B5780"/>
    <w:rsid w:val="001B5822"/>
    <w:rsid w:val="001B5C85"/>
    <w:rsid w:val="001B5FD9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1DAF"/>
    <w:rsid w:val="001C1F4C"/>
    <w:rsid w:val="001C226B"/>
    <w:rsid w:val="001C26F8"/>
    <w:rsid w:val="001C2C66"/>
    <w:rsid w:val="001C2DE0"/>
    <w:rsid w:val="001C3014"/>
    <w:rsid w:val="001C37CA"/>
    <w:rsid w:val="001C39D0"/>
    <w:rsid w:val="001C3AFE"/>
    <w:rsid w:val="001C40EA"/>
    <w:rsid w:val="001C4161"/>
    <w:rsid w:val="001C4F22"/>
    <w:rsid w:val="001C531C"/>
    <w:rsid w:val="001C5557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1E5C"/>
    <w:rsid w:val="001D1E70"/>
    <w:rsid w:val="001D21E2"/>
    <w:rsid w:val="001D2410"/>
    <w:rsid w:val="001D28EC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84"/>
    <w:rsid w:val="001D403B"/>
    <w:rsid w:val="001D4471"/>
    <w:rsid w:val="001D4A95"/>
    <w:rsid w:val="001D4D40"/>
    <w:rsid w:val="001D5109"/>
    <w:rsid w:val="001D5399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6AE"/>
    <w:rsid w:val="001E0B08"/>
    <w:rsid w:val="001E0D94"/>
    <w:rsid w:val="001E0F53"/>
    <w:rsid w:val="001E1273"/>
    <w:rsid w:val="001E17DF"/>
    <w:rsid w:val="001E1A8B"/>
    <w:rsid w:val="001E1D30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40D2"/>
    <w:rsid w:val="001E45F1"/>
    <w:rsid w:val="001E4CE8"/>
    <w:rsid w:val="001E5369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C52"/>
    <w:rsid w:val="001E7E74"/>
    <w:rsid w:val="001F02AE"/>
    <w:rsid w:val="001F0448"/>
    <w:rsid w:val="001F0994"/>
    <w:rsid w:val="001F0E92"/>
    <w:rsid w:val="001F0FC5"/>
    <w:rsid w:val="001F10CC"/>
    <w:rsid w:val="001F1215"/>
    <w:rsid w:val="001F1230"/>
    <w:rsid w:val="001F14F2"/>
    <w:rsid w:val="001F17B3"/>
    <w:rsid w:val="001F1DA2"/>
    <w:rsid w:val="001F1E1E"/>
    <w:rsid w:val="001F2188"/>
    <w:rsid w:val="001F2747"/>
    <w:rsid w:val="001F2BD0"/>
    <w:rsid w:val="001F2E65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909"/>
    <w:rsid w:val="001F7BC6"/>
    <w:rsid w:val="002001F3"/>
    <w:rsid w:val="00200AC9"/>
    <w:rsid w:val="0020100B"/>
    <w:rsid w:val="002012CF"/>
    <w:rsid w:val="00201688"/>
    <w:rsid w:val="002019CB"/>
    <w:rsid w:val="002019EE"/>
    <w:rsid w:val="00201E12"/>
    <w:rsid w:val="00202402"/>
    <w:rsid w:val="00202445"/>
    <w:rsid w:val="00202639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722C"/>
    <w:rsid w:val="00207488"/>
    <w:rsid w:val="0020776C"/>
    <w:rsid w:val="002077B5"/>
    <w:rsid w:val="002077F9"/>
    <w:rsid w:val="00207840"/>
    <w:rsid w:val="0020792C"/>
    <w:rsid w:val="00207ABD"/>
    <w:rsid w:val="0021006F"/>
    <w:rsid w:val="002101BF"/>
    <w:rsid w:val="002101E7"/>
    <w:rsid w:val="00210723"/>
    <w:rsid w:val="00210883"/>
    <w:rsid w:val="0021094A"/>
    <w:rsid w:val="00210AC9"/>
    <w:rsid w:val="00211234"/>
    <w:rsid w:val="002115CF"/>
    <w:rsid w:val="0021176D"/>
    <w:rsid w:val="002118E1"/>
    <w:rsid w:val="00211A39"/>
    <w:rsid w:val="00211A6B"/>
    <w:rsid w:val="00211A86"/>
    <w:rsid w:val="00211B7E"/>
    <w:rsid w:val="00211B9A"/>
    <w:rsid w:val="00211BF2"/>
    <w:rsid w:val="002123D7"/>
    <w:rsid w:val="0021287A"/>
    <w:rsid w:val="00212C36"/>
    <w:rsid w:val="00212D13"/>
    <w:rsid w:val="00212D1A"/>
    <w:rsid w:val="0021325C"/>
    <w:rsid w:val="00213381"/>
    <w:rsid w:val="00213B7C"/>
    <w:rsid w:val="00214183"/>
    <w:rsid w:val="0021459F"/>
    <w:rsid w:val="00214873"/>
    <w:rsid w:val="002149A2"/>
    <w:rsid w:val="00214C06"/>
    <w:rsid w:val="00214C6E"/>
    <w:rsid w:val="00214E30"/>
    <w:rsid w:val="00214F22"/>
    <w:rsid w:val="0021587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6D4"/>
    <w:rsid w:val="002177AB"/>
    <w:rsid w:val="00217DD1"/>
    <w:rsid w:val="00217FD2"/>
    <w:rsid w:val="002200C5"/>
    <w:rsid w:val="00220131"/>
    <w:rsid w:val="00220179"/>
    <w:rsid w:val="002203EC"/>
    <w:rsid w:val="0022047C"/>
    <w:rsid w:val="002204A7"/>
    <w:rsid w:val="002206AB"/>
    <w:rsid w:val="00220732"/>
    <w:rsid w:val="00220D62"/>
    <w:rsid w:val="00221016"/>
    <w:rsid w:val="002210B0"/>
    <w:rsid w:val="00221123"/>
    <w:rsid w:val="00221FBC"/>
    <w:rsid w:val="00222433"/>
    <w:rsid w:val="002224AF"/>
    <w:rsid w:val="002224EB"/>
    <w:rsid w:val="00222B85"/>
    <w:rsid w:val="00222C2D"/>
    <w:rsid w:val="00222C32"/>
    <w:rsid w:val="00223149"/>
    <w:rsid w:val="00223DB8"/>
    <w:rsid w:val="00223F0F"/>
    <w:rsid w:val="00224189"/>
    <w:rsid w:val="002241E8"/>
    <w:rsid w:val="00224433"/>
    <w:rsid w:val="00224481"/>
    <w:rsid w:val="00224937"/>
    <w:rsid w:val="00224D33"/>
    <w:rsid w:val="00224DF6"/>
    <w:rsid w:val="00224EDB"/>
    <w:rsid w:val="00225003"/>
    <w:rsid w:val="002250B5"/>
    <w:rsid w:val="0022548A"/>
    <w:rsid w:val="0022570E"/>
    <w:rsid w:val="002259C4"/>
    <w:rsid w:val="00225D32"/>
    <w:rsid w:val="002261AC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C0"/>
    <w:rsid w:val="00231511"/>
    <w:rsid w:val="00231569"/>
    <w:rsid w:val="00231751"/>
    <w:rsid w:val="002317F3"/>
    <w:rsid w:val="00232221"/>
    <w:rsid w:val="002322C8"/>
    <w:rsid w:val="00232959"/>
    <w:rsid w:val="0023295B"/>
    <w:rsid w:val="0023295D"/>
    <w:rsid w:val="00232A11"/>
    <w:rsid w:val="00232BDD"/>
    <w:rsid w:val="00232F23"/>
    <w:rsid w:val="00232FB6"/>
    <w:rsid w:val="002333F3"/>
    <w:rsid w:val="0023387C"/>
    <w:rsid w:val="00233B5B"/>
    <w:rsid w:val="00233DB4"/>
    <w:rsid w:val="00233F8A"/>
    <w:rsid w:val="00234463"/>
    <w:rsid w:val="002349CD"/>
    <w:rsid w:val="00234B62"/>
    <w:rsid w:val="00234C77"/>
    <w:rsid w:val="00234C9A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1CD"/>
    <w:rsid w:val="00243476"/>
    <w:rsid w:val="002434FD"/>
    <w:rsid w:val="002436B3"/>
    <w:rsid w:val="002436E1"/>
    <w:rsid w:val="00243722"/>
    <w:rsid w:val="00243A6B"/>
    <w:rsid w:val="00243EDE"/>
    <w:rsid w:val="00244380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374"/>
    <w:rsid w:val="00246549"/>
    <w:rsid w:val="00246718"/>
    <w:rsid w:val="0024698A"/>
    <w:rsid w:val="00246DD1"/>
    <w:rsid w:val="0024700C"/>
    <w:rsid w:val="00247690"/>
    <w:rsid w:val="0024780F"/>
    <w:rsid w:val="00250184"/>
    <w:rsid w:val="0025077E"/>
    <w:rsid w:val="00250BA9"/>
    <w:rsid w:val="00250C83"/>
    <w:rsid w:val="00250DED"/>
    <w:rsid w:val="00250F42"/>
    <w:rsid w:val="00250FBE"/>
    <w:rsid w:val="00251143"/>
    <w:rsid w:val="002515D7"/>
    <w:rsid w:val="00251737"/>
    <w:rsid w:val="0025196B"/>
    <w:rsid w:val="00251A3C"/>
    <w:rsid w:val="0025243D"/>
    <w:rsid w:val="0025279C"/>
    <w:rsid w:val="002527F1"/>
    <w:rsid w:val="002528E6"/>
    <w:rsid w:val="00253713"/>
    <w:rsid w:val="00253EA0"/>
    <w:rsid w:val="0025458D"/>
    <w:rsid w:val="00254B82"/>
    <w:rsid w:val="00254DD8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6AC"/>
    <w:rsid w:val="002607D0"/>
    <w:rsid w:val="00260932"/>
    <w:rsid w:val="00260B16"/>
    <w:rsid w:val="00260C53"/>
    <w:rsid w:val="00260D02"/>
    <w:rsid w:val="00260D0F"/>
    <w:rsid w:val="00260DC7"/>
    <w:rsid w:val="00260DE4"/>
    <w:rsid w:val="00260E9F"/>
    <w:rsid w:val="00261403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20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819"/>
    <w:rsid w:val="00266825"/>
    <w:rsid w:val="002668C7"/>
    <w:rsid w:val="00266A03"/>
    <w:rsid w:val="00266A67"/>
    <w:rsid w:val="002671AA"/>
    <w:rsid w:val="00267267"/>
    <w:rsid w:val="00267328"/>
    <w:rsid w:val="002675DA"/>
    <w:rsid w:val="00267866"/>
    <w:rsid w:val="00267B92"/>
    <w:rsid w:val="00267E34"/>
    <w:rsid w:val="00267F25"/>
    <w:rsid w:val="002707C5"/>
    <w:rsid w:val="00270A9D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6EA"/>
    <w:rsid w:val="00275B76"/>
    <w:rsid w:val="00275DAE"/>
    <w:rsid w:val="00276436"/>
    <w:rsid w:val="0027650F"/>
    <w:rsid w:val="00276601"/>
    <w:rsid w:val="00276936"/>
    <w:rsid w:val="002769E8"/>
    <w:rsid w:val="00276A77"/>
    <w:rsid w:val="00276AE7"/>
    <w:rsid w:val="00276C8B"/>
    <w:rsid w:val="00276D5A"/>
    <w:rsid w:val="00277332"/>
    <w:rsid w:val="002800D6"/>
    <w:rsid w:val="0028035B"/>
    <w:rsid w:val="0028082F"/>
    <w:rsid w:val="00280C33"/>
    <w:rsid w:val="00281112"/>
    <w:rsid w:val="002812C4"/>
    <w:rsid w:val="0028139F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45AF"/>
    <w:rsid w:val="002845DF"/>
    <w:rsid w:val="00284626"/>
    <w:rsid w:val="00284CF4"/>
    <w:rsid w:val="00284E33"/>
    <w:rsid w:val="00285191"/>
    <w:rsid w:val="002853F7"/>
    <w:rsid w:val="002855E5"/>
    <w:rsid w:val="00285AA2"/>
    <w:rsid w:val="00285DB1"/>
    <w:rsid w:val="00285E22"/>
    <w:rsid w:val="00286480"/>
    <w:rsid w:val="0028666E"/>
    <w:rsid w:val="00286814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A4D"/>
    <w:rsid w:val="0029433B"/>
    <w:rsid w:val="00294B83"/>
    <w:rsid w:val="00294F56"/>
    <w:rsid w:val="002952F9"/>
    <w:rsid w:val="00295617"/>
    <w:rsid w:val="00295B2B"/>
    <w:rsid w:val="00295BB3"/>
    <w:rsid w:val="002965A9"/>
    <w:rsid w:val="00296775"/>
    <w:rsid w:val="002967D0"/>
    <w:rsid w:val="00296DCD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27A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3143"/>
    <w:rsid w:val="002A3209"/>
    <w:rsid w:val="002A3354"/>
    <w:rsid w:val="002A3933"/>
    <w:rsid w:val="002A3A8C"/>
    <w:rsid w:val="002A3EF4"/>
    <w:rsid w:val="002A4267"/>
    <w:rsid w:val="002A488C"/>
    <w:rsid w:val="002A48BA"/>
    <w:rsid w:val="002A4B3C"/>
    <w:rsid w:val="002A5535"/>
    <w:rsid w:val="002A560C"/>
    <w:rsid w:val="002A5903"/>
    <w:rsid w:val="002A59E0"/>
    <w:rsid w:val="002A5D8D"/>
    <w:rsid w:val="002A60C9"/>
    <w:rsid w:val="002A685D"/>
    <w:rsid w:val="002A68C6"/>
    <w:rsid w:val="002A6BFE"/>
    <w:rsid w:val="002A6CC1"/>
    <w:rsid w:val="002A6DC7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92F"/>
    <w:rsid w:val="002B4C32"/>
    <w:rsid w:val="002B4DCC"/>
    <w:rsid w:val="002B4F84"/>
    <w:rsid w:val="002B51F4"/>
    <w:rsid w:val="002B5273"/>
    <w:rsid w:val="002B5428"/>
    <w:rsid w:val="002B5444"/>
    <w:rsid w:val="002B5833"/>
    <w:rsid w:val="002B5A0A"/>
    <w:rsid w:val="002B5C04"/>
    <w:rsid w:val="002B5E9C"/>
    <w:rsid w:val="002B5EBB"/>
    <w:rsid w:val="002B5EC1"/>
    <w:rsid w:val="002B6355"/>
    <w:rsid w:val="002B6419"/>
    <w:rsid w:val="002B672B"/>
    <w:rsid w:val="002B6AFF"/>
    <w:rsid w:val="002B6FCF"/>
    <w:rsid w:val="002B7232"/>
    <w:rsid w:val="002B758A"/>
    <w:rsid w:val="002B795A"/>
    <w:rsid w:val="002B7B99"/>
    <w:rsid w:val="002B7BBC"/>
    <w:rsid w:val="002B7CF1"/>
    <w:rsid w:val="002B7DC0"/>
    <w:rsid w:val="002C0726"/>
    <w:rsid w:val="002C07C2"/>
    <w:rsid w:val="002C0A8B"/>
    <w:rsid w:val="002C0CD8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50AE"/>
    <w:rsid w:val="002C5266"/>
    <w:rsid w:val="002C55E8"/>
    <w:rsid w:val="002C581E"/>
    <w:rsid w:val="002C5DCE"/>
    <w:rsid w:val="002C62AB"/>
    <w:rsid w:val="002C6305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64F"/>
    <w:rsid w:val="002C78C4"/>
    <w:rsid w:val="002C7965"/>
    <w:rsid w:val="002C7A4F"/>
    <w:rsid w:val="002C7ACF"/>
    <w:rsid w:val="002C7B7D"/>
    <w:rsid w:val="002D03BE"/>
    <w:rsid w:val="002D075F"/>
    <w:rsid w:val="002D0ADE"/>
    <w:rsid w:val="002D0EB3"/>
    <w:rsid w:val="002D115C"/>
    <w:rsid w:val="002D1598"/>
    <w:rsid w:val="002D1B7D"/>
    <w:rsid w:val="002D1D2C"/>
    <w:rsid w:val="002D1E00"/>
    <w:rsid w:val="002D1F20"/>
    <w:rsid w:val="002D1FAE"/>
    <w:rsid w:val="002D2212"/>
    <w:rsid w:val="002D26D8"/>
    <w:rsid w:val="002D276C"/>
    <w:rsid w:val="002D297F"/>
    <w:rsid w:val="002D2993"/>
    <w:rsid w:val="002D2AAA"/>
    <w:rsid w:val="002D2B25"/>
    <w:rsid w:val="002D2B51"/>
    <w:rsid w:val="002D2BE1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E39"/>
    <w:rsid w:val="002D6EA6"/>
    <w:rsid w:val="002D6FB8"/>
    <w:rsid w:val="002D7093"/>
    <w:rsid w:val="002D7222"/>
    <w:rsid w:val="002D72C2"/>
    <w:rsid w:val="002D79DA"/>
    <w:rsid w:val="002D7A1B"/>
    <w:rsid w:val="002D7A5D"/>
    <w:rsid w:val="002D7B48"/>
    <w:rsid w:val="002E0071"/>
    <w:rsid w:val="002E0337"/>
    <w:rsid w:val="002E03C1"/>
    <w:rsid w:val="002E04DD"/>
    <w:rsid w:val="002E0557"/>
    <w:rsid w:val="002E0F5B"/>
    <w:rsid w:val="002E1143"/>
    <w:rsid w:val="002E15F3"/>
    <w:rsid w:val="002E1B47"/>
    <w:rsid w:val="002E1B68"/>
    <w:rsid w:val="002E1E09"/>
    <w:rsid w:val="002E1E43"/>
    <w:rsid w:val="002E1FD1"/>
    <w:rsid w:val="002E25F6"/>
    <w:rsid w:val="002E28DC"/>
    <w:rsid w:val="002E2D0C"/>
    <w:rsid w:val="002E2D74"/>
    <w:rsid w:val="002E3540"/>
    <w:rsid w:val="002E36F9"/>
    <w:rsid w:val="002E38AE"/>
    <w:rsid w:val="002E3B09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4D6A"/>
    <w:rsid w:val="002E5007"/>
    <w:rsid w:val="002E5756"/>
    <w:rsid w:val="002E57AF"/>
    <w:rsid w:val="002E5AD0"/>
    <w:rsid w:val="002E5D9C"/>
    <w:rsid w:val="002E5E5C"/>
    <w:rsid w:val="002E5FE1"/>
    <w:rsid w:val="002E60D8"/>
    <w:rsid w:val="002E6755"/>
    <w:rsid w:val="002E6AB3"/>
    <w:rsid w:val="002E6DB4"/>
    <w:rsid w:val="002E6DFE"/>
    <w:rsid w:val="002E71CE"/>
    <w:rsid w:val="002E727B"/>
    <w:rsid w:val="002E7301"/>
    <w:rsid w:val="002E75B3"/>
    <w:rsid w:val="002E75F1"/>
    <w:rsid w:val="002E776A"/>
    <w:rsid w:val="002E795F"/>
    <w:rsid w:val="002E7A3B"/>
    <w:rsid w:val="002F0051"/>
    <w:rsid w:val="002F04FB"/>
    <w:rsid w:val="002F0AA3"/>
    <w:rsid w:val="002F0BAE"/>
    <w:rsid w:val="002F0D2C"/>
    <w:rsid w:val="002F0D82"/>
    <w:rsid w:val="002F13E3"/>
    <w:rsid w:val="002F19BE"/>
    <w:rsid w:val="002F1AEA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A62"/>
    <w:rsid w:val="002F64F2"/>
    <w:rsid w:val="002F6CD1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1D6"/>
    <w:rsid w:val="00301392"/>
    <w:rsid w:val="0030177A"/>
    <w:rsid w:val="003023CD"/>
    <w:rsid w:val="003024B0"/>
    <w:rsid w:val="003024CA"/>
    <w:rsid w:val="003026CC"/>
    <w:rsid w:val="003029D8"/>
    <w:rsid w:val="0030325E"/>
    <w:rsid w:val="003033F7"/>
    <w:rsid w:val="003037E4"/>
    <w:rsid w:val="00303869"/>
    <w:rsid w:val="00303D61"/>
    <w:rsid w:val="00303D79"/>
    <w:rsid w:val="0030402C"/>
    <w:rsid w:val="00304C9D"/>
    <w:rsid w:val="00304D2C"/>
    <w:rsid w:val="00304D7B"/>
    <w:rsid w:val="00304E07"/>
    <w:rsid w:val="0030527C"/>
    <w:rsid w:val="003052A6"/>
    <w:rsid w:val="00305893"/>
    <w:rsid w:val="003060F1"/>
    <w:rsid w:val="003063F4"/>
    <w:rsid w:val="00306505"/>
    <w:rsid w:val="0030656C"/>
    <w:rsid w:val="003068D3"/>
    <w:rsid w:val="00306C62"/>
    <w:rsid w:val="00306F94"/>
    <w:rsid w:val="0030714F"/>
    <w:rsid w:val="003077D4"/>
    <w:rsid w:val="0031051A"/>
    <w:rsid w:val="003106F6"/>
    <w:rsid w:val="00310B91"/>
    <w:rsid w:val="00310FB4"/>
    <w:rsid w:val="00311024"/>
    <w:rsid w:val="00311212"/>
    <w:rsid w:val="00311245"/>
    <w:rsid w:val="00311C49"/>
    <w:rsid w:val="00311E00"/>
    <w:rsid w:val="00311F54"/>
    <w:rsid w:val="003129D3"/>
    <w:rsid w:val="00312B2A"/>
    <w:rsid w:val="00312F19"/>
    <w:rsid w:val="00312F66"/>
    <w:rsid w:val="0031326E"/>
    <w:rsid w:val="003133C7"/>
    <w:rsid w:val="00313BC0"/>
    <w:rsid w:val="00313CB7"/>
    <w:rsid w:val="00314228"/>
    <w:rsid w:val="00314396"/>
    <w:rsid w:val="003144AB"/>
    <w:rsid w:val="0031477C"/>
    <w:rsid w:val="0031496D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3E1"/>
    <w:rsid w:val="003174AA"/>
    <w:rsid w:val="003174BB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099F"/>
    <w:rsid w:val="00320BCF"/>
    <w:rsid w:val="00320C2C"/>
    <w:rsid w:val="00320E4F"/>
    <w:rsid w:val="003217B5"/>
    <w:rsid w:val="0032192D"/>
    <w:rsid w:val="00322534"/>
    <w:rsid w:val="0032258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83E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F93"/>
    <w:rsid w:val="00330030"/>
    <w:rsid w:val="0033039A"/>
    <w:rsid w:val="003303BC"/>
    <w:rsid w:val="00330867"/>
    <w:rsid w:val="003308BE"/>
    <w:rsid w:val="003308C8"/>
    <w:rsid w:val="00330A9E"/>
    <w:rsid w:val="00330C42"/>
    <w:rsid w:val="00330C86"/>
    <w:rsid w:val="0033123E"/>
    <w:rsid w:val="0033130C"/>
    <w:rsid w:val="00331F33"/>
    <w:rsid w:val="00332184"/>
    <w:rsid w:val="003322E6"/>
    <w:rsid w:val="003324AB"/>
    <w:rsid w:val="003326B7"/>
    <w:rsid w:val="0033283B"/>
    <w:rsid w:val="00332C70"/>
    <w:rsid w:val="00332F51"/>
    <w:rsid w:val="003333D5"/>
    <w:rsid w:val="003334AF"/>
    <w:rsid w:val="00333563"/>
    <w:rsid w:val="00333627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5FCB"/>
    <w:rsid w:val="00336735"/>
    <w:rsid w:val="00336B76"/>
    <w:rsid w:val="00336D0D"/>
    <w:rsid w:val="0033726D"/>
    <w:rsid w:val="00337361"/>
    <w:rsid w:val="003375C5"/>
    <w:rsid w:val="0033768D"/>
    <w:rsid w:val="00337C0B"/>
    <w:rsid w:val="00337D5F"/>
    <w:rsid w:val="003400E5"/>
    <w:rsid w:val="00340311"/>
    <w:rsid w:val="00340410"/>
    <w:rsid w:val="00340641"/>
    <w:rsid w:val="003408DB"/>
    <w:rsid w:val="00340B6F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490D"/>
    <w:rsid w:val="003450C2"/>
    <w:rsid w:val="00345147"/>
    <w:rsid w:val="00345272"/>
    <w:rsid w:val="003455B4"/>
    <w:rsid w:val="003455C8"/>
    <w:rsid w:val="0034572D"/>
    <w:rsid w:val="0034588F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5FD"/>
    <w:rsid w:val="00347639"/>
    <w:rsid w:val="003476AE"/>
    <w:rsid w:val="00347934"/>
    <w:rsid w:val="003479B0"/>
    <w:rsid w:val="00347BD4"/>
    <w:rsid w:val="003500C9"/>
    <w:rsid w:val="00350323"/>
    <w:rsid w:val="0035034F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38"/>
    <w:rsid w:val="00352B54"/>
    <w:rsid w:val="00352B73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6FF2"/>
    <w:rsid w:val="0035728D"/>
    <w:rsid w:val="003574C5"/>
    <w:rsid w:val="00357660"/>
    <w:rsid w:val="00357915"/>
    <w:rsid w:val="00357CC1"/>
    <w:rsid w:val="00360038"/>
    <w:rsid w:val="0036044D"/>
    <w:rsid w:val="0036055E"/>
    <w:rsid w:val="003608F6"/>
    <w:rsid w:val="00360AAA"/>
    <w:rsid w:val="00360E4D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2E34"/>
    <w:rsid w:val="00363948"/>
    <w:rsid w:val="00363CDE"/>
    <w:rsid w:val="00363E4D"/>
    <w:rsid w:val="0036411E"/>
    <w:rsid w:val="0036414F"/>
    <w:rsid w:val="0036461B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61E3"/>
    <w:rsid w:val="003662FA"/>
    <w:rsid w:val="00366B95"/>
    <w:rsid w:val="003675D5"/>
    <w:rsid w:val="00367857"/>
    <w:rsid w:val="00367A08"/>
    <w:rsid w:val="00367BB2"/>
    <w:rsid w:val="00367D2D"/>
    <w:rsid w:val="00367DD6"/>
    <w:rsid w:val="003700DF"/>
    <w:rsid w:val="003704CB"/>
    <w:rsid w:val="00370B7A"/>
    <w:rsid w:val="00370CC3"/>
    <w:rsid w:val="00370E30"/>
    <w:rsid w:val="00371242"/>
    <w:rsid w:val="003713F5"/>
    <w:rsid w:val="003716B4"/>
    <w:rsid w:val="00371E55"/>
    <w:rsid w:val="00371FAB"/>
    <w:rsid w:val="00371FF4"/>
    <w:rsid w:val="00372547"/>
    <w:rsid w:val="00372A23"/>
    <w:rsid w:val="00372A5B"/>
    <w:rsid w:val="00372B99"/>
    <w:rsid w:val="00372CDE"/>
    <w:rsid w:val="00372E02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3A7"/>
    <w:rsid w:val="00376E0C"/>
    <w:rsid w:val="003771CD"/>
    <w:rsid w:val="00377286"/>
    <w:rsid w:val="003776E4"/>
    <w:rsid w:val="00377890"/>
    <w:rsid w:val="003803A8"/>
    <w:rsid w:val="00380A00"/>
    <w:rsid w:val="00380A70"/>
    <w:rsid w:val="00380D5A"/>
    <w:rsid w:val="003816EB"/>
    <w:rsid w:val="0038177F"/>
    <w:rsid w:val="00381B9D"/>
    <w:rsid w:val="00382427"/>
    <w:rsid w:val="0038250C"/>
    <w:rsid w:val="00383111"/>
    <w:rsid w:val="00383190"/>
    <w:rsid w:val="003831E6"/>
    <w:rsid w:val="003833E3"/>
    <w:rsid w:val="003837AF"/>
    <w:rsid w:val="0038386D"/>
    <w:rsid w:val="00383941"/>
    <w:rsid w:val="00383A00"/>
    <w:rsid w:val="00383A2B"/>
    <w:rsid w:val="00383F61"/>
    <w:rsid w:val="00384096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87997"/>
    <w:rsid w:val="00390103"/>
    <w:rsid w:val="00390493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59E"/>
    <w:rsid w:val="00393468"/>
    <w:rsid w:val="003938DB"/>
    <w:rsid w:val="003938E2"/>
    <w:rsid w:val="0039397D"/>
    <w:rsid w:val="00393E68"/>
    <w:rsid w:val="00393F27"/>
    <w:rsid w:val="003941D8"/>
    <w:rsid w:val="00394338"/>
    <w:rsid w:val="003945D7"/>
    <w:rsid w:val="00394A59"/>
    <w:rsid w:val="00394D1C"/>
    <w:rsid w:val="00394F1F"/>
    <w:rsid w:val="00395152"/>
    <w:rsid w:val="003951C9"/>
    <w:rsid w:val="003957A6"/>
    <w:rsid w:val="003958BE"/>
    <w:rsid w:val="00395BB1"/>
    <w:rsid w:val="00396307"/>
    <w:rsid w:val="003968B0"/>
    <w:rsid w:val="00396A68"/>
    <w:rsid w:val="00396FF3"/>
    <w:rsid w:val="003973DF"/>
    <w:rsid w:val="00397548"/>
    <w:rsid w:val="0039755E"/>
    <w:rsid w:val="003977A8"/>
    <w:rsid w:val="00397829"/>
    <w:rsid w:val="003979FF"/>
    <w:rsid w:val="00397DB6"/>
    <w:rsid w:val="003A0007"/>
    <w:rsid w:val="003A0297"/>
    <w:rsid w:val="003A02E9"/>
    <w:rsid w:val="003A08B8"/>
    <w:rsid w:val="003A0A73"/>
    <w:rsid w:val="003A0CD6"/>
    <w:rsid w:val="003A1637"/>
    <w:rsid w:val="003A1ECB"/>
    <w:rsid w:val="003A1EFB"/>
    <w:rsid w:val="003A2675"/>
    <w:rsid w:val="003A286B"/>
    <w:rsid w:val="003A29B5"/>
    <w:rsid w:val="003A2AB2"/>
    <w:rsid w:val="003A2AC8"/>
    <w:rsid w:val="003A2D2D"/>
    <w:rsid w:val="003A2FA0"/>
    <w:rsid w:val="003A3228"/>
    <w:rsid w:val="003A3596"/>
    <w:rsid w:val="003A36FF"/>
    <w:rsid w:val="003A373A"/>
    <w:rsid w:val="003A38A7"/>
    <w:rsid w:val="003A3E64"/>
    <w:rsid w:val="003A4055"/>
    <w:rsid w:val="003A4112"/>
    <w:rsid w:val="003A471C"/>
    <w:rsid w:val="003A47DF"/>
    <w:rsid w:val="003A4A74"/>
    <w:rsid w:val="003A54F8"/>
    <w:rsid w:val="003A5707"/>
    <w:rsid w:val="003A5ABD"/>
    <w:rsid w:val="003A5EBF"/>
    <w:rsid w:val="003A600E"/>
    <w:rsid w:val="003A646A"/>
    <w:rsid w:val="003A65A9"/>
    <w:rsid w:val="003A6EF5"/>
    <w:rsid w:val="003A6FA7"/>
    <w:rsid w:val="003A720A"/>
    <w:rsid w:val="003A734A"/>
    <w:rsid w:val="003A73D2"/>
    <w:rsid w:val="003A7713"/>
    <w:rsid w:val="003B0029"/>
    <w:rsid w:val="003B0106"/>
    <w:rsid w:val="003B030D"/>
    <w:rsid w:val="003B03CD"/>
    <w:rsid w:val="003B0D7E"/>
    <w:rsid w:val="003B0D93"/>
    <w:rsid w:val="003B0DD5"/>
    <w:rsid w:val="003B15BC"/>
    <w:rsid w:val="003B1601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A0F"/>
    <w:rsid w:val="003B4C2B"/>
    <w:rsid w:val="003B4E10"/>
    <w:rsid w:val="003B4F83"/>
    <w:rsid w:val="003B52FD"/>
    <w:rsid w:val="003B5329"/>
    <w:rsid w:val="003B5A37"/>
    <w:rsid w:val="003B6507"/>
    <w:rsid w:val="003B6ACF"/>
    <w:rsid w:val="003B6B50"/>
    <w:rsid w:val="003B6CC8"/>
    <w:rsid w:val="003B6F12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5AF"/>
    <w:rsid w:val="003C0737"/>
    <w:rsid w:val="003C07CF"/>
    <w:rsid w:val="003C09C8"/>
    <w:rsid w:val="003C09F7"/>
    <w:rsid w:val="003C0C86"/>
    <w:rsid w:val="003C1745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80F"/>
    <w:rsid w:val="003D0B82"/>
    <w:rsid w:val="003D0BF5"/>
    <w:rsid w:val="003D0E4A"/>
    <w:rsid w:val="003D110B"/>
    <w:rsid w:val="003D13A6"/>
    <w:rsid w:val="003D14C2"/>
    <w:rsid w:val="003D1591"/>
    <w:rsid w:val="003D1699"/>
    <w:rsid w:val="003D1A04"/>
    <w:rsid w:val="003D1D58"/>
    <w:rsid w:val="003D21E9"/>
    <w:rsid w:val="003D23D2"/>
    <w:rsid w:val="003D2512"/>
    <w:rsid w:val="003D2656"/>
    <w:rsid w:val="003D2772"/>
    <w:rsid w:val="003D2951"/>
    <w:rsid w:val="003D299F"/>
    <w:rsid w:val="003D2B9E"/>
    <w:rsid w:val="003D2CBF"/>
    <w:rsid w:val="003D2FA4"/>
    <w:rsid w:val="003D3040"/>
    <w:rsid w:val="003D3245"/>
    <w:rsid w:val="003D32D7"/>
    <w:rsid w:val="003D35B6"/>
    <w:rsid w:val="003D36D6"/>
    <w:rsid w:val="003D3C99"/>
    <w:rsid w:val="003D41CB"/>
    <w:rsid w:val="003D4203"/>
    <w:rsid w:val="003D423F"/>
    <w:rsid w:val="003D4256"/>
    <w:rsid w:val="003D4A74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482"/>
    <w:rsid w:val="003E07D8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AB2"/>
    <w:rsid w:val="003E3AD7"/>
    <w:rsid w:val="003E3BA1"/>
    <w:rsid w:val="003E3F6C"/>
    <w:rsid w:val="003E4273"/>
    <w:rsid w:val="003E434E"/>
    <w:rsid w:val="003E44FB"/>
    <w:rsid w:val="003E45A2"/>
    <w:rsid w:val="003E4BB0"/>
    <w:rsid w:val="003E4F07"/>
    <w:rsid w:val="003E4FD2"/>
    <w:rsid w:val="003E54CB"/>
    <w:rsid w:val="003E5A45"/>
    <w:rsid w:val="003E5B4D"/>
    <w:rsid w:val="003E5BF5"/>
    <w:rsid w:val="003E5F33"/>
    <w:rsid w:val="003E607B"/>
    <w:rsid w:val="003E60C6"/>
    <w:rsid w:val="003E6137"/>
    <w:rsid w:val="003E65E2"/>
    <w:rsid w:val="003E65E5"/>
    <w:rsid w:val="003E6896"/>
    <w:rsid w:val="003E6CF1"/>
    <w:rsid w:val="003E6E69"/>
    <w:rsid w:val="003E7132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D96"/>
    <w:rsid w:val="003F25BE"/>
    <w:rsid w:val="003F2896"/>
    <w:rsid w:val="003F299D"/>
    <w:rsid w:val="003F2C6E"/>
    <w:rsid w:val="003F2DC1"/>
    <w:rsid w:val="003F2DE8"/>
    <w:rsid w:val="003F38F6"/>
    <w:rsid w:val="003F3B0F"/>
    <w:rsid w:val="003F3C7E"/>
    <w:rsid w:val="003F4470"/>
    <w:rsid w:val="003F4591"/>
    <w:rsid w:val="003F4A40"/>
    <w:rsid w:val="003F505A"/>
    <w:rsid w:val="003F56E7"/>
    <w:rsid w:val="003F6155"/>
    <w:rsid w:val="003F66D9"/>
    <w:rsid w:val="003F6897"/>
    <w:rsid w:val="003F6EFA"/>
    <w:rsid w:val="003F6F21"/>
    <w:rsid w:val="003F7137"/>
    <w:rsid w:val="003F7822"/>
    <w:rsid w:val="003F7998"/>
    <w:rsid w:val="003F79D2"/>
    <w:rsid w:val="003F7A4D"/>
    <w:rsid w:val="003F7BF1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6A9"/>
    <w:rsid w:val="00402D37"/>
    <w:rsid w:val="00402EEC"/>
    <w:rsid w:val="0040333E"/>
    <w:rsid w:val="004034AB"/>
    <w:rsid w:val="00403820"/>
    <w:rsid w:val="0040389D"/>
    <w:rsid w:val="00403D9F"/>
    <w:rsid w:val="00404177"/>
    <w:rsid w:val="004047B3"/>
    <w:rsid w:val="0040492C"/>
    <w:rsid w:val="004051DB"/>
    <w:rsid w:val="004052F1"/>
    <w:rsid w:val="004055E3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D34"/>
    <w:rsid w:val="0040714C"/>
    <w:rsid w:val="0040733B"/>
    <w:rsid w:val="004073BB"/>
    <w:rsid w:val="0040749C"/>
    <w:rsid w:val="004077E2"/>
    <w:rsid w:val="00410357"/>
    <w:rsid w:val="0041072E"/>
    <w:rsid w:val="0041083B"/>
    <w:rsid w:val="00410E0B"/>
    <w:rsid w:val="00411070"/>
    <w:rsid w:val="00411103"/>
    <w:rsid w:val="00411B49"/>
    <w:rsid w:val="00411D5F"/>
    <w:rsid w:val="00411D90"/>
    <w:rsid w:val="00412200"/>
    <w:rsid w:val="004129E2"/>
    <w:rsid w:val="00412BED"/>
    <w:rsid w:val="0041305F"/>
    <w:rsid w:val="0041314A"/>
    <w:rsid w:val="00413334"/>
    <w:rsid w:val="00413C56"/>
    <w:rsid w:val="00413EC1"/>
    <w:rsid w:val="004144F3"/>
    <w:rsid w:val="00414544"/>
    <w:rsid w:val="00414606"/>
    <w:rsid w:val="00414995"/>
    <w:rsid w:val="00414A2C"/>
    <w:rsid w:val="00414E87"/>
    <w:rsid w:val="0041510C"/>
    <w:rsid w:val="00415593"/>
    <w:rsid w:val="00415928"/>
    <w:rsid w:val="00415B89"/>
    <w:rsid w:val="00415F18"/>
    <w:rsid w:val="0041617A"/>
    <w:rsid w:val="004161C7"/>
    <w:rsid w:val="0041645D"/>
    <w:rsid w:val="00416508"/>
    <w:rsid w:val="00416626"/>
    <w:rsid w:val="00416EBE"/>
    <w:rsid w:val="00417112"/>
    <w:rsid w:val="00417255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287"/>
    <w:rsid w:val="00422A22"/>
    <w:rsid w:val="00422AD6"/>
    <w:rsid w:val="00422DB0"/>
    <w:rsid w:val="00423178"/>
    <w:rsid w:val="00423590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7B0"/>
    <w:rsid w:val="00425933"/>
    <w:rsid w:val="004259E8"/>
    <w:rsid w:val="00425D2D"/>
    <w:rsid w:val="00425FF8"/>
    <w:rsid w:val="00426078"/>
    <w:rsid w:val="0042626D"/>
    <w:rsid w:val="00426783"/>
    <w:rsid w:val="00426873"/>
    <w:rsid w:val="004268E3"/>
    <w:rsid w:val="00426A4D"/>
    <w:rsid w:val="004270D0"/>
    <w:rsid w:val="0042730C"/>
    <w:rsid w:val="004277BA"/>
    <w:rsid w:val="00427948"/>
    <w:rsid w:val="00427AC6"/>
    <w:rsid w:val="00430014"/>
    <w:rsid w:val="004301C0"/>
    <w:rsid w:val="004307C6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8DF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CE"/>
    <w:rsid w:val="00434EA8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7086"/>
    <w:rsid w:val="0043737D"/>
    <w:rsid w:val="004377D8"/>
    <w:rsid w:val="00437B94"/>
    <w:rsid w:val="00437C80"/>
    <w:rsid w:val="00437CD4"/>
    <w:rsid w:val="0044092E"/>
    <w:rsid w:val="004410AF"/>
    <w:rsid w:val="00441224"/>
    <w:rsid w:val="00441248"/>
    <w:rsid w:val="004418A8"/>
    <w:rsid w:val="00441AF7"/>
    <w:rsid w:val="004420A4"/>
    <w:rsid w:val="004420DE"/>
    <w:rsid w:val="004421F4"/>
    <w:rsid w:val="0044231A"/>
    <w:rsid w:val="00442468"/>
    <w:rsid w:val="0044255C"/>
    <w:rsid w:val="00442562"/>
    <w:rsid w:val="004426B4"/>
    <w:rsid w:val="00442AB0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4F3F"/>
    <w:rsid w:val="00445221"/>
    <w:rsid w:val="004455C9"/>
    <w:rsid w:val="00445961"/>
    <w:rsid w:val="00445B25"/>
    <w:rsid w:val="00445D2B"/>
    <w:rsid w:val="004464F5"/>
    <w:rsid w:val="0044657D"/>
    <w:rsid w:val="00446A92"/>
    <w:rsid w:val="00446B9E"/>
    <w:rsid w:val="0044771E"/>
    <w:rsid w:val="00447E67"/>
    <w:rsid w:val="00450289"/>
    <w:rsid w:val="00450A57"/>
    <w:rsid w:val="00450B5D"/>
    <w:rsid w:val="00450C5F"/>
    <w:rsid w:val="004511F2"/>
    <w:rsid w:val="004515D0"/>
    <w:rsid w:val="004518A4"/>
    <w:rsid w:val="004519DA"/>
    <w:rsid w:val="00451D0B"/>
    <w:rsid w:val="00451E6C"/>
    <w:rsid w:val="00452563"/>
    <w:rsid w:val="00452971"/>
    <w:rsid w:val="00452A57"/>
    <w:rsid w:val="00452B9C"/>
    <w:rsid w:val="00452E24"/>
    <w:rsid w:val="0045313D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0C1"/>
    <w:rsid w:val="00456261"/>
    <w:rsid w:val="00456382"/>
    <w:rsid w:val="004565FF"/>
    <w:rsid w:val="00456A21"/>
    <w:rsid w:val="00456AAB"/>
    <w:rsid w:val="00456C57"/>
    <w:rsid w:val="00456EE1"/>
    <w:rsid w:val="004577B1"/>
    <w:rsid w:val="00457E43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50C"/>
    <w:rsid w:val="00462593"/>
    <w:rsid w:val="00462782"/>
    <w:rsid w:val="00463000"/>
    <w:rsid w:val="0046313F"/>
    <w:rsid w:val="004638C5"/>
    <w:rsid w:val="00463A2C"/>
    <w:rsid w:val="004644ED"/>
    <w:rsid w:val="004645C8"/>
    <w:rsid w:val="00464958"/>
    <w:rsid w:val="00464B01"/>
    <w:rsid w:val="00464D20"/>
    <w:rsid w:val="00464E27"/>
    <w:rsid w:val="00465C7D"/>
    <w:rsid w:val="00465E42"/>
    <w:rsid w:val="004664EB"/>
    <w:rsid w:val="004665D2"/>
    <w:rsid w:val="004666B9"/>
    <w:rsid w:val="0046684B"/>
    <w:rsid w:val="00466A14"/>
    <w:rsid w:val="00466BD5"/>
    <w:rsid w:val="00466E00"/>
    <w:rsid w:val="004672B7"/>
    <w:rsid w:val="004674DE"/>
    <w:rsid w:val="004677FC"/>
    <w:rsid w:val="004678A1"/>
    <w:rsid w:val="00467913"/>
    <w:rsid w:val="00467918"/>
    <w:rsid w:val="00467AC3"/>
    <w:rsid w:val="00467F11"/>
    <w:rsid w:val="00470007"/>
    <w:rsid w:val="0047012C"/>
    <w:rsid w:val="00470281"/>
    <w:rsid w:val="004702D8"/>
    <w:rsid w:val="004702ED"/>
    <w:rsid w:val="0047034E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594"/>
    <w:rsid w:val="004727AC"/>
    <w:rsid w:val="00472963"/>
    <w:rsid w:val="00472C3D"/>
    <w:rsid w:val="00472D0D"/>
    <w:rsid w:val="00472EA2"/>
    <w:rsid w:val="00472FD7"/>
    <w:rsid w:val="00473321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A3A"/>
    <w:rsid w:val="00475BA4"/>
    <w:rsid w:val="00475CE7"/>
    <w:rsid w:val="0047645B"/>
    <w:rsid w:val="004768FB"/>
    <w:rsid w:val="00476BA1"/>
    <w:rsid w:val="00476BF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C1F"/>
    <w:rsid w:val="00480C5B"/>
    <w:rsid w:val="00481546"/>
    <w:rsid w:val="00481636"/>
    <w:rsid w:val="00481691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4AC"/>
    <w:rsid w:val="00483513"/>
    <w:rsid w:val="00483752"/>
    <w:rsid w:val="00483B4D"/>
    <w:rsid w:val="00483D03"/>
    <w:rsid w:val="00484152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CEF"/>
    <w:rsid w:val="0049077C"/>
    <w:rsid w:val="00490C12"/>
    <w:rsid w:val="0049146D"/>
    <w:rsid w:val="0049155D"/>
    <w:rsid w:val="00491794"/>
    <w:rsid w:val="00491C37"/>
    <w:rsid w:val="00491E3A"/>
    <w:rsid w:val="00491E89"/>
    <w:rsid w:val="00492067"/>
    <w:rsid w:val="004922D3"/>
    <w:rsid w:val="00492402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A01"/>
    <w:rsid w:val="00496E1E"/>
    <w:rsid w:val="00497327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2E7"/>
    <w:rsid w:val="004A1600"/>
    <w:rsid w:val="004A164F"/>
    <w:rsid w:val="004A1F6D"/>
    <w:rsid w:val="004A2264"/>
    <w:rsid w:val="004A27FF"/>
    <w:rsid w:val="004A2E64"/>
    <w:rsid w:val="004A2F5E"/>
    <w:rsid w:val="004A307D"/>
    <w:rsid w:val="004A34FF"/>
    <w:rsid w:val="004A3F30"/>
    <w:rsid w:val="004A4418"/>
    <w:rsid w:val="004A4432"/>
    <w:rsid w:val="004A49A4"/>
    <w:rsid w:val="004A4A41"/>
    <w:rsid w:val="004A4A89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4E7"/>
    <w:rsid w:val="004B064E"/>
    <w:rsid w:val="004B08A7"/>
    <w:rsid w:val="004B10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77"/>
    <w:rsid w:val="004B4CA0"/>
    <w:rsid w:val="004B4CE8"/>
    <w:rsid w:val="004B4DE2"/>
    <w:rsid w:val="004B5416"/>
    <w:rsid w:val="004B54E9"/>
    <w:rsid w:val="004B56E6"/>
    <w:rsid w:val="004B5907"/>
    <w:rsid w:val="004B5C61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A8D"/>
    <w:rsid w:val="004C01F9"/>
    <w:rsid w:val="004C0223"/>
    <w:rsid w:val="004C070B"/>
    <w:rsid w:val="004C080E"/>
    <w:rsid w:val="004C0D22"/>
    <w:rsid w:val="004C1058"/>
    <w:rsid w:val="004C1347"/>
    <w:rsid w:val="004C16EF"/>
    <w:rsid w:val="004C1986"/>
    <w:rsid w:val="004C1C8B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248"/>
    <w:rsid w:val="004C437E"/>
    <w:rsid w:val="004C469F"/>
    <w:rsid w:val="004C4D28"/>
    <w:rsid w:val="004C4EB7"/>
    <w:rsid w:val="004C54CD"/>
    <w:rsid w:val="004C573D"/>
    <w:rsid w:val="004C5876"/>
    <w:rsid w:val="004C597F"/>
    <w:rsid w:val="004C6138"/>
    <w:rsid w:val="004C62CD"/>
    <w:rsid w:val="004C69B1"/>
    <w:rsid w:val="004C6B30"/>
    <w:rsid w:val="004C6FEE"/>
    <w:rsid w:val="004C7810"/>
    <w:rsid w:val="004C7823"/>
    <w:rsid w:val="004C796B"/>
    <w:rsid w:val="004C7EFE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37E"/>
    <w:rsid w:val="004D2464"/>
    <w:rsid w:val="004D2C14"/>
    <w:rsid w:val="004D2CC9"/>
    <w:rsid w:val="004D2EF0"/>
    <w:rsid w:val="004D307D"/>
    <w:rsid w:val="004D3229"/>
    <w:rsid w:val="004D3900"/>
    <w:rsid w:val="004D3955"/>
    <w:rsid w:val="004D39E2"/>
    <w:rsid w:val="004D3A60"/>
    <w:rsid w:val="004D3C6D"/>
    <w:rsid w:val="004D3CB7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8DE"/>
    <w:rsid w:val="004E09E1"/>
    <w:rsid w:val="004E0BE4"/>
    <w:rsid w:val="004E0FAF"/>
    <w:rsid w:val="004E132D"/>
    <w:rsid w:val="004E14C3"/>
    <w:rsid w:val="004E1617"/>
    <w:rsid w:val="004E1634"/>
    <w:rsid w:val="004E1B53"/>
    <w:rsid w:val="004E1BA9"/>
    <w:rsid w:val="004E1F53"/>
    <w:rsid w:val="004E2078"/>
    <w:rsid w:val="004E2175"/>
    <w:rsid w:val="004E2430"/>
    <w:rsid w:val="004E28E2"/>
    <w:rsid w:val="004E293D"/>
    <w:rsid w:val="004E2E28"/>
    <w:rsid w:val="004E2FC3"/>
    <w:rsid w:val="004E320A"/>
    <w:rsid w:val="004E38C0"/>
    <w:rsid w:val="004E3D83"/>
    <w:rsid w:val="004E40D0"/>
    <w:rsid w:val="004E4983"/>
    <w:rsid w:val="004E4AC3"/>
    <w:rsid w:val="004E5138"/>
    <w:rsid w:val="004E517F"/>
    <w:rsid w:val="004E5C07"/>
    <w:rsid w:val="004E5DA6"/>
    <w:rsid w:val="004E5DD3"/>
    <w:rsid w:val="004E649B"/>
    <w:rsid w:val="004E64C4"/>
    <w:rsid w:val="004E6664"/>
    <w:rsid w:val="004E67C9"/>
    <w:rsid w:val="004E6BF7"/>
    <w:rsid w:val="004E6E90"/>
    <w:rsid w:val="004E6E91"/>
    <w:rsid w:val="004E712A"/>
    <w:rsid w:val="004E7184"/>
    <w:rsid w:val="004E7747"/>
    <w:rsid w:val="004E7AC9"/>
    <w:rsid w:val="004E7E39"/>
    <w:rsid w:val="004F02B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2F75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178"/>
    <w:rsid w:val="004F66DA"/>
    <w:rsid w:val="004F6889"/>
    <w:rsid w:val="004F6A7F"/>
    <w:rsid w:val="004F6E7B"/>
    <w:rsid w:val="004F6FC9"/>
    <w:rsid w:val="004F7299"/>
    <w:rsid w:val="004F7CD5"/>
    <w:rsid w:val="0050043F"/>
    <w:rsid w:val="005005D2"/>
    <w:rsid w:val="005005F2"/>
    <w:rsid w:val="005008F1"/>
    <w:rsid w:val="00500C09"/>
    <w:rsid w:val="00500E2C"/>
    <w:rsid w:val="0050117C"/>
    <w:rsid w:val="00501184"/>
    <w:rsid w:val="00501516"/>
    <w:rsid w:val="005016D0"/>
    <w:rsid w:val="005018DE"/>
    <w:rsid w:val="00501A38"/>
    <w:rsid w:val="00501A3C"/>
    <w:rsid w:val="00501E47"/>
    <w:rsid w:val="00502F4A"/>
    <w:rsid w:val="00503983"/>
    <w:rsid w:val="00503A63"/>
    <w:rsid w:val="00503C0F"/>
    <w:rsid w:val="00503D08"/>
    <w:rsid w:val="00504179"/>
    <w:rsid w:val="005047AC"/>
    <w:rsid w:val="005047D7"/>
    <w:rsid w:val="00504979"/>
    <w:rsid w:val="00504C31"/>
    <w:rsid w:val="00504C48"/>
    <w:rsid w:val="00504C94"/>
    <w:rsid w:val="00504CCD"/>
    <w:rsid w:val="00504CD7"/>
    <w:rsid w:val="00504DBC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46"/>
    <w:rsid w:val="00506775"/>
    <w:rsid w:val="00506C3F"/>
    <w:rsid w:val="00507A8A"/>
    <w:rsid w:val="00507B2E"/>
    <w:rsid w:val="00507E55"/>
    <w:rsid w:val="0051082D"/>
    <w:rsid w:val="00510E27"/>
    <w:rsid w:val="005110DB"/>
    <w:rsid w:val="0051124D"/>
    <w:rsid w:val="005114A0"/>
    <w:rsid w:val="005114CA"/>
    <w:rsid w:val="0051152B"/>
    <w:rsid w:val="00511681"/>
    <w:rsid w:val="00511939"/>
    <w:rsid w:val="00511D88"/>
    <w:rsid w:val="005129B7"/>
    <w:rsid w:val="00512D18"/>
    <w:rsid w:val="00512F1D"/>
    <w:rsid w:val="00512F73"/>
    <w:rsid w:val="005130BF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6634"/>
    <w:rsid w:val="00517182"/>
    <w:rsid w:val="005171DA"/>
    <w:rsid w:val="00517305"/>
    <w:rsid w:val="00517418"/>
    <w:rsid w:val="005175D8"/>
    <w:rsid w:val="0051776A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171"/>
    <w:rsid w:val="005215C5"/>
    <w:rsid w:val="00521743"/>
    <w:rsid w:val="00521D72"/>
    <w:rsid w:val="00521F2B"/>
    <w:rsid w:val="005222E5"/>
    <w:rsid w:val="0052232F"/>
    <w:rsid w:val="0052241B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4B9F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3066A"/>
    <w:rsid w:val="00530AED"/>
    <w:rsid w:val="00530C04"/>
    <w:rsid w:val="005312DD"/>
    <w:rsid w:val="0053219B"/>
    <w:rsid w:val="0053224B"/>
    <w:rsid w:val="00532255"/>
    <w:rsid w:val="0053245A"/>
    <w:rsid w:val="005326EF"/>
    <w:rsid w:val="00532768"/>
    <w:rsid w:val="00533DFA"/>
    <w:rsid w:val="00534E53"/>
    <w:rsid w:val="00535322"/>
    <w:rsid w:val="00535832"/>
    <w:rsid w:val="00535E8D"/>
    <w:rsid w:val="00536645"/>
    <w:rsid w:val="00536798"/>
    <w:rsid w:val="005369A8"/>
    <w:rsid w:val="00536F43"/>
    <w:rsid w:val="005371E9"/>
    <w:rsid w:val="00537402"/>
    <w:rsid w:val="005374C0"/>
    <w:rsid w:val="0053766E"/>
    <w:rsid w:val="00537840"/>
    <w:rsid w:val="005378DB"/>
    <w:rsid w:val="005378FE"/>
    <w:rsid w:val="00540611"/>
    <w:rsid w:val="005406A9"/>
    <w:rsid w:val="00540857"/>
    <w:rsid w:val="00540B2B"/>
    <w:rsid w:val="0054152E"/>
    <w:rsid w:val="0054156A"/>
    <w:rsid w:val="00541E4F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37D"/>
    <w:rsid w:val="00545915"/>
    <w:rsid w:val="00545BA2"/>
    <w:rsid w:val="0054600C"/>
    <w:rsid w:val="005461AC"/>
    <w:rsid w:val="005461E4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05E5"/>
    <w:rsid w:val="00550B68"/>
    <w:rsid w:val="00551790"/>
    <w:rsid w:val="00552196"/>
    <w:rsid w:val="00552424"/>
    <w:rsid w:val="00552532"/>
    <w:rsid w:val="005525B0"/>
    <w:rsid w:val="005526FD"/>
    <w:rsid w:val="005527E5"/>
    <w:rsid w:val="00552821"/>
    <w:rsid w:val="00552921"/>
    <w:rsid w:val="00552BC4"/>
    <w:rsid w:val="00552F89"/>
    <w:rsid w:val="0055330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C2"/>
    <w:rsid w:val="0055544D"/>
    <w:rsid w:val="005556B0"/>
    <w:rsid w:val="005556C1"/>
    <w:rsid w:val="0055572F"/>
    <w:rsid w:val="00556189"/>
    <w:rsid w:val="005561E5"/>
    <w:rsid w:val="00556632"/>
    <w:rsid w:val="00556709"/>
    <w:rsid w:val="00556C21"/>
    <w:rsid w:val="00556F16"/>
    <w:rsid w:val="0055708C"/>
    <w:rsid w:val="0055752E"/>
    <w:rsid w:val="00557936"/>
    <w:rsid w:val="00557ADA"/>
    <w:rsid w:val="00557C14"/>
    <w:rsid w:val="00557D15"/>
    <w:rsid w:val="00560050"/>
    <w:rsid w:val="0056067F"/>
    <w:rsid w:val="00560FEF"/>
    <w:rsid w:val="00561573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316"/>
    <w:rsid w:val="005644B7"/>
    <w:rsid w:val="00564A24"/>
    <w:rsid w:val="00564EE9"/>
    <w:rsid w:val="00565406"/>
    <w:rsid w:val="005655AE"/>
    <w:rsid w:val="005655E7"/>
    <w:rsid w:val="00565CE2"/>
    <w:rsid w:val="00565E79"/>
    <w:rsid w:val="0056622B"/>
    <w:rsid w:val="00566385"/>
    <w:rsid w:val="0056644A"/>
    <w:rsid w:val="005665F9"/>
    <w:rsid w:val="00566696"/>
    <w:rsid w:val="00566833"/>
    <w:rsid w:val="00566CF8"/>
    <w:rsid w:val="00566E82"/>
    <w:rsid w:val="00567339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1F0"/>
    <w:rsid w:val="00573430"/>
    <w:rsid w:val="0057345A"/>
    <w:rsid w:val="00573853"/>
    <w:rsid w:val="00573C54"/>
    <w:rsid w:val="00573EC5"/>
    <w:rsid w:val="00573F72"/>
    <w:rsid w:val="00574187"/>
    <w:rsid w:val="0057424F"/>
    <w:rsid w:val="00574C2A"/>
    <w:rsid w:val="00574CCE"/>
    <w:rsid w:val="00574F3D"/>
    <w:rsid w:val="00574FDE"/>
    <w:rsid w:val="0057505D"/>
    <w:rsid w:val="0057509E"/>
    <w:rsid w:val="00575325"/>
    <w:rsid w:val="005759FB"/>
    <w:rsid w:val="00575BEF"/>
    <w:rsid w:val="00575C9C"/>
    <w:rsid w:val="00575D53"/>
    <w:rsid w:val="0057611B"/>
    <w:rsid w:val="0057615C"/>
    <w:rsid w:val="005762D5"/>
    <w:rsid w:val="00576796"/>
    <w:rsid w:val="005768E9"/>
    <w:rsid w:val="00576A6C"/>
    <w:rsid w:val="00577105"/>
    <w:rsid w:val="005773B3"/>
    <w:rsid w:val="0057748D"/>
    <w:rsid w:val="005776DE"/>
    <w:rsid w:val="005779E0"/>
    <w:rsid w:val="00577F9F"/>
    <w:rsid w:val="00580520"/>
    <w:rsid w:val="00580727"/>
    <w:rsid w:val="005808BF"/>
    <w:rsid w:val="005809AB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148"/>
    <w:rsid w:val="0058326C"/>
    <w:rsid w:val="005834A0"/>
    <w:rsid w:val="00583951"/>
    <w:rsid w:val="00583ACF"/>
    <w:rsid w:val="00583BF9"/>
    <w:rsid w:val="00583C0E"/>
    <w:rsid w:val="005841DF"/>
    <w:rsid w:val="005842E6"/>
    <w:rsid w:val="00584806"/>
    <w:rsid w:val="0058492B"/>
    <w:rsid w:val="00584C45"/>
    <w:rsid w:val="00584C59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2154"/>
    <w:rsid w:val="00592298"/>
    <w:rsid w:val="00592391"/>
    <w:rsid w:val="005924B7"/>
    <w:rsid w:val="00592694"/>
    <w:rsid w:val="0059289F"/>
    <w:rsid w:val="00592955"/>
    <w:rsid w:val="00592A3D"/>
    <w:rsid w:val="00592A8F"/>
    <w:rsid w:val="00592D43"/>
    <w:rsid w:val="00592E06"/>
    <w:rsid w:val="00593558"/>
    <w:rsid w:val="00593576"/>
    <w:rsid w:val="0059394A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5C15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A01E9"/>
    <w:rsid w:val="005A0201"/>
    <w:rsid w:val="005A02A2"/>
    <w:rsid w:val="005A03CF"/>
    <w:rsid w:val="005A080D"/>
    <w:rsid w:val="005A08D8"/>
    <w:rsid w:val="005A0DEC"/>
    <w:rsid w:val="005A0F2E"/>
    <w:rsid w:val="005A0F8D"/>
    <w:rsid w:val="005A0FBF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420"/>
    <w:rsid w:val="005A55C3"/>
    <w:rsid w:val="005A55CE"/>
    <w:rsid w:val="005A5696"/>
    <w:rsid w:val="005A5AB1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033"/>
    <w:rsid w:val="005B34CD"/>
    <w:rsid w:val="005B3538"/>
    <w:rsid w:val="005B360A"/>
    <w:rsid w:val="005B361F"/>
    <w:rsid w:val="005B385F"/>
    <w:rsid w:val="005B3A3B"/>
    <w:rsid w:val="005B3BB1"/>
    <w:rsid w:val="005B4839"/>
    <w:rsid w:val="005B587F"/>
    <w:rsid w:val="005B592F"/>
    <w:rsid w:val="005B625D"/>
    <w:rsid w:val="005B6905"/>
    <w:rsid w:val="005B69CA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6FF"/>
    <w:rsid w:val="005C07E9"/>
    <w:rsid w:val="005C0883"/>
    <w:rsid w:val="005C0956"/>
    <w:rsid w:val="005C0BA3"/>
    <w:rsid w:val="005C0FFE"/>
    <w:rsid w:val="005C114F"/>
    <w:rsid w:val="005C12AE"/>
    <w:rsid w:val="005C1445"/>
    <w:rsid w:val="005C1854"/>
    <w:rsid w:val="005C18A6"/>
    <w:rsid w:val="005C194F"/>
    <w:rsid w:val="005C2082"/>
    <w:rsid w:val="005C2785"/>
    <w:rsid w:val="005C2AE5"/>
    <w:rsid w:val="005C2C10"/>
    <w:rsid w:val="005C2E40"/>
    <w:rsid w:val="005C2ED9"/>
    <w:rsid w:val="005C32F0"/>
    <w:rsid w:val="005C32F2"/>
    <w:rsid w:val="005C335B"/>
    <w:rsid w:val="005C345C"/>
    <w:rsid w:val="005C3A5E"/>
    <w:rsid w:val="005C3BE0"/>
    <w:rsid w:val="005C3D03"/>
    <w:rsid w:val="005C40EE"/>
    <w:rsid w:val="005C4557"/>
    <w:rsid w:val="005C47F3"/>
    <w:rsid w:val="005C4CD1"/>
    <w:rsid w:val="005C529E"/>
    <w:rsid w:val="005C5582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9EC"/>
    <w:rsid w:val="005D627D"/>
    <w:rsid w:val="005D685F"/>
    <w:rsid w:val="005D6A4B"/>
    <w:rsid w:val="005D6BEA"/>
    <w:rsid w:val="005D6E7B"/>
    <w:rsid w:val="005D6F9D"/>
    <w:rsid w:val="005D71DE"/>
    <w:rsid w:val="005D7809"/>
    <w:rsid w:val="005D7E17"/>
    <w:rsid w:val="005D7E96"/>
    <w:rsid w:val="005D7FC7"/>
    <w:rsid w:val="005E0041"/>
    <w:rsid w:val="005E02D7"/>
    <w:rsid w:val="005E0774"/>
    <w:rsid w:val="005E0BEE"/>
    <w:rsid w:val="005E0D6D"/>
    <w:rsid w:val="005E0F72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2B7"/>
    <w:rsid w:val="005E3439"/>
    <w:rsid w:val="005E3524"/>
    <w:rsid w:val="005E3692"/>
    <w:rsid w:val="005E3969"/>
    <w:rsid w:val="005E3A84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348"/>
    <w:rsid w:val="005E6C4C"/>
    <w:rsid w:val="005E6D2A"/>
    <w:rsid w:val="005E7C84"/>
    <w:rsid w:val="005E7CBB"/>
    <w:rsid w:val="005E7FED"/>
    <w:rsid w:val="005F0007"/>
    <w:rsid w:val="005F0085"/>
    <w:rsid w:val="005F0396"/>
    <w:rsid w:val="005F0583"/>
    <w:rsid w:val="005F05D5"/>
    <w:rsid w:val="005F05F8"/>
    <w:rsid w:val="005F0767"/>
    <w:rsid w:val="005F07A3"/>
    <w:rsid w:val="005F0953"/>
    <w:rsid w:val="005F0A28"/>
    <w:rsid w:val="005F0AAD"/>
    <w:rsid w:val="005F0B20"/>
    <w:rsid w:val="005F0BCA"/>
    <w:rsid w:val="005F0E3B"/>
    <w:rsid w:val="005F0F6B"/>
    <w:rsid w:val="005F100C"/>
    <w:rsid w:val="005F11D2"/>
    <w:rsid w:val="005F1397"/>
    <w:rsid w:val="005F1426"/>
    <w:rsid w:val="005F18C7"/>
    <w:rsid w:val="005F1C8C"/>
    <w:rsid w:val="005F21B6"/>
    <w:rsid w:val="005F21E5"/>
    <w:rsid w:val="005F22FB"/>
    <w:rsid w:val="005F2766"/>
    <w:rsid w:val="005F293A"/>
    <w:rsid w:val="005F2C31"/>
    <w:rsid w:val="005F2CD3"/>
    <w:rsid w:val="005F38B6"/>
    <w:rsid w:val="005F3A6D"/>
    <w:rsid w:val="005F3B29"/>
    <w:rsid w:val="005F3D09"/>
    <w:rsid w:val="005F3D22"/>
    <w:rsid w:val="005F3F35"/>
    <w:rsid w:val="005F424D"/>
    <w:rsid w:val="005F44C6"/>
    <w:rsid w:val="005F4A20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038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8B8"/>
    <w:rsid w:val="00603A85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7E8"/>
    <w:rsid w:val="0060583F"/>
    <w:rsid w:val="00605FF5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436"/>
    <w:rsid w:val="00607FBC"/>
    <w:rsid w:val="006100FC"/>
    <w:rsid w:val="00610299"/>
    <w:rsid w:val="00610483"/>
    <w:rsid w:val="0061088E"/>
    <w:rsid w:val="00611941"/>
    <w:rsid w:val="00611A07"/>
    <w:rsid w:val="00611A3F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71B1"/>
    <w:rsid w:val="00617679"/>
    <w:rsid w:val="00617695"/>
    <w:rsid w:val="0061786C"/>
    <w:rsid w:val="00617BF9"/>
    <w:rsid w:val="00617CB4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ED8"/>
    <w:rsid w:val="00623F18"/>
    <w:rsid w:val="0062404C"/>
    <w:rsid w:val="006240CA"/>
    <w:rsid w:val="00624112"/>
    <w:rsid w:val="00624AB5"/>
    <w:rsid w:val="00624DF8"/>
    <w:rsid w:val="00624EC4"/>
    <w:rsid w:val="00624F76"/>
    <w:rsid w:val="00625087"/>
    <w:rsid w:val="00625547"/>
    <w:rsid w:val="006255E8"/>
    <w:rsid w:val="006256A2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EF"/>
    <w:rsid w:val="0062757E"/>
    <w:rsid w:val="006275BC"/>
    <w:rsid w:val="006276F4"/>
    <w:rsid w:val="00627C18"/>
    <w:rsid w:val="00627F51"/>
    <w:rsid w:val="006301A6"/>
    <w:rsid w:val="006301CE"/>
    <w:rsid w:val="0063026A"/>
    <w:rsid w:val="006305EA"/>
    <w:rsid w:val="00630625"/>
    <w:rsid w:val="00630838"/>
    <w:rsid w:val="0063121D"/>
    <w:rsid w:val="0063131E"/>
    <w:rsid w:val="00631349"/>
    <w:rsid w:val="00631696"/>
    <w:rsid w:val="00631831"/>
    <w:rsid w:val="006328F2"/>
    <w:rsid w:val="00632C66"/>
    <w:rsid w:val="00632DF3"/>
    <w:rsid w:val="00632E1F"/>
    <w:rsid w:val="006338A0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EAE"/>
    <w:rsid w:val="00636F56"/>
    <w:rsid w:val="00637500"/>
    <w:rsid w:val="0063790B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2ECF"/>
    <w:rsid w:val="00642FDB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568"/>
    <w:rsid w:val="00646728"/>
    <w:rsid w:val="00646B28"/>
    <w:rsid w:val="00646B77"/>
    <w:rsid w:val="00646CB5"/>
    <w:rsid w:val="00646E08"/>
    <w:rsid w:val="00646FD5"/>
    <w:rsid w:val="00647002"/>
    <w:rsid w:val="006470CE"/>
    <w:rsid w:val="0064710D"/>
    <w:rsid w:val="006474F5"/>
    <w:rsid w:val="006479D0"/>
    <w:rsid w:val="00647FCA"/>
    <w:rsid w:val="00650280"/>
    <w:rsid w:val="006502C9"/>
    <w:rsid w:val="00650624"/>
    <w:rsid w:val="00650830"/>
    <w:rsid w:val="00650C2E"/>
    <w:rsid w:val="006513C6"/>
    <w:rsid w:val="0065146C"/>
    <w:rsid w:val="006518E0"/>
    <w:rsid w:val="006522B5"/>
    <w:rsid w:val="0065236D"/>
    <w:rsid w:val="006524C4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B7C"/>
    <w:rsid w:val="006563C8"/>
    <w:rsid w:val="00656A0A"/>
    <w:rsid w:val="00656ABC"/>
    <w:rsid w:val="00656C1B"/>
    <w:rsid w:val="00656E1C"/>
    <w:rsid w:val="006570C2"/>
    <w:rsid w:val="0065747F"/>
    <w:rsid w:val="006607F5"/>
    <w:rsid w:val="00660811"/>
    <w:rsid w:val="00660890"/>
    <w:rsid w:val="0066098C"/>
    <w:rsid w:val="0066127F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4B0"/>
    <w:rsid w:val="00663621"/>
    <w:rsid w:val="00663795"/>
    <w:rsid w:val="00663C52"/>
    <w:rsid w:val="006640FC"/>
    <w:rsid w:val="00664668"/>
    <w:rsid w:val="00664E2A"/>
    <w:rsid w:val="00664FD2"/>
    <w:rsid w:val="0066520F"/>
    <w:rsid w:val="00665232"/>
    <w:rsid w:val="00665296"/>
    <w:rsid w:val="00665FFA"/>
    <w:rsid w:val="006665FE"/>
    <w:rsid w:val="00666839"/>
    <w:rsid w:val="0066692B"/>
    <w:rsid w:val="00666C6C"/>
    <w:rsid w:val="00666E60"/>
    <w:rsid w:val="00666F46"/>
    <w:rsid w:val="0066710A"/>
    <w:rsid w:val="00667364"/>
    <w:rsid w:val="0066741C"/>
    <w:rsid w:val="00667455"/>
    <w:rsid w:val="00667519"/>
    <w:rsid w:val="00667946"/>
    <w:rsid w:val="00667F7A"/>
    <w:rsid w:val="006702B3"/>
    <w:rsid w:val="00670821"/>
    <w:rsid w:val="00670B3B"/>
    <w:rsid w:val="00670E20"/>
    <w:rsid w:val="00671008"/>
    <w:rsid w:val="00671448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956"/>
    <w:rsid w:val="00675A4F"/>
    <w:rsid w:val="0067629D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159"/>
    <w:rsid w:val="006818A7"/>
    <w:rsid w:val="00681BE3"/>
    <w:rsid w:val="00681C1E"/>
    <w:rsid w:val="0068203B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9FA"/>
    <w:rsid w:val="00684A65"/>
    <w:rsid w:val="00684C4D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912"/>
    <w:rsid w:val="00687C6F"/>
    <w:rsid w:val="006902C1"/>
    <w:rsid w:val="006904EB"/>
    <w:rsid w:val="00690705"/>
    <w:rsid w:val="0069090F"/>
    <w:rsid w:val="00690AFD"/>
    <w:rsid w:val="00690D05"/>
    <w:rsid w:val="00690E74"/>
    <w:rsid w:val="0069108C"/>
    <w:rsid w:val="0069138E"/>
    <w:rsid w:val="00691748"/>
    <w:rsid w:val="00691809"/>
    <w:rsid w:val="00691966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E1E"/>
    <w:rsid w:val="0069455C"/>
    <w:rsid w:val="00694805"/>
    <w:rsid w:val="00694882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9C2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2C9"/>
    <w:rsid w:val="006A3837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D9B"/>
    <w:rsid w:val="006A5E7F"/>
    <w:rsid w:val="006A5FB2"/>
    <w:rsid w:val="006A601E"/>
    <w:rsid w:val="006A697C"/>
    <w:rsid w:val="006A69AB"/>
    <w:rsid w:val="006A71EA"/>
    <w:rsid w:val="006A7379"/>
    <w:rsid w:val="006A74FF"/>
    <w:rsid w:val="006A7CF5"/>
    <w:rsid w:val="006A7EFD"/>
    <w:rsid w:val="006B00FE"/>
    <w:rsid w:val="006B0724"/>
    <w:rsid w:val="006B0B4E"/>
    <w:rsid w:val="006B10B4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630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524D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EB"/>
    <w:rsid w:val="006C66AD"/>
    <w:rsid w:val="006C6A6C"/>
    <w:rsid w:val="006C6BEF"/>
    <w:rsid w:val="006C6D86"/>
    <w:rsid w:val="006C6E30"/>
    <w:rsid w:val="006C6EE0"/>
    <w:rsid w:val="006C71FD"/>
    <w:rsid w:val="006C73CD"/>
    <w:rsid w:val="006C74E6"/>
    <w:rsid w:val="006C77C2"/>
    <w:rsid w:val="006C79B0"/>
    <w:rsid w:val="006C7BD6"/>
    <w:rsid w:val="006D043B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7E8"/>
    <w:rsid w:val="006D6817"/>
    <w:rsid w:val="006D689A"/>
    <w:rsid w:val="006D6D20"/>
    <w:rsid w:val="006D7813"/>
    <w:rsid w:val="006D7B7C"/>
    <w:rsid w:val="006E0C28"/>
    <w:rsid w:val="006E0FD5"/>
    <w:rsid w:val="006E1092"/>
    <w:rsid w:val="006E120C"/>
    <w:rsid w:val="006E1215"/>
    <w:rsid w:val="006E155B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DFB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64AF"/>
    <w:rsid w:val="006E69D1"/>
    <w:rsid w:val="006E6B0F"/>
    <w:rsid w:val="006E6B4C"/>
    <w:rsid w:val="006E7B8F"/>
    <w:rsid w:val="006E7BB7"/>
    <w:rsid w:val="006E7E92"/>
    <w:rsid w:val="006F03A7"/>
    <w:rsid w:val="006F03C0"/>
    <w:rsid w:val="006F05BA"/>
    <w:rsid w:val="006F105E"/>
    <w:rsid w:val="006F134A"/>
    <w:rsid w:val="006F13D0"/>
    <w:rsid w:val="006F178B"/>
    <w:rsid w:val="006F1802"/>
    <w:rsid w:val="006F1AEB"/>
    <w:rsid w:val="006F2336"/>
    <w:rsid w:val="006F25AC"/>
    <w:rsid w:val="006F25F4"/>
    <w:rsid w:val="006F2A9C"/>
    <w:rsid w:val="006F2CCC"/>
    <w:rsid w:val="006F33D4"/>
    <w:rsid w:val="006F39B4"/>
    <w:rsid w:val="006F4102"/>
    <w:rsid w:val="006F4158"/>
    <w:rsid w:val="006F430D"/>
    <w:rsid w:val="006F432C"/>
    <w:rsid w:val="006F4941"/>
    <w:rsid w:val="006F4B18"/>
    <w:rsid w:val="006F4C63"/>
    <w:rsid w:val="006F4C94"/>
    <w:rsid w:val="006F56C4"/>
    <w:rsid w:val="006F5820"/>
    <w:rsid w:val="006F59B0"/>
    <w:rsid w:val="006F5D32"/>
    <w:rsid w:val="006F690F"/>
    <w:rsid w:val="006F6C49"/>
    <w:rsid w:val="006F6D89"/>
    <w:rsid w:val="006F6F63"/>
    <w:rsid w:val="006F7210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4D34"/>
    <w:rsid w:val="0070538B"/>
    <w:rsid w:val="00705797"/>
    <w:rsid w:val="00705A25"/>
    <w:rsid w:val="00705CCE"/>
    <w:rsid w:val="00705D2B"/>
    <w:rsid w:val="00705DF6"/>
    <w:rsid w:val="0070625B"/>
    <w:rsid w:val="0070678C"/>
    <w:rsid w:val="00706A28"/>
    <w:rsid w:val="00706F92"/>
    <w:rsid w:val="00706FF1"/>
    <w:rsid w:val="007070DF"/>
    <w:rsid w:val="00707714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749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2B8"/>
    <w:rsid w:val="00717569"/>
    <w:rsid w:val="00717B83"/>
    <w:rsid w:val="00717C56"/>
    <w:rsid w:val="00717C74"/>
    <w:rsid w:val="00717CF5"/>
    <w:rsid w:val="00720049"/>
    <w:rsid w:val="007201FE"/>
    <w:rsid w:val="007204C0"/>
    <w:rsid w:val="00720668"/>
    <w:rsid w:val="00720BCD"/>
    <w:rsid w:val="00720C60"/>
    <w:rsid w:val="00720DF4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5EE"/>
    <w:rsid w:val="00726604"/>
    <w:rsid w:val="007267E0"/>
    <w:rsid w:val="00726916"/>
    <w:rsid w:val="007276AA"/>
    <w:rsid w:val="00727892"/>
    <w:rsid w:val="00727A71"/>
    <w:rsid w:val="00727C0B"/>
    <w:rsid w:val="00727CB1"/>
    <w:rsid w:val="00730D4F"/>
    <w:rsid w:val="00730E0A"/>
    <w:rsid w:val="007318C2"/>
    <w:rsid w:val="00731A53"/>
    <w:rsid w:val="00731DCF"/>
    <w:rsid w:val="007327DB"/>
    <w:rsid w:val="0073283D"/>
    <w:rsid w:val="00732855"/>
    <w:rsid w:val="00732CFB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47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B4F"/>
    <w:rsid w:val="00737DB8"/>
    <w:rsid w:val="00737F63"/>
    <w:rsid w:val="00740528"/>
    <w:rsid w:val="007406A4"/>
    <w:rsid w:val="00740852"/>
    <w:rsid w:val="0074097D"/>
    <w:rsid w:val="007418D9"/>
    <w:rsid w:val="007419AB"/>
    <w:rsid w:val="00741E03"/>
    <w:rsid w:val="00741EF4"/>
    <w:rsid w:val="007424D6"/>
    <w:rsid w:val="00742724"/>
    <w:rsid w:val="0074279A"/>
    <w:rsid w:val="0074285B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DE9"/>
    <w:rsid w:val="00743F3A"/>
    <w:rsid w:val="007440CE"/>
    <w:rsid w:val="00744F1B"/>
    <w:rsid w:val="007451FE"/>
    <w:rsid w:val="00745484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3C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B93"/>
    <w:rsid w:val="0075408F"/>
    <w:rsid w:val="0075429D"/>
    <w:rsid w:val="007542C9"/>
    <w:rsid w:val="00754485"/>
    <w:rsid w:val="00754885"/>
    <w:rsid w:val="00755013"/>
    <w:rsid w:val="007551A1"/>
    <w:rsid w:val="007551B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FD2"/>
    <w:rsid w:val="0075727B"/>
    <w:rsid w:val="00757634"/>
    <w:rsid w:val="0075778C"/>
    <w:rsid w:val="00757C00"/>
    <w:rsid w:val="0076008B"/>
    <w:rsid w:val="00760227"/>
    <w:rsid w:val="00760387"/>
    <w:rsid w:val="0076092F"/>
    <w:rsid w:val="00760DCB"/>
    <w:rsid w:val="00760ED4"/>
    <w:rsid w:val="007612BC"/>
    <w:rsid w:val="00761B78"/>
    <w:rsid w:val="00762353"/>
    <w:rsid w:val="007623DC"/>
    <w:rsid w:val="007625A9"/>
    <w:rsid w:val="00762684"/>
    <w:rsid w:val="00762AFC"/>
    <w:rsid w:val="00762EDF"/>
    <w:rsid w:val="00762F3A"/>
    <w:rsid w:val="00762FA2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4C5"/>
    <w:rsid w:val="007678F2"/>
    <w:rsid w:val="00767B89"/>
    <w:rsid w:val="00767F68"/>
    <w:rsid w:val="00767FFE"/>
    <w:rsid w:val="00770B0B"/>
    <w:rsid w:val="00770F56"/>
    <w:rsid w:val="007715B8"/>
    <w:rsid w:val="007716A6"/>
    <w:rsid w:val="0077176D"/>
    <w:rsid w:val="00771811"/>
    <w:rsid w:val="0077195F"/>
    <w:rsid w:val="00771F32"/>
    <w:rsid w:val="007723F7"/>
    <w:rsid w:val="007726A7"/>
    <w:rsid w:val="00772705"/>
    <w:rsid w:val="007727C5"/>
    <w:rsid w:val="00772A78"/>
    <w:rsid w:val="0077301B"/>
    <w:rsid w:val="007733AB"/>
    <w:rsid w:val="00773A78"/>
    <w:rsid w:val="00773F87"/>
    <w:rsid w:val="00773FA2"/>
    <w:rsid w:val="00773FC9"/>
    <w:rsid w:val="0077427B"/>
    <w:rsid w:val="007746ED"/>
    <w:rsid w:val="00774754"/>
    <w:rsid w:val="00774D0C"/>
    <w:rsid w:val="00774E45"/>
    <w:rsid w:val="0077510C"/>
    <w:rsid w:val="00775430"/>
    <w:rsid w:val="007756F4"/>
    <w:rsid w:val="00775AA8"/>
    <w:rsid w:val="00775AFB"/>
    <w:rsid w:val="00776A60"/>
    <w:rsid w:val="00776BF8"/>
    <w:rsid w:val="0077778D"/>
    <w:rsid w:val="0078028E"/>
    <w:rsid w:val="00780594"/>
    <w:rsid w:val="007805FE"/>
    <w:rsid w:val="007807F2"/>
    <w:rsid w:val="00780B97"/>
    <w:rsid w:val="00781205"/>
    <w:rsid w:val="00781523"/>
    <w:rsid w:val="00781549"/>
    <w:rsid w:val="00781C42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349C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6DE"/>
    <w:rsid w:val="00785A07"/>
    <w:rsid w:val="00785EA4"/>
    <w:rsid w:val="00785F2C"/>
    <w:rsid w:val="007864AC"/>
    <w:rsid w:val="00786770"/>
    <w:rsid w:val="00786939"/>
    <w:rsid w:val="00786AB6"/>
    <w:rsid w:val="00786E65"/>
    <w:rsid w:val="00787718"/>
    <w:rsid w:val="007878DF"/>
    <w:rsid w:val="007879C3"/>
    <w:rsid w:val="00787BA2"/>
    <w:rsid w:val="00787FD5"/>
    <w:rsid w:val="00790104"/>
    <w:rsid w:val="007904C9"/>
    <w:rsid w:val="007905E1"/>
    <w:rsid w:val="007906C5"/>
    <w:rsid w:val="00790827"/>
    <w:rsid w:val="00790BFF"/>
    <w:rsid w:val="00791C7C"/>
    <w:rsid w:val="00791F03"/>
    <w:rsid w:val="0079206C"/>
    <w:rsid w:val="007923BE"/>
    <w:rsid w:val="007924DE"/>
    <w:rsid w:val="007927D0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242"/>
    <w:rsid w:val="0079437D"/>
    <w:rsid w:val="0079461B"/>
    <w:rsid w:val="00794947"/>
    <w:rsid w:val="00794EAC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6EA4"/>
    <w:rsid w:val="00796EA5"/>
    <w:rsid w:val="00797297"/>
    <w:rsid w:val="00797DDA"/>
    <w:rsid w:val="00797ED3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8E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211"/>
    <w:rsid w:val="007A562A"/>
    <w:rsid w:val="007A5822"/>
    <w:rsid w:val="007A5BD4"/>
    <w:rsid w:val="007A5BE8"/>
    <w:rsid w:val="007A5C4C"/>
    <w:rsid w:val="007A6129"/>
    <w:rsid w:val="007A641D"/>
    <w:rsid w:val="007A6458"/>
    <w:rsid w:val="007A6725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1014"/>
    <w:rsid w:val="007B1082"/>
    <w:rsid w:val="007B10D1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3B9"/>
    <w:rsid w:val="007B39D9"/>
    <w:rsid w:val="007B3F70"/>
    <w:rsid w:val="007B4F14"/>
    <w:rsid w:val="007B4F25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6E15"/>
    <w:rsid w:val="007B7006"/>
    <w:rsid w:val="007B700C"/>
    <w:rsid w:val="007B72A7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88C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2FB"/>
    <w:rsid w:val="007C5431"/>
    <w:rsid w:val="007C5449"/>
    <w:rsid w:val="007C55E7"/>
    <w:rsid w:val="007C56F9"/>
    <w:rsid w:val="007C5808"/>
    <w:rsid w:val="007C5A80"/>
    <w:rsid w:val="007C5EA1"/>
    <w:rsid w:val="007C5F2B"/>
    <w:rsid w:val="007C6ACE"/>
    <w:rsid w:val="007C6D06"/>
    <w:rsid w:val="007C70ED"/>
    <w:rsid w:val="007C713E"/>
    <w:rsid w:val="007C71EB"/>
    <w:rsid w:val="007C7373"/>
    <w:rsid w:val="007C75F1"/>
    <w:rsid w:val="007C764E"/>
    <w:rsid w:val="007D02B8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7F"/>
    <w:rsid w:val="007D299E"/>
    <w:rsid w:val="007D339F"/>
    <w:rsid w:val="007D347C"/>
    <w:rsid w:val="007D3629"/>
    <w:rsid w:val="007D3970"/>
    <w:rsid w:val="007D3A08"/>
    <w:rsid w:val="007D3ABE"/>
    <w:rsid w:val="007D3DDA"/>
    <w:rsid w:val="007D3E07"/>
    <w:rsid w:val="007D4464"/>
    <w:rsid w:val="007D46DB"/>
    <w:rsid w:val="007D46DD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213"/>
    <w:rsid w:val="007D65D4"/>
    <w:rsid w:val="007D669C"/>
    <w:rsid w:val="007D6792"/>
    <w:rsid w:val="007D6F1C"/>
    <w:rsid w:val="007D7094"/>
    <w:rsid w:val="007D7E50"/>
    <w:rsid w:val="007D7F3F"/>
    <w:rsid w:val="007D7FD0"/>
    <w:rsid w:val="007E02C9"/>
    <w:rsid w:val="007E0935"/>
    <w:rsid w:val="007E0B38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899"/>
    <w:rsid w:val="007E500C"/>
    <w:rsid w:val="007E53E4"/>
    <w:rsid w:val="007E543B"/>
    <w:rsid w:val="007E5472"/>
    <w:rsid w:val="007E550B"/>
    <w:rsid w:val="007E6168"/>
    <w:rsid w:val="007E61D6"/>
    <w:rsid w:val="007E6469"/>
    <w:rsid w:val="007E665C"/>
    <w:rsid w:val="007E6AFE"/>
    <w:rsid w:val="007E70CE"/>
    <w:rsid w:val="007E77B5"/>
    <w:rsid w:val="007E78B9"/>
    <w:rsid w:val="007E7981"/>
    <w:rsid w:val="007E7DD2"/>
    <w:rsid w:val="007F085A"/>
    <w:rsid w:val="007F0A95"/>
    <w:rsid w:val="007F0D10"/>
    <w:rsid w:val="007F11EA"/>
    <w:rsid w:val="007F1793"/>
    <w:rsid w:val="007F1919"/>
    <w:rsid w:val="007F1C6E"/>
    <w:rsid w:val="007F1D2D"/>
    <w:rsid w:val="007F2174"/>
    <w:rsid w:val="007F2350"/>
    <w:rsid w:val="007F24DC"/>
    <w:rsid w:val="007F277B"/>
    <w:rsid w:val="007F27A1"/>
    <w:rsid w:val="007F288B"/>
    <w:rsid w:val="007F28CE"/>
    <w:rsid w:val="007F2A95"/>
    <w:rsid w:val="007F2E05"/>
    <w:rsid w:val="007F2EE6"/>
    <w:rsid w:val="007F421E"/>
    <w:rsid w:val="007F4432"/>
    <w:rsid w:val="007F44E9"/>
    <w:rsid w:val="007F4A1A"/>
    <w:rsid w:val="007F50CF"/>
    <w:rsid w:val="007F5A1A"/>
    <w:rsid w:val="007F5B5C"/>
    <w:rsid w:val="007F5C82"/>
    <w:rsid w:val="007F5CDE"/>
    <w:rsid w:val="007F5EAF"/>
    <w:rsid w:val="007F63D2"/>
    <w:rsid w:val="007F699C"/>
    <w:rsid w:val="007F721D"/>
    <w:rsid w:val="007F7573"/>
    <w:rsid w:val="007F758A"/>
    <w:rsid w:val="007F75E8"/>
    <w:rsid w:val="007F7D7B"/>
    <w:rsid w:val="008000F2"/>
    <w:rsid w:val="00800125"/>
    <w:rsid w:val="00800321"/>
    <w:rsid w:val="00800505"/>
    <w:rsid w:val="00800844"/>
    <w:rsid w:val="00800A2F"/>
    <w:rsid w:val="00800C48"/>
    <w:rsid w:val="00800EAF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2F7C"/>
    <w:rsid w:val="008031A0"/>
    <w:rsid w:val="00803289"/>
    <w:rsid w:val="0080336F"/>
    <w:rsid w:val="008037CD"/>
    <w:rsid w:val="00804282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748"/>
    <w:rsid w:val="00806890"/>
    <w:rsid w:val="00806956"/>
    <w:rsid w:val="00807828"/>
    <w:rsid w:val="00807B26"/>
    <w:rsid w:val="0081038A"/>
    <w:rsid w:val="0081042E"/>
    <w:rsid w:val="008107D4"/>
    <w:rsid w:val="00810914"/>
    <w:rsid w:val="00810C7B"/>
    <w:rsid w:val="0081147C"/>
    <w:rsid w:val="00811716"/>
    <w:rsid w:val="00811A72"/>
    <w:rsid w:val="00811B26"/>
    <w:rsid w:val="00811F3E"/>
    <w:rsid w:val="008123B6"/>
    <w:rsid w:val="008128DE"/>
    <w:rsid w:val="00812CDB"/>
    <w:rsid w:val="00813183"/>
    <w:rsid w:val="00813603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501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7C"/>
    <w:rsid w:val="008218C0"/>
    <w:rsid w:val="008220D2"/>
    <w:rsid w:val="0082225D"/>
    <w:rsid w:val="008225CF"/>
    <w:rsid w:val="008226B9"/>
    <w:rsid w:val="00822841"/>
    <w:rsid w:val="00822865"/>
    <w:rsid w:val="008229EC"/>
    <w:rsid w:val="00822B7A"/>
    <w:rsid w:val="0082311C"/>
    <w:rsid w:val="00823506"/>
    <w:rsid w:val="008237FA"/>
    <w:rsid w:val="008239B7"/>
    <w:rsid w:val="00823A4C"/>
    <w:rsid w:val="00823A69"/>
    <w:rsid w:val="008249B9"/>
    <w:rsid w:val="00824A6C"/>
    <w:rsid w:val="0082532B"/>
    <w:rsid w:val="00825427"/>
    <w:rsid w:val="008255D4"/>
    <w:rsid w:val="008255DA"/>
    <w:rsid w:val="008256E7"/>
    <w:rsid w:val="00825C15"/>
    <w:rsid w:val="00825C5C"/>
    <w:rsid w:val="00825C66"/>
    <w:rsid w:val="00825F2E"/>
    <w:rsid w:val="00825F3D"/>
    <w:rsid w:val="008261C5"/>
    <w:rsid w:val="008261FC"/>
    <w:rsid w:val="0082641C"/>
    <w:rsid w:val="00826699"/>
    <w:rsid w:val="00826918"/>
    <w:rsid w:val="00826E2C"/>
    <w:rsid w:val="00826E48"/>
    <w:rsid w:val="00826E49"/>
    <w:rsid w:val="00826E4B"/>
    <w:rsid w:val="0082797D"/>
    <w:rsid w:val="00827B54"/>
    <w:rsid w:val="00827C90"/>
    <w:rsid w:val="0083022F"/>
    <w:rsid w:val="00830390"/>
    <w:rsid w:val="008306F8"/>
    <w:rsid w:val="0083071E"/>
    <w:rsid w:val="008308C6"/>
    <w:rsid w:val="008309D8"/>
    <w:rsid w:val="00830D02"/>
    <w:rsid w:val="008310AC"/>
    <w:rsid w:val="00831397"/>
    <w:rsid w:val="00831C15"/>
    <w:rsid w:val="00831E05"/>
    <w:rsid w:val="00832271"/>
    <w:rsid w:val="008328D7"/>
    <w:rsid w:val="00832916"/>
    <w:rsid w:val="00832AA0"/>
    <w:rsid w:val="00832EE1"/>
    <w:rsid w:val="00833195"/>
    <w:rsid w:val="00833360"/>
    <w:rsid w:val="00833397"/>
    <w:rsid w:val="008338A4"/>
    <w:rsid w:val="00833A26"/>
    <w:rsid w:val="00833C5A"/>
    <w:rsid w:val="00833CA2"/>
    <w:rsid w:val="0083424D"/>
    <w:rsid w:val="00834704"/>
    <w:rsid w:val="00834B73"/>
    <w:rsid w:val="00834CEE"/>
    <w:rsid w:val="00834CF1"/>
    <w:rsid w:val="0083558A"/>
    <w:rsid w:val="008355C4"/>
    <w:rsid w:val="00835648"/>
    <w:rsid w:val="0083569C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0D8A"/>
    <w:rsid w:val="00841909"/>
    <w:rsid w:val="008419B2"/>
    <w:rsid w:val="00841EB8"/>
    <w:rsid w:val="008421B5"/>
    <w:rsid w:val="00842804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0A9"/>
    <w:rsid w:val="00844223"/>
    <w:rsid w:val="0084454C"/>
    <w:rsid w:val="008445F2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7A2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FDB"/>
    <w:rsid w:val="0085445A"/>
    <w:rsid w:val="0085456B"/>
    <w:rsid w:val="00854618"/>
    <w:rsid w:val="008546E6"/>
    <w:rsid w:val="00854E01"/>
    <w:rsid w:val="008551EE"/>
    <w:rsid w:val="008552D9"/>
    <w:rsid w:val="00855591"/>
    <w:rsid w:val="00856679"/>
    <w:rsid w:val="008566B4"/>
    <w:rsid w:val="00856CEB"/>
    <w:rsid w:val="00856FB1"/>
    <w:rsid w:val="00857114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10BA"/>
    <w:rsid w:val="008611A8"/>
    <w:rsid w:val="00861279"/>
    <w:rsid w:val="00861330"/>
    <w:rsid w:val="008618B2"/>
    <w:rsid w:val="00862013"/>
    <w:rsid w:val="008620A6"/>
    <w:rsid w:val="0086279E"/>
    <w:rsid w:val="00862C2A"/>
    <w:rsid w:val="00863178"/>
    <w:rsid w:val="00863182"/>
    <w:rsid w:val="00863195"/>
    <w:rsid w:val="008634CF"/>
    <w:rsid w:val="008637D5"/>
    <w:rsid w:val="00863902"/>
    <w:rsid w:val="00863D73"/>
    <w:rsid w:val="00864AD8"/>
    <w:rsid w:val="00864B1C"/>
    <w:rsid w:val="008655C2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D63"/>
    <w:rsid w:val="00870239"/>
    <w:rsid w:val="0087096C"/>
    <w:rsid w:val="00870DB3"/>
    <w:rsid w:val="0087136F"/>
    <w:rsid w:val="00871609"/>
    <w:rsid w:val="00871890"/>
    <w:rsid w:val="00871C28"/>
    <w:rsid w:val="00871E57"/>
    <w:rsid w:val="00872025"/>
    <w:rsid w:val="00872C94"/>
    <w:rsid w:val="008738B1"/>
    <w:rsid w:val="008738D7"/>
    <w:rsid w:val="00873975"/>
    <w:rsid w:val="00873ADD"/>
    <w:rsid w:val="00873DDA"/>
    <w:rsid w:val="00874B60"/>
    <w:rsid w:val="008753DC"/>
    <w:rsid w:val="00875675"/>
    <w:rsid w:val="00875C20"/>
    <w:rsid w:val="00875F38"/>
    <w:rsid w:val="00876281"/>
    <w:rsid w:val="008763F7"/>
    <w:rsid w:val="008765C0"/>
    <w:rsid w:val="008766C0"/>
    <w:rsid w:val="00876DCE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63"/>
    <w:rsid w:val="008871BE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30A3"/>
    <w:rsid w:val="008930B8"/>
    <w:rsid w:val="008930F2"/>
    <w:rsid w:val="008933C1"/>
    <w:rsid w:val="008934C6"/>
    <w:rsid w:val="008937AE"/>
    <w:rsid w:val="00893F0D"/>
    <w:rsid w:val="008946DA"/>
    <w:rsid w:val="008947EB"/>
    <w:rsid w:val="00894BF1"/>
    <w:rsid w:val="008950D5"/>
    <w:rsid w:val="008952D8"/>
    <w:rsid w:val="00895511"/>
    <w:rsid w:val="008957A9"/>
    <w:rsid w:val="008959A8"/>
    <w:rsid w:val="00895A56"/>
    <w:rsid w:val="00895D50"/>
    <w:rsid w:val="00895F95"/>
    <w:rsid w:val="008965B7"/>
    <w:rsid w:val="00896B9D"/>
    <w:rsid w:val="00896DD3"/>
    <w:rsid w:val="008973F1"/>
    <w:rsid w:val="0089748B"/>
    <w:rsid w:val="0089766E"/>
    <w:rsid w:val="00897C2C"/>
    <w:rsid w:val="00897F53"/>
    <w:rsid w:val="008A0268"/>
    <w:rsid w:val="008A0372"/>
    <w:rsid w:val="008A0645"/>
    <w:rsid w:val="008A0C20"/>
    <w:rsid w:val="008A0DE6"/>
    <w:rsid w:val="008A0DFC"/>
    <w:rsid w:val="008A1278"/>
    <w:rsid w:val="008A1AAC"/>
    <w:rsid w:val="008A1E7F"/>
    <w:rsid w:val="008A24F9"/>
    <w:rsid w:val="008A25B5"/>
    <w:rsid w:val="008A2F4C"/>
    <w:rsid w:val="008A33C4"/>
    <w:rsid w:val="008A3C6B"/>
    <w:rsid w:val="008A3D0B"/>
    <w:rsid w:val="008A44AB"/>
    <w:rsid w:val="008A4647"/>
    <w:rsid w:val="008A4A56"/>
    <w:rsid w:val="008A4FB3"/>
    <w:rsid w:val="008A5695"/>
    <w:rsid w:val="008A5A8F"/>
    <w:rsid w:val="008A5AAD"/>
    <w:rsid w:val="008A60BC"/>
    <w:rsid w:val="008A619A"/>
    <w:rsid w:val="008A6425"/>
    <w:rsid w:val="008A6711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576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ECE"/>
    <w:rsid w:val="008C32C6"/>
    <w:rsid w:val="008C345B"/>
    <w:rsid w:val="008C34C8"/>
    <w:rsid w:val="008C38BB"/>
    <w:rsid w:val="008C3DC0"/>
    <w:rsid w:val="008C41AD"/>
    <w:rsid w:val="008C4204"/>
    <w:rsid w:val="008C43B9"/>
    <w:rsid w:val="008C461D"/>
    <w:rsid w:val="008C4A29"/>
    <w:rsid w:val="008C4FF4"/>
    <w:rsid w:val="008C505B"/>
    <w:rsid w:val="008C542D"/>
    <w:rsid w:val="008C5762"/>
    <w:rsid w:val="008C5EEE"/>
    <w:rsid w:val="008C6023"/>
    <w:rsid w:val="008C64BD"/>
    <w:rsid w:val="008C6526"/>
    <w:rsid w:val="008C687F"/>
    <w:rsid w:val="008C6B60"/>
    <w:rsid w:val="008C6BC0"/>
    <w:rsid w:val="008C6FCE"/>
    <w:rsid w:val="008C752E"/>
    <w:rsid w:val="008C75BA"/>
    <w:rsid w:val="008C764D"/>
    <w:rsid w:val="008C76A0"/>
    <w:rsid w:val="008C78C6"/>
    <w:rsid w:val="008C78EB"/>
    <w:rsid w:val="008C7C3E"/>
    <w:rsid w:val="008C7F63"/>
    <w:rsid w:val="008D0505"/>
    <w:rsid w:val="008D059C"/>
    <w:rsid w:val="008D05A5"/>
    <w:rsid w:val="008D083F"/>
    <w:rsid w:val="008D096C"/>
    <w:rsid w:val="008D0A4D"/>
    <w:rsid w:val="008D0AC7"/>
    <w:rsid w:val="008D11DF"/>
    <w:rsid w:val="008D1384"/>
    <w:rsid w:val="008D14B9"/>
    <w:rsid w:val="008D1501"/>
    <w:rsid w:val="008D195C"/>
    <w:rsid w:val="008D1AAA"/>
    <w:rsid w:val="008D23CE"/>
    <w:rsid w:val="008D2723"/>
    <w:rsid w:val="008D2B13"/>
    <w:rsid w:val="008D2C20"/>
    <w:rsid w:val="008D306F"/>
    <w:rsid w:val="008D3079"/>
    <w:rsid w:val="008D32AA"/>
    <w:rsid w:val="008D3570"/>
    <w:rsid w:val="008D3821"/>
    <w:rsid w:val="008D3F26"/>
    <w:rsid w:val="008D4B89"/>
    <w:rsid w:val="008D4C69"/>
    <w:rsid w:val="008D50C9"/>
    <w:rsid w:val="008D526A"/>
    <w:rsid w:val="008D5272"/>
    <w:rsid w:val="008D5292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49B"/>
    <w:rsid w:val="008E06D1"/>
    <w:rsid w:val="008E0855"/>
    <w:rsid w:val="008E0ACF"/>
    <w:rsid w:val="008E0BD4"/>
    <w:rsid w:val="008E0CBC"/>
    <w:rsid w:val="008E0F7A"/>
    <w:rsid w:val="008E1031"/>
    <w:rsid w:val="008E13E0"/>
    <w:rsid w:val="008E1899"/>
    <w:rsid w:val="008E1A56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C86"/>
    <w:rsid w:val="008E3DD2"/>
    <w:rsid w:val="008E426C"/>
    <w:rsid w:val="008E4414"/>
    <w:rsid w:val="008E4680"/>
    <w:rsid w:val="008E46BC"/>
    <w:rsid w:val="008E4CEB"/>
    <w:rsid w:val="008E4E33"/>
    <w:rsid w:val="008E53BD"/>
    <w:rsid w:val="008E5A57"/>
    <w:rsid w:val="008E601E"/>
    <w:rsid w:val="008E620F"/>
    <w:rsid w:val="008E64C7"/>
    <w:rsid w:val="008E652B"/>
    <w:rsid w:val="008E669D"/>
    <w:rsid w:val="008E6B0B"/>
    <w:rsid w:val="008E6B9C"/>
    <w:rsid w:val="008E6BD7"/>
    <w:rsid w:val="008E6D54"/>
    <w:rsid w:val="008E6DBB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4EE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B7"/>
    <w:rsid w:val="008F6176"/>
    <w:rsid w:val="008F61E1"/>
    <w:rsid w:val="008F645B"/>
    <w:rsid w:val="008F702C"/>
    <w:rsid w:val="008F7094"/>
    <w:rsid w:val="008F70DE"/>
    <w:rsid w:val="00900020"/>
    <w:rsid w:val="009001EC"/>
    <w:rsid w:val="009005BC"/>
    <w:rsid w:val="009005D6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A37"/>
    <w:rsid w:val="00901CF3"/>
    <w:rsid w:val="00901E70"/>
    <w:rsid w:val="0090220E"/>
    <w:rsid w:val="009029BB"/>
    <w:rsid w:val="00902C0B"/>
    <w:rsid w:val="00902C4C"/>
    <w:rsid w:val="00903AA7"/>
    <w:rsid w:val="009041A5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7049"/>
    <w:rsid w:val="0090719F"/>
    <w:rsid w:val="00907627"/>
    <w:rsid w:val="0090772C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2FE9"/>
    <w:rsid w:val="009131B7"/>
    <w:rsid w:val="009131E2"/>
    <w:rsid w:val="009132C0"/>
    <w:rsid w:val="009132D9"/>
    <w:rsid w:val="00913593"/>
    <w:rsid w:val="009139A2"/>
    <w:rsid w:val="00913CBA"/>
    <w:rsid w:val="00913FC2"/>
    <w:rsid w:val="00914579"/>
    <w:rsid w:val="0091465F"/>
    <w:rsid w:val="009146D5"/>
    <w:rsid w:val="0091489C"/>
    <w:rsid w:val="00915360"/>
    <w:rsid w:val="009154B5"/>
    <w:rsid w:val="00915691"/>
    <w:rsid w:val="009157F5"/>
    <w:rsid w:val="00915C4A"/>
    <w:rsid w:val="00916005"/>
    <w:rsid w:val="00916358"/>
    <w:rsid w:val="0091663E"/>
    <w:rsid w:val="009169EE"/>
    <w:rsid w:val="00916A2A"/>
    <w:rsid w:val="00916F9A"/>
    <w:rsid w:val="00917172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17C"/>
    <w:rsid w:val="00920758"/>
    <w:rsid w:val="00920952"/>
    <w:rsid w:val="009209F9"/>
    <w:rsid w:val="00921703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A65"/>
    <w:rsid w:val="00923AF5"/>
    <w:rsid w:val="00923B0B"/>
    <w:rsid w:val="00923DC7"/>
    <w:rsid w:val="00923EDC"/>
    <w:rsid w:val="009243D1"/>
    <w:rsid w:val="00924907"/>
    <w:rsid w:val="00924C36"/>
    <w:rsid w:val="0092514C"/>
    <w:rsid w:val="00925592"/>
    <w:rsid w:val="0092580B"/>
    <w:rsid w:val="0092594A"/>
    <w:rsid w:val="00925D77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9D"/>
    <w:rsid w:val="00931FA1"/>
    <w:rsid w:val="0093208B"/>
    <w:rsid w:val="0093229F"/>
    <w:rsid w:val="00932624"/>
    <w:rsid w:val="009326D0"/>
    <w:rsid w:val="00932774"/>
    <w:rsid w:val="009328A0"/>
    <w:rsid w:val="00932A57"/>
    <w:rsid w:val="00932B26"/>
    <w:rsid w:val="00932B38"/>
    <w:rsid w:val="00932CF7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6ED6"/>
    <w:rsid w:val="009371D9"/>
    <w:rsid w:val="00937387"/>
    <w:rsid w:val="00937745"/>
    <w:rsid w:val="0093776F"/>
    <w:rsid w:val="009379E2"/>
    <w:rsid w:val="009407C0"/>
    <w:rsid w:val="009408C9"/>
    <w:rsid w:val="00940965"/>
    <w:rsid w:val="00940B14"/>
    <w:rsid w:val="00940CD3"/>
    <w:rsid w:val="009415D3"/>
    <w:rsid w:val="00941A0E"/>
    <w:rsid w:val="00941D5C"/>
    <w:rsid w:val="00941EFA"/>
    <w:rsid w:val="00941FD0"/>
    <w:rsid w:val="00941FE8"/>
    <w:rsid w:val="0094242D"/>
    <w:rsid w:val="00942584"/>
    <w:rsid w:val="0094364A"/>
    <w:rsid w:val="00943812"/>
    <w:rsid w:val="009439CF"/>
    <w:rsid w:val="009439E2"/>
    <w:rsid w:val="00943B08"/>
    <w:rsid w:val="00943B86"/>
    <w:rsid w:val="00943C78"/>
    <w:rsid w:val="0094418C"/>
    <w:rsid w:val="00944B65"/>
    <w:rsid w:val="00945127"/>
    <w:rsid w:val="0094537C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78E"/>
    <w:rsid w:val="009469F6"/>
    <w:rsid w:val="00946A10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64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57FD0"/>
    <w:rsid w:val="00960671"/>
    <w:rsid w:val="009606D6"/>
    <w:rsid w:val="009609F8"/>
    <w:rsid w:val="00960C0A"/>
    <w:rsid w:val="00960C98"/>
    <w:rsid w:val="00960CB0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67B97"/>
    <w:rsid w:val="00967F2E"/>
    <w:rsid w:val="0097014E"/>
    <w:rsid w:val="00970285"/>
    <w:rsid w:val="00970542"/>
    <w:rsid w:val="00970889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53F"/>
    <w:rsid w:val="00972D2C"/>
    <w:rsid w:val="00972DE7"/>
    <w:rsid w:val="00972F9D"/>
    <w:rsid w:val="00973148"/>
    <w:rsid w:val="00973216"/>
    <w:rsid w:val="00973E3B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3290"/>
    <w:rsid w:val="00983683"/>
    <w:rsid w:val="00983707"/>
    <w:rsid w:val="00983C12"/>
    <w:rsid w:val="00984027"/>
    <w:rsid w:val="009843F8"/>
    <w:rsid w:val="00984481"/>
    <w:rsid w:val="009845D2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833"/>
    <w:rsid w:val="00990B95"/>
    <w:rsid w:val="00990E4E"/>
    <w:rsid w:val="00990E55"/>
    <w:rsid w:val="00990FA9"/>
    <w:rsid w:val="009912B4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E9"/>
    <w:rsid w:val="00992BC2"/>
    <w:rsid w:val="00992CC0"/>
    <w:rsid w:val="00992D32"/>
    <w:rsid w:val="00992F4A"/>
    <w:rsid w:val="009939A4"/>
    <w:rsid w:val="009939D9"/>
    <w:rsid w:val="00993A83"/>
    <w:rsid w:val="00993C49"/>
    <w:rsid w:val="0099406D"/>
    <w:rsid w:val="00994204"/>
    <w:rsid w:val="00994219"/>
    <w:rsid w:val="00994BB5"/>
    <w:rsid w:val="00994EAA"/>
    <w:rsid w:val="0099511E"/>
    <w:rsid w:val="009952E7"/>
    <w:rsid w:val="00995A7B"/>
    <w:rsid w:val="00995BEE"/>
    <w:rsid w:val="00996262"/>
    <w:rsid w:val="0099653A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607"/>
    <w:rsid w:val="009A07D9"/>
    <w:rsid w:val="009A0CC4"/>
    <w:rsid w:val="009A0F5C"/>
    <w:rsid w:val="009A176D"/>
    <w:rsid w:val="009A1E2D"/>
    <w:rsid w:val="009A1EC0"/>
    <w:rsid w:val="009A1FE6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701"/>
    <w:rsid w:val="009A4B8E"/>
    <w:rsid w:val="009A5061"/>
    <w:rsid w:val="009A5330"/>
    <w:rsid w:val="009A559A"/>
    <w:rsid w:val="009A55BC"/>
    <w:rsid w:val="009A5925"/>
    <w:rsid w:val="009A5A2A"/>
    <w:rsid w:val="009A5ADF"/>
    <w:rsid w:val="009A5E91"/>
    <w:rsid w:val="009A64D3"/>
    <w:rsid w:val="009A6AED"/>
    <w:rsid w:val="009A6E01"/>
    <w:rsid w:val="009A739D"/>
    <w:rsid w:val="009A74B3"/>
    <w:rsid w:val="009A77BF"/>
    <w:rsid w:val="009A7D0C"/>
    <w:rsid w:val="009A7E0D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0EE7"/>
    <w:rsid w:val="009B143B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E04"/>
    <w:rsid w:val="009B5EDA"/>
    <w:rsid w:val="009B5F25"/>
    <w:rsid w:val="009B62F2"/>
    <w:rsid w:val="009B65AD"/>
    <w:rsid w:val="009B6EDB"/>
    <w:rsid w:val="009B701E"/>
    <w:rsid w:val="009B711A"/>
    <w:rsid w:val="009B76F7"/>
    <w:rsid w:val="009B791C"/>
    <w:rsid w:val="009B7A42"/>
    <w:rsid w:val="009B7BC1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A40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064"/>
    <w:rsid w:val="009C5605"/>
    <w:rsid w:val="009C56D7"/>
    <w:rsid w:val="009C5E7B"/>
    <w:rsid w:val="009C6516"/>
    <w:rsid w:val="009C66EF"/>
    <w:rsid w:val="009C6924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D055E"/>
    <w:rsid w:val="009D05A3"/>
    <w:rsid w:val="009D05DA"/>
    <w:rsid w:val="009D0889"/>
    <w:rsid w:val="009D0F59"/>
    <w:rsid w:val="009D1068"/>
    <w:rsid w:val="009D1070"/>
    <w:rsid w:val="009D108F"/>
    <w:rsid w:val="009D1288"/>
    <w:rsid w:val="009D1DCA"/>
    <w:rsid w:val="009D1E24"/>
    <w:rsid w:val="009D24F4"/>
    <w:rsid w:val="009D2779"/>
    <w:rsid w:val="009D28C8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E0793"/>
    <w:rsid w:val="009E0A19"/>
    <w:rsid w:val="009E0A58"/>
    <w:rsid w:val="009E0BFA"/>
    <w:rsid w:val="009E10BC"/>
    <w:rsid w:val="009E15FD"/>
    <w:rsid w:val="009E179A"/>
    <w:rsid w:val="009E1A8C"/>
    <w:rsid w:val="009E25FF"/>
    <w:rsid w:val="009E284A"/>
    <w:rsid w:val="009E294A"/>
    <w:rsid w:val="009E29BB"/>
    <w:rsid w:val="009E2AF6"/>
    <w:rsid w:val="009E2D1B"/>
    <w:rsid w:val="009E3103"/>
    <w:rsid w:val="009E342E"/>
    <w:rsid w:val="009E36B2"/>
    <w:rsid w:val="009E375C"/>
    <w:rsid w:val="009E3794"/>
    <w:rsid w:val="009E3DBE"/>
    <w:rsid w:val="009E4206"/>
    <w:rsid w:val="009E45C9"/>
    <w:rsid w:val="009E45CA"/>
    <w:rsid w:val="009E462A"/>
    <w:rsid w:val="009E47ED"/>
    <w:rsid w:val="009E49FF"/>
    <w:rsid w:val="009E4A31"/>
    <w:rsid w:val="009E4B28"/>
    <w:rsid w:val="009E5218"/>
    <w:rsid w:val="009E53AE"/>
    <w:rsid w:val="009E54C8"/>
    <w:rsid w:val="009E59D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C09"/>
    <w:rsid w:val="009F2C4C"/>
    <w:rsid w:val="009F2CB8"/>
    <w:rsid w:val="009F3439"/>
    <w:rsid w:val="009F3538"/>
    <w:rsid w:val="009F3D00"/>
    <w:rsid w:val="009F406E"/>
    <w:rsid w:val="009F45EA"/>
    <w:rsid w:val="009F47F2"/>
    <w:rsid w:val="009F4B7C"/>
    <w:rsid w:val="009F4DA9"/>
    <w:rsid w:val="009F52D5"/>
    <w:rsid w:val="009F5C81"/>
    <w:rsid w:val="009F5CC7"/>
    <w:rsid w:val="009F5CEB"/>
    <w:rsid w:val="009F5D0C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A4"/>
    <w:rsid w:val="00A006E5"/>
    <w:rsid w:val="00A00CD8"/>
    <w:rsid w:val="00A00DF1"/>
    <w:rsid w:val="00A010BA"/>
    <w:rsid w:val="00A01104"/>
    <w:rsid w:val="00A01194"/>
    <w:rsid w:val="00A01243"/>
    <w:rsid w:val="00A01413"/>
    <w:rsid w:val="00A015D4"/>
    <w:rsid w:val="00A0207D"/>
    <w:rsid w:val="00A025CE"/>
    <w:rsid w:val="00A02857"/>
    <w:rsid w:val="00A02A13"/>
    <w:rsid w:val="00A02AD1"/>
    <w:rsid w:val="00A02B33"/>
    <w:rsid w:val="00A02C7E"/>
    <w:rsid w:val="00A02DD3"/>
    <w:rsid w:val="00A0312C"/>
    <w:rsid w:val="00A0327D"/>
    <w:rsid w:val="00A03CD8"/>
    <w:rsid w:val="00A04195"/>
    <w:rsid w:val="00A041B7"/>
    <w:rsid w:val="00A042C1"/>
    <w:rsid w:val="00A04415"/>
    <w:rsid w:val="00A044E2"/>
    <w:rsid w:val="00A046A5"/>
    <w:rsid w:val="00A04A30"/>
    <w:rsid w:val="00A04D0D"/>
    <w:rsid w:val="00A05054"/>
    <w:rsid w:val="00A050CE"/>
    <w:rsid w:val="00A0551F"/>
    <w:rsid w:val="00A05647"/>
    <w:rsid w:val="00A05C9C"/>
    <w:rsid w:val="00A05FB6"/>
    <w:rsid w:val="00A06418"/>
    <w:rsid w:val="00A06734"/>
    <w:rsid w:val="00A07037"/>
    <w:rsid w:val="00A07F6D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793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91"/>
    <w:rsid w:val="00A147D5"/>
    <w:rsid w:val="00A14950"/>
    <w:rsid w:val="00A14E61"/>
    <w:rsid w:val="00A1526C"/>
    <w:rsid w:val="00A15854"/>
    <w:rsid w:val="00A15E59"/>
    <w:rsid w:val="00A15EA0"/>
    <w:rsid w:val="00A164F3"/>
    <w:rsid w:val="00A16797"/>
    <w:rsid w:val="00A168D0"/>
    <w:rsid w:val="00A16B0C"/>
    <w:rsid w:val="00A16C8A"/>
    <w:rsid w:val="00A1711E"/>
    <w:rsid w:val="00A17145"/>
    <w:rsid w:val="00A176AD"/>
    <w:rsid w:val="00A17E06"/>
    <w:rsid w:val="00A200F0"/>
    <w:rsid w:val="00A20100"/>
    <w:rsid w:val="00A206FF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F8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16F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20C"/>
    <w:rsid w:val="00A33531"/>
    <w:rsid w:val="00A33A21"/>
    <w:rsid w:val="00A34683"/>
    <w:rsid w:val="00A346D1"/>
    <w:rsid w:val="00A3479D"/>
    <w:rsid w:val="00A347CF"/>
    <w:rsid w:val="00A34893"/>
    <w:rsid w:val="00A34BBD"/>
    <w:rsid w:val="00A34F0B"/>
    <w:rsid w:val="00A355DD"/>
    <w:rsid w:val="00A35630"/>
    <w:rsid w:val="00A35777"/>
    <w:rsid w:val="00A357A8"/>
    <w:rsid w:val="00A35D0B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352"/>
    <w:rsid w:val="00A40437"/>
    <w:rsid w:val="00A4047D"/>
    <w:rsid w:val="00A40512"/>
    <w:rsid w:val="00A406C3"/>
    <w:rsid w:val="00A411BC"/>
    <w:rsid w:val="00A419A3"/>
    <w:rsid w:val="00A41F68"/>
    <w:rsid w:val="00A42640"/>
    <w:rsid w:val="00A42CDC"/>
    <w:rsid w:val="00A43684"/>
    <w:rsid w:val="00A4370B"/>
    <w:rsid w:val="00A43AE3"/>
    <w:rsid w:val="00A43B04"/>
    <w:rsid w:val="00A440F2"/>
    <w:rsid w:val="00A443E1"/>
    <w:rsid w:val="00A4489A"/>
    <w:rsid w:val="00A448C9"/>
    <w:rsid w:val="00A45021"/>
    <w:rsid w:val="00A45166"/>
    <w:rsid w:val="00A456BD"/>
    <w:rsid w:val="00A458FA"/>
    <w:rsid w:val="00A45BC5"/>
    <w:rsid w:val="00A460D8"/>
    <w:rsid w:val="00A46498"/>
    <w:rsid w:val="00A46779"/>
    <w:rsid w:val="00A4692E"/>
    <w:rsid w:val="00A470A6"/>
    <w:rsid w:val="00A47B7B"/>
    <w:rsid w:val="00A5021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F2"/>
    <w:rsid w:val="00A62125"/>
    <w:rsid w:val="00A62221"/>
    <w:rsid w:val="00A62305"/>
    <w:rsid w:val="00A624A6"/>
    <w:rsid w:val="00A626E5"/>
    <w:rsid w:val="00A62721"/>
    <w:rsid w:val="00A628CD"/>
    <w:rsid w:val="00A62D59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6AA"/>
    <w:rsid w:val="00A65799"/>
    <w:rsid w:val="00A6583F"/>
    <w:rsid w:val="00A65E67"/>
    <w:rsid w:val="00A662A8"/>
    <w:rsid w:val="00A66344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748"/>
    <w:rsid w:val="00A67C86"/>
    <w:rsid w:val="00A67DCC"/>
    <w:rsid w:val="00A67EEB"/>
    <w:rsid w:val="00A67EF9"/>
    <w:rsid w:val="00A705B0"/>
    <w:rsid w:val="00A706BD"/>
    <w:rsid w:val="00A70E12"/>
    <w:rsid w:val="00A7142F"/>
    <w:rsid w:val="00A718EF"/>
    <w:rsid w:val="00A71950"/>
    <w:rsid w:val="00A71A2B"/>
    <w:rsid w:val="00A71BB5"/>
    <w:rsid w:val="00A7218A"/>
    <w:rsid w:val="00A721B3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95"/>
    <w:rsid w:val="00A762C7"/>
    <w:rsid w:val="00A764A5"/>
    <w:rsid w:val="00A767EE"/>
    <w:rsid w:val="00A7698F"/>
    <w:rsid w:val="00A76BBD"/>
    <w:rsid w:val="00A76DF7"/>
    <w:rsid w:val="00A76DFA"/>
    <w:rsid w:val="00A774C1"/>
    <w:rsid w:val="00A776E5"/>
    <w:rsid w:val="00A77902"/>
    <w:rsid w:val="00A77B7F"/>
    <w:rsid w:val="00A80153"/>
    <w:rsid w:val="00A805AC"/>
    <w:rsid w:val="00A8089C"/>
    <w:rsid w:val="00A813F7"/>
    <w:rsid w:val="00A817C7"/>
    <w:rsid w:val="00A81BD1"/>
    <w:rsid w:val="00A81DDF"/>
    <w:rsid w:val="00A81F71"/>
    <w:rsid w:val="00A81FDF"/>
    <w:rsid w:val="00A820C0"/>
    <w:rsid w:val="00A8222E"/>
    <w:rsid w:val="00A82444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834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61B5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28F"/>
    <w:rsid w:val="00A90505"/>
    <w:rsid w:val="00A9061C"/>
    <w:rsid w:val="00A91052"/>
    <w:rsid w:val="00A91158"/>
    <w:rsid w:val="00A9173D"/>
    <w:rsid w:val="00A91954"/>
    <w:rsid w:val="00A91EBB"/>
    <w:rsid w:val="00A91EDA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BEB"/>
    <w:rsid w:val="00A94497"/>
    <w:rsid w:val="00A94745"/>
    <w:rsid w:val="00A94EB8"/>
    <w:rsid w:val="00A94FF4"/>
    <w:rsid w:val="00A953A0"/>
    <w:rsid w:val="00A953D9"/>
    <w:rsid w:val="00A95C6F"/>
    <w:rsid w:val="00A95F81"/>
    <w:rsid w:val="00A96194"/>
    <w:rsid w:val="00A966CA"/>
    <w:rsid w:val="00A9686C"/>
    <w:rsid w:val="00A96A33"/>
    <w:rsid w:val="00A971F9"/>
    <w:rsid w:val="00A97820"/>
    <w:rsid w:val="00A97B1E"/>
    <w:rsid w:val="00AA0132"/>
    <w:rsid w:val="00AA08CF"/>
    <w:rsid w:val="00AA0AFA"/>
    <w:rsid w:val="00AA0B35"/>
    <w:rsid w:val="00AA0C0E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3FCB"/>
    <w:rsid w:val="00AA41C9"/>
    <w:rsid w:val="00AA44BF"/>
    <w:rsid w:val="00AA47E2"/>
    <w:rsid w:val="00AA55EE"/>
    <w:rsid w:val="00AA5980"/>
    <w:rsid w:val="00AA5A4F"/>
    <w:rsid w:val="00AA60A3"/>
    <w:rsid w:val="00AA61D9"/>
    <w:rsid w:val="00AA633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972"/>
    <w:rsid w:val="00AB1DA1"/>
    <w:rsid w:val="00AB2405"/>
    <w:rsid w:val="00AB247E"/>
    <w:rsid w:val="00AB2508"/>
    <w:rsid w:val="00AB2CA6"/>
    <w:rsid w:val="00AB32A4"/>
    <w:rsid w:val="00AB345C"/>
    <w:rsid w:val="00AB3777"/>
    <w:rsid w:val="00AB394B"/>
    <w:rsid w:val="00AB3AD7"/>
    <w:rsid w:val="00AB4059"/>
    <w:rsid w:val="00AB41B0"/>
    <w:rsid w:val="00AB44E6"/>
    <w:rsid w:val="00AB49B1"/>
    <w:rsid w:val="00AB5497"/>
    <w:rsid w:val="00AB5614"/>
    <w:rsid w:val="00AB56CC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09D4"/>
    <w:rsid w:val="00AC0F7D"/>
    <w:rsid w:val="00AC10F4"/>
    <w:rsid w:val="00AC1E86"/>
    <w:rsid w:val="00AC1FC7"/>
    <w:rsid w:val="00AC2509"/>
    <w:rsid w:val="00AC2833"/>
    <w:rsid w:val="00AC28FB"/>
    <w:rsid w:val="00AC2A9F"/>
    <w:rsid w:val="00AC2E06"/>
    <w:rsid w:val="00AC30B8"/>
    <w:rsid w:val="00AC30EB"/>
    <w:rsid w:val="00AC3179"/>
    <w:rsid w:val="00AC333B"/>
    <w:rsid w:val="00AC3398"/>
    <w:rsid w:val="00AC3574"/>
    <w:rsid w:val="00AC3C9A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BD9"/>
    <w:rsid w:val="00AC5C42"/>
    <w:rsid w:val="00AC631B"/>
    <w:rsid w:val="00AC6412"/>
    <w:rsid w:val="00AC659D"/>
    <w:rsid w:val="00AC6638"/>
    <w:rsid w:val="00AC68BB"/>
    <w:rsid w:val="00AC695C"/>
    <w:rsid w:val="00AC6BCB"/>
    <w:rsid w:val="00AC6C4F"/>
    <w:rsid w:val="00AC6C75"/>
    <w:rsid w:val="00AC6C7B"/>
    <w:rsid w:val="00AC7CBC"/>
    <w:rsid w:val="00AC7E2E"/>
    <w:rsid w:val="00AD0488"/>
    <w:rsid w:val="00AD0B60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A16"/>
    <w:rsid w:val="00AE1428"/>
    <w:rsid w:val="00AE19FA"/>
    <w:rsid w:val="00AE22E1"/>
    <w:rsid w:val="00AE2495"/>
    <w:rsid w:val="00AE28D0"/>
    <w:rsid w:val="00AE2FAE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8D6"/>
    <w:rsid w:val="00AE6B73"/>
    <w:rsid w:val="00AE6E6A"/>
    <w:rsid w:val="00AE6F13"/>
    <w:rsid w:val="00AE70D9"/>
    <w:rsid w:val="00AE7175"/>
    <w:rsid w:val="00AE72AD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3B4"/>
    <w:rsid w:val="00AF1561"/>
    <w:rsid w:val="00AF166D"/>
    <w:rsid w:val="00AF16F0"/>
    <w:rsid w:val="00AF1B46"/>
    <w:rsid w:val="00AF1B7D"/>
    <w:rsid w:val="00AF21E5"/>
    <w:rsid w:val="00AF23ED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70D"/>
    <w:rsid w:val="00AF3745"/>
    <w:rsid w:val="00AF3B27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C21"/>
    <w:rsid w:val="00B02FAB"/>
    <w:rsid w:val="00B030FC"/>
    <w:rsid w:val="00B037EA"/>
    <w:rsid w:val="00B03C28"/>
    <w:rsid w:val="00B03F73"/>
    <w:rsid w:val="00B04545"/>
    <w:rsid w:val="00B04AB0"/>
    <w:rsid w:val="00B04E35"/>
    <w:rsid w:val="00B0587F"/>
    <w:rsid w:val="00B05962"/>
    <w:rsid w:val="00B05BA4"/>
    <w:rsid w:val="00B05EE6"/>
    <w:rsid w:val="00B060BC"/>
    <w:rsid w:val="00B060FD"/>
    <w:rsid w:val="00B061AB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3A5"/>
    <w:rsid w:val="00B113DA"/>
    <w:rsid w:val="00B11969"/>
    <w:rsid w:val="00B119F0"/>
    <w:rsid w:val="00B11FA0"/>
    <w:rsid w:val="00B121B9"/>
    <w:rsid w:val="00B12271"/>
    <w:rsid w:val="00B12397"/>
    <w:rsid w:val="00B124EF"/>
    <w:rsid w:val="00B127BD"/>
    <w:rsid w:val="00B12912"/>
    <w:rsid w:val="00B12962"/>
    <w:rsid w:val="00B12C0B"/>
    <w:rsid w:val="00B1330F"/>
    <w:rsid w:val="00B1351D"/>
    <w:rsid w:val="00B13F6A"/>
    <w:rsid w:val="00B14709"/>
    <w:rsid w:val="00B1475A"/>
    <w:rsid w:val="00B14892"/>
    <w:rsid w:val="00B14B44"/>
    <w:rsid w:val="00B14C70"/>
    <w:rsid w:val="00B14F8C"/>
    <w:rsid w:val="00B14FDA"/>
    <w:rsid w:val="00B154D6"/>
    <w:rsid w:val="00B15523"/>
    <w:rsid w:val="00B15B5F"/>
    <w:rsid w:val="00B15C70"/>
    <w:rsid w:val="00B15DB6"/>
    <w:rsid w:val="00B16038"/>
    <w:rsid w:val="00B16135"/>
    <w:rsid w:val="00B162D9"/>
    <w:rsid w:val="00B164DB"/>
    <w:rsid w:val="00B166FC"/>
    <w:rsid w:val="00B16746"/>
    <w:rsid w:val="00B16A6A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8C9"/>
    <w:rsid w:val="00B21A25"/>
    <w:rsid w:val="00B22D93"/>
    <w:rsid w:val="00B22E86"/>
    <w:rsid w:val="00B22F1C"/>
    <w:rsid w:val="00B235BC"/>
    <w:rsid w:val="00B2366E"/>
    <w:rsid w:val="00B23908"/>
    <w:rsid w:val="00B2394A"/>
    <w:rsid w:val="00B23D17"/>
    <w:rsid w:val="00B23DA1"/>
    <w:rsid w:val="00B23DBE"/>
    <w:rsid w:val="00B24057"/>
    <w:rsid w:val="00B24305"/>
    <w:rsid w:val="00B24463"/>
    <w:rsid w:val="00B245FD"/>
    <w:rsid w:val="00B2486D"/>
    <w:rsid w:val="00B24B3F"/>
    <w:rsid w:val="00B250B7"/>
    <w:rsid w:val="00B2522B"/>
    <w:rsid w:val="00B25263"/>
    <w:rsid w:val="00B2569E"/>
    <w:rsid w:val="00B256E7"/>
    <w:rsid w:val="00B261CB"/>
    <w:rsid w:val="00B2627C"/>
    <w:rsid w:val="00B265B2"/>
    <w:rsid w:val="00B266C9"/>
    <w:rsid w:val="00B26D69"/>
    <w:rsid w:val="00B26D73"/>
    <w:rsid w:val="00B27857"/>
    <w:rsid w:val="00B27DEA"/>
    <w:rsid w:val="00B3035F"/>
    <w:rsid w:val="00B30494"/>
    <w:rsid w:val="00B30B8E"/>
    <w:rsid w:val="00B30C09"/>
    <w:rsid w:val="00B3167A"/>
    <w:rsid w:val="00B31730"/>
    <w:rsid w:val="00B319AA"/>
    <w:rsid w:val="00B319F6"/>
    <w:rsid w:val="00B31FB2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7C3"/>
    <w:rsid w:val="00B34C4D"/>
    <w:rsid w:val="00B34D41"/>
    <w:rsid w:val="00B3514A"/>
    <w:rsid w:val="00B3583C"/>
    <w:rsid w:val="00B359D8"/>
    <w:rsid w:val="00B35E6B"/>
    <w:rsid w:val="00B35E9C"/>
    <w:rsid w:val="00B35F0A"/>
    <w:rsid w:val="00B360C8"/>
    <w:rsid w:val="00B360F5"/>
    <w:rsid w:val="00B36754"/>
    <w:rsid w:val="00B36A05"/>
    <w:rsid w:val="00B36A4D"/>
    <w:rsid w:val="00B36B60"/>
    <w:rsid w:val="00B371EB"/>
    <w:rsid w:val="00B376C2"/>
    <w:rsid w:val="00B37E56"/>
    <w:rsid w:val="00B37F6B"/>
    <w:rsid w:val="00B40432"/>
    <w:rsid w:val="00B40761"/>
    <w:rsid w:val="00B40772"/>
    <w:rsid w:val="00B40892"/>
    <w:rsid w:val="00B40CC9"/>
    <w:rsid w:val="00B41391"/>
    <w:rsid w:val="00B41653"/>
    <w:rsid w:val="00B41D01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5961"/>
    <w:rsid w:val="00B465A7"/>
    <w:rsid w:val="00B46F6B"/>
    <w:rsid w:val="00B47060"/>
    <w:rsid w:val="00B472F8"/>
    <w:rsid w:val="00B475F5"/>
    <w:rsid w:val="00B4788C"/>
    <w:rsid w:val="00B478A7"/>
    <w:rsid w:val="00B47CDE"/>
    <w:rsid w:val="00B47D8C"/>
    <w:rsid w:val="00B47ECA"/>
    <w:rsid w:val="00B502B9"/>
    <w:rsid w:val="00B5034B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1E"/>
    <w:rsid w:val="00B52485"/>
    <w:rsid w:val="00B52712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60199"/>
    <w:rsid w:val="00B60861"/>
    <w:rsid w:val="00B60C29"/>
    <w:rsid w:val="00B60F6F"/>
    <w:rsid w:val="00B61101"/>
    <w:rsid w:val="00B61524"/>
    <w:rsid w:val="00B615A0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5EA"/>
    <w:rsid w:val="00B62656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388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64"/>
    <w:rsid w:val="00B80252"/>
    <w:rsid w:val="00B804F7"/>
    <w:rsid w:val="00B8065F"/>
    <w:rsid w:val="00B80FE1"/>
    <w:rsid w:val="00B81251"/>
    <w:rsid w:val="00B81463"/>
    <w:rsid w:val="00B81B09"/>
    <w:rsid w:val="00B824F8"/>
    <w:rsid w:val="00B83460"/>
    <w:rsid w:val="00B838A7"/>
    <w:rsid w:val="00B8393E"/>
    <w:rsid w:val="00B84224"/>
    <w:rsid w:val="00B8443C"/>
    <w:rsid w:val="00B8455E"/>
    <w:rsid w:val="00B848A6"/>
    <w:rsid w:val="00B84CE7"/>
    <w:rsid w:val="00B85161"/>
    <w:rsid w:val="00B85BD5"/>
    <w:rsid w:val="00B863C9"/>
    <w:rsid w:val="00B86714"/>
    <w:rsid w:val="00B875F2"/>
    <w:rsid w:val="00B877E9"/>
    <w:rsid w:val="00B87B1D"/>
    <w:rsid w:val="00B901B5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37D9"/>
    <w:rsid w:val="00B93A26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BC6"/>
    <w:rsid w:val="00B95CD2"/>
    <w:rsid w:val="00B95DF6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9AC"/>
    <w:rsid w:val="00BA2AE4"/>
    <w:rsid w:val="00BA2BCF"/>
    <w:rsid w:val="00BA2E05"/>
    <w:rsid w:val="00BA30A2"/>
    <w:rsid w:val="00BA30C8"/>
    <w:rsid w:val="00BA36D9"/>
    <w:rsid w:val="00BA3AB4"/>
    <w:rsid w:val="00BA3BD2"/>
    <w:rsid w:val="00BA3C1E"/>
    <w:rsid w:val="00BA3EEB"/>
    <w:rsid w:val="00BA426B"/>
    <w:rsid w:val="00BA431E"/>
    <w:rsid w:val="00BA4B10"/>
    <w:rsid w:val="00BA4C61"/>
    <w:rsid w:val="00BA4E15"/>
    <w:rsid w:val="00BA4E6E"/>
    <w:rsid w:val="00BA5120"/>
    <w:rsid w:val="00BA5402"/>
    <w:rsid w:val="00BA582B"/>
    <w:rsid w:val="00BA5C6B"/>
    <w:rsid w:val="00BA5CB7"/>
    <w:rsid w:val="00BA60EE"/>
    <w:rsid w:val="00BA6187"/>
    <w:rsid w:val="00BA6268"/>
    <w:rsid w:val="00BA75A3"/>
    <w:rsid w:val="00BA789E"/>
    <w:rsid w:val="00BA79EF"/>
    <w:rsid w:val="00BA7F9E"/>
    <w:rsid w:val="00BB024F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2EFF"/>
    <w:rsid w:val="00BB30E7"/>
    <w:rsid w:val="00BB32B0"/>
    <w:rsid w:val="00BB365D"/>
    <w:rsid w:val="00BB3757"/>
    <w:rsid w:val="00BB3C8C"/>
    <w:rsid w:val="00BB3DBA"/>
    <w:rsid w:val="00BB3F44"/>
    <w:rsid w:val="00BB497F"/>
    <w:rsid w:val="00BB4F4D"/>
    <w:rsid w:val="00BB5103"/>
    <w:rsid w:val="00BB556E"/>
    <w:rsid w:val="00BB5690"/>
    <w:rsid w:val="00BB5B26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B7D53"/>
    <w:rsid w:val="00BC0009"/>
    <w:rsid w:val="00BC01C4"/>
    <w:rsid w:val="00BC08D8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C75"/>
    <w:rsid w:val="00BC2D4A"/>
    <w:rsid w:val="00BC2E7B"/>
    <w:rsid w:val="00BC34F8"/>
    <w:rsid w:val="00BC3515"/>
    <w:rsid w:val="00BC352A"/>
    <w:rsid w:val="00BC374C"/>
    <w:rsid w:val="00BC3912"/>
    <w:rsid w:val="00BC397D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912"/>
    <w:rsid w:val="00BC591E"/>
    <w:rsid w:val="00BC5A06"/>
    <w:rsid w:val="00BC5ABE"/>
    <w:rsid w:val="00BC6031"/>
    <w:rsid w:val="00BC6275"/>
    <w:rsid w:val="00BC644E"/>
    <w:rsid w:val="00BC6502"/>
    <w:rsid w:val="00BC651C"/>
    <w:rsid w:val="00BC6594"/>
    <w:rsid w:val="00BC6918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832"/>
    <w:rsid w:val="00BD1953"/>
    <w:rsid w:val="00BD1A60"/>
    <w:rsid w:val="00BD1B73"/>
    <w:rsid w:val="00BD1C73"/>
    <w:rsid w:val="00BD1EDE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4703"/>
    <w:rsid w:val="00BD472C"/>
    <w:rsid w:val="00BD4AA3"/>
    <w:rsid w:val="00BD4D2E"/>
    <w:rsid w:val="00BD5239"/>
    <w:rsid w:val="00BD5DFA"/>
    <w:rsid w:val="00BD5FDC"/>
    <w:rsid w:val="00BD60AF"/>
    <w:rsid w:val="00BD6216"/>
    <w:rsid w:val="00BD6352"/>
    <w:rsid w:val="00BD63C3"/>
    <w:rsid w:val="00BD6633"/>
    <w:rsid w:val="00BD6A24"/>
    <w:rsid w:val="00BD6C3B"/>
    <w:rsid w:val="00BD7434"/>
    <w:rsid w:val="00BD763C"/>
    <w:rsid w:val="00BD7B36"/>
    <w:rsid w:val="00BD7B7B"/>
    <w:rsid w:val="00BE0199"/>
    <w:rsid w:val="00BE0325"/>
    <w:rsid w:val="00BE045A"/>
    <w:rsid w:val="00BE05C1"/>
    <w:rsid w:val="00BE0695"/>
    <w:rsid w:val="00BE0AD8"/>
    <w:rsid w:val="00BE0CCE"/>
    <w:rsid w:val="00BE0F1E"/>
    <w:rsid w:val="00BE1C46"/>
    <w:rsid w:val="00BE269E"/>
    <w:rsid w:val="00BE2712"/>
    <w:rsid w:val="00BE2717"/>
    <w:rsid w:val="00BE2774"/>
    <w:rsid w:val="00BE28EB"/>
    <w:rsid w:val="00BE3888"/>
    <w:rsid w:val="00BE3A90"/>
    <w:rsid w:val="00BE3AC4"/>
    <w:rsid w:val="00BE3E48"/>
    <w:rsid w:val="00BE42E4"/>
    <w:rsid w:val="00BE4438"/>
    <w:rsid w:val="00BE449B"/>
    <w:rsid w:val="00BE47AA"/>
    <w:rsid w:val="00BE4DD9"/>
    <w:rsid w:val="00BE5000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ADA"/>
    <w:rsid w:val="00BE7D4F"/>
    <w:rsid w:val="00BE7F4B"/>
    <w:rsid w:val="00BE7F5A"/>
    <w:rsid w:val="00BF0534"/>
    <w:rsid w:val="00BF06FB"/>
    <w:rsid w:val="00BF0978"/>
    <w:rsid w:val="00BF141D"/>
    <w:rsid w:val="00BF1533"/>
    <w:rsid w:val="00BF1A72"/>
    <w:rsid w:val="00BF1AE3"/>
    <w:rsid w:val="00BF1B63"/>
    <w:rsid w:val="00BF1EB2"/>
    <w:rsid w:val="00BF1F9E"/>
    <w:rsid w:val="00BF26F0"/>
    <w:rsid w:val="00BF3711"/>
    <w:rsid w:val="00BF37E0"/>
    <w:rsid w:val="00BF3E46"/>
    <w:rsid w:val="00BF3E8C"/>
    <w:rsid w:val="00BF3F4A"/>
    <w:rsid w:val="00BF3F56"/>
    <w:rsid w:val="00BF43A5"/>
    <w:rsid w:val="00BF458D"/>
    <w:rsid w:val="00BF46B7"/>
    <w:rsid w:val="00BF4ABB"/>
    <w:rsid w:val="00BF4F22"/>
    <w:rsid w:val="00BF4FC6"/>
    <w:rsid w:val="00BF541B"/>
    <w:rsid w:val="00BF5986"/>
    <w:rsid w:val="00BF5C1D"/>
    <w:rsid w:val="00BF607C"/>
    <w:rsid w:val="00BF61B9"/>
    <w:rsid w:val="00BF63A1"/>
    <w:rsid w:val="00BF6683"/>
    <w:rsid w:val="00BF6D6A"/>
    <w:rsid w:val="00BF7384"/>
    <w:rsid w:val="00BF775F"/>
    <w:rsid w:val="00BF78A6"/>
    <w:rsid w:val="00BF7C6E"/>
    <w:rsid w:val="00BF7E78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FB"/>
    <w:rsid w:val="00C01867"/>
    <w:rsid w:val="00C01A35"/>
    <w:rsid w:val="00C025EA"/>
    <w:rsid w:val="00C02720"/>
    <w:rsid w:val="00C0273E"/>
    <w:rsid w:val="00C02840"/>
    <w:rsid w:val="00C028FA"/>
    <w:rsid w:val="00C02BCC"/>
    <w:rsid w:val="00C02D6B"/>
    <w:rsid w:val="00C031E2"/>
    <w:rsid w:val="00C0326D"/>
    <w:rsid w:val="00C0378F"/>
    <w:rsid w:val="00C03AC9"/>
    <w:rsid w:val="00C03B9B"/>
    <w:rsid w:val="00C03F7D"/>
    <w:rsid w:val="00C03FD1"/>
    <w:rsid w:val="00C04175"/>
    <w:rsid w:val="00C04352"/>
    <w:rsid w:val="00C04C1C"/>
    <w:rsid w:val="00C04DF3"/>
    <w:rsid w:val="00C04E10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008"/>
    <w:rsid w:val="00C10143"/>
    <w:rsid w:val="00C103B6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8CC"/>
    <w:rsid w:val="00C148DC"/>
    <w:rsid w:val="00C14E23"/>
    <w:rsid w:val="00C14E87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2C3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D5E"/>
    <w:rsid w:val="00C22E51"/>
    <w:rsid w:val="00C22E98"/>
    <w:rsid w:val="00C22EE6"/>
    <w:rsid w:val="00C23070"/>
    <w:rsid w:val="00C2319B"/>
    <w:rsid w:val="00C2330F"/>
    <w:rsid w:val="00C233D7"/>
    <w:rsid w:val="00C236E6"/>
    <w:rsid w:val="00C237EA"/>
    <w:rsid w:val="00C23951"/>
    <w:rsid w:val="00C23D40"/>
    <w:rsid w:val="00C241B7"/>
    <w:rsid w:val="00C24806"/>
    <w:rsid w:val="00C24E2D"/>
    <w:rsid w:val="00C2566B"/>
    <w:rsid w:val="00C25751"/>
    <w:rsid w:val="00C257D4"/>
    <w:rsid w:val="00C25E2E"/>
    <w:rsid w:val="00C25E57"/>
    <w:rsid w:val="00C26CCA"/>
    <w:rsid w:val="00C27422"/>
    <w:rsid w:val="00C27971"/>
    <w:rsid w:val="00C302F1"/>
    <w:rsid w:val="00C30501"/>
    <w:rsid w:val="00C30904"/>
    <w:rsid w:val="00C30AB0"/>
    <w:rsid w:val="00C3128C"/>
    <w:rsid w:val="00C313BC"/>
    <w:rsid w:val="00C315A0"/>
    <w:rsid w:val="00C31888"/>
    <w:rsid w:val="00C31ACC"/>
    <w:rsid w:val="00C31DB2"/>
    <w:rsid w:val="00C31F2F"/>
    <w:rsid w:val="00C32184"/>
    <w:rsid w:val="00C3242A"/>
    <w:rsid w:val="00C324E2"/>
    <w:rsid w:val="00C32672"/>
    <w:rsid w:val="00C32CFF"/>
    <w:rsid w:val="00C33036"/>
    <w:rsid w:val="00C332AF"/>
    <w:rsid w:val="00C334FC"/>
    <w:rsid w:val="00C3357E"/>
    <w:rsid w:val="00C33697"/>
    <w:rsid w:val="00C336B6"/>
    <w:rsid w:val="00C33878"/>
    <w:rsid w:val="00C33BDE"/>
    <w:rsid w:val="00C33C13"/>
    <w:rsid w:val="00C33C20"/>
    <w:rsid w:val="00C33F19"/>
    <w:rsid w:val="00C34126"/>
    <w:rsid w:val="00C343EA"/>
    <w:rsid w:val="00C344C6"/>
    <w:rsid w:val="00C345CF"/>
    <w:rsid w:val="00C3481E"/>
    <w:rsid w:val="00C34DDC"/>
    <w:rsid w:val="00C34F74"/>
    <w:rsid w:val="00C351CA"/>
    <w:rsid w:val="00C3529D"/>
    <w:rsid w:val="00C3582D"/>
    <w:rsid w:val="00C359FF"/>
    <w:rsid w:val="00C35B23"/>
    <w:rsid w:val="00C361C4"/>
    <w:rsid w:val="00C36537"/>
    <w:rsid w:val="00C36571"/>
    <w:rsid w:val="00C36647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24F"/>
    <w:rsid w:val="00C413CE"/>
    <w:rsid w:val="00C41962"/>
    <w:rsid w:val="00C41B46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3A4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2B49"/>
    <w:rsid w:val="00C5329D"/>
    <w:rsid w:val="00C53541"/>
    <w:rsid w:val="00C53A90"/>
    <w:rsid w:val="00C53CD8"/>
    <w:rsid w:val="00C53FFA"/>
    <w:rsid w:val="00C540DC"/>
    <w:rsid w:val="00C5445E"/>
    <w:rsid w:val="00C54AEE"/>
    <w:rsid w:val="00C54B85"/>
    <w:rsid w:val="00C54E93"/>
    <w:rsid w:val="00C55422"/>
    <w:rsid w:val="00C55569"/>
    <w:rsid w:val="00C55697"/>
    <w:rsid w:val="00C55886"/>
    <w:rsid w:val="00C55CAC"/>
    <w:rsid w:val="00C55D08"/>
    <w:rsid w:val="00C56360"/>
    <w:rsid w:val="00C563B2"/>
    <w:rsid w:val="00C566B2"/>
    <w:rsid w:val="00C56B5F"/>
    <w:rsid w:val="00C56E74"/>
    <w:rsid w:val="00C574CA"/>
    <w:rsid w:val="00C5754B"/>
    <w:rsid w:val="00C57914"/>
    <w:rsid w:val="00C57B90"/>
    <w:rsid w:val="00C6037C"/>
    <w:rsid w:val="00C606C8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44A"/>
    <w:rsid w:val="00C62CBD"/>
    <w:rsid w:val="00C62E4F"/>
    <w:rsid w:val="00C62E50"/>
    <w:rsid w:val="00C62FAB"/>
    <w:rsid w:val="00C62FCE"/>
    <w:rsid w:val="00C6301F"/>
    <w:rsid w:val="00C635D6"/>
    <w:rsid w:val="00C63EBA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A45"/>
    <w:rsid w:val="00C67C74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658"/>
    <w:rsid w:val="00C7589D"/>
    <w:rsid w:val="00C75969"/>
    <w:rsid w:val="00C75B45"/>
    <w:rsid w:val="00C76110"/>
    <w:rsid w:val="00C76147"/>
    <w:rsid w:val="00C76A28"/>
    <w:rsid w:val="00C76AA0"/>
    <w:rsid w:val="00C76C79"/>
    <w:rsid w:val="00C76CFE"/>
    <w:rsid w:val="00C77387"/>
    <w:rsid w:val="00C7742E"/>
    <w:rsid w:val="00C7750C"/>
    <w:rsid w:val="00C77735"/>
    <w:rsid w:val="00C77BE8"/>
    <w:rsid w:val="00C77DF6"/>
    <w:rsid w:val="00C80002"/>
    <w:rsid w:val="00C80272"/>
    <w:rsid w:val="00C80675"/>
    <w:rsid w:val="00C80CDD"/>
    <w:rsid w:val="00C80F30"/>
    <w:rsid w:val="00C810EE"/>
    <w:rsid w:val="00C811A7"/>
    <w:rsid w:val="00C817CD"/>
    <w:rsid w:val="00C817E3"/>
    <w:rsid w:val="00C81ACC"/>
    <w:rsid w:val="00C82053"/>
    <w:rsid w:val="00C82179"/>
    <w:rsid w:val="00C8229D"/>
    <w:rsid w:val="00C82509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5D3"/>
    <w:rsid w:val="00C8575C"/>
    <w:rsid w:val="00C85763"/>
    <w:rsid w:val="00C8592E"/>
    <w:rsid w:val="00C85DE0"/>
    <w:rsid w:val="00C85E3C"/>
    <w:rsid w:val="00C863AF"/>
    <w:rsid w:val="00C863C6"/>
    <w:rsid w:val="00C865F9"/>
    <w:rsid w:val="00C86A9E"/>
    <w:rsid w:val="00C86D35"/>
    <w:rsid w:val="00C86D73"/>
    <w:rsid w:val="00C86EE7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BD"/>
    <w:rsid w:val="00C919AF"/>
    <w:rsid w:val="00C91D55"/>
    <w:rsid w:val="00C91DCD"/>
    <w:rsid w:val="00C91FA7"/>
    <w:rsid w:val="00C927CD"/>
    <w:rsid w:val="00C92859"/>
    <w:rsid w:val="00C9297C"/>
    <w:rsid w:val="00C931BB"/>
    <w:rsid w:val="00C9342F"/>
    <w:rsid w:val="00C93448"/>
    <w:rsid w:val="00C93B86"/>
    <w:rsid w:val="00C94288"/>
    <w:rsid w:val="00C94292"/>
    <w:rsid w:val="00C9433A"/>
    <w:rsid w:val="00C943BB"/>
    <w:rsid w:val="00C949AD"/>
    <w:rsid w:val="00C94F61"/>
    <w:rsid w:val="00C955C3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10F7"/>
    <w:rsid w:val="00CA12C9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977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81F"/>
    <w:rsid w:val="00CA7A5E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5BB"/>
    <w:rsid w:val="00CB16CC"/>
    <w:rsid w:val="00CB1752"/>
    <w:rsid w:val="00CB18BB"/>
    <w:rsid w:val="00CB18D7"/>
    <w:rsid w:val="00CB1904"/>
    <w:rsid w:val="00CB1E08"/>
    <w:rsid w:val="00CB1E0C"/>
    <w:rsid w:val="00CB1F52"/>
    <w:rsid w:val="00CB2001"/>
    <w:rsid w:val="00CB2153"/>
    <w:rsid w:val="00CB2161"/>
    <w:rsid w:val="00CB21AB"/>
    <w:rsid w:val="00CB2739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2A4"/>
    <w:rsid w:val="00CB55E2"/>
    <w:rsid w:val="00CB5B98"/>
    <w:rsid w:val="00CB642C"/>
    <w:rsid w:val="00CB6DA6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943"/>
    <w:rsid w:val="00CC3BC0"/>
    <w:rsid w:val="00CC3C21"/>
    <w:rsid w:val="00CC4027"/>
    <w:rsid w:val="00CC4235"/>
    <w:rsid w:val="00CC42D1"/>
    <w:rsid w:val="00CC4347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134"/>
    <w:rsid w:val="00CC7407"/>
    <w:rsid w:val="00CC7676"/>
    <w:rsid w:val="00CC7B9A"/>
    <w:rsid w:val="00CC7C47"/>
    <w:rsid w:val="00CC7EBC"/>
    <w:rsid w:val="00CC7ED9"/>
    <w:rsid w:val="00CC7F78"/>
    <w:rsid w:val="00CD0124"/>
    <w:rsid w:val="00CD0158"/>
    <w:rsid w:val="00CD173E"/>
    <w:rsid w:val="00CD1881"/>
    <w:rsid w:val="00CD1C10"/>
    <w:rsid w:val="00CD22BC"/>
    <w:rsid w:val="00CD25D4"/>
    <w:rsid w:val="00CD283E"/>
    <w:rsid w:val="00CD2B69"/>
    <w:rsid w:val="00CD2BA8"/>
    <w:rsid w:val="00CD313E"/>
    <w:rsid w:val="00CD356A"/>
    <w:rsid w:val="00CD3592"/>
    <w:rsid w:val="00CD36AB"/>
    <w:rsid w:val="00CD3CAB"/>
    <w:rsid w:val="00CD3FF2"/>
    <w:rsid w:val="00CD41A0"/>
    <w:rsid w:val="00CD447E"/>
    <w:rsid w:val="00CD47EF"/>
    <w:rsid w:val="00CD4D59"/>
    <w:rsid w:val="00CD5516"/>
    <w:rsid w:val="00CD5548"/>
    <w:rsid w:val="00CD5703"/>
    <w:rsid w:val="00CD597F"/>
    <w:rsid w:val="00CD5CED"/>
    <w:rsid w:val="00CD5E37"/>
    <w:rsid w:val="00CD629F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198C"/>
    <w:rsid w:val="00CE1C33"/>
    <w:rsid w:val="00CE2164"/>
    <w:rsid w:val="00CE2529"/>
    <w:rsid w:val="00CE27D8"/>
    <w:rsid w:val="00CE2B71"/>
    <w:rsid w:val="00CE2E21"/>
    <w:rsid w:val="00CE329A"/>
    <w:rsid w:val="00CE35AC"/>
    <w:rsid w:val="00CE383A"/>
    <w:rsid w:val="00CE38EA"/>
    <w:rsid w:val="00CE3CED"/>
    <w:rsid w:val="00CE4236"/>
    <w:rsid w:val="00CE46C4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93F"/>
    <w:rsid w:val="00CE6E75"/>
    <w:rsid w:val="00CE798B"/>
    <w:rsid w:val="00CE7C4B"/>
    <w:rsid w:val="00CE7D55"/>
    <w:rsid w:val="00CE7E82"/>
    <w:rsid w:val="00CF0271"/>
    <w:rsid w:val="00CF064F"/>
    <w:rsid w:val="00CF0AF5"/>
    <w:rsid w:val="00CF0B07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480"/>
    <w:rsid w:val="00CF4E44"/>
    <w:rsid w:val="00CF51DB"/>
    <w:rsid w:val="00CF57A0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1A4"/>
    <w:rsid w:val="00D001AF"/>
    <w:rsid w:val="00D0035D"/>
    <w:rsid w:val="00D008AA"/>
    <w:rsid w:val="00D00F7C"/>
    <w:rsid w:val="00D01DF1"/>
    <w:rsid w:val="00D01F72"/>
    <w:rsid w:val="00D02362"/>
    <w:rsid w:val="00D0258B"/>
    <w:rsid w:val="00D0262D"/>
    <w:rsid w:val="00D02B1C"/>
    <w:rsid w:val="00D02F05"/>
    <w:rsid w:val="00D03061"/>
    <w:rsid w:val="00D030E9"/>
    <w:rsid w:val="00D035CF"/>
    <w:rsid w:val="00D03891"/>
    <w:rsid w:val="00D03988"/>
    <w:rsid w:val="00D039CD"/>
    <w:rsid w:val="00D03DC5"/>
    <w:rsid w:val="00D04106"/>
    <w:rsid w:val="00D045DA"/>
    <w:rsid w:val="00D04C77"/>
    <w:rsid w:val="00D04E7C"/>
    <w:rsid w:val="00D053AD"/>
    <w:rsid w:val="00D05619"/>
    <w:rsid w:val="00D05671"/>
    <w:rsid w:val="00D058C3"/>
    <w:rsid w:val="00D05A90"/>
    <w:rsid w:val="00D05D2E"/>
    <w:rsid w:val="00D067EF"/>
    <w:rsid w:val="00D068A8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9B5"/>
    <w:rsid w:val="00D11A98"/>
    <w:rsid w:val="00D11B9E"/>
    <w:rsid w:val="00D11E37"/>
    <w:rsid w:val="00D11F4A"/>
    <w:rsid w:val="00D12423"/>
    <w:rsid w:val="00D1251F"/>
    <w:rsid w:val="00D12670"/>
    <w:rsid w:val="00D12AAD"/>
    <w:rsid w:val="00D12C31"/>
    <w:rsid w:val="00D133B7"/>
    <w:rsid w:val="00D134A9"/>
    <w:rsid w:val="00D13A07"/>
    <w:rsid w:val="00D141B7"/>
    <w:rsid w:val="00D148DF"/>
    <w:rsid w:val="00D14C6D"/>
    <w:rsid w:val="00D14CB8"/>
    <w:rsid w:val="00D153B9"/>
    <w:rsid w:val="00D15C46"/>
    <w:rsid w:val="00D15CAA"/>
    <w:rsid w:val="00D15F4E"/>
    <w:rsid w:val="00D15FA4"/>
    <w:rsid w:val="00D16087"/>
    <w:rsid w:val="00D161BD"/>
    <w:rsid w:val="00D164C1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7B"/>
    <w:rsid w:val="00D20010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1E1B"/>
    <w:rsid w:val="00D2282C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3AE"/>
    <w:rsid w:val="00D2752F"/>
    <w:rsid w:val="00D275D9"/>
    <w:rsid w:val="00D27F49"/>
    <w:rsid w:val="00D30007"/>
    <w:rsid w:val="00D30156"/>
    <w:rsid w:val="00D302DA"/>
    <w:rsid w:val="00D30340"/>
    <w:rsid w:val="00D306DE"/>
    <w:rsid w:val="00D30A0B"/>
    <w:rsid w:val="00D30A70"/>
    <w:rsid w:val="00D30B2F"/>
    <w:rsid w:val="00D30D07"/>
    <w:rsid w:val="00D31200"/>
    <w:rsid w:val="00D317A6"/>
    <w:rsid w:val="00D319F6"/>
    <w:rsid w:val="00D31B53"/>
    <w:rsid w:val="00D321CC"/>
    <w:rsid w:val="00D32328"/>
    <w:rsid w:val="00D3243E"/>
    <w:rsid w:val="00D32765"/>
    <w:rsid w:val="00D32DF3"/>
    <w:rsid w:val="00D32EB0"/>
    <w:rsid w:val="00D32FF8"/>
    <w:rsid w:val="00D3335A"/>
    <w:rsid w:val="00D334CF"/>
    <w:rsid w:val="00D33FE4"/>
    <w:rsid w:val="00D34408"/>
    <w:rsid w:val="00D349C2"/>
    <w:rsid w:val="00D34BC6"/>
    <w:rsid w:val="00D34C53"/>
    <w:rsid w:val="00D34C96"/>
    <w:rsid w:val="00D358AA"/>
    <w:rsid w:val="00D358ED"/>
    <w:rsid w:val="00D3591A"/>
    <w:rsid w:val="00D36AB2"/>
    <w:rsid w:val="00D36F54"/>
    <w:rsid w:val="00D37000"/>
    <w:rsid w:val="00D37053"/>
    <w:rsid w:val="00D373D4"/>
    <w:rsid w:val="00D37A2A"/>
    <w:rsid w:val="00D37BD0"/>
    <w:rsid w:val="00D40079"/>
    <w:rsid w:val="00D403FC"/>
    <w:rsid w:val="00D4043A"/>
    <w:rsid w:val="00D40887"/>
    <w:rsid w:val="00D409D6"/>
    <w:rsid w:val="00D40A37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B9E"/>
    <w:rsid w:val="00D45FFD"/>
    <w:rsid w:val="00D460C8"/>
    <w:rsid w:val="00D46D73"/>
    <w:rsid w:val="00D47078"/>
    <w:rsid w:val="00D473F4"/>
    <w:rsid w:val="00D47428"/>
    <w:rsid w:val="00D47709"/>
    <w:rsid w:val="00D47E36"/>
    <w:rsid w:val="00D47F2D"/>
    <w:rsid w:val="00D50A02"/>
    <w:rsid w:val="00D50A3A"/>
    <w:rsid w:val="00D50B51"/>
    <w:rsid w:val="00D51029"/>
    <w:rsid w:val="00D510F7"/>
    <w:rsid w:val="00D51214"/>
    <w:rsid w:val="00D5157C"/>
    <w:rsid w:val="00D51A07"/>
    <w:rsid w:val="00D51E0B"/>
    <w:rsid w:val="00D5213E"/>
    <w:rsid w:val="00D5289E"/>
    <w:rsid w:val="00D53288"/>
    <w:rsid w:val="00D5398A"/>
    <w:rsid w:val="00D539F1"/>
    <w:rsid w:val="00D542B3"/>
    <w:rsid w:val="00D5525C"/>
    <w:rsid w:val="00D55905"/>
    <w:rsid w:val="00D5591D"/>
    <w:rsid w:val="00D55CF7"/>
    <w:rsid w:val="00D55D7B"/>
    <w:rsid w:val="00D56268"/>
    <w:rsid w:val="00D562CC"/>
    <w:rsid w:val="00D563F5"/>
    <w:rsid w:val="00D566CE"/>
    <w:rsid w:val="00D56995"/>
    <w:rsid w:val="00D56D3A"/>
    <w:rsid w:val="00D5735A"/>
    <w:rsid w:val="00D574FB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667"/>
    <w:rsid w:val="00D62A48"/>
    <w:rsid w:val="00D62CFF"/>
    <w:rsid w:val="00D62E71"/>
    <w:rsid w:val="00D6376B"/>
    <w:rsid w:val="00D637A7"/>
    <w:rsid w:val="00D63FD9"/>
    <w:rsid w:val="00D6491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58"/>
    <w:rsid w:val="00D667B7"/>
    <w:rsid w:val="00D67394"/>
    <w:rsid w:val="00D67598"/>
    <w:rsid w:val="00D675C8"/>
    <w:rsid w:val="00D67A34"/>
    <w:rsid w:val="00D67B7A"/>
    <w:rsid w:val="00D67F94"/>
    <w:rsid w:val="00D70047"/>
    <w:rsid w:val="00D700B7"/>
    <w:rsid w:val="00D7098B"/>
    <w:rsid w:val="00D70D02"/>
    <w:rsid w:val="00D70E68"/>
    <w:rsid w:val="00D71061"/>
    <w:rsid w:val="00D7118E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F53"/>
    <w:rsid w:val="00D73A5A"/>
    <w:rsid w:val="00D73B64"/>
    <w:rsid w:val="00D73EBE"/>
    <w:rsid w:val="00D73FC2"/>
    <w:rsid w:val="00D74031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BE"/>
    <w:rsid w:val="00D75D79"/>
    <w:rsid w:val="00D75DC8"/>
    <w:rsid w:val="00D7653A"/>
    <w:rsid w:val="00D76546"/>
    <w:rsid w:val="00D765D3"/>
    <w:rsid w:val="00D76CA2"/>
    <w:rsid w:val="00D76CF8"/>
    <w:rsid w:val="00D76D54"/>
    <w:rsid w:val="00D76D7B"/>
    <w:rsid w:val="00D76E04"/>
    <w:rsid w:val="00D7722F"/>
    <w:rsid w:val="00D77291"/>
    <w:rsid w:val="00D77CA1"/>
    <w:rsid w:val="00D80901"/>
    <w:rsid w:val="00D80FFF"/>
    <w:rsid w:val="00D813A0"/>
    <w:rsid w:val="00D817F9"/>
    <w:rsid w:val="00D81C99"/>
    <w:rsid w:val="00D82452"/>
    <w:rsid w:val="00D825F9"/>
    <w:rsid w:val="00D82842"/>
    <w:rsid w:val="00D82A0A"/>
    <w:rsid w:val="00D82D0E"/>
    <w:rsid w:val="00D82D61"/>
    <w:rsid w:val="00D8315A"/>
    <w:rsid w:val="00D832DA"/>
    <w:rsid w:val="00D83589"/>
    <w:rsid w:val="00D83680"/>
    <w:rsid w:val="00D83B21"/>
    <w:rsid w:val="00D83C53"/>
    <w:rsid w:val="00D83CAD"/>
    <w:rsid w:val="00D83D04"/>
    <w:rsid w:val="00D84193"/>
    <w:rsid w:val="00D8431D"/>
    <w:rsid w:val="00D8446D"/>
    <w:rsid w:val="00D84D90"/>
    <w:rsid w:val="00D85171"/>
    <w:rsid w:val="00D852BE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723"/>
    <w:rsid w:val="00D957EE"/>
    <w:rsid w:val="00D957F1"/>
    <w:rsid w:val="00D959D5"/>
    <w:rsid w:val="00D95D96"/>
    <w:rsid w:val="00D95E6A"/>
    <w:rsid w:val="00D961F6"/>
    <w:rsid w:val="00D963FD"/>
    <w:rsid w:val="00D965CF"/>
    <w:rsid w:val="00D9679D"/>
    <w:rsid w:val="00D96833"/>
    <w:rsid w:val="00D96967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475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F14"/>
    <w:rsid w:val="00DA62E6"/>
    <w:rsid w:val="00DA64FF"/>
    <w:rsid w:val="00DA6691"/>
    <w:rsid w:val="00DA6CEA"/>
    <w:rsid w:val="00DA6E81"/>
    <w:rsid w:val="00DA717C"/>
    <w:rsid w:val="00DA732C"/>
    <w:rsid w:val="00DA7355"/>
    <w:rsid w:val="00DA73B7"/>
    <w:rsid w:val="00DA74CC"/>
    <w:rsid w:val="00DA7587"/>
    <w:rsid w:val="00DA79CF"/>
    <w:rsid w:val="00DA7BC7"/>
    <w:rsid w:val="00DB017E"/>
    <w:rsid w:val="00DB046E"/>
    <w:rsid w:val="00DB13FA"/>
    <w:rsid w:val="00DB150F"/>
    <w:rsid w:val="00DB17DD"/>
    <w:rsid w:val="00DB1B4A"/>
    <w:rsid w:val="00DB1BDA"/>
    <w:rsid w:val="00DB1DF3"/>
    <w:rsid w:val="00DB268C"/>
    <w:rsid w:val="00DB289E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09B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5E2"/>
    <w:rsid w:val="00DC17FB"/>
    <w:rsid w:val="00DC18CB"/>
    <w:rsid w:val="00DC1906"/>
    <w:rsid w:val="00DC1A0D"/>
    <w:rsid w:val="00DC1A51"/>
    <w:rsid w:val="00DC1E48"/>
    <w:rsid w:val="00DC2046"/>
    <w:rsid w:val="00DC2784"/>
    <w:rsid w:val="00DC27F1"/>
    <w:rsid w:val="00DC2CA5"/>
    <w:rsid w:val="00DC2DC7"/>
    <w:rsid w:val="00DC2E2A"/>
    <w:rsid w:val="00DC2F5D"/>
    <w:rsid w:val="00DC2F7C"/>
    <w:rsid w:val="00DC321B"/>
    <w:rsid w:val="00DC3889"/>
    <w:rsid w:val="00DC38F5"/>
    <w:rsid w:val="00DC3A12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60E4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A7B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3C3"/>
    <w:rsid w:val="00DD44DB"/>
    <w:rsid w:val="00DD495E"/>
    <w:rsid w:val="00DD4A08"/>
    <w:rsid w:val="00DD4A2A"/>
    <w:rsid w:val="00DD4B37"/>
    <w:rsid w:val="00DD4C49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362"/>
    <w:rsid w:val="00DD7407"/>
    <w:rsid w:val="00DD7706"/>
    <w:rsid w:val="00DD77C7"/>
    <w:rsid w:val="00DD77E4"/>
    <w:rsid w:val="00DD7BA7"/>
    <w:rsid w:val="00DE02CB"/>
    <w:rsid w:val="00DE06C7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4008"/>
    <w:rsid w:val="00DE4187"/>
    <w:rsid w:val="00DE4237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DC4"/>
    <w:rsid w:val="00DE6EFF"/>
    <w:rsid w:val="00DE79F4"/>
    <w:rsid w:val="00DE7FE2"/>
    <w:rsid w:val="00DF00C6"/>
    <w:rsid w:val="00DF0457"/>
    <w:rsid w:val="00DF07A0"/>
    <w:rsid w:val="00DF0D36"/>
    <w:rsid w:val="00DF0EAE"/>
    <w:rsid w:val="00DF133F"/>
    <w:rsid w:val="00DF1985"/>
    <w:rsid w:val="00DF1988"/>
    <w:rsid w:val="00DF1A83"/>
    <w:rsid w:val="00DF1F60"/>
    <w:rsid w:val="00DF2385"/>
    <w:rsid w:val="00DF2978"/>
    <w:rsid w:val="00DF2AD9"/>
    <w:rsid w:val="00DF2CEF"/>
    <w:rsid w:val="00DF2DD4"/>
    <w:rsid w:val="00DF3381"/>
    <w:rsid w:val="00DF3414"/>
    <w:rsid w:val="00DF342A"/>
    <w:rsid w:val="00DF402C"/>
    <w:rsid w:val="00DF4531"/>
    <w:rsid w:val="00DF4996"/>
    <w:rsid w:val="00DF4A0C"/>
    <w:rsid w:val="00DF4CC5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721"/>
    <w:rsid w:val="00E00826"/>
    <w:rsid w:val="00E01253"/>
    <w:rsid w:val="00E01871"/>
    <w:rsid w:val="00E01988"/>
    <w:rsid w:val="00E02CE1"/>
    <w:rsid w:val="00E031DC"/>
    <w:rsid w:val="00E038B4"/>
    <w:rsid w:val="00E03E2B"/>
    <w:rsid w:val="00E0448D"/>
    <w:rsid w:val="00E04548"/>
    <w:rsid w:val="00E04680"/>
    <w:rsid w:val="00E04AF9"/>
    <w:rsid w:val="00E04C13"/>
    <w:rsid w:val="00E04DFC"/>
    <w:rsid w:val="00E04EB2"/>
    <w:rsid w:val="00E0503B"/>
    <w:rsid w:val="00E0572F"/>
    <w:rsid w:val="00E05856"/>
    <w:rsid w:val="00E05B01"/>
    <w:rsid w:val="00E06131"/>
    <w:rsid w:val="00E06188"/>
    <w:rsid w:val="00E06AF9"/>
    <w:rsid w:val="00E06DE1"/>
    <w:rsid w:val="00E07118"/>
    <w:rsid w:val="00E07131"/>
    <w:rsid w:val="00E07273"/>
    <w:rsid w:val="00E07702"/>
    <w:rsid w:val="00E07ACC"/>
    <w:rsid w:val="00E10049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234A"/>
    <w:rsid w:val="00E124B0"/>
    <w:rsid w:val="00E12721"/>
    <w:rsid w:val="00E12A4B"/>
    <w:rsid w:val="00E13027"/>
    <w:rsid w:val="00E13518"/>
    <w:rsid w:val="00E1380A"/>
    <w:rsid w:val="00E13BA2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048"/>
    <w:rsid w:val="00E1720D"/>
    <w:rsid w:val="00E17897"/>
    <w:rsid w:val="00E2005C"/>
    <w:rsid w:val="00E20064"/>
    <w:rsid w:val="00E201EF"/>
    <w:rsid w:val="00E208F0"/>
    <w:rsid w:val="00E20B0A"/>
    <w:rsid w:val="00E21507"/>
    <w:rsid w:val="00E21829"/>
    <w:rsid w:val="00E21C53"/>
    <w:rsid w:val="00E21C6F"/>
    <w:rsid w:val="00E21D52"/>
    <w:rsid w:val="00E22726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069"/>
    <w:rsid w:val="00E260BF"/>
    <w:rsid w:val="00E26503"/>
    <w:rsid w:val="00E26644"/>
    <w:rsid w:val="00E2694A"/>
    <w:rsid w:val="00E26954"/>
    <w:rsid w:val="00E26D00"/>
    <w:rsid w:val="00E27011"/>
    <w:rsid w:val="00E27870"/>
    <w:rsid w:val="00E27E8E"/>
    <w:rsid w:val="00E27F51"/>
    <w:rsid w:val="00E27FA1"/>
    <w:rsid w:val="00E300EC"/>
    <w:rsid w:val="00E3099E"/>
    <w:rsid w:val="00E311C1"/>
    <w:rsid w:val="00E313A7"/>
    <w:rsid w:val="00E3144D"/>
    <w:rsid w:val="00E314AF"/>
    <w:rsid w:val="00E314BA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DC9"/>
    <w:rsid w:val="00E33EC1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0"/>
    <w:rsid w:val="00E423CF"/>
    <w:rsid w:val="00E424CE"/>
    <w:rsid w:val="00E42528"/>
    <w:rsid w:val="00E42811"/>
    <w:rsid w:val="00E42AF0"/>
    <w:rsid w:val="00E42B4F"/>
    <w:rsid w:val="00E42F94"/>
    <w:rsid w:val="00E431DC"/>
    <w:rsid w:val="00E431ED"/>
    <w:rsid w:val="00E432A6"/>
    <w:rsid w:val="00E43398"/>
    <w:rsid w:val="00E4351E"/>
    <w:rsid w:val="00E4371A"/>
    <w:rsid w:val="00E43841"/>
    <w:rsid w:val="00E4396F"/>
    <w:rsid w:val="00E43F26"/>
    <w:rsid w:val="00E43F64"/>
    <w:rsid w:val="00E4435B"/>
    <w:rsid w:val="00E445EF"/>
    <w:rsid w:val="00E4496F"/>
    <w:rsid w:val="00E45151"/>
    <w:rsid w:val="00E454B2"/>
    <w:rsid w:val="00E4556A"/>
    <w:rsid w:val="00E45B30"/>
    <w:rsid w:val="00E45D46"/>
    <w:rsid w:val="00E45E4B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50354"/>
    <w:rsid w:val="00E50422"/>
    <w:rsid w:val="00E50529"/>
    <w:rsid w:val="00E50B4D"/>
    <w:rsid w:val="00E50E0E"/>
    <w:rsid w:val="00E51746"/>
    <w:rsid w:val="00E51777"/>
    <w:rsid w:val="00E51841"/>
    <w:rsid w:val="00E51F14"/>
    <w:rsid w:val="00E52269"/>
    <w:rsid w:val="00E525C5"/>
    <w:rsid w:val="00E52914"/>
    <w:rsid w:val="00E52B83"/>
    <w:rsid w:val="00E52BC3"/>
    <w:rsid w:val="00E532AE"/>
    <w:rsid w:val="00E537AC"/>
    <w:rsid w:val="00E53839"/>
    <w:rsid w:val="00E53E0A"/>
    <w:rsid w:val="00E53EA6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229"/>
    <w:rsid w:val="00E568A5"/>
    <w:rsid w:val="00E56DE6"/>
    <w:rsid w:val="00E573DB"/>
    <w:rsid w:val="00E57498"/>
    <w:rsid w:val="00E575FD"/>
    <w:rsid w:val="00E5764E"/>
    <w:rsid w:val="00E57EA2"/>
    <w:rsid w:val="00E57F52"/>
    <w:rsid w:val="00E6008A"/>
    <w:rsid w:val="00E60128"/>
    <w:rsid w:val="00E601EC"/>
    <w:rsid w:val="00E605E3"/>
    <w:rsid w:val="00E608BF"/>
    <w:rsid w:val="00E6098D"/>
    <w:rsid w:val="00E60AB2"/>
    <w:rsid w:val="00E60FC2"/>
    <w:rsid w:val="00E61383"/>
    <w:rsid w:val="00E6144A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40C8"/>
    <w:rsid w:val="00E64515"/>
    <w:rsid w:val="00E6453D"/>
    <w:rsid w:val="00E646C2"/>
    <w:rsid w:val="00E6473F"/>
    <w:rsid w:val="00E64774"/>
    <w:rsid w:val="00E6482D"/>
    <w:rsid w:val="00E6492E"/>
    <w:rsid w:val="00E64F6E"/>
    <w:rsid w:val="00E65174"/>
    <w:rsid w:val="00E6583D"/>
    <w:rsid w:val="00E65879"/>
    <w:rsid w:val="00E65C1F"/>
    <w:rsid w:val="00E65DCD"/>
    <w:rsid w:val="00E65FA4"/>
    <w:rsid w:val="00E66387"/>
    <w:rsid w:val="00E663CA"/>
    <w:rsid w:val="00E664D3"/>
    <w:rsid w:val="00E666DF"/>
    <w:rsid w:val="00E66EC2"/>
    <w:rsid w:val="00E66F60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1C05"/>
    <w:rsid w:val="00E72264"/>
    <w:rsid w:val="00E7227F"/>
    <w:rsid w:val="00E727BB"/>
    <w:rsid w:val="00E72A97"/>
    <w:rsid w:val="00E72B22"/>
    <w:rsid w:val="00E72BFE"/>
    <w:rsid w:val="00E72EFE"/>
    <w:rsid w:val="00E72F9C"/>
    <w:rsid w:val="00E73010"/>
    <w:rsid w:val="00E73099"/>
    <w:rsid w:val="00E73188"/>
    <w:rsid w:val="00E73222"/>
    <w:rsid w:val="00E7356B"/>
    <w:rsid w:val="00E73579"/>
    <w:rsid w:val="00E7382C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415"/>
    <w:rsid w:val="00E8045E"/>
    <w:rsid w:val="00E8086A"/>
    <w:rsid w:val="00E80DB5"/>
    <w:rsid w:val="00E81AB8"/>
    <w:rsid w:val="00E81BC0"/>
    <w:rsid w:val="00E81ECD"/>
    <w:rsid w:val="00E82349"/>
    <w:rsid w:val="00E827E0"/>
    <w:rsid w:val="00E831E4"/>
    <w:rsid w:val="00E8340A"/>
    <w:rsid w:val="00E83515"/>
    <w:rsid w:val="00E839F0"/>
    <w:rsid w:val="00E83A85"/>
    <w:rsid w:val="00E83B85"/>
    <w:rsid w:val="00E83CA2"/>
    <w:rsid w:val="00E84407"/>
    <w:rsid w:val="00E84594"/>
    <w:rsid w:val="00E8470F"/>
    <w:rsid w:val="00E84D9D"/>
    <w:rsid w:val="00E84E03"/>
    <w:rsid w:val="00E84E3C"/>
    <w:rsid w:val="00E8507B"/>
    <w:rsid w:val="00E851DF"/>
    <w:rsid w:val="00E856A8"/>
    <w:rsid w:val="00E857DC"/>
    <w:rsid w:val="00E85B07"/>
    <w:rsid w:val="00E85D43"/>
    <w:rsid w:val="00E85D95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BDB"/>
    <w:rsid w:val="00E87BFF"/>
    <w:rsid w:val="00E87C77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701F"/>
    <w:rsid w:val="00E97114"/>
    <w:rsid w:val="00E97726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25C5"/>
    <w:rsid w:val="00EA2B78"/>
    <w:rsid w:val="00EA2D91"/>
    <w:rsid w:val="00EA2EC5"/>
    <w:rsid w:val="00EA2F34"/>
    <w:rsid w:val="00EA2F53"/>
    <w:rsid w:val="00EA3A4D"/>
    <w:rsid w:val="00EA3B2E"/>
    <w:rsid w:val="00EA3D41"/>
    <w:rsid w:val="00EA439D"/>
    <w:rsid w:val="00EA4609"/>
    <w:rsid w:val="00EA4984"/>
    <w:rsid w:val="00EA4D1F"/>
    <w:rsid w:val="00EA4F4A"/>
    <w:rsid w:val="00EA569B"/>
    <w:rsid w:val="00EA5BB7"/>
    <w:rsid w:val="00EA5C56"/>
    <w:rsid w:val="00EA5EFB"/>
    <w:rsid w:val="00EA628D"/>
    <w:rsid w:val="00EA6416"/>
    <w:rsid w:val="00EA646C"/>
    <w:rsid w:val="00EA65EB"/>
    <w:rsid w:val="00EA6607"/>
    <w:rsid w:val="00EA6794"/>
    <w:rsid w:val="00EA68A4"/>
    <w:rsid w:val="00EA6CA2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0F2E"/>
    <w:rsid w:val="00EB116C"/>
    <w:rsid w:val="00EB1239"/>
    <w:rsid w:val="00EB15C7"/>
    <w:rsid w:val="00EB17B5"/>
    <w:rsid w:val="00EB17F2"/>
    <w:rsid w:val="00EB1977"/>
    <w:rsid w:val="00EB19F2"/>
    <w:rsid w:val="00EB1AFA"/>
    <w:rsid w:val="00EB1E23"/>
    <w:rsid w:val="00EB28CA"/>
    <w:rsid w:val="00EB294F"/>
    <w:rsid w:val="00EB2DEC"/>
    <w:rsid w:val="00EB2EF3"/>
    <w:rsid w:val="00EB3006"/>
    <w:rsid w:val="00EB32C4"/>
    <w:rsid w:val="00EB346D"/>
    <w:rsid w:val="00EB392B"/>
    <w:rsid w:val="00EB3F3A"/>
    <w:rsid w:val="00EB4656"/>
    <w:rsid w:val="00EB4735"/>
    <w:rsid w:val="00EB49EA"/>
    <w:rsid w:val="00EB4C9A"/>
    <w:rsid w:val="00EB4EC6"/>
    <w:rsid w:val="00EB50E7"/>
    <w:rsid w:val="00EB5258"/>
    <w:rsid w:val="00EB52A5"/>
    <w:rsid w:val="00EB5677"/>
    <w:rsid w:val="00EB5BCC"/>
    <w:rsid w:val="00EB5D0C"/>
    <w:rsid w:val="00EB62DF"/>
    <w:rsid w:val="00EB6322"/>
    <w:rsid w:val="00EB64A3"/>
    <w:rsid w:val="00EB6536"/>
    <w:rsid w:val="00EB654E"/>
    <w:rsid w:val="00EB671C"/>
    <w:rsid w:val="00EB67CE"/>
    <w:rsid w:val="00EB6F5A"/>
    <w:rsid w:val="00EB73E9"/>
    <w:rsid w:val="00EB75B1"/>
    <w:rsid w:val="00EB766D"/>
    <w:rsid w:val="00EB784F"/>
    <w:rsid w:val="00EB78E5"/>
    <w:rsid w:val="00EB7A0D"/>
    <w:rsid w:val="00EB7EF7"/>
    <w:rsid w:val="00EC0582"/>
    <w:rsid w:val="00EC0781"/>
    <w:rsid w:val="00EC0E65"/>
    <w:rsid w:val="00EC138B"/>
    <w:rsid w:val="00EC19A5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272"/>
    <w:rsid w:val="00EC442A"/>
    <w:rsid w:val="00EC4971"/>
    <w:rsid w:val="00EC49FB"/>
    <w:rsid w:val="00EC4BFD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25A"/>
    <w:rsid w:val="00ED0630"/>
    <w:rsid w:val="00ED0B95"/>
    <w:rsid w:val="00ED1128"/>
    <w:rsid w:val="00ED1150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5017"/>
    <w:rsid w:val="00ED564D"/>
    <w:rsid w:val="00ED5651"/>
    <w:rsid w:val="00ED56B2"/>
    <w:rsid w:val="00ED5A27"/>
    <w:rsid w:val="00ED5AB4"/>
    <w:rsid w:val="00ED6397"/>
    <w:rsid w:val="00ED63F0"/>
    <w:rsid w:val="00ED6E8C"/>
    <w:rsid w:val="00ED78AA"/>
    <w:rsid w:val="00ED797F"/>
    <w:rsid w:val="00ED7B78"/>
    <w:rsid w:val="00EE066F"/>
    <w:rsid w:val="00EE0841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7C4"/>
    <w:rsid w:val="00EE5822"/>
    <w:rsid w:val="00EE5DFB"/>
    <w:rsid w:val="00EE5E74"/>
    <w:rsid w:val="00EE5F61"/>
    <w:rsid w:val="00EE68BF"/>
    <w:rsid w:val="00EE6E0A"/>
    <w:rsid w:val="00EE724F"/>
    <w:rsid w:val="00EE743E"/>
    <w:rsid w:val="00EE7460"/>
    <w:rsid w:val="00EE76A3"/>
    <w:rsid w:val="00EE76F9"/>
    <w:rsid w:val="00EE7825"/>
    <w:rsid w:val="00EE7A06"/>
    <w:rsid w:val="00EE7D5E"/>
    <w:rsid w:val="00EF08A5"/>
    <w:rsid w:val="00EF0BFB"/>
    <w:rsid w:val="00EF1427"/>
    <w:rsid w:val="00EF14E0"/>
    <w:rsid w:val="00EF1516"/>
    <w:rsid w:val="00EF15AF"/>
    <w:rsid w:val="00EF177B"/>
    <w:rsid w:val="00EF192F"/>
    <w:rsid w:val="00EF1C83"/>
    <w:rsid w:val="00EF1F49"/>
    <w:rsid w:val="00EF205F"/>
    <w:rsid w:val="00EF20B2"/>
    <w:rsid w:val="00EF21B4"/>
    <w:rsid w:val="00EF24D9"/>
    <w:rsid w:val="00EF252F"/>
    <w:rsid w:val="00EF261F"/>
    <w:rsid w:val="00EF28AE"/>
    <w:rsid w:val="00EF2B4A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A2"/>
    <w:rsid w:val="00EF4FDB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5D0"/>
    <w:rsid w:val="00F00815"/>
    <w:rsid w:val="00F0098C"/>
    <w:rsid w:val="00F009E8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B33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7E9"/>
    <w:rsid w:val="00F0488C"/>
    <w:rsid w:val="00F05008"/>
    <w:rsid w:val="00F05672"/>
    <w:rsid w:val="00F05775"/>
    <w:rsid w:val="00F057B2"/>
    <w:rsid w:val="00F0583B"/>
    <w:rsid w:val="00F05B2A"/>
    <w:rsid w:val="00F0634B"/>
    <w:rsid w:val="00F06965"/>
    <w:rsid w:val="00F06A30"/>
    <w:rsid w:val="00F06ED1"/>
    <w:rsid w:val="00F07ADF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1F7F"/>
    <w:rsid w:val="00F1264F"/>
    <w:rsid w:val="00F126A7"/>
    <w:rsid w:val="00F1277F"/>
    <w:rsid w:val="00F12AD6"/>
    <w:rsid w:val="00F12CA4"/>
    <w:rsid w:val="00F134CB"/>
    <w:rsid w:val="00F1376C"/>
    <w:rsid w:val="00F13A21"/>
    <w:rsid w:val="00F140F9"/>
    <w:rsid w:val="00F1426B"/>
    <w:rsid w:val="00F1427F"/>
    <w:rsid w:val="00F143DA"/>
    <w:rsid w:val="00F14649"/>
    <w:rsid w:val="00F14795"/>
    <w:rsid w:val="00F15186"/>
    <w:rsid w:val="00F151E8"/>
    <w:rsid w:val="00F15360"/>
    <w:rsid w:val="00F15631"/>
    <w:rsid w:val="00F16811"/>
    <w:rsid w:val="00F17064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967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50"/>
    <w:rsid w:val="00F252A0"/>
    <w:rsid w:val="00F253FB"/>
    <w:rsid w:val="00F25610"/>
    <w:rsid w:val="00F25840"/>
    <w:rsid w:val="00F259A8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B94"/>
    <w:rsid w:val="00F27F38"/>
    <w:rsid w:val="00F3013A"/>
    <w:rsid w:val="00F3049D"/>
    <w:rsid w:val="00F305E8"/>
    <w:rsid w:val="00F30649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523A"/>
    <w:rsid w:val="00F354BC"/>
    <w:rsid w:val="00F35627"/>
    <w:rsid w:val="00F356C1"/>
    <w:rsid w:val="00F3573B"/>
    <w:rsid w:val="00F357C2"/>
    <w:rsid w:val="00F36C76"/>
    <w:rsid w:val="00F37209"/>
    <w:rsid w:val="00F37235"/>
    <w:rsid w:val="00F372A1"/>
    <w:rsid w:val="00F372E3"/>
    <w:rsid w:val="00F3762E"/>
    <w:rsid w:val="00F407F7"/>
    <w:rsid w:val="00F413FD"/>
    <w:rsid w:val="00F416E1"/>
    <w:rsid w:val="00F41731"/>
    <w:rsid w:val="00F4177C"/>
    <w:rsid w:val="00F418F2"/>
    <w:rsid w:val="00F41B89"/>
    <w:rsid w:val="00F41C84"/>
    <w:rsid w:val="00F41E1A"/>
    <w:rsid w:val="00F41FD3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C63"/>
    <w:rsid w:val="00F44D2B"/>
    <w:rsid w:val="00F45162"/>
    <w:rsid w:val="00F45AF5"/>
    <w:rsid w:val="00F45BA3"/>
    <w:rsid w:val="00F46215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8A"/>
    <w:rsid w:val="00F4799D"/>
    <w:rsid w:val="00F479B9"/>
    <w:rsid w:val="00F47DB8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001"/>
    <w:rsid w:val="00F52629"/>
    <w:rsid w:val="00F52678"/>
    <w:rsid w:val="00F52828"/>
    <w:rsid w:val="00F52A8C"/>
    <w:rsid w:val="00F52CC8"/>
    <w:rsid w:val="00F52E6D"/>
    <w:rsid w:val="00F53050"/>
    <w:rsid w:val="00F53499"/>
    <w:rsid w:val="00F53531"/>
    <w:rsid w:val="00F53E6E"/>
    <w:rsid w:val="00F54156"/>
    <w:rsid w:val="00F543A9"/>
    <w:rsid w:val="00F543BB"/>
    <w:rsid w:val="00F543EC"/>
    <w:rsid w:val="00F5459E"/>
    <w:rsid w:val="00F545E1"/>
    <w:rsid w:val="00F54945"/>
    <w:rsid w:val="00F54949"/>
    <w:rsid w:val="00F54BF2"/>
    <w:rsid w:val="00F54F40"/>
    <w:rsid w:val="00F553E3"/>
    <w:rsid w:val="00F5548E"/>
    <w:rsid w:val="00F5561F"/>
    <w:rsid w:val="00F5583A"/>
    <w:rsid w:val="00F55AAE"/>
    <w:rsid w:val="00F55B35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916"/>
    <w:rsid w:val="00F64A2C"/>
    <w:rsid w:val="00F65089"/>
    <w:rsid w:val="00F6528C"/>
    <w:rsid w:val="00F65C9B"/>
    <w:rsid w:val="00F65D4D"/>
    <w:rsid w:val="00F6602A"/>
    <w:rsid w:val="00F66151"/>
    <w:rsid w:val="00F661A0"/>
    <w:rsid w:val="00F6626B"/>
    <w:rsid w:val="00F668EC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C61"/>
    <w:rsid w:val="00F74223"/>
    <w:rsid w:val="00F74300"/>
    <w:rsid w:val="00F7489F"/>
    <w:rsid w:val="00F74BB4"/>
    <w:rsid w:val="00F74C90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725E"/>
    <w:rsid w:val="00F77BF4"/>
    <w:rsid w:val="00F77DAD"/>
    <w:rsid w:val="00F801A9"/>
    <w:rsid w:val="00F80443"/>
    <w:rsid w:val="00F805CE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A3C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4F7"/>
    <w:rsid w:val="00F875DD"/>
    <w:rsid w:val="00F8762A"/>
    <w:rsid w:val="00F87A21"/>
    <w:rsid w:val="00F87B4C"/>
    <w:rsid w:val="00F87C2F"/>
    <w:rsid w:val="00F90068"/>
    <w:rsid w:val="00F9043D"/>
    <w:rsid w:val="00F90608"/>
    <w:rsid w:val="00F908ED"/>
    <w:rsid w:val="00F90901"/>
    <w:rsid w:val="00F90B1F"/>
    <w:rsid w:val="00F90B2D"/>
    <w:rsid w:val="00F90BF3"/>
    <w:rsid w:val="00F90C79"/>
    <w:rsid w:val="00F90E6E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04F"/>
    <w:rsid w:val="00F93128"/>
    <w:rsid w:val="00F935DA"/>
    <w:rsid w:val="00F93A72"/>
    <w:rsid w:val="00F9431C"/>
    <w:rsid w:val="00F94687"/>
    <w:rsid w:val="00F946C8"/>
    <w:rsid w:val="00F94C42"/>
    <w:rsid w:val="00F94E56"/>
    <w:rsid w:val="00F950A1"/>
    <w:rsid w:val="00F951EE"/>
    <w:rsid w:val="00F95261"/>
    <w:rsid w:val="00F953D4"/>
    <w:rsid w:val="00F95644"/>
    <w:rsid w:val="00F95853"/>
    <w:rsid w:val="00F95F3E"/>
    <w:rsid w:val="00F9649E"/>
    <w:rsid w:val="00F96BFF"/>
    <w:rsid w:val="00F97036"/>
    <w:rsid w:val="00F971DF"/>
    <w:rsid w:val="00F97334"/>
    <w:rsid w:val="00F97553"/>
    <w:rsid w:val="00F975F0"/>
    <w:rsid w:val="00F978C7"/>
    <w:rsid w:val="00FA01D6"/>
    <w:rsid w:val="00FA086D"/>
    <w:rsid w:val="00FA099A"/>
    <w:rsid w:val="00FA0AB9"/>
    <w:rsid w:val="00FA0F94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CA6"/>
    <w:rsid w:val="00FA2E14"/>
    <w:rsid w:val="00FA36BB"/>
    <w:rsid w:val="00FA370D"/>
    <w:rsid w:val="00FA384C"/>
    <w:rsid w:val="00FA397C"/>
    <w:rsid w:val="00FA3A90"/>
    <w:rsid w:val="00FA4205"/>
    <w:rsid w:val="00FA454D"/>
    <w:rsid w:val="00FA4D1A"/>
    <w:rsid w:val="00FA4ECC"/>
    <w:rsid w:val="00FA51AE"/>
    <w:rsid w:val="00FA5250"/>
    <w:rsid w:val="00FA54BC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C7F"/>
    <w:rsid w:val="00FB0F14"/>
    <w:rsid w:val="00FB0F9D"/>
    <w:rsid w:val="00FB0FB6"/>
    <w:rsid w:val="00FB1C75"/>
    <w:rsid w:val="00FB1CD5"/>
    <w:rsid w:val="00FB1F0B"/>
    <w:rsid w:val="00FB35E6"/>
    <w:rsid w:val="00FB370C"/>
    <w:rsid w:val="00FB3991"/>
    <w:rsid w:val="00FB3D02"/>
    <w:rsid w:val="00FB42B2"/>
    <w:rsid w:val="00FB43D1"/>
    <w:rsid w:val="00FB4597"/>
    <w:rsid w:val="00FB47CF"/>
    <w:rsid w:val="00FB4A51"/>
    <w:rsid w:val="00FB4C9A"/>
    <w:rsid w:val="00FB4DAB"/>
    <w:rsid w:val="00FB4FBC"/>
    <w:rsid w:val="00FB519E"/>
    <w:rsid w:val="00FB51DB"/>
    <w:rsid w:val="00FB52E8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7"/>
    <w:rsid w:val="00FB674C"/>
    <w:rsid w:val="00FB6DFF"/>
    <w:rsid w:val="00FB6FCA"/>
    <w:rsid w:val="00FB723F"/>
    <w:rsid w:val="00FB784B"/>
    <w:rsid w:val="00FB7C99"/>
    <w:rsid w:val="00FB7D3D"/>
    <w:rsid w:val="00FB7D6A"/>
    <w:rsid w:val="00FC0254"/>
    <w:rsid w:val="00FC06E5"/>
    <w:rsid w:val="00FC0944"/>
    <w:rsid w:val="00FC0A5B"/>
    <w:rsid w:val="00FC0C5F"/>
    <w:rsid w:val="00FC0CB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1D02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2B9"/>
    <w:rsid w:val="00FC77E7"/>
    <w:rsid w:val="00FC79CD"/>
    <w:rsid w:val="00FC7A15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47"/>
    <w:rsid w:val="00FD1083"/>
    <w:rsid w:val="00FD1245"/>
    <w:rsid w:val="00FD14B0"/>
    <w:rsid w:val="00FD14D9"/>
    <w:rsid w:val="00FD164B"/>
    <w:rsid w:val="00FD19EC"/>
    <w:rsid w:val="00FD2024"/>
    <w:rsid w:val="00FD20F8"/>
    <w:rsid w:val="00FD217F"/>
    <w:rsid w:val="00FD27B0"/>
    <w:rsid w:val="00FD2C81"/>
    <w:rsid w:val="00FD3003"/>
    <w:rsid w:val="00FD3068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B31"/>
    <w:rsid w:val="00FD5B91"/>
    <w:rsid w:val="00FD5BB9"/>
    <w:rsid w:val="00FD5D69"/>
    <w:rsid w:val="00FD6027"/>
    <w:rsid w:val="00FD6641"/>
    <w:rsid w:val="00FD67B1"/>
    <w:rsid w:val="00FD68F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EB1"/>
    <w:rsid w:val="00FE1E65"/>
    <w:rsid w:val="00FE20B0"/>
    <w:rsid w:val="00FE2139"/>
    <w:rsid w:val="00FE21FA"/>
    <w:rsid w:val="00FE2235"/>
    <w:rsid w:val="00FE29A2"/>
    <w:rsid w:val="00FE2D81"/>
    <w:rsid w:val="00FE3659"/>
    <w:rsid w:val="00FE3775"/>
    <w:rsid w:val="00FE388A"/>
    <w:rsid w:val="00FE38CD"/>
    <w:rsid w:val="00FE3992"/>
    <w:rsid w:val="00FE39E1"/>
    <w:rsid w:val="00FE3F8D"/>
    <w:rsid w:val="00FE3FF9"/>
    <w:rsid w:val="00FE45D8"/>
    <w:rsid w:val="00FE4630"/>
    <w:rsid w:val="00FE5534"/>
    <w:rsid w:val="00FE55E4"/>
    <w:rsid w:val="00FE5626"/>
    <w:rsid w:val="00FE5627"/>
    <w:rsid w:val="00FE5CE8"/>
    <w:rsid w:val="00FE6120"/>
    <w:rsid w:val="00FE613A"/>
    <w:rsid w:val="00FE61A8"/>
    <w:rsid w:val="00FE691C"/>
    <w:rsid w:val="00FE6978"/>
    <w:rsid w:val="00FE6D81"/>
    <w:rsid w:val="00FE6DFA"/>
    <w:rsid w:val="00FE7610"/>
    <w:rsid w:val="00FF0097"/>
    <w:rsid w:val="00FF03FB"/>
    <w:rsid w:val="00FF059F"/>
    <w:rsid w:val="00FF085D"/>
    <w:rsid w:val="00FF0B3E"/>
    <w:rsid w:val="00FF0DF4"/>
    <w:rsid w:val="00FF11B3"/>
    <w:rsid w:val="00FF1FA4"/>
    <w:rsid w:val="00FF215D"/>
    <w:rsid w:val="00FF28F8"/>
    <w:rsid w:val="00FF2DB6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3F5C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6C0B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14973F"/>
  <w14:defaultImageDpi w14:val="32767"/>
  <w15:chartTrackingRefBased/>
  <w15:docId w15:val="{5556975C-6CE6-4259-8DCA-E8E4AA8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DF3E3-71B0-45DE-8832-6319D7C7C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96</TotalTime>
  <Pages>4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Chatpimuk, Srisupan</cp:lastModifiedBy>
  <cp:revision>13</cp:revision>
  <cp:lastPrinted>2023-05-09T05:15:00Z</cp:lastPrinted>
  <dcterms:created xsi:type="dcterms:W3CDTF">2023-05-08T14:43:00Z</dcterms:created>
  <dcterms:modified xsi:type="dcterms:W3CDTF">2023-05-12T08:15:00Z</dcterms:modified>
</cp:coreProperties>
</file>