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6462FA7A" w14:textId="77777777" w:rsidR="008F0FB6" w:rsidRPr="007A168E" w:rsidRDefault="008F0FB6" w:rsidP="00E57498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48B6BF5B" w:rsidR="005D37F7" w:rsidRPr="007A168E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62D30FE" w14:textId="2546A112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80164C" w:rsidRPr="007A168E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130E45C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259810AE" w14:textId="2C319430" w:rsidR="00126201" w:rsidRPr="007A168E" w:rsidRDefault="00126201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</w:t>
      </w:r>
      <w:r w:rsidR="002F13E3">
        <w:rPr>
          <w:rFonts w:asciiTheme="majorBidi" w:hAnsiTheme="majorBidi" w:cstheme="majorBidi" w:hint="cs"/>
          <w:sz w:val="30"/>
          <w:szCs w:val="30"/>
          <w:cs/>
        </w:rPr>
        <w:t>รอบระยะเวลารายงาน</w:t>
      </w:r>
    </w:p>
    <w:p w14:paraId="7E8C9E43" w14:textId="77777777" w:rsidR="00671861" w:rsidRPr="007A168E" w:rsidRDefault="00671861" w:rsidP="00FC2922">
      <w:pPr>
        <w:pStyle w:val="Bo-C1Content"/>
        <w:ind w:left="0" w:firstLine="547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4207E80B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2434FD">
        <w:rPr>
          <w:rFonts w:asciiTheme="majorBidi" w:hAnsiTheme="majorBidi" w:cstheme="majorBidi"/>
          <w:lang w:val="en-US"/>
        </w:rPr>
        <w:t xml:space="preserve">12 </w:t>
      </w:r>
      <w:r w:rsidR="002434FD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="002434FD">
        <w:rPr>
          <w:rFonts w:asciiTheme="majorBidi" w:hAnsiTheme="majorBidi" w:cstheme="majorBidi"/>
          <w:lang w:val="en-US"/>
        </w:rPr>
        <w:t>2566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5CF06C9A" w:rsidR="007B2482" w:rsidRPr="007A168E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646C2" w:rsidRPr="007A168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 w:rsidRPr="007A168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F47DB8" w:rsidRPr="007A168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434FD">
        <w:rPr>
          <w:rFonts w:asciiTheme="majorBidi" w:hAnsiTheme="majorBidi" w:cstheme="majorBidi"/>
          <w:spacing w:val="-6"/>
          <w:sz w:val="30"/>
          <w:szCs w:val="30"/>
        </w:rPr>
        <w:t>5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5BAFB59E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A168E">
        <w:rPr>
          <w:rFonts w:asciiTheme="majorBidi" w:hAnsiTheme="majorBidi" w:cstheme="majorBidi"/>
        </w:rPr>
        <w:t xml:space="preserve">31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F47DB8" w:rsidRPr="007A168E">
        <w:rPr>
          <w:rFonts w:asciiTheme="majorBidi" w:hAnsiTheme="majorBidi" w:cstheme="majorBidi"/>
        </w:rPr>
        <w:t>256</w:t>
      </w:r>
      <w:r w:rsidR="002434FD">
        <w:rPr>
          <w:rFonts w:asciiTheme="majorBidi" w:hAnsiTheme="majorBidi" w:cstheme="majorBidi"/>
        </w:rPr>
        <w:t>5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76144503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FD14D9" w:rsidRPr="007A168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94537C" w:rsidRPr="007A168E" w14:paraId="6C54CEAE" w14:textId="77777777" w:rsidTr="000B13C3">
        <w:trPr>
          <w:tblHeader/>
        </w:trPr>
        <w:tc>
          <w:tcPr>
            <w:tcW w:w="4137" w:type="dxa"/>
          </w:tcPr>
          <w:p w14:paraId="7C356B67" w14:textId="77777777" w:rsidR="0094537C" w:rsidRPr="007A168E" w:rsidRDefault="0094537C" w:rsidP="0094537C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28664F4C" w14:textId="77777777" w:rsidR="0094537C" w:rsidRPr="007A168E" w:rsidRDefault="0094537C" w:rsidP="0094537C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7FCDA44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A4E63BB" w14:textId="77777777" w:rsidR="0094537C" w:rsidRPr="007A168E" w:rsidRDefault="0094537C" w:rsidP="0094537C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37C" w:rsidRPr="007A168E" w14:paraId="4D77D9DB" w14:textId="77777777" w:rsidTr="000B13C3">
        <w:trPr>
          <w:tblHeader/>
        </w:trPr>
        <w:tc>
          <w:tcPr>
            <w:tcW w:w="4137" w:type="dxa"/>
          </w:tcPr>
          <w:p w14:paraId="0C89C992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1D06B04C" w14:textId="1166896F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4A60750" w14:textId="77777777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0734847" w14:textId="66B8725F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31A898D2" w14:textId="77777777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BFB7FA4" w14:textId="5BDD1B19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6A5C77C3" w14:textId="77777777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6B7517" w14:textId="6936BB91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4537C" w:rsidRPr="007A168E" w14:paraId="176A3FD9" w14:textId="77777777" w:rsidTr="000B13C3">
        <w:trPr>
          <w:tblHeader/>
        </w:trPr>
        <w:tc>
          <w:tcPr>
            <w:tcW w:w="4137" w:type="dxa"/>
          </w:tcPr>
          <w:p w14:paraId="09ED92FC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A2C7AA7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537C" w:rsidRPr="007A168E" w14:paraId="31402072" w14:textId="77777777" w:rsidTr="000B13C3">
        <w:tc>
          <w:tcPr>
            <w:tcW w:w="4137" w:type="dxa"/>
          </w:tcPr>
          <w:p w14:paraId="62201FF4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576AF5B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31F62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8BBE8B7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DB8C12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0997557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376C89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B4BAD31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779A5518" w14:textId="77777777" w:rsidTr="000B13C3">
        <w:tc>
          <w:tcPr>
            <w:tcW w:w="4137" w:type="dxa"/>
          </w:tcPr>
          <w:p w14:paraId="0429819F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475E59D3" w14:textId="367BAF3C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A8BBD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39CAF8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2C4C9C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83BF36" w14:textId="76AB037B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1,788,695</w:t>
            </w:r>
          </w:p>
        </w:tc>
        <w:tc>
          <w:tcPr>
            <w:tcW w:w="239" w:type="dxa"/>
            <w:shd w:val="clear" w:color="auto" w:fill="auto"/>
          </w:tcPr>
          <w:p w14:paraId="104B397C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E90CBC" w14:textId="33B2B239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5,559,039</w:t>
            </w:r>
          </w:p>
        </w:tc>
      </w:tr>
      <w:tr w:rsidR="0094537C" w:rsidRPr="007A168E" w14:paraId="7A821D79" w14:textId="77777777" w:rsidTr="000B13C3">
        <w:tc>
          <w:tcPr>
            <w:tcW w:w="4137" w:type="dxa"/>
          </w:tcPr>
          <w:p w14:paraId="76BF80E3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BC07861" w14:textId="41FE5E0C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D6FB15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F6AFFEF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E97394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503C312" w14:textId="7E853B8F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54,045</w:t>
            </w:r>
          </w:p>
        </w:tc>
        <w:tc>
          <w:tcPr>
            <w:tcW w:w="239" w:type="dxa"/>
            <w:shd w:val="clear" w:color="auto" w:fill="auto"/>
          </w:tcPr>
          <w:p w14:paraId="7C5F35E5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A38069" w14:textId="71A20097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44,734</w:t>
            </w:r>
          </w:p>
        </w:tc>
      </w:tr>
      <w:tr w:rsidR="0094537C" w:rsidRPr="007A168E" w14:paraId="797FA13E" w14:textId="77777777" w:rsidTr="000B13C3">
        <w:tc>
          <w:tcPr>
            <w:tcW w:w="4137" w:type="dxa"/>
          </w:tcPr>
          <w:p w14:paraId="0DCAAD72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336CACFB" w14:textId="566AD69D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34E65C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77634B5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D0E323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4A69852" w14:textId="7DFF2A09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146,022</w:t>
            </w:r>
          </w:p>
        </w:tc>
        <w:tc>
          <w:tcPr>
            <w:tcW w:w="239" w:type="dxa"/>
            <w:shd w:val="clear" w:color="auto" w:fill="auto"/>
          </w:tcPr>
          <w:p w14:paraId="762E5D2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B77E92" w14:textId="0F839761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145,862</w:t>
            </w:r>
          </w:p>
        </w:tc>
      </w:tr>
      <w:tr w:rsidR="0094537C" w:rsidRPr="007A168E" w14:paraId="7BFE4974" w14:textId="77777777" w:rsidTr="000B13C3">
        <w:tc>
          <w:tcPr>
            <w:tcW w:w="4137" w:type="dxa"/>
          </w:tcPr>
          <w:p w14:paraId="3059D19E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00CB6B40" w14:textId="5BB82039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DE295B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E536E3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779BF5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6A70754" w14:textId="2871EBD5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685,718</w:t>
            </w:r>
          </w:p>
        </w:tc>
        <w:tc>
          <w:tcPr>
            <w:tcW w:w="239" w:type="dxa"/>
            <w:shd w:val="clear" w:color="auto" w:fill="auto"/>
          </w:tcPr>
          <w:p w14:paraId="30D10F23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F3E8196" w14:textId="7E3D0814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543,795</w:t>
            </w:r>
          </w:p>
        </w:tc>
      </w:tr>
      <w:tr w:rsidR="0094537C" w:rsidRPr="007A168E" w14:paraId="4E1FC058" w14:textId="77777777" w:rsidTr="000B13C3">
        <w:tc>
          <w:tcPr>
            <w:tcW w:w="4137" w:type="dxa"/>
          </w:tcPr>
          <w:p w14:paraId="6554F1E8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06D13A69" w14:textId="41B906B8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BA7B8E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22ACE9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1503493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FD9B47" w14:textId="3E27EE86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9,330</w:t>
            </w:r>
          </w:p>
        </w:tc>
        <w:tc>
          <w:tcPr>
            <w:tcW w:w="239" w:type="dxa"/>
            <w:shd w:val="clear" w:color="auto" w:fill="auto"/>
          </w:tcPr>
          <w:p w14:paraId="283AF59F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ED9951" w14:textId="73820503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8,463</w:t>
            </w:r>
          </w:p>
        </w:tc>
      </w:tr>
      <w:tr w:rsidR="0094537C" w:rsidRPr="007A168E" w14:paraId="080F23DB" w14:textId="77777777" w:rsidTr="000B13C3">
        <w:tc>
          <w:tcPr>
            <w:tcW w:w="4137" w:type="dxa"/>
          </w:tcPr>
          <w:p w14:paraId="3322DCFE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5B84BAC3" w14:textId="72439CC7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FDB76A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72188D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924B829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B9B5B0" w14:textId="2C4658D3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28,819</w:t>
            </w:r>
          </w:p>
        </w:tc>
        <w:tc>
          <w:tcPr>
            <w:tcW w:w="239" w:type="dxa"/>
            <w:shd w:val="clear" w:color="auto" w:fill="auto"/>
          </w:tcPr>
          <w:p w14:paraId="4F7C150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3E88B3" w14:textId="561636F6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29,253</w:t>
            </w:r>
          </w:p>
        </w:tc>
      </w:tr>
      <w:tr w:rsidR="002F0051" w:rsidRPr="007A168E" w14:paraId="3A6FCB5C" w14:textId="77777777" w:rsidTr="000B13C3">
        <w:tc>
          <w:tcPr>
            <w:tcW w:w="4137" w:type="dxa"/>
          </w:tcPr>
          <w:p w14:paraId="674D6F83" w14:textId="04C1D53B" w:rsidR="002F0051" w:rsidRPr="007A168E" w:rsidRDefault="002F0051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20BBE00A" w14:textId="0AAB9658" w:rsidR="002F0051" w:rsidRPr="002F0051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8EA53D" w14:textId="77777777" w:rsidR="002F0051" w:rsidRPr="007A168E" w:rsidRDefault="002F0051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5660B8D" w14:textId="73B35561" w:rsidR="002F0051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D5D367" w14:textId="77777777" w:rsidR="002F0051" w:rsidRPr="007A168E" w:rsidRDefault="002F0051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1BCC37" w14:textId="0D841425" w:rsidR="002F0051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531,000</w:t>
            </w:r>
          </w:p>
        </w:tc>
        <w:tc>
          <w:tcPr>
            <w:tcW w:w="239" w:type="dxa"/>
            <w:shd w:val="clear" w:color="auto" w:fill="auto"/>
          </w:tcPr>
          <w:p w14:paraId="497643DB" w14:textId="77777777" w:rsidR="002F0051" w:rsidRPr="007A168E" w:rsidRDefault="002F0051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15F549" w14:textId="7A2DADAD" w:rsidR="002F0051" w:rsidRPr="007A168E" w:rsidRDefault="002F0051" w:rsidP="002F005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537C" w:rsidRPr="007A168E" w14:paraId="1641EB87" w14:textId="77777777" w:rsidTr="000B13C3">
        <w:tc>
          <w:tcPr>
            <w:tcW w:w="4137" w:type="dxa"/>
          </w:tcPr>
          <w:p w14:paraId="47DF4074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5AB88F4F" w14:textId="26E279A0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EBC7D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71EBBD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6D93E5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DCF70B1" w14:textId="6BDD6013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2,443</w:t>
            </w:r>
          </w:p>
        </w:tc>
        <w:tc>
          <w:tcPr>
            <w:tcW w:w="239" w:type="dxa"/>
            <w:shd w:val="clear" w:color="auto" w:fill="auto"/>
          </w:tcPr>
          <w:p w14:paraId="3A22E821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300BCF" w14:textId="284899A3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3,913</w:t>
            </w:r>
          </w:p>
        </w:tc>
      </w:tr>
      <w:tr w:rsidR="0094537C" w:rsidRPr="007A168E" w14:paraId="25AC354A" w14:textId="77777777" w:rsidTr="000B13C3">
        <w:tc>
          <w:tcPr>
            <w:tcW w:w="4137" w:type="dxa"/>
          </w:tcPr>
          <w:p w14:paraId="79F56006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5571B90B" w14:textId="5960C85D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D4C65F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CAE927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5F5151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BF433A" w14:textId="340D37ED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2,783</w:t>
            </w:r>
          </w:p>
        </w:tc>
        <w:tc>
          <w:tcPr>
            <w:tcW w:w="239" w:type="dxa"/>
            <w:shd w:val="clear" w:color="auto" w:fill="auto"/>
          </w:tcPr>
          <w:p w14:paraId="6D82E7C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201AF3A" w14:textId="604CBFF0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2,697</w:t>
            </w:r>
          </w:p>
        </w:tc>
      </w:tr>
      <w:tr w:rsidR="0094537C" w:rsidRPr="007A168E" w14:paraId="118F7BC7" w14:textId="77777777" w:rsidTr="000B13C3">
        <w:tc>
          <w:tcPr>
            <w:tcW w:w="4137" w:type="dxa"/>
          </w:tcPr>
          <w:p w14:paraId="5A851CF7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FB51BB4" w14:textId="70F37E6F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4986B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F87F40C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AA4C85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467430" w14:textId="42D22B99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37,327</w:t>
            </w:r>
          </w:p>
        </w:tc>
        <w:tc>
          <w:tcPr>
            <w:tcW w:w="239" w:type="dxa"/>
            <w:shd w:val="clear" w:color="auto" w:fill="auto"/>
          </w:tcPr>
          <w:p w14:paraId="4EE44887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6BF3CE2" w14:textId="049E397B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210,790</w:t>
            </w:r>
          </w:p>
        </w:tc>
      </w:tr>
      <w:tr w:rsidR="0094537C" w:rsidRPr="007A168E" w14:paraId="0C9BC87A" w14:textId="77777777" w:rsidTr="000B13C3">
        <w:tc>
          <w:tcPr>
            <w:tcW w:w="4137" w:type="dxa"/>
          </w:tcPr>
          <w:p w14:paraId="488C3452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5BFFC04" w14:textId="484662AF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33F134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0B94A3B" w14:textId="77777777" w:rsidR="0094537C" w:rsidRPr="007A168E" w:rsidRDefault="0094537C" w:rsidP="0094537C">
            <w:pPr>
              <w:tabs>
                <w:tab w:val="left" w:pos="480"/>
              </w:tabs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F619A78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6FA9C3" w14:textId="5F6F40BD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8,348</w:t>
            </w:r>
          </w:p>
        </w:tc>
        <w:tc>
          <w:tcPr>
            <w:tcW w:w="239" w:type="dxa"/>
            <w:shd w:val="clear" w:color="auto" w:fill="auto"/>
          </w:tcPr>
          <w:p w14:paraId="0CD07236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3BA4953" w14:textId="0C9E477B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8,389</w:t>
            </w:r>
          </w:p>
        </w:tc>
      </w:tr>
      <w:tr w:rsidR="0094537C" w:rsidRPr="007A168E" w14:paraId="5AD0B956" w14:textId="77777777" w:rsidTr="000B13C3">
        <w:tc>
          <w:tcPr>
            <w:tcW w:w="4137" w:type="dxa"/>
          </w:tcPr>
          <w:p w14:paraId="4F66A332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F8F9BD1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5974EC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9E74CF7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0614C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D21519D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244C5EF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6A29C1" w14:textId="77777777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3A78E077" w14:textId="77777777" w:rsidTr="000B13C3">
        <w:tc>
          <w:tcPr>
            <w:tcW w:w="4137" w:type="dxa"/>
          </w:tcPr>
          <w:p w14:paraId="14630B7C" w14:textId="77777777" w:rsidR="0094537C" w:rsidRPr="007A168E" w:rsidRDefault="0094537C" w:rsidP="0094537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6BC5576" w14:textId="5C1E3B41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7227594B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A9992BF" w14:textId="6552BED6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39" w:type="dxa"/>
            <w:shd w:val="clear" w:color="auto" w:fill="auto"/>
          </w:tcPr>
          <w:p w14:paraId="209F9702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570F79A" w14:textId="4A1380E1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79D79A8B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F50D143" w14:textId="2A36F96C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4537C" w:rsidRPr="007A168E" w14:paraId="27F0B91F" w14:textId="77777777" w:rsidTr="000B13C3">
        <w:tc>
          <w:tcPr>
            <w:tcW w:w="4137" w:type="dxa"/>
          </w:tcPr>
          <w:p w14:paraId="4A48090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488E21B0" w14:textId="35630111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4D23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7,852</w:t>
            </w:r>
          </w:p>
        </w:tc>
        <w:tc>
          <w:tcPr>
            <w:tcW w:w="236" w:type="dxa"/>
            <w:shd w:val="clear" w:color="auto" w:fill="auto"/>
          </w:tcPr>
          <w:p w14:paraId="0FAF2ADE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0C3687" w14:textId="10EBF53F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129,345</w:t>
            </w:r>
          </w:p>
        </w:tc>
        <w:tc>
          <w:tcPr>
            <w:tcW w:w="239" w:type="dxa"/>
            <w:shd w:val="clear" w:color="auto" w:fill="auto"/>
          </w:tcPr>
          <w:p w14:paraId="4594B581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503F53E" w14:textId="6CAB4EFD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131,605</w:t>
            </w:r>
          </w:p>
        </w:tc>
        <w:tc>
          <w:tcPr>
            <w:tcW w:w="239" w:type="dxa"/>
          </w:tcPr>
          <w:p w14:paraId="33E4547E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8A411C" w14:textId="43D408E3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122,479</w:t>
            </w:r>
          </w:p>
        </w:tc>
      </w:tr>
      <w:tr w:rsidR="0094537C" w:rsidRPr="007A168E" w14:paraId="60F45D81" w14:textId="77777777" w:rsidTr="000B13C3">
        <w:tc>
          <w:tcPr>
            <w:tcW w:w="4137" w:type="dxa"/>
          </w:tcPr>
          <w:p w14:paraId="58FAADF5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3F065B9" w14:textId="259B7C54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36" w:type="dxa"/>
            <w:shd w:val="clear" w:color="auto" w:fill="auto"/>
          </w:tcPr>
          <w:p w14:paraId="587B3C41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AC35F7C" w14:textId="02CD7C08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1,542</w:t>
            </w:r>
          </w:p>
        </w:tc>
        <w:tc>
          <w:tcPr>
            <w:tcW w:w="239" w:type="dxa"/>
            <w:shd w:val="clear" w:color="auto" w:fill="auto"/>
          </w:tcPr>
          <w:p w14:paraId="0432D1AC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CA25AC0" w14:textId="050F9091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9" w:type="dxa"/>
          </w:tcPr>
          <w:p w14:paraId="6B80321E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0F95D8" w14:textId="3483A3DA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2F0051" w:rsidRPr="007A168E" w14:paraId="037F2FA6" w14:textId="77777777" w:rsidTr="000B13C3">
        <w:tc>
          <w:tcPr>
            <w:tcW w:w="4137" w:type="dxa"/>
          </w:tcPr>
          <w:p w14:paraId="5207F7DE" w14:textId="22ADB8F4" w:rsidR="002F0051" w:rsidRPr="007A168E" w:rsidRDefault="002F0051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6BCE87A" w14:textId="19554E6D" w:rsidR="002F0051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82F5F38" w14:textId="77777777" w:rsidR="002F0051" w:rsidRPr="007A168E" w:rsidRDefault="002F0051" w:rsidP="0094537C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C64CB72" w14:textId="1A750D2B" w:rsidR="002F0051" w:rsidRPr="007A168E" w:rsidRDefault="002F0051" w:rsidP="002F0051">
            <w:pPr>
              <w:tabs>
                <w:tab w:val="left" w:pos="480"/>
              </w:tabs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DDC807" w14:textId="77777777" w:rsidR="002F0051" w:rsidRPr="007A168E" w:rsidRDefault="002F0051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44F98DE" w14:textId="31F6C822" w:rsidR="002F0051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CA8852B" w14:textId="77777777" w:rsidR="002F0051" w:rsidRPr="007A168E" w:rsidRDefault="002F0051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8099AA9" w14:textId="00F78004" w:rsidR="002F0051" w:rsidRPr="002F0051" w:rsidRDefault="002F0051" w:rsidP="002F005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4537C" w:rsidRPr="007A168E" w14:paraId="5B2E92F2" w14:textId="77777777" w:rsidTr="000B13C3">
        <w:tc>
          <w:tcPr>
            <w:tcW w:w="4137" w:type="dxa"/>
          </w:tcPr>
          <w:p w14:paraId="19B3F622" w14:textId="77777777" w:rsidR="0094537C" w:rsidRPr="007A168E" w:rsidRDefault="0094537C" w:rsidP="0094537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27F628C8" w14:textId="31BC2146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4,845</w:t>
            </w:r>
          </w:p>
        </w:tc>
        <w:tc>
          <w:tcPr>
            <w:tcW w:w="236" w:type="dxa"/>
            <w:shd w:val="clear" w:color="auto" w:fill="auto"/>
          </w:tcPr>
          <w:p w14:paraId="29873D8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4F1DDC" w14:textId="6AD26F69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7,920</w:t>
            </w:r>
          </w:p>
        </w:tc>
        <w:tc>
          <w:tcPr>
            <w:tcW w:w="239" w:type="dxa"/>
            <w:shd w:val="clear" w:color="auto" w:fill="auto"/>
          </w:tcPr>
          <w:p w14:paraId="2A3949E7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D4F99B" w14:textId="6CEF0765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  <w:tc>
          <w:tcPr>
            <w:tcW w:w="239" w:type="dxa"/>
          </w:tcPr>
          <w:p w14:paraId="6F78B594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4DADBCA" w14:textId="43667E2F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6,905</w:t>
            </w:r>
          </w:p>
        </w:tc>
      </w:tr>
      <w:tr w:rsidR="0094537C" w:rsidRPr="007A168E" w14:paraId="4A7CD9A0" w14:textId="77777777" w:rsidTr="000B13C3">
        <w:tc>
          <w:tcPr>
            <w:tcW w:w="4137" w:type="dxa"/>
          </w:tcPr>
          <w:p w14:paraId="24C84175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183DC6D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AC20E8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8773FEC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DBF9D5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0C2396" w14:textId="77777777" w:rsidR="0094537C" w:rsidRPr="007A168E" w:rsidRDefault="0094537C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BE2F13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20C6F0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618E35BC" w14:textId="77777777" w:rsidTr="000B13C3">
        <w:tc>
          <w:tcPr>
            <w:tcW w:w="4137" w:type="dxa"/>
          </w:tcPr>
          <w:p w14:paraId="32B5B375" w14:textId="77777777" w:rsidR="0094537C" w:rsidRPr="007A168E" w:rsidRDefault="0094537C" w:rsidP="0094537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B24B4B" w14:textId="141C0B6D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75FF7A7F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0B5CE2" w14:textId="44C3F953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239" w:type="dxa"/>
            <w:shd w:val="clear" w:color="auto" w:fill="auto"/>
          </w:tcPr>
          <w:p w14:paraId="7FF748F4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B6A656" w14:textId="5A22BDBF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9" w:type="dxa"/>
          </w:tcPr>
          <w:p w14:paraId="16180816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2FAFB7A" w14:textId="7DC6646B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94537C" w:rsidRPr="007A168E" w14:paraId="0910F7B3" w14:textId="77777777" w:rsidTr="000B13C3">
        <w:tc>
          <w:tcPr>
            <w:tcW w:w="4137" w:type="dxa"/>
          </w:tcPr>
          <w:p w14:paraId="27B052E7" w14:textId="77777777" w:rsidR="0094537C" w:rsidRPr="007A168E" w:rsidRDefault="0094537C" w:rsidP="0094537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32692715" w14:textId="3DA3F8DE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070D2F31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D8271F" w14:textId="259322FA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39" w:type="dxa"/>
            <w:shd w:val="clear" w:color="auto" w:fill="auto"/>
          </w:tcPr>
          <w:p w14:paraId="42618C34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4C8CB8" w14:textId="38705BE1" w:rsidR="0094537C" w:rsidRPr="007A168E" w:rsidRDefault="002F0051" w:rsidP="002F005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ABF42EA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76DD34" w14:textId="173D02A7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4537C" w:rsidRPr="007A168E" w14:paraId="662D2C85" w14:textId="77777777" w:rsidTr="000B13C3">
        <w:tc>
          <w:tcPr>
            <w:tcW w:w="4137" w:type="dxa"/>
          </w:tcPr>
          <w:p w14:paraId="6AFB3F67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3BC4728" w14:textId="00F2AD57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1,245</w:t>
            </w:r>
          </w:p>
        </w:tc>
        <w:tc>
          <w:tcPr>
            <w:tcW w:w="236" w:type="dxa"/>
            <w:shd w:val="clear" w:color="auto" w:fill="auto"/>
          </w:tcPr>
          <w:p w14:paraId="2902A35F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42452E" w14:textId="6FB3EC2E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1,082</w:t>
            </w:r>
          </w:p>
        </w:tc>
        <w:tc>
          <w:tcPr>
            <w:tcW w:w="239" w:type="dxa"/>
            <w:shd w:val="clear" w:color="auto" w:fill="auto"/>
          </w:tcPr>
          <w:p w14:paraId="3A64F577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E29A474" w14:textId="2664F2B2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39" w:type="dxa"/>
          </w:tcPr>
          <w:p w14:paraId="2E96E842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58F7F4" w14:textId="5C63F757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</w:tr>
      <w:tr w:rsidR="0094537C" w:rsidRPr="007A168E" w14:paraId="3F05A439" w14:textId="77777777" w:rsidTr="000B13C3">
        <w:tc>
          <w:tcPr>
            <w:tcW w:w="4137" w:type="dxa"/>
          </w:tcPr>
          <w:p w14:paraId="6E11E545" w14:textId="77777777" w:rsidR="0094537C" w:rsidRPr="007A168E" w:rsidRDefault="0094537C" w:rsidP="0094537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3F958B0B" w14:textId="382CF31F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76,880</w:t>
            </w:r>
          </w:p>
        </w:tc>
        <w:tc>
          <w:tcPr>
            <w:tcW w:w="236" w:type="dxa"/>
            <w:shd w:val="clear" w:color="auto" w:fill="auto"/>
          </w:tcPr>
          <w:p w14:paraId="6703EBF3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7FCA02" w14:textId="01B6AEDC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88,788</w:t>
            </w:r>
          </w:p>
        </w:tc>
        <w:tc>
          <w:tcPr>
            <w:tcW w:w="239" w:type="dxa"/>
            <w:shd w:val="clear" w:color="auto" w:fill="auto"/>
          </w:tcPr>
          <w:p w14:paraId="6D756473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9B72AF" w14:textId="0F503113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33,416</w:t>
            </w:r>
          </w:p>
        </w:tc>
        <w:tc>
          <w:tcPr>
            <w:tcW w:w="239" w:type="dxa"/>
          </w:tcPr>
          <w:p w14:paraId="258B746C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FE2CB2" w14:textId="6DBB99D0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53,977</w:t>
            </w:r>
          </w:p>
        </w:tc>
      </w:tr>
      <w:tr w:rsidR="0094537C" w:rsidRPr="007A168E" w14:paraId="11788498" w14:textId="77777777" w:rsidTr="000B13C3">
        <w:tc>
          <w:tcPr>
            <w:tcW w:w="4137" w:type="dxa"/>
          </w:tcPr>
          <w:p w14:paraId="5679E66A" w14:textId="77777777" w:rsidR="0094537C" w:rsidRPr="007A168E" w:rsidRDefault="0094537C" w:rsidP="0094537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1D8943D5" w14:textId="3400ADC7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15,544</w:t>
            </w:r>
          </w:p>
        </w:tc>
        <w:tc>
          <w:tcPr>
            <w:tcW w:w="236" w:type="dxa"/>
            <w:shd w:val="clear" w:color="auto" w:fill="auto"/>
          </w:tcPr>
          <w:p w14:paraId="35FBF542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FCA544" w14:textId="4CF0E119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16,485</w:t>
            </w:r>
          </w:p>
        </w:tc>
        <w:tc>
          <w:tcPr>
            <w:tcW w:w="239" w:type="dxa"/>
            <w:shd w:val="clear" w:color="auto" w:fill="auto"/>
          </w:tcPr>
          <w:p w14:paraId="005CF5B4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4A9F42" w14:textId="2C441D9C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14,385</w:t>
            </w:r>
          </w:p>
        </w:tc>
        <w:tc>
          <w:tcPr>
            <w:tcW w:w="239" w:type="dxa"/>
          </w:tcPr>
          <w:p w14:paraId="0ECC688B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2D35BE0" w14:textId="57BE291E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15,564</w:t>
            </w:r>
          </w:p>
        </w:tc>
      </w:tr>
      <w:tr w:rsidR="0094537C" w:rsidRPr="007A168E" w14:paraId="07FC2DD9" w14:textId="77777777" w:rsidTr="000B13C3">
        <w:tc>
          <w:tcPr>
            <w:tcW w:w="4137" w:type="dxa"/>
          </w:tcPr>
          <w:p w14:paraId="57837FB4" w14:textId="77777777" w:rsidR="0094537C" w:rsidRPr="007A168E" w:rsidRDefault="0094537C" w:rsidP="0094537C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C6F6FA" w14:textId="77777777" w:rsidR="0094537C" w:rsidRPr="007A168E" w:rsidRDefault="0094537C" w:rsidP="0094537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FDC5CF" w14:textId="77777777" w:rsidR="0094537C" w:rsidRPr="007A168E" w:rsidRDefault="0094537C" w:rsidP="009453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3B9A931B" w14:textId="77777777" w:rsidR="0094537C" w:rsidRPr="007A168E" w:rsidRDefault="0094537C" w:rsidP="0094537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340A44DB" w14:textId="77777777" w:rsidR="0094537C" w:rsidRPr="007A168E" w:rsidRDefault="0094537C" w:rsidP="0094537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</w:tcPr>
          <w:p w14:paraId="09005B6E" w14:textId="77777777" w:rsidR="0094537C" w:rsidRPr="007A168E" w:rsidRDefault="0094537C" w:rsidP="0094537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6DC04494" w14:textId="77777777" w:rsidR="0094537C" w:rsidRPr="007A168E" w:rsidRDefault="0094537C" w:rsidP="0094537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413D5C2" w14:textId="77777777" w:rsidR="0094537C" w:rsidRPr="007A168E" w:rsidRDefault="0094537C" w:rsidP="0094537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537C" w:rsidRPr="007A168E" w14:paraId="60EC75B5" w14:textId="77777777" w:rsidTr="000B13C3">
        <w:tc>
          <w:tcPr>
            <w:tcW w:w="4137" w:type="dxa"/>
          </w:tcPr>
          <w:p w14:paraId="7077A469" w14:textId="77777777" w:rsidR="0094537C" w:rsidRPr="007A168E" w:rsidRDefault="0094537C" w:rsidP="0094537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8EB5465" w14:textId="77777777" w:rsidR="0094537C" w:rsidRPr="007A168E" w:rsidRDefault="0094537C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117119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2C8DB8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F45AA2E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9E747D" w14:textId="77777777" w:rsidR="0094537C" w:rsidRPr="007A168E" w:rsidRDefault="0094537C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FE7A7B7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519FC2F" w14:textId="77777777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6D63EF40" w14:textId="77777777" w:rsidTr="000B13C3">
        <w:tc>
          <w:tcPr>
            <w:tcW w:w="4137" w:type="dxa"/>
          </w:tcPr>
          <w:p w14:paraId="6A6C8A67" w14:textId="77777777" w:rsidR="0094537C" w:rsidRPr="007A168E" w:rsidRDefault="0094537C" w:rsidP="0094537C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1066F9A" w14:textId="77777777" w:rsidR="0094537C" w:rsidRPr="007A168E" w:rsidRDefault="0094537C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F44D26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D407B5B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C90FA5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56A38FC" w14:textId="77777777" w:rsidR="0094537C" w:rsidRPr="007A168E" w:rsidRDefault="0094537C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718E1C0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998A86" w14:textId="77777777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1D291462" w14:textId="77777777" w:rsidTr="000B13C3">
        <w:tc>
          <w:tcPr>
            <w:tcW w:w="4137" w:type="dxa"/>
          </w:tcPr>
          <w:p w14:paraId="2DDE4969" w14:textId="77777777" w:rsidR="0094537C" w:rsidRPr="007A168E" w:rsidRDefault="0094537C" w:rsidP="0094537C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3B30EFF" w14:textId="39AD0C4A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99,933</w:t>
            </w:r>
          </w:p>
        </w:tc>
        <w:tc>
          <w:tcPr>
            <w:tcW w:w="236" w:type="dxa"/>
          </w:tcPr>
          <w:p w14:paraId="47531BE9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A629A3A" w14:textId="03CE9E61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81,533</w:t>
            </w:r>
          </w:p>
        </w:tc>
        <w:tc>
          <w:tcPr>
            <w:tcW w:w="239" w:type="dxa"/>
          </w:tcPr>
          <w:p w14:paraId="13C38215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E621F64" w14:textId="7F5C5804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75,498</w:t>
            </w:r>
          </w:p>
        </w:tc>
        <w:tc>
          <w:tcPr>
            <w:tcW w:w="239" w:type="dxa"/>
          </w:tcPr>
          <w:p w14:paraId="255B2F46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315225" w14:textId="6286B3ED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59,685</w:t>
            </w:r>
          </w:p>
        </w:tc>
      </w:tr>
      <w:tr w:rsidR="0094537C" w:rsidRPr="007A168E" w14:paraId="48E0D27C" w14:textId="77777777" w:rsidTr="000B13C3">
        <w:tc>
          <w:tcPr>
            <w:tcW w:w="4137" w:type="dxa"/>
          </w:tcPr>
          <w:p w14:paraId="4BFFBD41" w14:textId="77777777" w:rsidR="0094537C" w:rsidRPr="007A168E" w:rsidRDefault="0094537C" w:rsidP="0094537C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0C55A9" w14:textId="76890575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2,122</w:t>
            </w:r>
          </w:p>
        </w:tc>
        <w:tc>
          <w:tcPr>
            <w:tcW w:w="236" w:type="dxa"/>
          </w:tcPr>
          <w:p w14:paraId="4D3EEF36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26BDB04" w14:textId="7E0DD31C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39" w:type="dxa"/>
          </w:tcPr>
          <w:p w14:paraId="7EBDC73F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191AED4" w14:textId="14A984EC" w:rsidR="0094537C" w:rsidRPr="007A168E" w:rsidRDefault="002F0051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CECDDFF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60D5775" w14:textId="09C13C12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537C" w:rsidRPr="007A168E" w14:paraId="7189C462" w14:textId="77777777" w:rsidTr="000B13C3">
        <w:tc>
          <w:tcPr>
            <w:tcW w:w="4137" w:type="dxa"/>
          </w:tcPr>
          <w:p w14:paraId="73F7B49D" w14:textId="77777777" w:rsidR="0094537C" w:rsidRPr="007A168E" w:rsidRDefault="0094537C" w:rsidP="0094537C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D8D583" w14:textId="04DE8AEE" w:rsidR="0094537C" w:rsidRPr="007A168E" w:rsidRDefault="002F0051" w:rsidP="0094537C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102,055</w:t>
            </w:r>
          </w:p>
        </w:tc>
        <w:tc>
          <w:tcPr>
            <w:tcW w:w="236" w:type="dxa"/>
          </w:tcPr>
          <w:p w14:paraId="1983BA6A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33458" w14:textId="180EED8F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82,530</w:t>
            </w:r>
          </w:p>
        </w:tc>
        <w:tc>
          <w:tcPr>
            <w:tcW w:w="239" w:type="dxa"/>
          </w:tcPr>
          <w:p w14:paraId="434C1662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0379F4" w14:textId="7DE7D430" w:rsidR="0094537C" w:rsidRPr="007A168E" w:rsidRDefault="002F0051" w:rsidP="0094537C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75,498</w:t>
            </w:r>
          </w:p>
        </w:tc>
        <w:tc>
          <w:tcPr>
            <w:tcW w:w="239" w:type="dxa"/>
          </w:tcPr>
          <w:p w14:paraId="756A6300" w14:textId="77777777" w:rsidR="0094537C" w:rsidRPr="007A168E" w:rsidRDefault="0094537C" w:rsidP="0094537C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4DD48" w14:textId="4D40E6F9" w:rsidR="0094537C" w:rsidRPr="007A168E" w:rsidRDefault="0094537C" w:rsidP="0094537C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59,685</w:t>
            </w:r>
          </w:p>
        </w:tc>
      </w:tr>
    </w:tbl>
    <w:p w14:paraId="4CB54E2F" w14:textId="62852E06" w:rsidR="0094537C" w:rsidRPr="007A168E" w:rsidRDefault="0094537C" w:rsidP="0048284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8350EF7" w14:textId="20F684A0" w:rsidR="005556C1" w:rsidRDefault="005556C1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94537C" w:rsidRPr="007A168E" w14:paraId="7DAB02E6" w14:textId="77777777" w:rsidTr="000B13C3">
        <w:trPr>
          <w:tblHeader/>
        </w:trPr>
        <w:tc>
          <w:tcPr>
            <w:tcW w:w="4140" w:type="dxa"/>
          </w:tcPr>
          <w:p w14:paraId="0BD8FE11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381" w:type="dxa"/>
            <w:gridSpan w:val="3"/>
          </w:tcPr>
          <w:p w14:paraId="1E9786C7" w14:textId="77777777" w:rsidR="0094537C" w:rsidRPr="007A168E" w:rsidRDefault="0094537C" w:rsidP="000B13C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1A4767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2931FC5B" w14:textId="77777777" w:rsidR="0094537C" w:rsidRPr="007A168E" w:rsidRDefault="0094537C" w:rsidP="000B13C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37C" w:rsidRPr="007A168E" w14:paraId="58755E2D" w14:textId="77777777" w:rsidTr="000B13C3">
        <w:trPr>
          <w:tblHeader/>
        </w:trPr>
        <w:tc>
          <w:tcPr>
            <w:tcW w:w="4140" w:type="dxa"/>
          </w:tcPr>
          <w:p w14:paraId="249B3B93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49405B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7F36C79C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394A2E1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283991A5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43951CD1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4A7F4867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098664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4537C" w:rsidRPr="007A168E" w14:paraId="5F54244A" w14:textId="77777777" w:rsidTr="000B13C3">
        <w:trPr>
          <w:tblHeader/>
        </w:trPr>
        <w:tc>
          <w:tcPr>
            <w:tcW w:w="4140" w:type="dxa"/>
          </w:tcPr>
          <w:p w14:paraId="29AAD8DD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A4E5B12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B0891A3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7FAB9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CEA633F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76EE5222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FD1D212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74CFC9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4537C" w:rsidRPr="007A168E" w14:paraId="1E4E526C" w14:textId="77777777" w:rsidTr="000B13C3">
        <w:trPr>
          <w:tblHeader/>
        </w:trPr>
        <w:tc>
          <w:tcPr>
            <w:tcW w:w="4140" w:type="dxa"/>
          </w:tcPr>
          <w:p w14:paraId="3A0115A8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6A8A1A6" w14:textId="77777777" w:rsidR="0094537C" w:rsidRPr="007A168E" w:rsidRDefault="0094537C" w:rsidP="000B13C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537C" w:rsidRPr="007A168E" w14:paraId="5EEAF6CA" w14:textId="77777777" w:rsidTr="000B13C3">
        <w:tc>
          <w:tcPr>
            <w:tcW w:w="4140" w:type="dxa"/>
          </w:tcPr>
          <w:p w14:paraId="3DBCA90A" w14:textId="77777777" w:rsidR="0094537C" w:rsidRPr="007A168E" w:rsidRDefault="0094537C" w:rsidP="000B13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ADBA21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2317138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D15034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1FEB315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8FE74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B6691A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2D578806" w14:textId="77777777" w:rsidTr="000B13C3">
        <w:tc>
          <w:tcPr>
            <w:tcW w:w="4140" w:type="dxa"/>
          </w:tcPr>
          <w:p w14:paraId="770A963F" w14:textId="77777777" w:rsidR="0094537C" w:rsidRPr="007A168E" w:rsidRDefault="0094537C" w:rsidP="000B13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2DA2F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AC1D984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2566C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F7A5349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A007E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51CDF9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1B5" w:rsidRPr="007A168E" w14:paraId="479B73BC" w14:textId="77777777" w:rsidTr="000B13C3">
        <w:tc>
          <w:tcPr>
            <w:tcW w:w="4140" w:type="dxa"/>
          </w:tcPr>
          <w:p w14:paraId="120A1B5C" w14:textId="77777777" w:rsidR="00A861B5" w:rsidRPr="007A168E" w:rsidRDefault="00A861B5" w:rsidP="00A861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8C84F59" w14:textId="03F794C2" w:rsidR="00A861B5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A61F96F" w14:textId="77777777" w:rsidR="00A861B5" w:rsidRPr="007A168E" w:rsidRDefault="00A861B5" w:rsidP="002D72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AAD06C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0A8272" w14:textId="0EB4EF67" w:rsidR="00A861B5" w:rsidRPr="007A168E" w:rsidRDefault="000839D1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375,296</w:t>
            </w:r>
          </w:p>
        </w:tc>
        <w:tc>
          <w:tcPr>
            <w:tcW w:w="236" w:type="dxa"/>
          </w:tcPr>
          <w:p w14:paraId="353B26A2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45D8D0" w14:textId="2AA60D2D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219,228</w:t>
            </w:r>
          </w:p>
        </w:tc>
      </w:tr>
      <w:tr w:rsidR="00A861B5" w:rsidRPr="007A168E" w14:paraId="456AAEA4" w14:textId="77777777" w:rsidTr="000B13C3">
        <w:tc>
          <w:tcPr>
            <w:tcW w:w="4140" w:type="dxa"/>
            <w:vAlign w:val="bottom"/>
          </w:tcPr>
          <w:p w14:paraId="31B3DAC6" w14:textId="77777777" w:rsidR="00A861B5" w:rsidRPr="007A168E" w:rsidRDefault="00A861B5" w:rsidP="00A861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DCB1D9" w14:textId="4C128861" w:rsidR="00A861B5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FBC75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70D9A30" w14:textId="77777777" w:rsidR="00A861B5" w:rsidRPr="007A168E" w:rsidRDefault="00A861B5" w:rsidP="002D72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FE0FA6E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4F42361" w14:textId="72243354" w:rsidR="00A861B5" w:rsidRPr="007A168E" w:rsidRDefault="000839D1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36" w:type="dxa"/>
          </w:tcPr>
          <w:p w14:paraId="14FE1CC7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A2BE47" w14:textId="1C4C0332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385,558</w:t>
            </w:r>
          </w:p>
        </w:tc>
      </w:tr>
      <w:tr w:rsidR="00A861B5" w:rsidRPr="007A168E" w14:paraId="473C79BD" w14:textId="77777777" w:rsidTr="000B13C3">
        <w:tc>
          <w:tcPr>
            <w:tcW w:w="4140" w:type="dxa"/>
            <w:vAlign w:val="bottom"/>
          </w:tcPr>
          <w:p w14:paraId="28BAA55E" w14:textId="77777777" w:rsidR="00A861B5" w:rsidRPr="007A168E" w:rsidRDefault="00A861B5" w:rsidP="00A861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B66CE2F" w14:textId="7E06CA06" w:rsidR="00A861B5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C6F29F5" w14:textId="77777777" w:rsidR="00A861B5" w:rsidRPr="007A168E" w:rsidRDefault="00A861B5" w:rsidP="002D72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FA9A5A6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A449EB5" w14:textId="3783EFD3" w:rsidR="00A861B5" w:rsidRPr="007A168E" w:rsidRDefault="000839D1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328,277</w:t>
            </w:r>
          </w:p>
        </w:tc>
        <w:tc>
          <w:tcPr>
            <w:tcW w:w="236" w:type="dxa"/>
          </w:tcPr>
          <w:p w14:paraId="75895194" w14:textId="77777777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0B9413" w14:textId="06109173" w:rsidR="00A861B5" w:rsidRPr="007A168E" w:rsidRDefault="00A861B5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319,237</w:t>
            </w:r>
          </w:p>
        </w:tc>
      </w:tr>
      <w:tr w:rsidR="000839D1" w:rsidRPr="007A168E" w14:paraId="31A2159A" w14:textId="77777777" w:rsidTr="000B13C3">
        <w:tc>
          <w:tcPr>
            <w:tcW w:w="4140" w:type="dxa"/>
            <w:vAlign w:val="bottom"/>
          </w:tcPr>
          <w:p w14:paraId="76172385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ซิลิกอน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70BA99AD" w14:textId="658151BF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C5C3886" w14:textId="61D0715C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F128E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6BBC113" w14:textId="6A83418E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12,663</w:t>
            </w:r>
          </w:p>
        </w:tc>
        <w:tc>
          <w:tcPr>
            <w:tcW w:w="236" w:type="dxa"/>
          </w:tcPr>
          <w:p w14:paraId="6BEAB97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DAC41B" w14:textId="6AA3B460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157,605</w:t>
            </w:r>
          </w:p>
        </w:tc>
      </w:tr>
      <w:tr w:rsidR="000839D1" w:rsidRPr="007A168E" w14:paraId="6B1FB325" w14:textId="77777777" w:rsidTr="000B13C3">
        <w:tc>
          <w:tcPr>
            <w:tcW w:w="4140" w:type="dxa"/>
            <w:vAlign w:val="bottom"/>
          </w:tcPr>
          <w:p w14:paraId="36339B97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4E4D335" w14:textId="3E467027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11BDBD2" w14:textId="77777777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CCE5B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394D8C6" w14:textId="3310759C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6" w:type="dxa"/>
          </w:tcPr>
          <w:p w14:paraId="504CE81D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71859D" w14:textId="07B8D5B9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10,426</w:t>
            </w:r>
          </w:p>
        </w:tc>
      </w:tr>
      <w:tr w:rsidR="000839D1" w:rsidRPr="007A168E" w14:paraId="67832FDF" w14:textId="77777777" w:rsidTr="000B13C3">
        <w:tc>
          <w:tcPr>
            <w:tcW w:w="4140" w:type="dxa"/>
            <w:vAlign w:val="bottom"/>
          </w:tcPr>
          <w:p w14:paraId="3A288DD9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40D69DF7" w14:textId="2F495EDD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84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0BA5DBC" w14:textId="77777777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8AAE2FD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ED3011D" w14:textId="27A8D782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5,519</w:t>
            </w:r>
          </w:p>
        </w:tc>
        <w:tc>
          <w:tcPr>
            <w:tcW w:w="236" w:type="dxa"/>
          </w:tcPr>
          <w:p w14:paraId="7FDEA360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2EA52B" w14:textId="6769F953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</w:tr>
      <w:tr w:rsidR="000839D1" w:rsidRPr="007A168E" w14:paraId="5B055AD4" w14:textId="77777777" w:rsidTr="000B13C3">
        <w:tc>
          <w:tcPr>
            <w:tcW w:w="4140" w:type="dxa"/>
          </w:tcPr>
          <w:p w14:paraId="2ED06244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0B56A5E5" w14:textId="286087F2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26F7D8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FFECF0A" w14:textId="77777777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ADF8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73B5F9" w14:textId="708AE9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3618D1BF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336061" w14:textId="6D1EE6F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0839D1" w:rsidRPr="007A168E" w14:paraId="41B5A875" w14:textId="77777777" w:rsidTr="000B13C3">
        <w:tc>
          <w:tcPr>
            <w:tcW w:w="4140" w:type="dxa"/>
          </w:tcPr>
          <w:p w14:paraId="777A5EF0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991AE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F4D8DBE" w14:textId="77777777" w:rsidR="000839D1" w:rsidRPr="007A168E" w:rsidRDefault="000839D1" w:rsidP="000839D1">
            <w:pPr>
              <w:tabs>
                <w:tab w:val="decimal" w:pos="55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436BA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E856692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CA969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BBE7B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9D1" w:rsidRPr="007A168E" w14:paraId="5C051C21" w14:textId="77777777" w:rsidTr="000B13C3">
        <w:tc>
          <w:tcPr>
            <w:tcW w:w="4140" w:type="dxa"/>
            <w:vAlign w:val="bottom"/>
          </w:tcPr>
          <w:p w14:paraId="710C5AD5" w14:textId="77777777" w:rsidR="000839D1" w:rsidRPr="007A168E" w:rsidRDefault="000839D1" w:rsidP="000839D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02057E6A" w14:textId="1C2B67A1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7CF64AD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A561538" w14:textId="721010E4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78E40E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FD1B757" w14:textId="68F930AB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735EA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03ACB3" w14:textId="5B6FBED7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43C7D611" w14:textId="77777777" w:rsidTr="000B13C3">
        <w:tc>
          <w:tcPr>
            <w:tcW w:w="4140" w:type="dxa"/>
          </w:tcPr>
          <w:p w14:paraId="4B14F44E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7DED37C3" w14:textId="3C57B4E0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10813578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7ECF95C" w14:textId="559D780D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6927242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DA39F74" w14:textId="666883CC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2928D519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83DD27" w14:textId="46CCA6F2" w:rsidR="000839D1" w:rsidRPr="007A168E" w:rsidRDefault="005F1397" w:rsidP="005F1397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0839D1" w:rsidRPr="007A168E" w14:paraId="721A4E46" w14:textId="77777777" w:rsidTr="000B13C3">
        <w:tc>
          <w:tcPr>
            <w:tcW w:w="4140" w:type="dxa"/>
          </w:tcPr>
          <w:p w14:paraId="646C2D27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0D2F59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A17486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41F4F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F601F4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D5F7A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64C65A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9D1" w:rsidRPr="007A168E" w14:paraId="07FB9967" w14:textId="77777777" w:rsidTr="000B13C3">
        <w:trPr>
          <w:trHeight w:val="353"/>
        </w:trPr>
        <w:tc>
          <w:tcPr>
            <w:tcW w:w="4140" w:type="dxa"/>
          </w:tcPr>
          <w:p w14:paraId="7639BCA0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006473B" w14:textId="49B7181F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2BE754B6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4A99F62" w14:textId="230305A0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5A546790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315EDE7" w14:textId="54379DEF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B54BB0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976B48" w14:textId="77783796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839D1" w:rsidRPr="007A168E" w14:paraId="235B50EF" w14:textId="77777777" w:rsidTr="000B13C3">
        <w:tc>
          <w:tcPr>
            <w:tcW w:w="4140" w:type="dxa"/>
          </w:tcPr>
          <w:p w14:paraId="5A38BBCA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4D891723" w14:textId="7DB73E03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1F4982FE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233059D" w14:textId="5FFA8029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14:paraId="5A6B52D7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255F724" w14:textId="74B2AB1E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6F715A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060E32" w14:textId="50E604C5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839D1" w:rsidRPr="007A168E" w14:paraId="3F0F48C7" w14:textId="77777777" w:rsidTr="000B13C3">
        <w:tc>
          <w:tcPr>
            <w:tcW w:w="4140" w:type="dxa"/>
          </w:tcPr>
          <w:p w14:paraId="013CA038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0DDB2B16" w14:textId="2CF4CC88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2C109AF3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41524D9" w14:textId="141648BE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A335C62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F6BD8A1" w14:textId="2742F7D1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1762837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59A4AD" w14:textId="145637E6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839D1" w:rsidRPr="007A168E" w14:paraId="35D236FE" w14:textId="77777777" w:rsidTr="000B13C3">
        <w:tc>
          <w:tcPr>
            <w:tcW w:w="4140" w:type="dxa"/>
          </w:tcPr>
          <w:p w14:paraId="4867E285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5469D531" w14:textId="579EE0A6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6" w:type="dxa"/>
          </w:tcPr>
          <w:p w14:paraId="7B24A093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7311732" w14:textId="050D1225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4153B34E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127E85" w14:textId="38E8577B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8C7D39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ACC36F" w14:textId="21E4BDD5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2815D113" w14:textId="77777777" w:rsidTr="000B13C3">
        <w:tc>
          <w:tcPr>
            <w:tcW w:w="4140" w:type="dxa"/>
          </w:tcPr>
          <w:p w14:paraId="515F6C8D" w14:textId="37EFB203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เลี่ยวไพรัตนวิสาหกิจ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54D43B55" w14:textId="7011D8DF" w:rsidR="000839D1" w:rsidRPr="000839D1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6CF50B1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FB82C35" w14:textId="42AC29E8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84AA9F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7926689" w14:textId="4470E95E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74684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D0D205" w14:textId="73365DCD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1282D770" w14:textId="77777777" w:rsidTr="000B13C3">
        <w:tc>
          <w:tcPr>
            <w:tcW w:w="4140" w:type="dxa"/>
          </w:tcPr>
          <w:p w14:paraId="4338D8F8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E86FA4" w14:textId="2CC81AC6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4E0FE6B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312789B" w14:textId="2F360C34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06A9BDC2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8E18116" w14:textId="3AB59344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21F90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85AE7FE" w14:textId="1AE3F81E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31265E93" w14:textId="77777777" w:rsidTr="000B13C3">
        <w:tc>
          <w:tcPr>
            <w:tcW w:w="4140" w:type="dxa"/>
          </w:tcPr>
          <w:p w14:paraId="408FA733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0E1C41" w14:textId="2FA755FD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1,237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87D0AD1" w14:textId="6BB0F59B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1014A6F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355ACDF" w14:textId="78E6EFED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722,439</w:t>
            </w:r>
          </w:p>
        </w:tc>
        <w:tc>
          <w:tcPr>
            <w:tcW w:w="236" w:type="dxa"/>
          </w:tcPr>
          <w:p w14:paraId="08D58C68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3781766" w14:textId="746B4D8C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0839D1" w:rsidRPr="007A168E" w14:paraId="53FDBE24" w14:textId="77777777" w:rsidTr="000B13C3">
        <w:tc>
          <w:tcPr>
            <w:tcW w:w="4140" w:type="dxa"/>
            <w:vAlign w:val="bottom"/>
          </w:tcPr>
          <w:p w14:paraId="280701EC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19061" w14:textId="1BAD3D7C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1E8916B" w14:textId="5532A849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1F6F32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AF982EB" w14:textId="6EBE7577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03C3A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CB34228" w14:textId="1462FFE8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0C79CCB5" w14:textId="77777777" w:rsidTr="000B13C3">
        <w:trPr>
          <w:trHeight w:val="67"/>
        </w:trPr>
        <w:tc>
          <w:tcPr>
            <w:tcW w:w="4140" w:type="dxa"/>
            <w:vAlign w:val="bottom"/>
          </w:tcPr>
          <w:p w14:paraId="48743B1A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16FD24AA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1,237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1E2F9D98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458CEA37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1162C51B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722,439</w:t>
            </w:r>
          </w:p>
        </w:tc>
        <w:tc>
          <w:tcPr>
            <w:tcW w:w="236" w:type="dxa"/>
          </w:tcPr>
          <w:p w14:paraId="4DA55EF6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5F76FD00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</w:tbl>
    <w:p w14:paraId="080D934F" w14:textId="77777777" w:rsidR="0094537C" w:rsidRPr="007A168E" w:rsidRDefault="0094537C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DEF4E30" w14:textId="77777777" w:rsidR="00A861B5" w:rsidRPr="007A168E" w:rsidRDefault="00A861B5">
      <w:pPr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A861B5" w:rsidRPr="007A168E" w14:paraId="6523B578" w14:textId="77777777" w:rsidTr="000B13C3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77777777" w:rsidR="00A861B5" w:rsidRPr="007A168E" w:rsidRDefault="00A861B5" w:rsidP="000B13C3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0144D0A0" w14:textId="77777777" w:rsidR="00A861B5" w:rsidRPr="007A168E" w:rsidRDefault="00A861B5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480439A1" w14:textId="77777777" w:rsidR="00A861B5" w:rsidRPr="007A168E" w:rsidRDefault="00A861B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EA4" w:rsidRPr="007A168E" w14:paraId="15C4C452" w14:textId="77777777" w:rsidTr="00476F4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785EA4" w:rsidRPr="007A168E" w:rsidRDefault="00785EA4" w:rsidP="000B13C3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199C4224" w14:textId="0CA8B8B9" w:rsidR="00785EA4" w:rsidRPr="007A168E" w:rsidRDefault="00785EA4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A2298F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785EA4" w:rsidRPr="007A168E" w:rsidRDefault="00785EA4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2AF0CD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64B69F" w14:textId="77777777" w:rsidR="00785EA4" w:rsidRPr="007A168E" w:rsidRDefault="00785EA4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FBEDCE8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785EA4" w:rsidRPr="007A168E" w:rsidRDefault="00785EA4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62A79B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85EA4" w:rsidRPr="007A168E" w14:paraId="074C10BD" w14:textId="77777777" w:rsidTr="00227D6F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785EA4" w:rsidRPr="007A168E" w:rsidRDefault="00785EA4" w:rsidP="000B13C3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303E4556" w14:textId="089B1B78" w:rsidR="00785EA4" w:rsidRPr="007A168E" w:rsidRDefault="00785EA4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F6B32E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785EA4" w:rsidRPr="007A168E" w:rsidRDefault="00785EA4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AE5D9D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4A3138" w14:textId="77777777" w:rsidR="00785EA4" w:rsidRPr="007A168E" w:rsidRDefault="00785EA4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F4EFB60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785EA4" w:rsidRPr="007A168E" w:rsidRDefault="00785EA4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2DC0D9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785EA4" w:rsidRPr="007A168E" w14:paraId="5B148891" w14:textId="77777777" w:rsidTr="009142CB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785EA4" w:rsidRPr="007A168E" w:rsidRDefault="00785EA4" w:rsidP="000B13C3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64F1EF3E" w14:textId="1730AE85" w:rsidR="00785EA4" w:rsidRPr="007A168E" w:rsidRDefault="00785EA4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74127D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785EA4" w:rsidRPr="007A168E" w:rsidRDefault="00785EA4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762A50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4221E5" w14:textId="77777777" w:rsidR="00785EA4" w:rsidRPr="007A168E" w:rsidRDefault="00785EA4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91B1813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785EA4" w:rsidRPr="007A168E" w:rsidRDefault="00785EA4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16C871" w14:textId="77777777" w:rsidR="00785EA4" w:rsidRPr="007A168E" w:rsidRDefault="00785EA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861B5" w:rsidRPr="007A168E" w14:paraId="527A0D71" w14:textId="77777777" w:rsidTr="000B13C3">
        <w:trPr>
          <w:trHeight w:val="240"/>
          <w:tblHeader/>
        </w:trPr>
        <w:tc>
          <w:tcPr>
            <w:tcW w:w="3150" w:type="dxa"/>
          </w:tcPr>
          <w:p w14:paraId="3DC803A2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3D403957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63E49020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861B5" w:rsidRPr="007A168E" w14:paraId="6315CBED" w14:textId="77777777" w:rsidTr="000B13C3">
        <w:trPr>
          <w:trHeight w:val="240"/>
          <w:tblHeader/>
        </w:trPr>
        <w:tc>
          <w:tcPr>
            <w:tcW w:w="3150" w:type="dxa"/>
          </w:tcPr>
          <w:p w14:paraId="2F627E85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800" w:type="dxa"/>
            <w:gridSpan w:val="2"/>
          </w:tcPr>
          <w:p w14:paraId="709C7F51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3ECD3FCF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A861B5" w:rsidRPr="007A168E" w14:paraId="5C18EAAD" w14:textId="77777777" w:rsidTr="000B13C3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05EFE24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EC9308F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58CB91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4802F9C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AF5814" w14:textId="77777777" w:rsidR="00A861B5" w:rsidRPr="007A168E" w:rsidRDefault="00A861B5" w:rsidP="000B13C3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55D2BA07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A2943C0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26201" w:rsidRPr="007A168E" w14:paraId="0A2F6390" w14:textId="77777777" w:rsidTr="002F1DA9">
        <w:tc>
          <w:tcPr>
            <w:tcW w:w="3150" w:type="dxa"/>
          </w:tcPr>
          <w:p w14:paraId="42EFC517" w14:textId="77777777" w:rsidR="00126201" w:rsidRPr="007A168E" w:rsidRDefault="00126201" w:rsidP="000B13C3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14:paraId="695F344F" w14:textId="4B3F4557" w:rsidR="00126201" w:rsidRPr="007A168E" w:rsidRDefault="00126201" w:rsidP="000B13C3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669D4F" w14:textId="6CCCB709" w:rsidR="00126201" w:rsidRPr="007A168E" w:rsidRDefault="00126201" w:rsidP="000B13C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126201" w:rsidRPr="007A168E" w:rsidRDefault="00126201" w:rsidP="000B13C3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12D746E" w14:textId="0634E9C2" w:rsidR="00126201" w:rsidRPr="007A168E" w:rsidRDefault="00126201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126201" w:rsidRPr="007A168E" w:rsidRDefault="00126201" w:rsidP="000B13C3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B9F475A" w14:textId="23D6DECF" w:rsidR="00126201" w:rsidRPr="00126201" w:rsidRDefault="00126201" w:rsidP="00126201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(251,096)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126201" w:rsidRPr="007A168E" w:rsidRDefault="00126201" w:rsidP="000B13C3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28E3875E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41BA191A" w14:textId="77777777" w:rsidTr="002E1632">
        <w:tc>
          <w:tcPr>
            <w:tcW w:w="3150" w:type="dxa"/>
          </w:tcPr>
          <w:p w14:paraId="41BF332B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1800" w:type="dxa"/>
            <w:gridSpan w:val="2"/>
          </w:tcPr>
          <w:p w14:paraId="23CC41BF" w14:textId="19035024" w:rsidR="00126201" w:rsidRPr="007A168E" w:rsidRDefault="00126201" w:rsidP="0012620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E030A16" w14:textId="230A6AB2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36F85CB8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615F491E" w:rsidR="00126201" w:rsidRPr="007A168E" w:rsidRDefault="00126201" w:rsidP="00126201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(60,900)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4A012489" w:rsidR="00126201" w:rsidRPr="007A168E" w:rsidRDefault="00126201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33,093</w:t>
            </w:r>
          </w:p>
        </w:tc>
      </w:tr>
      <w:tr w:rsidR="00126201" w:rsidRPr="007A168E" w14:paraId="0C32449E" w14:textId="77777777" w:rsidTr="00A67186">
        <w:tc>
          <w:tcPr>
            <w:tcW w:w="3150" w:type="dxa"/>
          </w:tcPr>
          <w:p w14:paraId="1B61D244" w14:textId="2B0EFB3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3D67F425" w14:textId="29D9A742" w:rsidR="00126201" w:rsidRPr="007A168E" w:rsidRDefault="00126201" w:rsidP="0012620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80DF38D" w14:textId="0D3C4EED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A454656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80A1D" w14:textId="7109BCE2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98CF34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1E179" w14:textId="1F84F56B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43A1CB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2C37B" w14:textId="24257C2B" w:rsidR="00126201" w:rsidRPr="007A168E" w:rsidRDefault="00126201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</w:tr>
      <w:tr w:rsidR="00126201" w:rsidRPr="007A168E" w14:paraId="7EE18D39" w14:textId="77777777" w:rsidTr="00367A2B">
        <w:tc>
          <w:tcPr>
            <w:tcW w:w="3150" w:type="dxa"/>
          </w:tcPr>
          <w:p w14:paraId="5200C873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1800" w:type="dxa"/>
            <w:gridSpan w:val="2"/>
          </w:tcPr>
          <w:p w14:paraId="1E1E3DEA" w14:textId="351E36A0" w:rsidR="00126201" w:rsidRPr="007A168E" w:rsidRDefault="00126201" w:rsidP="0012620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39EC4A" w14:textId="5DAC9B22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A98CB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46948" w14:textId="6450BF66" w:rsidR="00126201" w:rsidRPr="007A168E" w:rsidRDefault="00126201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B7B836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2CD48" w14:textId="5F26878F" w:rsidR="00126201" w:rsidRPr="007A168E" w:rsidRDefault="00126201" w:rsidP="00126201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(16,000)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29F895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23328" w14:textId="642B73D4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755E0877" w14:textId="77777777" w:rsidTr="000B13C3">
        <w:tc>
          <w:tcPr>
            <w:tcW w:w="3150" w:type="dxa"/>
          </w:tcPr>
          <w:p w14:paraId="2DF3C21D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A967E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31C564F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27FC54" w14:textId="0EAC2D0D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364,879</w:t>
            </w:r>
          </w:p>
        </w:tc>
        <w:tc>
          <w:tcPr>
            <w:tcW w:w="270" w:type="dxa"/>
          </w:tcPr>
          <w:p w14:paraId="6607DE02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7A5A1185" w:rsidR="00126201" w:rsidRPr="007A168E" w:rsidRDefault="00126201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16,000</w:t>
            </w:r>
          </w:p>
        </w:tc>
        <w:tc>
          <w:tcPr>
            <w:tcW w:w="236" w:type="dxa"/>
            <w:shd w:val="clear" w:color="auto" w:fill="auto"/>
          </w:tcPr>
          <w:p w14:paraId="70E8599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08AC35AE" w:rsidR="00126201" w:rsidRPr="007A168E" w:rsidRDefault="00126201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(327,996)</w:t>
            </w:r>
          </w:p>
        </w:tc>
        <w:tc>
          <w:tcPr>
            <w:tcW w:w="270" w:type="dxa"/>
            <w:shd w:val="clear" w:color="auto" w:fill="auto"/>
          </w:tcPr>
          <w:p w14:paraId="67CD399F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240496DB" w:rsidR="00126201" w:rsidRPr="007A168E" w:rsidRDefault="00126201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52,883</w:t>
            </w:r>
          </w:p>
        </w:tc>
      </w:tr>
      <w:tr w:rsidR="00126201" w:rsidRPr="007A168E" w14:paraId="25704DDA" w14:textId="77777777" w:rsidTr="000B13C3">
        <w:trPr>
          <w:trHeight w:val="80"/>
        </w:trPr>
        <w:tc>
          <w:tcPr>
            <w:tcW w:w="3150" w:type="dxa"/>
          </w:tcPr>
          <w:p w14:paraId="3377B43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12498CE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F5B7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551DD4" w14:textId="16A0966F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1,390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408D4D08" w:rsidR="00126201" w:rsidRPr="007A168E" w:rsidRDefault="00126201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21652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76E58405" w:rsidR="00126201" w:rsidRPr="007A168E" w:rsidRDefault="00126201" w:rsidP="00126201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(3,522)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698FF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05546672" w:rsidR="00126201" w:rsidRPr="007A168E" w:rsidRDefault="00126201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</w:tr>
      <w:tr w:rsidR="00126201" w:rsidRPr="007A168E" w14:paraId="5418A19C" w14:textId="77777777" w:rsidTr="000B13C3">
        <w:tc>
          <w:tcPr>
            <w:tcW w:w="3150" w:type="dxa"/>
          </w:tcPr>
          <w:p w14:paraId="60675C2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847AB65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087305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571E34" w14:textId="11E644E9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366,269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4BB4E3CE" w:rsidR="00126201" w:rsidRPr="007A168E" w:rsidRDefault="00160F81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18,495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6D9915EA" w:rsidR="00126201" w:rsidRPr="007A168E" w:rsidRDefault="00160F81" w:rsidP="00126201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(331,518)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478A79C1" w:rsidR="00126201" w:rsidRPr="007A168E" w:rsidRDefault="00126201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53,246</w:t>
            </w:r>
          </w:p>
        </w:tc>
      </w:tr>
      <w:tr w:rsidR="00126201" w:rsidRPr="007A168E" w14:paraId="177563D8" w14:textId="77777777" w:rsidTr="000B13C3">
        <w:tc>
          <w:tcPr>
            <w:tcW w:w="3150" w:type="dxa"/>
            <w:tcBorders>
              <w:top w:val="nil"/>
              <w:bottom w:val="nil"/>
            </w:tcBorders>
          </w:tcPr>
          <w:p w14:paraId="0EAEFBC2" w14:textId="77777777" w:rsidR="00126201" w:rsidRPr="007A168E" w:rsidRDefault="00126201" w:rsidP="00126201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FCECD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17944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2891BD92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266DAC31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26DDB11A" w14:textId="77777777" w:rsidTr="000B13C3">
        <w:tc>
          <w:tcPr>
            <w:tcW w:w="3150" w:type="dxa"/>
            <w:tcBorders>
              <w:bottom w:val="nil"/>
            </w:tcBorders>
          </w:tcPr>
          <w:p w14:paraId="0D84153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1F2F6861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8C412F2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2DC4176A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366,269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126201" w:rsidRPr="007A168E" w:rsidRDefault="00126201" w:rsidP="00126201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126201" w:rsidRPr="007A168E" w:rsidRDefault="00126201" w:rsidP="0012620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45CB76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6E3CABA5" w:rsidR="00126201" w:rsidRPr="007A168E" w:rsidRDefault="00126201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53,246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77777777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575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091575" w:rsidRPr="00254424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1E3FD35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BD6CCE6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2FC9158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2502ECC1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34377EB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214277C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91575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091575" w:rsidRPr="00254424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04300AC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21625C1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61556231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6190BC0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441EF360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21DBE9B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23A4EDBC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91575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08FA4AC9" w14:textId="77777777" w:rsidTr="00AF56B5">
        <w:tc>
          <w:tcPr>
            <w:tcW w:w="4050" w:type="dxa"/>
          </w:tcPr>
          <w:p w14:paraId="3B13E81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66534D59" w14:textId="77777777" w:rsidTr="00AF56B5">
        <w:tc>
          <w:tcPr>
            <w:tcW w:w="4050" w:type="dxa"/>
          </w:tcPr>
          <w:p w14:paraId="0513C67B" w14:textId="77777777" w:rsidR="00091575" w:rsidRPr="0035030C" w:rsidRDefault="00091575" w:rsidP="0009157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091575" w:rsidRPr="0035030C" w:rsidRDefault="00091575" w:rsidP="0009157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0DBFA3C6" w14:textId="77777777" w:rsidTr="00AF56B5">
        <w:tc>
          <w:tcPr>
            <w:tcW w:w="4050" w:type="dxa"/>
          </w:tcPr>
          <w:p w14:paraId="28AF5525" w14:textId="77777777" w:rsidR="00091575" w:rsidRPr="0035030C" w:rsidRDefault="00091575" w:rsidP="0009157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77777777" w:rsidR="00091575" w:rsidRPr="00254424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E50CAF" w14:textId="63AC7480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14:paraId="37248BBD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06588F07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091575" w:rsidRPr="0035030C" w14:paraId="37E9BD99" w14:textId="77777777" w:rsidTr="00AF56B5">
        <w:tc>
          <w:tcPr>
            <w:tcW w:w="4050" w:type="dxa"/>
            <w:vAlign w:val="bottom"/>
          </w:tcPr>
          <w:p w14:paraId="0BFAA552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FB95AA" w14:textId="414C84CA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144,657</w:t>
            </w:r>
          </w:p>
        </w:tc>
        <w:tc>
          <w:tcPr>
            <w:tcW w:w="270" w:type="dxa"/>
          </w:tcPr>
          <w:p w14:paraId="22A99724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0A341B23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197,435</w:t>
            </w:r>
          </w:p>
        </w:tc>
      </w:tr>
      <w:tr w:rsidR="00091575" w:rsidRPr="0035030C" w14:paraId="41B727BA" w14:textId="77777777" w:rsidTr="00AF56B5">
        <w:tc>
          <w:tcPr>
            <w:tcW w:w="4050" w:type="dxa"/>
            <w:vAlign w:val="bottom"/>
          </w:tcPr>
          <w:p w14:paraId="1D1B7811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90173" w14:textId="1C6A88AA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29,922</w:t>
            </w:r>
          </w:p>
        </w:tc>
        <w:tc>
          <w:tcPr>
            <w:tcW w:w="270" w:type="dxa"/>
          </w:tcPr>
          <w:p w14:paraId="5139528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3815C0BA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13,473</w:t>
            </w:r>
          </w:p>
        </w:tc>
      </w:tr>
      <w:tr w:rsidR="00091575" w:rsidRPr="0035030C" w14:paraId="63F2709D" w14:textId="77777777" w:rsidTr="00AF56B5">
        <w:tc>
          <w:tcPr>
            <w:tcW w:w="4050" w:type="dxa"/>
            <w:vAlign w:val="bottom"/>
          </w:tcPr>
          <w:p w14:paraId="2A7BD1E7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BCC41" w14:textId="498F72CB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6,474</w:t>
            </w:r>
          </w:p>
        </w:tc>
        <w:tc>
          <w:tcPr>
            <w:tcW w:w="270" w:type="dxa"/>
          </w:tcPr>
          <w:p w14:paraId="17A7A08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5B03B065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72,062</w:t>
            </w:r>
          </w:p>
        </w:tc>
      </w:tr>
      <w:tr w:rsidR="00091575" w:rsidRPr="0035030C" w14:paraId="198181DA" w14:textId="77777777" w:rsidTr="00AF56B5">
        <w:tc>
          <w:tcPr>
            <w:tcW w:w="4050" w:type="dxa"/>
            <w:vAlign w:val="bottom"/>
          </w:tcPr>
          <w:p w14:paraId="66D71990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716587" w14:textId="217787C3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23,789</w:t>
            </w:r>
          </w:p>
        </w:tc>
        <w:tc>
          <w:tcPr>
            <w:tcW w:w="270" w:type="dxa"/>
          </w:tcPr>
          <w:p w14:paraId="7E50C00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1C12BD5D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110,757</w:t>
            </w:r>
          </w:p>
        </w:tc>
      </w:tr>
      <w:tr w:rsidR="00091575" w:rsidRPr="0035030C" w14:paraId="000485DA" w14:textId="77777777" w:rsidTr="00AF56B5">
        <w:tc>
          <w:tcPr>
            <w:tcW w:w="4050" w:type="dxa"/>
            <w:vAlign w:val="bottom"/>
          </w:tcPr>
          <w:p w14:paraId="185F3947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78263D" w14:textId="1A6CFA66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1B5F974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4CC50609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091575" w:rsidRPr="0035030C" w14:paraId="7C668C91" w14:textId="77777777" w:rsidTr="00AF56B5">
        <w:tc>
          <w:tcPr>
            <w:tcW w:w="4050" w:type="dxa"/>
            <w:vAlign w:val="bottom"/>
          </w:tcPr>
          <w:p w14:paraId="488FA8DA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4A4D96ED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A3E0B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14F95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86E55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181444" w14:textId="4DB73732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5ECE454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38C35" w14:textId="413E9D18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091575" w:rsidRPr="0035030C" w14:paraId="70C8ED58" w14:textId="77777777" w:rsidTr="00AF56B5">
        <w:tc>
          <w:tcPr>
            <w:tcW w:w="4050" w:type="dxa"/>
          </w:tcPr>
          <w:p w14:paraId="052B832D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FF6B2" w14:textId="22984846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5AD7E30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775F1706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091575" w:rsidRPr="0035030C" w14:paraId="393BC4D6" w14:textId="77777777" w:rsidTr="00AF56B5">
        <w:tc>
          <w:tcPr>
            <w:tcW w:w="4050" w:type="dxa"/>
          </w:tcPr>
          <w:p w14:paraId="67463610" w14:textId="77777777" w:rsidR="00091575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0B94EFA3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BA024D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703899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9AF00C" w14:textId="77F044D8" w:rsidR="00091575" w:rsidRPr="0035030C" w:rsidRDefault="004E64C4" w:rsidP="004E6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7D2D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5FDA05" w14:textId="15C50037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091575" w:rsidRPr="0035030C" w14:paraId="2FBCF8D6" w14:textId="77777777" w:rsidTr="00AF56B5">
        <w:tc>
          <w:tcPr>
            <w:tcW w:w="4050" w:type="dxa"/>
          </w:tcPr>
          <w:p w14:paraId="375AF690" w14:textId="77777777" w:rsidR="00091575" w:rsidRPr="0035030C" w:rsidRDefault="00091575" w:rsidP="00091575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6072F3" w14:textId="3355BB54" w:rsidR="00091575" w:rsidRPr="0035030C" w:rsidRDefault="004E64C4" w:rsidP="004E6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26B8E7" w14:textId="77777777" w:rsidR="00091575" w:rsidRPr="0035030C" w:rsidRDefault="00091575" w:rsidP="000915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50F3008C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091575" w:rsidRPr="0035030C" w14:paraId="64F34268" w14:textId="77777777" w:rsidTr="00AF56B5">
        <w:tc>
          <w:tcPr>
            <w:tcW w:w="4050" w:type="dxa"/>
          </w:tcPr>
          <w:p w14:paraId="7FA2EF1F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28BC801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90E07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6CA8B1" w14:textId="255F3544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22,118</w:t>
            </w:r>
          </w:p>
        </w:tc>
        <w:tc>
          <w:tcPr>
            <w:tcW w:w="270" w:type="dxa"/>
          </w:tcPr>
          <w:p w14:paraId="73905F25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9F0E46" w14:textId="71728BAC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28,093</w:t>
            </w:r>
          </w:p>
        </w:tc>
      </w:tr>
      <w:tr w:rsidR="00091575" w:rsidRPr="0035030C" w14:paraId="6C0E67D6" w14:textId="77777777" w:rsidTr="00AF56B5">
        <w:tc>
          <w:tcPr>
            <w:tcW w:w="4050" w:type="dxa"/>
          </w:tcPr>
          <w:p w14:paraId="63478BB6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AC7AF97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60FF6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C6BCA" w14:textId="0CCCEBED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3,191</w:t>
            </w:r>
          </w:p>
        </w:tc>
        <w:tc>
          <w:tcPr>
            <w:tcW w:w="270" w:type="dxa"/>
          </w:tcPr>
          <w:p w14:paraId="391FCECB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4D143F" w14:textId="0F130696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091575" w:rsidRPr="0035030C" w14:paraId="6C93460A" w14:textId="77777777" w:rsidTr="00AF56B5">
        <w:tc>
          <w:tcPr>
            <w:tcW w:w="4050" w:type="dxa"/>
          </w:tcPr>
          <w:p w14:paraId="7FB26A5C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7AA741BB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919BF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853E0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6A4C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CF994" w14:textId="0FF5F854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56,082</w:t>
            </w:r>
          </w:p>
        </w:tc>
        <w:tc>
          <w:tcPr>
            <w:tcW w:w="270" w:type="dxa"/>
          </w:tcPr>
          <w:p w14:paraId="6FFF8A17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6180B4" w14:textId="0BA323A8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1,876</w:t>
            </w:r>
          </w:p>
        </w:tc>
      </w:tr>
      <w:tr w:rsidR="00091575" w:rsidRPr="0035030C" w14:paraId="41CF68B9" w14:textId="77777777" w:rsidTr="00AF56B5">
        <w:tc>
          <w:tcPr>
            <w:tcW w:w="4050" w:type="dxa"/>
          </w:tcPr>
          <w:p w14:paraId="3B293CFE" w14:textId="02C5524D" w:rsidR="00091575" w:rsidRPr="0035030C" w:rsidRDefault="00091575" w:rsidP="004E64C4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ศุนย์กระจายสินค้า ทีพีไอ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59CCA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FF239A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174CA7" w14:textId="2F41C8EE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E4837A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94BAD0" w14:textId="22F39974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1575" w:rsidRPr="0035030C" w14:paraId="288AE6C4" w14:textId="77777777" w:rsidTr="00AF56B5">
        <w:tc>
          <w:tcPr>
            <w:tcW w:w="4050" w:type="dxa"/>
          </w:tcPr>
          <w:p w14:paraId="4CF14CA9" w14:textId="77777777" w:rsidR="00091575" w:rsidRPr="0035030C" w:rsidRDefault="00091575" w:rsidP="00091575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6016D153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69468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2852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7BDFA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09888" w14:textId="09C60C76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288B73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7A7FEF" w14:textId="61676785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91575" w:rsidRPr="0035030C" w14:paraId="407043F2" w14:textId="77777777" w:rsidTr="00AF56B5">
        <w:tc>
          <w:tcPr>
            <w:tcW w:w="4050" w:type="dxa"/>
          </w:tcPr>
          <w:p w14:paraId="73C3B91A" w14:textId="77777777" w:rsidR="00091575" w:rsidRPr="008C6EFE" w:rsidRDefault="00091575" w:rsidP="00091575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</w:tcPr>
          <w:p w14:paraId="36A11AB9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711A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4B197" w14:textId="0DD8AE9D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4DCB97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8429D" w14:textId="7EFA4AC9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91575" w:rsidRPr="0035030C" w14:paraId="710A4912" w14:textId="77777777" w:rsidTr="00AF56B5">
        <w:tc>
          <w:tcPr>
            <w:tcW w:w="4050" w:type="dxa"/>
          </w:tcPr>
          <w:p w14:paraId="146BCFBF" w14:textId="77777777" w:rsidR="00091575" w:rsidRPr="0035030C" w:rsidRDefault="00091575" w:rsidP="00091575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70D826B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C5106E8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2C96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76179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73D027" w14:textId="77777777" w:rsidR="00091575" w:rsidRPr="0035030C" w:rsidRDefault="00091575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528E7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FF23B9" w14:textId="77777777" w:rsidR="00091575" w:rsidRPr="0035030C" w:rsidRDefault="00091575" w:rsidP="00091575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534623CB" w14:textId="77777777" w:rsidTr="00AF56B5">
        <w:tc>
          <w:tcPr>
            <w:tcW w:w="4050" w:type="dxa"/>
            <w:vAlign w:val="bottom"/>
          </w:tcPr>
          <w:p w14:paraId="32A221B7" w14:textId="77777777" w:rsidR="00091575" w:rsidRPr="0035030C" w:rsidRDefault="00091575" w:rsidP="00091575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5B97834A" w:rsidR="00091575" w:rsidRPr="0035030C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11,354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392E0271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5,317</w:t>
            </w:r>
          </w:p>
        </w:tc>
        <w:tc>
          <w:tcPr>
            <w:tcW w:w="270" w:type="dxa"/>
          </w:tcPr>
          <w:p w14:paraId="48863C8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2EBFA9DD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9,541</w:t>
            </w:r>
          </w:p>
        </w:tc>
        <w:tc>
          <w:tcPr>
            <w:tcW w:w="270" w:type="dxa"/>
          </w:tcPr>
          <w:p w14:paraId="3AAE8B95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0FA28EED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4,581</w:t>
            </w:r>
          </w:p>
        </w:tc>
      </w:tr>
      <w:tr w:rsidR="00091575" w:rsidRPr="0035030C" w14:paraId="6F14768E" w14:textId="77777777" w:rsidTr="00AF56B5">
        <w:tc>
          <w:tcPr>
            <w:tcW w:w="4050" w:type="dxa"/>
            <w:vAlign w:val="bottom"/>
          </w:tcPr>
          <w:p w14:paraId="44D7FBC3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03781DBA" w:rsidR="00091575" w:rsidRPr="0035030C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384AB908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0209E2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0705792B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8779AF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5F4B31F1" w:rsidR="00091575" w:rsidRPr="00091575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91575" w:rsidRPr="0035030C" w14:paraId="7FAF09EA" w14:textId="77777777" w:rsidTr="00AF56B5">
        <w:tc>
          <w:tcPr>
            <w:tcW w:w="4050" w:type="dxa"/>
            <w:vAlign w:val="bottom"/>
          </w:tcPr>
          <w:p w14:paraId="7F150AF6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091575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091575" w:rsidRPr="0035030C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091575" w:rsidRDefault="00091575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C3BF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6A48114F" w14:textId="77777777" w:rsidTr="00AF56B5">
        <w:tc>
          <w:tcPr>
            <w:tcW w:w="4050" w:type="dxa"/>
            <w:vAlign w:val="bottom"/>
          </w:tcPr>
          <w:p w14:paraId="791C58D4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43111821" w:rsidR="00091575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676643EA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14:paraId="35C2E6F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2491AB" w14:textId="1550EE39" w:rsidR="00091575" w:rsidRDefault="004E64C4" w:rsidP="004E6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F4F61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29D667AD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E64C4" w:rsidRPr="0035030C" w14:paraId="39814506" w14:textId="77777777" w:rsidTr="00AF56B5">
        <w:tc>
          <w:tcPr>
            <w:tcW w:w="4050" w:type="dxa"/>
            <w:vAlign w:val="bottom"/>
          </w:tcPr>
          <w:p w14:paraId="7179F493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A89B58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5C6731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FB61D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A6548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7C4076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1EFBE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7360B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4C4" w:rsidRPr="0035030C" w14:paraId="20007AC0" w14:textId="77777777" w:rsidTr="00AF56B5">
        <w:tc>
          <w:tcPr>
            <w:tcW w:w="4050" w:type="dxa"/>
            <w:vAlign w:val="bottom"/>
          </w:tcPr>
          <w:p w14:paraId="3409B871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F5907A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B498D3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79DE8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51C384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C690EB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26BD9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053EE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4C4" w:rsidRPr="0035030C" w14:paraId="7C73D12F" w14:textId="77777777" w:rsidTr="00AF56B5">
        <w:tc>
          <w:tcPr>
            <w:tcW w:w="4050" w:type="dxa"/>
            <w:vAlign w:val="bottom"/>
          </w:tcPr>
          <w:p w14:paraId="578E9821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6F1404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5F91C2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76AB5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759A8A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B6727A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2A410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CC950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3A89993B" w14:textId="77777777" w:rsidTr="00AF56B5">
        <w:tc>
          <w:tcPr>
            <w:tcW w:w="4050" w:type="dxa"/>
          </w:tcPr>
          <w:p w14:paraId="69CCEA33" w14:textId="77777777" w:rsidR="00091575" w:rsidRPr="0035030C" w:rsidRDefault="00091575" w:rsidP="0009157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091575" w:rsidRPr="0035030C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091575" w:rsidRPr="0035030C" w:rsidRDefault="00091575" w:rsidP="00091575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4449B" w14:textId="77777777" w:rsidR="00091575" w:rsidRPr="0035030C" w:rsidRDefault="00091575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8AF1F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77777777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725C89E5" w14:textId="77777777" w:rsidTr="00AF56B5">
        <w:tc>
          <w:tcPr>
            <w:tcW w:w="4050" w:type="dxa"/>
            <w:vAlign w:val="bottom"/>
          </w:tcPr>
          <w:p w14:paraId="4BC8309E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29B156FA" w:rsidR="00091575" w:rsidRPr="0035030C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76,862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44E4CA10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123,875</w:t>
            </w:r>
          </w:p>
        </w:tc>
        <w:tc>
          <w:tcPr>
            <w:tcW w:w="270" w:type="dxa"/>
          </w:tcPr>
          <w:p w14:paraId="1348B636" w14:textId="77777777" w:rsidR="00091575" w:rsidRPr="00091575" w:rsidRDefault="00091575" w:rsidP="00091575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82EF4F" w14:textId="0F8DE973" w:rsidR="00091575" w:rsidRPr="0035030C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27,548</w:t>
            </w:r>
          </w:p>
        </w:tc>
        <w:tc>
          <w:tcPr>
            <w:tcW w:w="270" w:type="dxa"/>
          </w:tcPr>
          <w:p w14:paraId="2523A4A9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35F7D01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37,933</w:t>
            </w:r>
          </w:p>
        </w:tc>
      </w:tr>
      <w:tr w:rsidR="00091575" w:rsidRPr="0035030C" w14:paraId="26C7B460" w14:textId="77777777" w:rsidTr="00AF56B5">
        <w:tc>
          <w:tcPr>
            <w:tcW w:w="4050" w:type="dxa"/>
            <w:vAlign w:val="bottom"/>
          </w:tcPr>
          <w:p w14:paraId="632316EB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2A39B651" w:rsidR="00091575" w:rsidRPr="0035030C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98C6" w14:textId="6AA5EBA3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</w:tcPr>
          <w:p w14:paraId="5A1ABE24" w14:textId="77777777" w:rsidR="00091575" w:rsidRPr="00091575" w:rsidRDefault="00091575" w:rsidP="00091575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FD5F97" w14:textId="4EC2D2A3" w:rsidR="00091575" w:rsidRPr="0035030C" w:rsidRDefault="004E64C4" w:rsidP="004E6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90F00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D16976" w14:textId="70A61463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091575" w:rsidRPr="0035030C" w14:paraId="3304C450" w14:textId="77777777" w:rsidTr="00AF56B5">
        <w:tc>
          <w:tcPr>
            <w:tcW w:w="4050" w:type="dxa"/>
            <w:vAlign w:val="bottom"/>
          </w:tcPr>
          <w:p w14:paraId="565F9EEA" w14:textId="77777777" w:rsidR="00091575" w:rsidRPr="0035030C" w:rsidRDefault="00091575" w:rsidP="0009157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4C26165A" w:rsidR="00091575" w:rsidRPr="0035030C" w:rsidRDefault="004E64C4" w:rsidP="004E6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D24E" w14:textId="15435B13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95BF43F" w14:textId="77777777" w:rsidR="00091575" w:rsidRPr="00091575" w:rsidRDefault="00091575" w:rsidP="00091575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B5DCBD" w14:textId="2317842B" w:rsidR="00091575" w:rsidRPr="0035030C" w:rsidRDefault="004E64C4" w:rsidP="004E6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24649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AF094F" w14:textId="0C8EA9E1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091575" w:rsidRPr="0035030C" w14:paraId="3E935935" w14:textId="77777777" w:rsidTr="00AF56B5">
        <w:tc>
          <w:tcPr>
            <w:tcW w:w="4050" w:type="dxa"/>
            <w:vAlign w:val="bottom"/>
          </w:tcPr>
          <w:p w14:paraId="73CA1EC2" w14:textId="77777777" w:rsidR="00091575" w:rsidRPr="0035030C" w:rsidRDefault="00091575" w:rsidP="0009157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30A53FA5" w:rsidR="00091575" w:rsidRPr="00DE40EB" w:rsidRDefault="003B6F12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88,848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422895DB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0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02A7711C" w:rsidR="00091575" w:rsidRPr="008C6EFE" w:rsidRDefault="003B6F12" w:rsidP="003B6F1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325,008</w:t>
            </w:r>
          </w:p>
        </w:tc>
        <w:tc>
          <w:tcPr>
            <w:tcW w:w="270" w:type="dxa"/>
          </w:tcPr>
          <w:p w14:paraId="6EA1D71C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646B4" w14:textId="005B1950" w:rsidR="00091575" w:rsidRPr="0035030C" w:rsidRDefault="00091575" w:rsidP="0009157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468,108</w:t>
            </w:r>
          </w:p>
        </w:tc>
      </w:tr>
      <w:tr w:rsidR="00091575" w:rsidRPr="0035030C" w14:paraId="5A48CE9D" w14:textId="77777777" w:rsidTr="00AF56B5">
        <w:tc>
          <w:tcPr>
            <w:tcW w:w="4050" w:type="dxa"/>
            <w:vAlign w:val="bottom"/>
          </w:tcPr>
          <w:p w14:paraId="35D21CB9" w14:textId="77777777" w:rsidR="00091575" w:rsidRPr="0035030C" w:rsidRDefault="00091575" w:rsidP="00091575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0E6E9A0B" w:rsidR="00091575" w:rsidRPr="0035030C" w:rsidRDefault="004E64C4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559FAEF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70DDF78C" w:rsidR="00091575" w:rsidRPr="0035030C" w:rsidRDefault="004E64C4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4BD94074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1575" w:rsidRPr="0035030C" w14:paraId="4E413212" w14:textId="77777777" w:rsidTr="00AF56B5">
        <w:tc>
          <w:tcPr>
            <w:tcW w:w="4050" w:type="dxa"/>
            <w:vAlign w:val="bottom"/>
          </w:tcPr>
          <w:p w14:paraId="362B4F01" w14:textId="77777777" w:rsidR="00091575" w:rsidRPr="0035030C" w:rsidRDefault="00091575" w:rsidP="00091575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5CDFF1AB" w:rsidR="00091575" w:rsidRPr="008C6EFE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88,848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5602B5C2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20AE7BD6" w:rsidR="00091575" w:rsidRPr="008C6EFE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325,008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25D6E5EF" w:rsidR="00091575" w:rsidRPr="00DE40EB" w:rsidRDefault="00091575" w:rsidP="0009157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468,108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170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AF2736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575" w:rsidRPr="0035030C" w14:paraId="6980BBDC" w14:textId="77777777" w:rsidTr="00AF56B5">
        <w:tc>
          <w:tcPr>
            <w:tcW w:w="4050" w:type="dxa"/>
          </w:tcPr>
          <w:p w14:paraId="314A2F20" w14:textId="625643FB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FEB8C5" w14:textId="09591CE2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802FE63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5E4DF" w14:textId="66D823B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642654" w14:textId="70EB74B4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31F2ACD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712401C2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91575" w:rsidRPr="0035030C" w14:paraId="1E1F0D9A" w14:textId="77777777" w:rsidTr="00AF56B5">
        <w:tc>
          <w:tcPr>
            <w:tcW w:w="4050" w:type="dxa"/>
          </w:tcPr>
          <w:p w14:paraId="4F9A8227" w14:textId="77777777" w:rsidR="00091575" w:rsidRPr="00AF2736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7FF392" w14:textId="0D646B1D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8B02D56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81B7A" w14:textId="606DDFEB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CD2EBF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B42C7D" w14:textId="723436E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51BA0B0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582B116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91575" w:rsidRPr="0035030C" w14:paraId="4FAB4CAB" w14:textId="77777777" w:rsidTr="00AF56B5">
        <w:tc>
          <w:tcPr>
            <w:tcW w:w="4050" w:type="dxa"/>
          </w:tcPr>
          <w:p w14:paraId="0AB3C676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4D3A7A7F" w14:textId="77777777" w:rsidTr="00AF56B5">
        <w:tc>
          <w:tcPr>
            <w:tcW w:w="4050" w:type="dxa"/>
          </w:tcPr>
          <w:p w14:paraId="79A926D1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1BD166D8" w14:textId="77777777" w:rsidTr="00AF56B5">
        <w:tc>
          <w:tcPr>
            <w:tcW w:w="4050" w:type="dxa"/>
          </w:tcPr>
          <w:p w14:paraId="577A36E6" w14:textId="77777777" w:rsidR="00091575" w:rsidRPr="0035030C" w:rsidRDefault="00091575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698EA74" w14:textId="77777777" w:rsidR="00091575" w:rsidRPr="0035030C" w:rsidRDefault="00091575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670FE6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9C765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29DCCC" w14:textId="77777777" w:rsidR="00091575" w:rsidRPr="0035030C" w:rsidRDefault="00091575" w:rsidP="00AF56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091575" w:rsidRPr="0035030C" w:rsidRDefault="00091575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49CC07D1" w14:textId="77777777" w:rsidTr="00AF56B5">
        <w:tc>
          <w:tcPr>
            <w:tcW w:w="4050" w:type="dxa"/>
            <w:vAlign w:val="bottom"/>
          </w:tcPr>
          <w:p w14:paraId="4B632C28" w14:textId="77777777" w:rsidR="00091575" w:rsidRPr="0035030C" w:rsidRDefault="00091575" w:rsidP="00AF56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A1E382" w14:textId="77777777" w:rsidR="00091575" w:rsidRPr="0035030C" w:rsidRDefault="00091575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7BA1B80E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1EFC62" w14:textId="77777777" w:rsidR="00091575" w:rsidRPr="0035030C" w:rsidRDefault="00091575" w:rsidP="00AF56B5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6DC4E27D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77777777" w:rsidR="00091575" w:rsidRPr="0035030C" w:rsidRDefault="00091575" w:rsidP="00AF56B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77777777" w:rsidR="00091575" w:rsidRPr="0035030C" w:rsidRDefault="00091575" w:rsidP="00AF56B5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</w:tr>
    </w:tbl>
    <w:p w14:paraId="0CF4FEE9" w14:textId="6DE67684" w:rsidR="00091575" w:rsidRDefault="00091575" w:rsidP="00091575">
      <w:pPr>
        <w:pStyle w:val="Ang15"/>
        <w:rPr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272" w:rsidRPr="0035030C" w14:paraId="0CDBDBC0" w14:textId="77777777" w:rsidTr="00AF56B5">
        <w:tc>
          <w:tcPr>
            <w:tcW w:w="4050" w:type="dxa"/>
          </w:tcPr>
          <w:p w14:paraId="3AF0CD23" w14:textId="1A68596A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7B169F93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02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80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80272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194E76D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EF259" w14:textId="236F29A9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924318C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46CE9B3A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02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80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80272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324A34F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6BB23F78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F0470" w:rsidRPr="0035030C" w14:paraId="3B14A706" w14:textId="77777777" w:rsidTr="00AF56B5">
        <w:tc>
          <w:tcPr>
            <w:tcW w:w="4050" w:type="dxa"/>
          </w:tcPr>
          <w:p w14:paraId="698A0A8C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470" w:rsidRPr="0035030C" w14:paraId="05FE44CE" w14:textId="77777777" w:rsidTr="00AF56B5">
        <w:tc>
          <w:tcPr>
            <w:tcW w:w="4050" w:type="dxa"/>
          </w:tcPr>
          <w:p w14:paraId="22586B05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1A34B4A3" w14:textId="77777777" w:rsidTr="00AF56B5">
        <w:tc>
          <w:tcPr>
            <w:tcW w:w="4050" w:type="dxa"/>
          </w:tcPr>
          <w:p w14:paraId="06A23AB4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640F59B7" w14:textId="77777777" w:rsidTr="00AF56B5">
        <w:tc>
          <w:tcPr>
            <w:tcW w:w="4050" w:type="dxa"/>
          </w:tcPr>
          <w:p w14:paraId="73028BBB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0F0470" w:rsidRPr="0035030C" w:rsidRDefault="000F0470" w:rsidP="00AF56B5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0F0470" w:rsidRPr="0035030C" w:rsidRDefault="000F0470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272" w:rsidRPr="0035030C" w14:paraId="00E33524" w14:textId="77777777" w:rsidTr="00AF56B5">
        <w:tc>
          <w:tcPr>
            <w:tcW w:w="4050" w:type="dxa"/>
            <w:vAlign w:val="bottom"/>
          </w:tcPr>
          <w:p w14:paraId="3BF1B8EB" w14:textId="77777777" w:rsidR="00C80272" w:rsidRPr="0035030C" w:rsidRDefault="00C80272" w:rsidP="00C8027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77777777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77777777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77777777" w:rsidR="00C80272" w:rsidRPr="0035030C" w:rsidRDefault="00C80272" w:rsidP="00C8027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C80272" w:rsidRPr="0035030C" w:rsidRDefault="00C80272" w:rsidP="00C8027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C06CEE8" w:rsidR="00C80272" w:rsidRPr="0035030C" w:rsidRDefault="00C80272" w:rsidP="00C80272">
            <w:pPr>
              <w:tabs>
                <w:tab w:val="decimal" w:pos="860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</w:tr>
      <w:tr w:rsidR="00C80272" w:rsidRPr="0035030C" w14:paraId="45B4D518" w14:textId="77777777" w:rsidTr="00AF56B5">
        <w:tc>
          <w:tcPr>
            <w:tcW w:w="4050" w:type="dxa"/>
            <w:vAlign w:val="bottom"/>
          </w:tcPr>
          <w:p w14:paraId="277A5BA7" w14:textId="77777777" w:rsidR="00C80272" w:rsidRPr="0035030C" w:rsidRDefault="00C80272" w:rsidP="00C80272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EAA4" w14:textId="77777777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77777777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437CB033" w:rsidR="00C80272" w:rsidRPr="0035030C" w:rsidRDefault="000F2679" w:rsidP="00C80272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</w:t>
            </w:r>
            <w:r w:rsidR="00243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E219A2" w14:textId="77777777" w:rsidR="00C80272" w:rsidRPr="0035030C" w:rsidRDefault="00C80272" w:rsidP="00C8027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1C4CF561" w:rsidR="00C80272" w:rsidRPr="0035030C" w:rsidRDefault="00C80272" w:rsidP="00C8027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(909)</w:t>
            </w:r>
          </w:p>
        </w:tc>
      </w:tr>
      <w:tr w:rsidR="00C80272" w:rsidRPr="0035030C" w14:paraId="5BFAC19E" w14:textId="77777777" w:rsidTr="00AF56B5">
        <w:tc>
          <w:tcPr>
            <w:tcW w:w="4050" w:type="dxa"/>
            <w:vAlign w:val="bottom"/>
          </w:tcPr>
          <w:p w14:paraId="455FCA91" w14:textId="77777777" w:rsidR="00C80272" w:rsidRPr="0035030C" w:rsidRDefault="00C80272" w:rsidP="00C8027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77777777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77777777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5633C809" w:rsidR="00C80272" w:rsidRPr="0035030C" w:rsidRDefault="000F2679" w:rsidP="00C8027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421,06</w:t>
            </w:r>
            <w:r w:rsidR="002431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9A3CEAC" w14:textId="77777777" w:rsidR="00C80272" w:rsidRPr="0035030C" w:rsidRDefault="00C80272" w:rsidP="00C8027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55DA6947" w:rsidR="00C80272" w:rsidRPr="0035030C" w:rsidRDefault="00C80272" w:rsidP="00C8027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421,075</w:t>
            </w:r>
          </w:p>
        </w:tc>
      </w:tr>
    </w:tbl>
    <w:p w14:paraId="4900E345" w14:textId="531B13F9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984B3F" w:rsidRPr="007A168E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984B3F" w:rsidRPr="007A168E">
        <w:rPr>
          <w:rFonts w:asciiTheme="majorBidi" w:hAnsiTheme="majorBidi" w:cstheme="majorBidi"/>
          <w:spacing w:val="2"/>
          <w:lang w:val="en-US"/>
        </w:rPr>
        <w:t>47</w:t>
      </w:r>
      <w:r w:rsidR="00984B3F" w:rsidRPr="007A168E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 w:rsidRPr="007A168E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984B3F" w:rsidRPr="007A168E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984B3F" w:rsidRPr="007A168E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984B3F" w:rsidRPr="007A168E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งบแสดงฐานะการเงิน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09B1B2E2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984B3F" w:rsidRPr="007A168E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984B3F" w:rsidRPr="007A168E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 w:rsidRPr="007A168E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0836782E" w:rsidR="005C345C" w:rsidRPr="007A168E" w:rsidRDefault="00D273AE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362E34" w:rsidRPr="007A168E">
        <w:rPr>
          <w:rFonts w:asciiTheme="majorBidi" w:hAnsiTheme="majorBidi" w:cstheme="majorBidi"/>
          <w:spacing w:val="6"/>
          <w:lang w:val="en-US"/>
        </w:rPr>
        <w:t>3</w:t>
      </w:r>
      <w:r w:rsidR="00D3243E" w:rsidRPr="007A168E">
        <w:rPr>
          <w:rFonts w:asciiTheme="majorBidi" w:hAnsiTheme="majorBidi" w:cstheme="majorBidi"/>
          <w:spacing w:val="6"/>
          <w:lang w:val="en-US"/>
        </w:rPr>
        <w:t xml:space="preserve">1 </w:t>
      </w:r>
      <w:r w:rsidR="00D3243E" w:rsidRPr="007A168E">
        <w:rPr>
          <w:rFonts w:asciiTheme="majorBidi" w:hAnsiTheme="majorBidi" w:cstheme="majorBidi"/>
          <w:spacing w:val="6"/>
          <w:cs/>
          <w:lang w:val="en-US"/>
        </w:rPr>
        <w:t xml:space="preserve">มีนาคม </w:t>
      </w:r>
      <w:r w:rsidR="0057505D" w:rsidRPr="007A168E">
        <w:rPr>
          <w:rFonts w:asciiTheme="majorBidi" w:hAnsiTheme="majorBidi" w:cstheme="majorBidi"/>
          <w:spacing w:val="6"/>
          <w:lang w:val="en-US"/>
        </w:rPr>
        <w:t>256</w:t>
      </w:r>
      <w:r w:rsidR="00D3243E" w:rsidRPr="007A168E">
        <w:rPr>
          <w:rFonts w:asciiTheme="majorBidi" w:hAnsiTheme="majorBidi" w:cstheme="majorBidi"/>
          <w:spacing w:val="6"/>
          <w:lang w:val="en-US"/>
        </w:rPr>
        <w:t>6</w:t>
      </w:r>
      <w:r w:rsidR="009E462A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  <w:t xml:space="preserve">422 </w:t>
      </w:r>
      <w:r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7265EE" w:rsidRPr="007A168E">
        <w:rPr>
          <w:rFonts w:asciiTheme="majorBidi" w:hAnsiTheme="majorBidi" w:cstheme="majorBidi"/>
          <w:lang w:val="en-US"/>
        </w:rPr>
        <w:t>35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160F81">
        <w:rPr>
          <w:rFonts w:asciiTheme="majorBidi" w:hAnsiTheme="majorBidi" w:cstheme="majorBidi"/>
          <w:lang w:val="en-US"/>
        </w:rPr>
        <w:t xml:space="preserve">134 </w:t>
      </w:r>
      <w:r w:rsidRPr="007A168E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8440A9" w:rsidRPr="007A168E">
        <w:rPr>
          <w:rFonts w:asciiTheme="majorBidi" w:hAnsiTheme="majorBidi" w:cstheme="majorBidi"/>
          <w:i/>
          <w:iCs/>
          <w:lang w:val="en-US"/>
        </w:rPr>
        <w:br/>
      </w:r>
      <w:r w:rsidRPr="007A168E">
        <w:rPr>
          <w:rFonts w:asciiTheme="majorBidi" w:hAnsiTheme="majorBidi" w:cstheme="majorBidi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13B218F2" w:rsidR="00482849" w:rsidRPr="007A168E" w:rsidRDefault="00482849" w:rsidP="0057611B">
      <w:pPr>
        <w:pStyle w:val="Ang15"/>
        <w:rPr>
          <w:cs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43E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D3243E" w:rsidRPr="007A168E" w:rsidRDefault="00D3243E" w:rsidP="00D324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4C99F8A3" w:rsidR="00D3243E" w:rsidRPr="007A168E" w:rsidRDefault="00D3243E" w:rsidP="00D3243E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CA70633" w14:textId="77777777" w:rsidR="00D3243E" w:rsidRPr="007A168E" w:rsidRDefault="00D3243E" w:rsidP="00D324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49E452D7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D3243E" w:rsidRPr="007A168E" w:rsidRDefault="00D3243E" w:rsidP="00D324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574AE2D6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D036821" w14:textId="77777777" w:rsidR="00D3243E" w:rsidRPr="007A168E" w:rsidRDefault="00D3243E" w:rsidP="00D324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6EED18AF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3243E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D3243E" w:rsidRPr="007A168E" w:rsidRDefault="00D3243E" w:rsidP="00D324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565B6A0E" w:rsidR="00D3243E" w:rsidRPr="007A168E" w:rsidRDefault="00D3243E" w:rsidP="00D3243E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C6A2DD6" w14:textId="77777777" w:rsidR="00D3243E" w:rsidRPr="007A168E" w:rsidRDefault="00D3243E" w:rsidP="00D324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0AB1C155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DA75A86" w14:textId="77777777" w:rsidR="00D3243E" w:rsidRPr="007A168E" w:rsidRDefault="00D3243E" w:rsidP="00D324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5836E28D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6AFEF90" w14:textId="77777777" w:rsidR="00D3243E" w:rsidRPr="007A168E" w:rsidRDefault="00D3243E" w:rsidP="00D324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693BA5BB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3243E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D3243E" w:rsidRPr="007A168E" w:rsidRDefault="00D3243E" w:rsidP="00D324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243E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D3243E" w:rsidRPr="007A168E" w:rsidRDefault="00D3243E" w:rsidP="00D324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D3243E" w:rsidRPr="007A168E" w:rsidRDefault="00D3243E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3243E" w:rsidRPr="007A168E" w14:paraId="12930650" w14:textId="77777777" w:rsidTr="000B13C3">
        <w:tc>
          <w:tcPr>
            <w:tcW w:w="4050" w:type="dxa"/>
          </w:tcPr>
          <w:p w14:paraId="60A4FD00" w14:textId="77777777" w:rsidR="00D3243E" w:rsidRPr="007A168E" w:rsidRDefault="00D3243E" w:rsidP="00D3243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D3243E" w:rsidRPr="007A168E" w:rsidRDefault="00D3243E" w:rsidP="00D324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D3243E" w:rsidRPr="007A168E" w:rsidRDefault="00D3243E" w:rsidP="00D324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D3243E" w:rsidRPr="007A168E" w:rsidRDefault="00D3243E" w:rsidP="00D3243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D3243E" w:rsidRPr="007A168E" w:rsidRDefault="00D3243E" w:rsidP="00D3243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0272" w:rsidRPr="007A168E" w14:paraId="4F008509" w14:textId="77777777" w:rsidTr="000B13C3">
        <w:tc>
          <w:tcPr>
            <w:tcW w:w="4050" w:type="dxa"/>
            <w:vAlign w:val="bottom"/>
          </w:tcPr>
          <w:p w14:paraId="1DFA11C4" w14:textId="77777777" w:rsidR="00C80272" w:rsidRPr="007A168E" w:rsidRDefault="00C80272" w:rsidP="00C8027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7500E647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77777777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2B9F520F" w:rsidR="00C80272" w:rsidRPr="007A168E" w:rsidRDefault="004E64C4" w:rsidP="00C8027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127,667</w:t>
            </w:r>
          </w:p>
        </w:tc>
        <w:tc>
          <w:tcPr>
            <w:tcW w:w="236" w:type="dxa"/>
          </w:tcPr>
          <w:p w14:paraId="349A47D6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109ECE9A" w:rsidR="00C80272" w:rsidRPr="007A168E" w:rsidRDefault="00C80272" w:rsidP="00C8027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36,343</w:t>
            </w:r>
          </w:p>
        </w:tc>
      </w:tr>
      <w:tr w:rsidR="00C80272" w:rsidRPr="007A168E" w14:paraId="75BB4272" w14:textId="77777777" w:rsidTr="000B13C3">
        <w:tc>
          <w:tcPr>
            <w:tcW w:w="4050" w:type="dxa"/>
            <w:vAlign w:val="bottom"/>
          </w:tcPr>
          <w:p w14:paraId="61FC9AF6" w14:textId="77777777" w:rsidR="00C80272" w:rsidRPr="007A168E" w:rsidRDefault="00C80272" w:rsidP="00C8027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3E8F29FA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513DFE" w14:textId="77777777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34DADD66" w:rsidR="00C80272" w:rsidRPr="007A168E" w:rsidRDefault="004E64C4" w:rsidP="00C8027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24,211</w:t>
            </w:r>
          </w:p>
        </w:tc>
        <w:tc>
          <w:tcPr>
            <w:tcW w:w="236" w:type="dxa"/>
          </w:tcPr>
          <w:p w14:paraId="7F179E16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45BC2F44" w:rsidR="00C80272" w:rsidRPr="007A168E" w:rsidRDefault="00C80272" w:rsidP="00C8027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20,069</w:t>
            </w:r>
          </w:p>
        </w:tc>
      </w:tr>
      <w:tr w:rsidR="00C80272" w:rsidRPr="007A168E" w14:paraId="71625387" w14:textId="77777777" w:rsidTr="000B13C3">
        <w:tc>
          <w:tcPr>
            <w:tcW w:w="4050" w:type="dxa"/>
            <w:vAlign w:val="bottom"/>
          </w:tcPr>
          <w:p w14:paraId="3DFB0CA5" w14:textId="77777777" w:rsidR="00C80272" w:rsidRPr="007A168E" w:rsidRDefault="00C80272" w:rsidP="00C8027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5CFECEC9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77777777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1CB577A3" w:rsidR="00C80272" w:rsidRPr="007A168E" w:rsidRDefault="004E64C4" w:rsidP="004E64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A4B16D5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DB7DB3B" w14:textId="2A82D8B8" w:rsidR="00C80272" w:rsidRPr="007A168E" w:rsidRDefault="00C80272" w:rsidP="002F00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0272" w:rsidRPr="007A168E" w14:paraId="4A47BFD9" w14:textId="77777777" w:rsidTr="000B13C3">
        <w:tc>
          <w:tcPr>
            <w:tcW w:w="4050" w:type="dxa"/>
          </w:tcPr>
          <w:p w14:paraId="642B4DDD" w14:textId="77777777" w:rsidR="00C80272" w:rsidRPr="007A168E" w:rsidRDefault="00C80272" w:rsidP="00C8027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364FE7E3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7777777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57C11096" w:rsidR="00C80272" w:rsidRPr="007A168E" w:rsidRDefault="004E64C4" w:rsidP="00C8027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8,688</w:t>
            </w:r>
          </w:p>
        </w:tc>
        <w:tc>
          <w:tcPr>
            <w:tcW w:w="236" w:type="dxa"/>
          </w:tcPr>
          <w:p w14:paraId="7B9089B2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FF6161" w14:textId="16B6916D" w:rsidR="00C80272" w:rsidRPr="007A168E" w:rsidRDefault="00C80272" w:rsidP="00C8027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8,694</w:t>
            </w:r>
          </w:p>
        </w:tc>
      </w:tr>
      <w:tr w:rsidR="00C80272" w:rsidRPr="007A168E" w14:paraId="4390F29D" w14:textId="77777777" w:rsidTr="000B13C3">
        <w:tc>
          <w:tcPr>
            <w:tcW w:w="4050" w:type="dxa"/>
          </w:tcPr>
          <w:p w14:paraId="3D97BA2E" w14:textId="77777777" w:rsidR="00C80272" w:rsidRPr="007A168E" w:rsidRDefault="00C80272" w:rsidP="00C8027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327FB466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77777777" w:rsidR="00C80272" w:rsidRPr="007A168E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3CBAB400" w:rsidR="00C80272" w:rsidRPr="007A168E" w:rsidRDefault="004E64C4" w:rsidP="00C8027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11,864</w:t>
            </w:r>
          </w:p>
        </w:tc>
        <w:tc>
          <w:tcPr>
            <w:tcW w:w="236" w:type="dxa"/>
          </w:tcPr>
          <w:p w14:paraId="2F95C892" w14:textId="77777777" w:rsidR="00C80272" w:rsidRPr="007A168E" w:rsidRDefault="00C80272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03C4788" w14:textId="15339C17" w:rsidR="00C80272" w:rsidRPr="007A168E" w:rsidRDefault="00C80272" w:rsidP="00C8027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18,051</w:t>
            </w:r>
          </w:p>
        </w:tc>
      </w:tr>
      <w:tr w:rsidR="002F0051" w:rsidRPr="007A168E" w14:paraId="384C1E94" w14:textId="77777777" w:rsidTr="000B13C3">
        <w:tc>
          <w:tcPr>
            <w:tcW w:w="4050" w:type="dxa"/>
          </w:tcPr>
          <w:p w14:paraId="777A6B0C" w14:textId="7093CB43" w:rsidR="002F0051" w:rsidRPr="007A168E" w:rsidRDefault="002F0051" w:rsidP="00C8027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ฟาร์มา 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2E69B23B" w14:textId="0051E09D" w:rsidR="002F0051" w:rsidRPr="007A168E" w:rsidRDefault="002F0051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7E7597A" w14:textId="77777777" w:rsidR="002F0051" w:rsidRPr="007A168E" w:rsidRDefault="002F0051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606134" w14:textId="60229B55" w:rsidR="002F0051" w:rsidRPr="007A168E" w:rsidRDefault="002F0051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7DF776" w14:textId="77777777" w:rsidR="002F0051" w:rsidRPr="007A168E" w:rsidRDefault="002F0051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08B2F2E" w14:textId="70D62FE9" w:rsidR="002F0051" w:rsidRDefault="002F0051" w:rsidP="00C8027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</w:tcPr>
          <w:p w14:paraId="469DABDC" w14:textId="77777777" w:rsidR="002F0051" w:rsidRPr="007A168E" w:rsidRDefault="002F0051" w:rsidP="00C8027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D700F2" w14:textId="63F8F18F" w:rsidR="002F0051" w:rsidRPr="007A168E" w:rsidRDefault="002F0051" w:rsidP="00160F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3243E" w:rsidRPr="007A168E" w14:paraId="20720AB2" w14:textId="77777777" w:rsidTr="000B13C3">
        <w:tc>
          <w:tcPr>
            <w:tcW w:w="4050" w:type="dxa"/>
          </w:tcPr>
          <w:p w14:paraId="2AB85272" w14:textId="77777777" w:rsidR="00D3243E" w:rsidRPr="007A168E" w:rsidRDefault="00D3243E" w:rsidP="00D3243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D3243E" w:rsidRPr="007A168E" w:rsidRDefault="00D3243E" w:rsidP="00D3243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D3243E" w:rsidRPr="007A168E" w:rsidRDefault="00D3243E" w:rsidP="00D3243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D3243E" w:rsidRPr="007A168E" w:rsidRDefault="00D3243E" w:rsidP="00D3243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9A59C1" w14:textId="77777777" w:rsidR="00D3243E" w:rsidRPr="007A168E" w:rsidRDefault="00D3243E" w:rsidP="00D3243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243E" w:rsidRPr="007A168E" w14:paraId="630924ED" w14:textId="77777777" w:rsidTr="000B13C3">
        <w:tc>
          <w:tcPr>
            <w:tcW w:w="4050" w:type="dxa"/>
          </w:tcPr>
          <w:p w14:paraId="52111060" w14:textId="77777777" w:rsidR="00D3243E" w:rsidRPr="007A168E" w:rsidRDefault="00D3243E" w:rsidP="00D3243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3D2210BD" w:rsidR="00D3243E" w:rsidRPr="007A168E" w:rsidRDefault="004E64C4" w:rsidP="00D3243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1,843</w:t>
            </w:r>
          </w:p>
        </w:tc>
        <w:tc>
          <w:tcPr>
            <w:tcW w:w="236" w:type="dxa"/>
          </w:tcPr>
          <w:p w14:paraId="78E2665D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4B9E9601" w:rsidR="00D3243E" w:rsidRPr="007A168E" w:rsidRDefault="00D3243E" w:rsidP="00D3243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236" w:type="dxa"/>
          </w:tcPr>
          <w:p w14:paraId="19F64225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61983213" w:rsidR="00D3243E" w:rsidRPr="007A168E" w:rsidRDefault="004E64C4" w:rsidP="00D324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8DF551" w14:textId="79732776" w:rsidR="00D3243E" w:rsidRPr="007A168E" w:rsidRDefault="00D3243E" w:rsidP="002F00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3243E" w:rsidRPr="007A168E" w14:paraId="6683C158" w14:textId="77777777" w:rsidTr="000B13C3">
        <w:tc>
          <w:tcPr>
            <w:tcW w:w="4050" w:type="dxa"/>
          </w:tcPr>
          <w:p w14:paraId="70DA85A4" w14:textId="77777777" w:rsidR="00D3243E" w:rsidRPr="007A168E" w:rsidRDefault="00D3243E" w:rsidP="00D3243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7A7BD8DB" w:rsidR="00D3243E" w:rsidRPr="007A168E" w:rsidRDefault="004E64C4" w:rsidP="00D3243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125,749</w:t>
            </w:r>
          </w:p>
        </w:tc>
        <w:tc>
          <w:tcPr>
            <w:tcW w:w="236" w:type="dxa"/>
          </w:tcPr>
          <w:p w14:paraId="33DCFBA2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3CFDCC52" w:rsidR="00D3243E" w:rsidRPr="007A168E" w:rsidRDefault="00D3243E" w:rsidP="00D3243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137,187</w:t>
            </w:r>
          </w:p>
        </w:tc>
        <w:tc>
          <w:tcPr>
            <w:tcW w:w="236" w:type="dxa"/>
          </w:tcPr>
          <w:p w14:paraId="1A068F93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60BE29C8" w:rsidR="00D3243E" w:rsidRPr="007A168E" w:rsidRDefault="004E64C4" w:rsidP="00D3243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125,605</w:t>
            </w:r>
          </w:p>
        </w:tc>
        <w:tc>
          <w:tcPr>
            <w:tcW w:w="236" w:type="dxa"/>
          </w:tcPr>
          <w:p w14:paraId="185D68AD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857FC6" w14:textId="7A7DC0A1" w:rsidR="00D3243E" w:rsidRPr="007A168E" w:rsidRDefault="00D3243E" w:rsidP="00D3243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136,967</w:t>
            </w:r>
          </w:p>
        </w:tc>
      </w:tr>
      <w:tr w:rsidR="00D3243E" w:rsidRPr="007A168E" w14:paraId="79B81AB0" w14:textId="77777777" w:rsidTr="000B13C3">
        <w:tc>
          <w:tcPr>
            <w:tcW w:w="4050" w:type="dxa"/>
          </w:tcPr>
          <w:p w14:paraId="679D34D1" w14:textId="77777777" w:rsidR="00D3243E" w:rsidRPr="007A168E" w:rsidRDefault="00D3243E" w:rsidP="00D3243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6BD9F647" w:rsidR="00D3243E" w:rsidRPr="007A168E" w:rsidRDefault="004E64C4" w:rsidP="00D3243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224,953</w:t>
            </w:r>
          </w:p>
        </w:tc>
        <w:tc>
          <w:tcPr>
            <w:tcW w:w="236" w:type="dxa"/>
          </w:tcPr>
          <w:p w14:paraId="42BF31F5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228B357E" w:rsidR="00D3243E" w:rsidRPr="007A168E" w:rsidRDefault="00D3243E" w:rsidP="00D3243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226,358</w:t>
            </w:r>
          </w:p>
        </w:tc>
        <w:tc>
          <w:tcPr>
            <w:tcW w:w="236" w:type="dxa"/>
          </w:tcPr>
          <w:p w14:paraId="731B98B1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0CF36186" w:rsidR="00D3243E" w:rsidRPr="007A168E" w:rsidRDefault="004E64C4" w:rsidP="00D3243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220,672</w:t>
            </w:r>
          </w:p>
        </w:tc>
        <w:tc>
          <w:tcPr>
            <w:tcW w:w="236" w:type="dxa"/>
          </w:tcPr>
          <w:p w14:paraId="7F675F6A" w14:textId="77777777" w:rsidR="00D3243E" w:rsidRPr="007A168E" w:rsidRDefault="00D3243E" w:rsidP="00D324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BC46DE1" w14:textId="3C83E7C5" w:rsidR="00D3243E" w:rsidRPr="007A168E" w:rsidRDefault="00D3243E" w:rsidP="00D3243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221,512</w:t>
            </w:r>
          </w:p>
        </w:tc>
      </w:tr>
      <w:tr w:rsidR="00D3243E" w:rsidRPr="007A168E" w14:paraId="11C90401" w14:textId="77777777" w:rsidTr="000B13C3">
        <w:tc>
          <w:tcPr>
            <w:tcW w:w="4050" w:type="dxa"/>
            <w:vAlign w:val="bottom"/>
          </w:tcPr>
          <w:p w14:paraId="26E4DCDB" w14:textId="77777777" w:rsidR="00D3243E" w:rsidRPr="007A168E" w:rsidRDefault="00D3243E" w:rsidP="00D3243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51C36AF5" w:rsidR="00D3243E" w:rsidRPr="007A168E" w:rsidRDefault="004E64C4" w:rsidP="00D3243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352,545</w:t>
            </w:r>
          </w:p>
        </w:tc>
        <w:tc>
          <w:tcPr>
            <w:tcW w:w="236" w:type="dxa"/>
          </w:tcPr>
          <w:p w14:paraId="64D9053E" w14:textId="77777777" w:rsidR="00D3243E" w:rsidRPr="007A168E" w:rsidRDefault="00D3243E" w:rsidP="00D324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1AF4EF0E" w:rsidR="00D3243E" w:rsidRPr="007A168E" w:rsidRDefault="00D3243E" w:rsidP="00D3243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365,969</w:t>
            </w:r>
          </w:p>
        </w:tc>
        <w:tc>
          <w:tcPr>
            <w:tcW w:w="236" w:type="dxa"/>
          </w:tcPr>
          <w:p w14:paraId="62A14842" w14:textId="77777777" w:rsidR="00D3243E" w:rsidRPr="007A168E" w:rsidRDefault="00D3243E" w:rsidP="00D324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2CF92996" w:rsidR="00D3243E" w:rsidRPr="007A168E" w:rsidRDefault="004E64C4" w:rsidP="00D3243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518,762</w:t>
            </w:r>
          </w:p>
        </w:tc>
        <w:tc>
          <w:tcPr>
            <w:tcW w:w="236" w:type="dxa"/>
          </w:tcPr>
          <w:p w14:paraId="1100A9AA" w14:textId="77777777" w:rsidR="00D3243E" w:rsidRPr="007A168E" w:rsidRDefault="00D3243E" w:rsidP="00D324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03B8D24F" w:rsidR="00D3243E" w:rsidRPr="007A168E" w:rsidRDefault="00D3243E" w:rsidP="00D3243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441,636</w:t>
            </w:r>
          </w:p>
        </w:tc>
      </w:tr>
    </w:tbl>
    <w:p w14:paraId="1A98170E" w14:textId="77777777" w:rsidR="000221B7" w:rsidRPr="007A168E" w:rsidRDefault="000221B7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7A168E">
        <w:rPr>
          <w:rFonts w:asciiTheme="majorBidi" w:hAnsiTheme="majorBidi" w:cstheme="majorBidi"/>
          <w:lang w:val="en-US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2B672B" w:rsidRPr="007A168E" w14:paraId="3B89B76E" w14:textId="77777777" w:rsidTr="00785EA4">
        <w:trPr>
          <w:tblHeader/>
        </w:trPr>
        <w:tc>
          <w:tcPr>
            <w:tcW w:w="3150" w:type="dxa"/>
            <w:vAlign w:val="bottom"/>
          </w:tcPr>
          <w:p w14:paraId="4460A4D6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4AA08D98" w14:textId="77777777" w:rsidR="002B672B" w:rsidRPr="007A168E" w:rsidRDefault="002B672B" w:rsidP="000B13C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C64D09F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2A4136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72B" w:rsidRPr="007A168E" w14:paraId="13DF085F" w14:textId="77777777" w:rsidTr="00785EA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D4EBC59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30" w:type="dxa"/>
            <w:vAlign w:val="bottom"/>
          </w:tcPr>
          <w:p w14:paraId="409C5D73" w14:textId="6CAAFC16" w:rsidR="002B672B" w:rsidRPr="007A168E" w:rsidRDefault="00785EA4" w:rsidP="000B13C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3B6F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9B9EAA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6CF03F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A499552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F2757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791D1E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EDCF0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0DEE8B6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925BF9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B672B" w:rsidRPr="007A168E" w14:paraId="41E7269C" w14:textId="77777777" w:rsidTr="00785EA4">
        <w:trPr>
          <w:tblHeader/>
        </w:trPr>
        <w:tc>
          <w:tcPr>
            <w:tcW w:w="3150" w:type="dxa"/>
          </w:tcPr>
          <w:p w14:paraId="6E50DEB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D8AF2" w14:textId="77777777" w:rsidR="002B672B" w:rsidRPr="007A168E" w:rsidRDefault="002B672B" w:rsidP="000B13C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E4825AD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30DA4DC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672B" w:rsidRPr="007A168E" w14:paraId="52876BCF" w14:textId="77777777" w:rsidTr="00785EA4">
        <w:trPr>
          <w:tblHeader/>
        </w:trPr>
        <w:tc>
          <w:tcPr>
            <w:tcW w:w="3150" w:type="dxa"/>
            <w:vAlign w:val="bottom"/>
          </w:tcPr>
          <w:p w14:paraId="5BC0FB8C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530" w:type="dxa"/>
          </w:tcPr>
          <w:p w14:paraId="157F11A3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D463A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5CFF8B14" w14:textId="77777777" w:rsidR="002B672B" w:rsidRPr="007A168E" w:rsidRDefault="002B672B" w:rsidP="000B13C3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B672B" w:rsidRPr="007A168E" w14:paraId="68EEFB34" w14:textId="77777777" w:rsidTr="00785EA4">
        <w:tc>
          <w:tcPr>
            <w:tcW w:w="3150" w:type="dxa"/>
            <w:vAlign w:val="bottom"/>
          </w:tcPr>
          <w:p w14:paraId="303FD378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1BA07252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E7174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635BC9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5168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EBB3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2372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BAAB6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10181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36F3C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672B" w:rsidRPr="007A168E" w14:paraId="7251E447" w14:textId="77777777" w:rsidTr="00785EA4">
        <w:tc>
          <w:tcPr>
            <w:tcW w:w="3150" w:type="dxa"/>
            <w:vAlign w:val="bottom"/>
          </w:tcPr>
          <w:p w14:paraId="3327F2C0" w14:textId="77777777" w:rsidR="002B672B" w:rsidRPr="007A168E" w:rsidRDefault="002B672B" w:rsidP="000B13C3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E988911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F186E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E92A33" w14:textId="77777777" w:rsidR="002B672B" w:rsidRPr="007A168E" w:rsidRDefault="002B672B" w:rsidP="000B13C3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04B220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328064" w14:textId="77777777" w:rsidR="002B672B" w:rsidRPr="007A168E" w:rsidRDefault="002B672B" w:rsidP="000B13C3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74657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4E6FD" w14:textId="77777777" w:rsidR="002B672B" w:rsidRPr="007A168E" w:rsidRDefault="002B672B" w:rsidP="000B13C3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E3533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4BD5B2" w14:textId="77777777" w:rsidR="002B672B" w:rsidRPr="007A168E" w:rsidRDefault="002B672B" w:rsidP="000B13C3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272" w:rsidRPr="007A168E" w14:paraId="5643560E" w14:textId="77777777" w:rsidTr="00C80272">
        <w:tc>
          <w:tcPr>
            <w:tcW w:w="3150" w:type="dxa"/>
          </w:tcPr>
          <w:p w14:paraId="4AAF7719" w14:textId="77777777" w:rsidR="00C80272" w:rsidRPr="007A168E" w:rsidRDefault="00C80272" w:rsidP="00C80272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878C4EF" w14:textId="27689C4C" w:rsidR="00C80272" w:rsidRPr="007A168E" w:rsidRDefault="00C80272" w:rsidP="00C802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5C27F045" w14:textId="77777777" w:rsidR="00C80272" w:rsidRPr="007A168E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39730B" w14:textId="2DDA2DCA" w:rsidR="00C80272" w:rsidRPr="007A168E" w:rsidRDefault="00C80272" w:rsidP="00C8027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FF16A8" w14:textId="77777777" w:rsidR="00C80272" w:rsidRPr="007A168E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150493" w14:textId="5DA859D1" w:rsidR="00C80272" w:rsidRPr="00CB1904" w:rsidRDefault="00C80272" w:rsidP="00C8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  <w:vAlign w:val="bottom"/>
          </w:tcPr>
          <w:p w14:paraId="175D4835" w14:textId="77777777" w:rsidR="00C80272" w:rsidRPr="00CB1904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A7D3B2" w14:textId="53204E01" w:rsidR="00C80272" w:rsidRPr="00CB1904" w:rsidRDefault="00C80272" w:rsidP="00C8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(700,000)</w:t>
            </w:r>
          </w:p>
        </w:tc>
        <w:tc>
          <w:tcPr>
            <w:tcW w:w="270" w:type="dxa"/>
          </w:tcPr>
          <w:p w14:paraId="71714793" w14:textId="77777777" w:rsidR="00C80272" w:rsidRPr="007A168E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D3D29B" w14:textId="04731051" w:rsidR="00C80272" w:rsidRPr="00AE22E1" w:rsidRDefault="00C80272" w:rsidP="00AE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22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80272" w:rsidRPr="007A168E" w14:paraId="1A644512" w14:textId="77777777" w:rsidTr="00C80272">
        <w:tc>
          <w:tcPr>
            <w:tcW w:w="3150" w:type="dxa"/>
          </w:tcPr>
          <w:p w14:paraId="49FE4E5B" w14:textId="29E785CF" w:rsidR="00C80272" w:rsidRPr="007A168E" w:rsidRDefault="00C80272" w:rsidP="00C80272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0272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30" w:type="dxa"/>
            <w:vAlign w:val="bottom"/>
          </w:tcPr>
          <w:p w14:paraId="3C10D00D" w14:textId="7BDB79BC" w:rsidR="00C80272" w:rsidRPr="007A168E" w:rsidRDefault="00C80272" w:rsidP="00C802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6C0A5823" w14:textId="77777777" w:rsidR="00C80272" w:rsidRPr="007A168E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E4399D" w14:textId="261B680A" w:rsidR="00C80272" w:rsidRPr="007A168E" w:rsidRDefault="00C80272" w:rsidP="00C8027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832276" w14:textId="77777777" w:rsidR="00C80272" w:rsidRPr="007A168E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CDEE52" w14:textId="460D114D" w:rsidR="00C80272" w:rsidRPr="00CB1904" w:rsidRDefault="00C80272" w:rsidP="00C8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70" w:type="dxa"/>
            <w:vAlign w:val="bottom"/>
          </w:tcPr>
          <w:p w14:paraId="413C9761" w14:textId="77777777" w:rsidR="00C80272" w:rsidRPr="00CB1904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884B0A" w14:textId="3052F170" w:rsidR="00C80272" w:rsidRPr="00CB1904" w:rsidRDefault="00C80272" w:rsidP="00C8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(200,000)</w:t>
            </w:r>
          </w:p>
        </w:tc>
        <w:tc>
          <w:tcPr>
            <w:tcW w:w="270" w:type="dxa"/>
          </w:tcPr>
          <w:p w14:paraId="23B3A091" w14:textId="77777777" w:rsidR="00C80272" w:rsidRPr="007A168E" w:rsidRDefault="00C80272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239DAA" w14:textId="4D45AE3E" w:rsidR="00C80272" w:rsidRPr="00AE22E1" w:rsidRDefault="00C80272" w:rsidP="00AE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22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B672B" w:rsidRPr="007A168E" w14:paraId="46A17860" w14:textId="77777777" w:rsidTr="00C80272">
        <w:tc>
          <w:tcPr>
            <w:tcW w:w="3150" w:type="dxa"/>
          </w:tcPr>
          <w:p w14:paraId="70493771" w14:textId="77777777" w:rsidR="002B672B" w:rsidRPr="007A168E" w:rsidRDefault="002B672B" w:rsidP="000B13C3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3E0DA8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BEC8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1D79BE" w14:textId="77777777" w:rsidR="002B672B" w:rsidRPr="007A168E" w:rsidRDefault="002B672B" w:rsidP="000B13C3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4362E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2F597B" w14:textId="34EBAE9E" w:rsidR="002B672B" w:rsidRPr="00CB1904" w:rsidRDefault="00CB1904" w:rsidP="00C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270" w:type="dxa"/>
            <w:vAlign w:val="bottom"/>
          </w:tcPr>
          <w:p w14:paraId="3C888433" w14:textId="77777777" w:rsidR="002B672B" w:rsidRPr="00CB1904" w:rsidRDefault="002B672B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445B10" w14:textId="6AD72D33" w:rsidR="002B672B" w:rsidRPr="00CB1904" w:rsidRDefault="00CB1904" w:rsidP="00C8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(900,000)</w:t>
            </w:r>
          </w:p>
        </w:tc>
        <w:tc>
          <w:tcPr>
            <w:tcW w:w="270" w:type="dxa"/>
          </w:tcPr>
          <w:p w14:paraId="45665A0A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991AB0" w14:textId="77777777" w:rsidR="002B672B" w:rsidRPr="007A168E" w:rsidRDefault="002B672B" w:rsidP="000B13C3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B672B" w:rsidRPr="007A168E" w14:paraId="7B14CA6A" w14:textId="77777777" w:rsidTr="00C80272">
        <w:tc>
          <w:tcPr>
            <w:tcW w:w="3150" w:type="dxa"/>
          </w:tcPr>
          <w:p w14:paraId="3B93DBAF" w14:textId="77777777" w:rsidR="002B672B" w:rsidRPr="007A168E" w:rsidRDefault="002B672B" w:rsidP="000B13C3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30" w:type="dxa"/>
          </w:tcPr>
          <w:p w14:paraId="325FAD21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19BB0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E7A77" w14:textId="44ED360D" w:rsidR="002B672B" w:rsidRPr="007A168E" w:rsidRDefault="00CB1904" w:rsidP="000B13C3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ED04AB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D8DB00" w14:textId="7ABDF68C" w:rsidR="002B672B" w:rsidRPr="00CB1904" w:rsidRDefault="00C80272" w:rsidP="00C8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</w:t>
            </w:r>
            <w:r w:rsidR="00AE22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270" w:type="dxa"/>
            <w:vAlign w:val="bottom"/>
          </w:tcPr>
          <w:p w14:paraId="7A5688C1" w14:textId="77777777" w:rsidR="002B672B" w:rsidRPr="00CB1904" w:rsidRDefault="002B672B" w:rsidP="00C802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95AAF" w14:textId="1E3B9F24" w:rsidR="002B672B" w:rsidRPr="00CB1904" w:rsidRDefault="00C80272" w:rsidP="00C8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</w:t>
            </w:r>
            <w:r w:rsidR="00AE22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CB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BA8CE1C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F7B62E" w14:textId="28332727" w:rsidR="002B672B" w:rsidRPr="00CB1904" w:rsidRDefault="00CB1904" w:rsidP="00C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B672B" w:rsidRPr="007A168E" w14:paraId="5CCA55CC" w14:textId="77777777" w:rsidTr="00CB1904">
        <w:tc>
          <w:tcPr>
            <w:tcW w:w="3150" w:type="dxa"/>
          </w:tcPr>
          <w:p w14:paraId="67A63E30" w14:textId="77777777" w:rsidR="002B672B" w:rsidRPr="007A168E" w:rsidRDefault="002B672B" w:rsidP="000B13C3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6FACB70A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6E149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81AA" w14:textId="5B3F5881" w:rsidR="002B672B" w:rsidRPr="007A168E" w:rsidRDefault="00CB1904" w:rsidP="000B13C3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D42FEC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F506C" w14:textId="211E3702" w:rsidR="002B672B" w:rsidRPr="007A168E" w:rsidRDefault="00CB1904" w:rsidP="00C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902,</w:t>
            </w:r>
            <w:r w:rsidRPr="00CB1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E22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</w:tcPr>
          <w:p w14:paraId="4FFCF0FC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5E4C4" w14:textId="4D16447B" w:rsidR="002B672B" w:rsidRPr="00CB1904" w:rsidRDefault="00CB1904" w:rsidP="00C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B19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  <w:r w:rsidRPr="00CB1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 w:rsidR="00AE22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Pr="00CB1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15F84A" w14:textId="77777777" w:rsidR="002B672B" w:rsidRPr="00CB1904" w:rsidRDefault="002B672B" w:rsidP="000B13C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2F47E" w14:textId="4D71D849" w:rsidR="002B672B" w:rsidRPr="007A168E" w:rsidRDefault="00CB1904" w:rsidP="00AE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7DE52D0" w14:textId="59F629BB" w:rsidR="002B672B" w:rsidRPr="007A168E" w:rsidRDefault="002B672B">
      <w:pPr>
        <w:rPr>
          <w:rFonts w:asciiTheme="majorBidi" w:hAnsiTheme="majorBidi" w:cstheme="majorBidi"/>
        </w:rPr>
      </w:pP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72B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75B09B8D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04858A7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B672B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4EBF0BB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B5B64C2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53E4F27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B672B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72B" w:rsidRPr="007A168E" w14:paraId="7BA9A49B" w14:textId="77777777" w:rsidTr="000B13C3">
        <w:tc>
          <w:tcPr>
            <w:tcW w:w="4050" w:type="dxa"/>
          </w:tcPr>
          <w:p w14:paraId="12230D95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00B19E05" w14:textId="77777777" w:rsidTr="000B13C3">
        <w:tc>
          <w:tcPr>
            <w:tcW w:w="4050" w:type="dxa"/>
          </w:tcPr>
          <w:p w14:paraId="361CC957" w14:textId="77777777" w:rsidR="002B672B" w:rsidRPr="007A168E" w:rsidRDefault="002B672B" w:rsidP="000B13C3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4DD43471" w14:textId="77777777" w:rsidTr="000B13C3">
        <w:tc>
          <w:tcPr>
            <w:tcW w:w="4050" w:type="dxa"/>
          </w:tcPr>
          <w:p w14:paraId="3907D1F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72B" w:rsidRPr="007A168E" w14:paraId="0AB3E23F" w14:textId="77777777" w:rsidTr="000B13C3">
        <w:tc>
          <w:tcPr>
            <w:tcW w:w="4050" w:type="dxa"/>
          </w:tcPr>
          <w:p w14:paraId="60ECB7AE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4A6ECF1D" w:rsidR="002B672B" w:rsidRPr="007A168E" w:rsidRDefault="00AE22E1" w:rsidP="00AE2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51C571E3" w:rsidR="002B672B" w:rsidRPr="007A168E" w:rsidRDefault="002B672B" w:rsidP="00E454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CF5D0A" w14:textId="16E9F3F1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1,771</w:t>
            </w:r>
          </w:p>
        </w:tc>
        <w:tc>
          <w:tcPr>
            <w:tcW w:w="236" w:type="dxa"/>
          </w:tcPr>
          <w:p w14:paraId="00313CC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65F79965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</w:tr>
      <w:tr w:rsidR="002B672B" w:rsidRPr="007A168E" w14:paraId="2FFE6344" w14:textId="77777777" w:rsidTr="000B13C3">
        <w:tc>
          <w:tcPr>
            <w:tcW w:w="4050" w:type="dxa"/>
            <w:vAlign w:val="bottom"/>
          </w:tcPr>
          <w:p w14:paraId="31FB494E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180C7124" w:rsidR="002B672B" w:rsidRPr="007A168E" w:rsidRDefault="00AE22E1" w:rsidP="00AE2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3B6E3401" w:rsidR="002B672B" w:rsidRPr="007A168E" w:rsidRDefault="002B672B" w:rsidP="00E454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492571" w14:textId="7E0C6F1F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810,332</w:t>
            </w:r>
          </w:p>
        </w:tc>
        <w:tc>
          <w:tcPr>
            <w:tcW w:w="236" w:type="dxa"/>
          </w:tcPr>
          <w:p w14:paraId="642E45E0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204EC63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244,179</w:t>
            </w:r>
          </w:p>
        </w:tc>
      </w:tr>
      <w:tr w:rsidR="002B672B" w:rsidRPr="007A168E" w14:paraId="52595946" w14:textId="77777777" w:rsidTr="000B13C3">
        <w:tc>
          <w:tcPr>
            <w:tcW w:w="4050" w:type="dxa"/>
            <w:vAlign w:val="bottom"/>
          </w:tcPr>
          <w:p w14:paraId="4D330763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305D313E" w:rsidR="002B672B" w:rsidRPr="007A168E" w:rsidRDefault="00AE22E1" w:rsidP="00AE2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2C73CAB0" w:rsidR="002B672B" w:rsidRPr="007A168E" w:rsidRDefault="002B672B" w:rsidP="00E454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58D977" w14:textId="1EFD93B7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</w:tcPr>
          <w:p w14:paraId="389B8ABD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506CFBCF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</w:tr>
      <w:tr w:rsidR="002B672B" w:rsidRPr="007A168E" w14:paraId="0CAA3DDD" w14:textId="77777777" w:rsidTr="000B13C3">
        <w:tc>
          <w:tcPr>
            <w:tcW w:w="4050" w:type="dxa"/>
            <w:vAlign w:val="bottom"/>
          </w:tcPr>
          <w:p w14:paraId="2C3DAFB4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0236F616" w:rsidR="002B672B" w:rsidRPr="007A168E" w:rsidRDefault="00AE22E1" w:rsidP="00AE2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073B5DCA" w:rsidR="002B672B" w:rsidRPr="007A168E" w:rsidRDefault="002B672B" w:rsidP="00E454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A107BB" w14:textId="00395755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5,337</w:t>
            </w:r>
          </w:p>
        </w:tc>
        <w:tc>
          <w:tcPr>
            <w:tcW w:w="236" w:type="dxa"/>
          </w:tcPr>
          <w:p w14:paraId="30B23F3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21383C0C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6,170</w:t>
            </w:r>
          </w:p>
        </w:tc>
      </w:tr>
      <w:tr w:rsidR="002B672B" w:rsidRPr="007A168E" w14:paraId="39F3F12C" w14:textId="77777777" w:rsidTr="000B13C3">
        <w:tc>
          <w:tcPr>
            <w:tcW w:w="4050" w:type="dxa"/>
            <w:vAlign w:val="bottom"/>
          </w:tcPr>
          <w:p w14:paraId="7A13FBA8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118B6650" w:rsidR="002B672B" w:rsidRPr="007A168E" w:rsidRDefault="00AE22E1" w:rsidP="00AE2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3F7A369B" w:rsidR="002B672B" w:rsidRPr="007A168E" w:rsidRDefault="002B672B" w:rsidP="00E454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36882B" w14:textId="63336E64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4,055</w:t>
            </w:r>
          </w:p>
        </w:tc>
        <w:tc>
          <w:tcPr>
            <w:tcW w:w="236" w:type="dxa"/>
          </w:tcPr>
          <w:p w14:paraId="5612C24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75F468EF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4,099</w:t>
            </w:r>
          </w:p>
        </w:tc>
      </w:tr>
      <w:tr w:rsidR="002B672B" w:rsidRPr="007A168E" w14:paraId="4A47471C" w14:textId="77777777" w:rsidTr="000B13C3">
        <w:tc>
          <w:tcPr>
            <w:tcW w:w="4050" w:type="dxa"/>
            <w:vAlign w:val="bottom"/>
          </w:tcPr>
          <w:p w14:paraId="5E77F17C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2BE0C702" w:rsidR="002B672B" w:rsidRPr="007A168E" w:rsidRDefault="00AE22E1" w:rsidP="00AE2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2A66FF0E" w:rsidR="002B672B" w:rsidRPr="007A168E" w:rsidRDefault="002B672B" w:rsidP="00E454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E54CFF" w14:textId="59134B0C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36" w:type="dxa"/>
          </w:tcPr>
          <w:p w14:paraId="57C7BF5B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5F7D9EE0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1,187</w:t>
            </w:r>
          </w:p>
        </w:tc>
      </w:tr>
      <w:tr w:rsidR="002B672B" w:rsidRPr="007A168E" w14:paraId="794B3AEF" w14:textId="77777777" w:rsidTr="000B13C3">
        <w:tc>
          <w:tcPr>
            <w:tcW w:w="4050" w:type="dxa"/>
            <w:vAlign w:val="bottom"/>
          </w:tcPr>
          <w:p w14:paraId="2B7FDD15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693F6E31" w:rsidR="002B672B" w:rsidRPr="007A168E" w:rsidRDefault="00AE22E1" w:rsidP="00AE2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3B331339" w:rsidR="002B672B" w:rsidRPr="007A168E" w:rsidRDefault="002B672B" w:rsidP="00E454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016234" w14:textId="7D91DF9F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2,789</w:t>
            </w:r>
          </w:p>
        </w:tc>
        <w:tc>
          <w:tcPr>
            <w:tcW w:w="236" w:type="dxa"/>
          </w:tcPr>
          <w:p w14:paraId="5421440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7799A278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1,987</w:t>
            </w:r>
          </w:p>
        </w:tc>
      </w:tr>
      <w:tr w:rsidR="002B672B" w:rsidRPr="007A168E" w14:paraId="388E0FD4" w14:textId="77777777" w:rsidTr="000B13C3">
        <w:tc>
          <w:tcPr>
            <w:tcW w:w="4050" w:type="dxa"/>
          </w:tcPr>
          <w:p w14:paraId="5620CBA6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48930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672B" w:rsidRPr="007A168E" w14:paraId="788C7839" w14:textId="77777777" w:rsidTr="000B13C3">
        <w:tc>
          <w:tcPr>
            <w:tcW w:w="4050" w:type="dxa"/>
            <w:vAlign w:val="bottom"/>
          </w:tcPr>
          <w:p w14:paraId="3D020890" w14:textId="77777777" w:rsidR="002B672B" w:rsidRPr="007A168E" w:rsidRDefault="002B672B" w:rsidP="002B672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1F6BCD5E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79B2649E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7272AA0F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3FE6107F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2B672B" w:rsidRPr="007A168E" w14:paraId="15782904" w14:textId="77777777" w:rsidTr="000B13C3">
        <w:tc>
          <w:tcPr>
            <w:tcW w:w="4050" w:type="dxa"/>
          </w:tcPr>
          <w:p w14:paraId="3FED09A9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6E8EFF6D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450C4E13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33F2FA9C" w:rsidR="002B672B" w:rsidRPr="007A168E" w:rsidRDefault="00AE22E1" w:rsidP="00AE22E1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25B1003A" w:rsidR="002B672B" w:rsidRPr="007A168E" w:rsidRDefault="002B672B" w:rsidP="00AE22E1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B672B" w:rsidRPr="007A168E" w14:paraId="544A836D" w14:textId="77777777" w:rsidTr="000B13C3">
        <w:tc>
          <w:tcPr>
            <w:tcW w:w="4050" w:type="dxa"/>
          </w:tcPr>
          <w:p w14:paraId="3DCA37B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2851C331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2,467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405D6BA8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2BD1623" w14:textId="0FAD6B19" w:rsidR="002B672B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68EDE486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1,821</w:t>
            </w:r>
          </w:p>
        </w:tc>
      </w:tr>
      <w:tr w:rsidR="00AE22E1" w:rsidRPr="007A168E" w14:paraId="11A5D4AE" w14:textId="77777777" w:rsidTr="000B13C3">
        <w:tc>
          <w:tcPr>
            <w:tcW w:w="4050" w:type="dxa"/>
          </w:tcPr>
          <w:p w14:paraId="14F44BA8" w14:textId="77777777" w:rsidR="00AE22E1" w:rsidRPr="007A168E" w:rsidRDefault="00AE22E1" w:rsidP="002B67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073934" w14:textId="77777777" w:rsidR="00AE22E1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2A838A" w14:textId="77777777" w:rsidR="00AE22E1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D052483" w14:textId="77777777" w:rsidR="00AE22E1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56BE8F" w14:textId="77777777" w:rsidR="00AE22E1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FD94F4A" w14:textId="77777777" w:rsidR="00AE22E1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C38D77" w14:textId="77777777" w:rsidR="00AE22E1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F170849" w14:textId="77777777" w:rsidR="00AE22E1" w:rsidRPr="007A168E" w:rsidRDefault="00AE22E1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566B" w:rsidRPr="007A168E" w14:paraId="4BB2C272" w14:textId="77777777" w:rsidTr="000B13C3">
        <w:tc>
          <w:tcPr>
            <w:tcW w:w="4050" w:type="dxa"/>
          </w:tcPr>
          <w:p w14:paraId="7F1ECDC7" w14:textId="00E85B8B" w:rsidR="00C2566B" w:rsidRPr="007A168E" w:rsidRDefault="00C2566B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1166" w:type="dxa"/>
            <w:shd w:val="clear" w:color="auto" w:fill="auto"/>
          </w:tcPr>
          <w:p w14:paraId="5BC95AA1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6A6BEC2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5F1045F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A419FEF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2A14B1F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0CBC00C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39379C2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566B" w:rsidRPr="007A168E" w14:paraId="10B4CA5E" w14:textId="77777777" w:rsidTr="000B13C3">
        <w:tc>
          <w:tcPr>
            <w:tcW w:w="4050" w:type="dxa"/>
          </w:tcPr>
          <w:p w14:paraId="1A627213" w14:textId="1D19B01E" w:rsidR="00C2566B" w:rsidRPr="007A168E" w:rsidRDefault="00C2566B" w:rsidP="00160F81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(ต่อ)</w:t>
            </w:r>
          </w:p>
        </w:tc>
        <w:tc>
          <w:tcPr>
            <w:tcW w:w="1166" w:type="dxa"/>
            <w:shd w:val="clear" w:color="auto" w:fill="auto"/>
          </w:tcPr>
          <w:p w14:paraId="4DBEFD32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044D25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7104016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7755F2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E290977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5D114A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86D35C5" w14:textId="77777777" w:rsidR="00C2566B" w:rsidRPr="007A168E" w:rsidRDefault="00C2566B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168E" w:rsidRPr="007A168E" w14:paraId="2496ECB8" w14:textId="77777777" w:rsidTr="000B13C3">
        <w:tc>
          <w:tcPr>
            <w:tcW w:w="4050" w:type="dxa"/>
          </w:tcPr>
          <w:p w14:paraId="3A3205B8" w14:textId="3F3C0FED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168E" w:rsidRPr="007A168E" w14:paraId="3108986F" w14:textId="77777777" w:rsidTr="000B13C3">
        <w:tc>
          <w:tcPr>
            <w:tcW w:w="4050" w:type="dxa"/>
          </w:tcPr>
          <w:p w14:paraId="65E76D73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5FBA57D2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2,612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719F602D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9,757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01162C2E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1,317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7A5BF06A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8,245</w:t>
            </w:r>
          </w:p>
        </w:tc>
      </w:tr>
      <w:tr w:rsidR="007A168E" w:rsidRPr="007A168E" w14:paraId="18CAE989" w14:textId="77777777" w:rsidTr="000B13C3">
        <w:tc>
          <w:tcPr>
            <w:tcW w:w="4050" w:type="dxa"/>
          </w:tcPr>
          <w:p w14:paraId="31CCB0F1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3FCA15F4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236" w:type="dxa"/>
          </w:tcPr>
          <w:p w14:paraId="48133A8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5BC7241C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6" w:type="dxa"/>
          </w:tcPr>
          <w:p w14:paraId="122C1E20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18C5AE9" w14:textId="1F691C12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1,389</w:t>
            </w:r>
          </w:p>
        </w:tc>
        <w:tc>
          <w:tcPr>
            <w:tcW w:w="236" w:type="dxa"/>
          </w:tcPr>
          <w:p w14:paraId="408879B5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40CB1F4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7A168E" w:rsidRPr="007A168E" w14:paraId="5E9B9240" w14:textId="77777777" w:rsidTr="000B13C3">
        <w:tc>
          <w:tcPr>
            <w:tcW w:w="4050" w:type="dxa"/>
          </w:tcPr>
          <w:p w14:paraId="3B6DE4BE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314CD7CD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</w:tcPr>
          <w:p w14:paraId="0029F2C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69AAFC9D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77544C4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4338FAA7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</w:tcPr>
          <w:p w14:paraId="039AA26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65B97719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</w:tr>
      <w:tr w:rsidR="007A168E" w:rsidRPr="007A168E" w14:paraId="4CA14716" w14:textId="77777777" w:rsidTr="000B13C3">
        <w:tc>
          <w:tcPr>
            <w:tcW w:w="4050" w:type="dxa"/>
          </w:tcPr>
          <w:p w14:paraId="11468223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48304430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14:paraId="360F0EA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16360770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BD4222A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6C78F820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14:paraId="184C2BE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7FE400FE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A168E" w:rsidRPr="007A168E" w14:paraId="06E70D55" w14:textId="77777777" w:rsidTr="000B13C3">
        <w:tc>
          <w:tcPr>
            <w:tcW w:w="4050" w:type="dxa"/>
            <w:vAlign w:val="bottom"/>
          </w:tcPr>
          <w:p w14:paraId="623102F6" w14:textId="77777777" w:rsidR="007A168E" w:rsidRPr="007A168E" w:rsidRDefault="007A168E" w:rsidP="007A16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1BC44777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7,015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654E3F52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12,549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29F885F2" w:rsidR="007A168E" w:rsidRPr="007A168E" w:rsidRDefault="00AE22E1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832,882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4CE5231A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272,268</w:t>
            </w:r>
          </w:p>
        </w:tc>
      </w:tr>
    </w:tbl>
    <w:p w14:paraId="53ABCD3D" w14:textId="552D287C" w:rsidR="002B672B" w:rsidRPr="007A168E" w:rsidRDefault="002B672B" w:rsidP="00E454B2">
      <w:pPr>
        <w:pStyle w:val="Ang15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481636" w:rsidRPr="007A168E" w14:paraId="46508376" w14:textId="77777777" w:rsidTr="000B13C3">
        <w:trPr>
          <w:tblHeader/>
        </w:trPr>
        <w:tc>
          <w:tcPr>
            <w:tcW w:w="4050" w:type="dxa"/>
          </w:tcPr>
          <w:p w14:paraId="1D48072A" w14:textId="4D6160F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6F47A9F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B4FCB5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2F395A7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636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453EFE0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6C97BD9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1636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A59B3EF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29D8AD20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70272337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1636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481636" w:rsidRPr="007A168E" w:rsidRDefault="00481636" w:rsidP="007A168E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481636" w:rsidRPr="007A168E" w:rsidRDefault="00481636" w:rsidP="007A168E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30E8AFBA" w14:textId="77777777" w:rsidTr="000B13C3">
        <w:tc>
          <w:tcPr>
            <w:tcW w:w="4050" w:type="dxa"/>
          </w:tcPr>
          <w:p w14:paraId="030CF2EC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481636" w:rsidRPr="007A168E" w:rsidRDefault="00481636" w:rsidP="007A168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0A59F0BB" w14:textId="77777777" w:rsidTr="000B13C3">
        <w:tc>
          <w:tcPr>
            <w:tcW w:w="4050" w:type="dxa"/>
          </w:tcPr>
          <w:p w14:paraId="69AA3554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2928C63D" w:rsidR="00481636" w:rsidRPr="007A168E" w:rsidRDefault="003E60C6" w:rsidP="007A16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3C752AE0" w:rsidR="00481636" w:rsidRPr="007A168E" w:rsidRDefault="00481636" w:rsidP="007A168E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2DAD6146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5,136</w:t>
            </w:r>
          </w:p>
        </w:tc>
        <w:tc>
          <w:tcPr>
            <w:tcW w:w="245" w:type="dxa"/>
          </w:tcPr>
          <w:p w14:paraId="251F9EEE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76580073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5,086</w:t>
            </w:r>
          </w:p>
        </w:tc>
      </w:tr>
      <w:tr w:rsidR="00481636" w:rsidRPr="007A168E" w14:paraId="3EA41504" w14:textId="77777777" w:rsidTr="000B13C3">
        <w:tc>
          <w:tcPr>
            <w:tcW w:w="4050" w:type="dxa"/>
          </w:tcPr>
          <w:p w14:paraId="3774F985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1D953704" w14:textId="1C49E33C" w:rsidR="00481636" w:rsidRPr="007A168E" w:rsidRDefault="003E60C6" w:rsidP="007A16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C43D0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722E3F" w14:textId="2C77ECCB" w:rsidR="00481636" w:rsidRPr="007A168E" w:rsidRDefault="00481636" w:rsidP="007A168E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64FCC2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416390" w14:textId="72679455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3,196</w:t>
            </w:r>
          </w:p>
        </w:tc>
        <w:tc>
          <w:tcPr>
            <w:tcW w:w="245" w:type="dxa"/>
          </w:tcPr>
          <w:p w14:paraId="639550EB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4E3DC1" w14:textId="50E04DC8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3,165</w:t>
            </w:r>
          </w:p>
        </w:tc>
      </w:tr>
      <w:tr w:rsidR="00481636" w:rsidRPr="007A168E" w14:paraId="7914A366" w14:textId="77777777" w:rsidTr="000B13C3">
        <w:tc>
          <w:tcPr>
            <w:tcW w:w="4050" w:type="dxa"/>
          </w:tcPr>
          <w:p w14:paraId="37C716B1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599F3CCD" w:rsidR="00481636" w:rsidRPr="007A168E" w:rsidRDefault="003E60C6" w:rsidP="007A16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6A364EED" w:rsidR="00481636" w:rsidRPr="007A168E" w:rsidRDefault="00481636" w:rsidP="007A168E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17B87430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245" w:type="dxa"/>
          </w:tcPr>
          <w:p w14:paraId="01E2B29C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6053FE5E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481636" w:rsidRPr="007A168E" w14:paraId="44DDF291" w14:textId="77777777" w:rsidTr="000B13C3">
        <w:tc>
          <w:tcPr>
            <w:tcW w:w="4050" w:type="dxa"/>
          </w:tcPr>
          <w:p w14:paraId="27CD6E93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0F17D43F" w14:textId="4CEC73AA" w:rsidR="00481636" w:rsidRPr="007A168E" w:rsidRDefault="003E60C6" w:rsidP="007A16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363C5F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BB6C6ED" w14:textId="59D4F852" w:rsidR="00481636" w:rsidRPr="007A168E" w:rsidRDefault="00481636" w:rsidP="007A168E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DFA57B4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803538E" w14:textId="49AFD57D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</w:p>
        </w:tc>
        <w:tc>
          <w:tcPr>
            <w:tcW w:w="245" w:type="dxa"/>
          </w:tcPr>
          <w:p w14:paraId="12A94D26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4016720" w14:textId="1D6BF45D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</w:tr>
      <w:tr w:rsidR="00481636" w:rsidRPr="007A168E" w14:paraId="521C5517" w14:textId="77777777" w:rsidTr="000B13C3">
        <w:tc>
          <w:tcPr>
            <w:tcW w:w="4050" w:type="dxa"/>
          </w:tcPr>
          <w:p w14:paraId="11AF8A82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481636" w:rsidRPr="007A168E" w:rsidRDefault="0048163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162FDCB8" w14:textId="77777777" w:rsidTr="000B13C3">
        <w:tc>
          <w:tcPr>
            <w:tcW w:w="4050" w:type="dxa"/>
          </w:tcPr>
          <w:p w14:paraId="23F94732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4BD26CB1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13,967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7C4B4430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11,903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D434D4" w14:textId="33638394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3,766</w:t>
            </w:r>
          </w:p>
        </w:tc>
        <w:tc>
          <w:tcPr>
            <w:tcW w:w="245" w:type="dxa"/>
          </w:tcPr>
          <w:p w14:paraId="4BFB87B9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4432609A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3,741</w:t>
            </w:r>
          </w:p>
        </w:tc>
      </w:tr>
      <w:tr w:rsidR="00481636" w:rsidRPr="007A168E" w14:paraId="3FE533A0" w14:textId="77777777" w:rsidTr="000B13C3">
        <w:tc>
          <w:tcPr>
            <w:tcW w:w="4050" w:type="dxa"/>
          </w:tcPr>
          <w:p w14:paraId="45333F0F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481636" w:rsidRPr="007A168E" w:rsidRDefault="00481636" w:rsidP="007A168E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481636" w:rsidRPr="007A168E" w:rsidRDefault="0048163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3F2FC353" w14:textId="77777777" w:rsidTr="000B13C3">
        <w:tc>
          <w:tcPr>
            <w:tcW w:w="4050" w:type="dxa"/>
          </w:tcPr>
          <w:p w14:paraId="56FA5F9C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1B665446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40,996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54A05B3D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36,591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C3F2" w14:textId="2E71A70C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34,312</w:t>
            </w:r>
          </w:p>
        </w:tc>
        <w:tc>
          <w:tcPr>
            <w:tcW w:w="245" w:type="dxa"/>
          </w:tcPr>
          <w:p w14:paraId="798B03E3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294F0422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30,747</w:t>
            </w:r>
          </w:p>
        </w:tc>
      </w:tr>
      <w:tr w:rsidR="00481636" w:rsidRPr="007A168E" w14:paraId="1315F7B5" w14:textId="77777777" w:rsidTr="000B13C3">
        <w:tc>
          <w:tcPr>
            <w:tcW w:w="4050" w:type="dxa"/>
          </w:tcPr>
          <w:p w14:paraId="26651455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2FBF253A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714A39DB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4E0376D6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2,115</w:t>
            </w:r>
          </w:p>
        </w:tc>
        <w:tc>
          <w:tcPr>
            <w:tcW w:w="245" w:type="dxa"/>
          </w:tcPr>
          <w:p w14:paraId="500B30D6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57E2C13E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2,095</w:t>
            </w:r>
          </w:p>
        </w:tc>
      </w:tr>
      <w:tr w:rsidR="00481636" w:rsidRPr="007A168E" w14:paraId="170E24BD" w14:textId="77777777" w:rsidTr="000B13C3">
        <w:tc>
          <w:tcPr>
            <w:tcW w:w="4050" w:type="dxa"/>
          </w:tcPr>
          <w:p w14:paraId="4CCC8743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4B19C137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0E53370A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7C1582DA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45" w:type="dxa"/>
          </w:tcPr>
          <w:p w14:paraId="117FCD63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27F55111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481636" w:rsidRPr="007A168E" w14:paraId="61DBEC22" w14:textId="77777777" w:rsidTr="000B13C3">
        <w:tc>
          <w:tcPr>
            <w:tcW w:w="4050" w:type="dxa"/>
          </w:tcPr>
          <w:p w14:paraId="14A43603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60B6D091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420D61BC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1,678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37E7E" w14:textId="58E51BAB" w:rsidR="00481636" w:rsidRPr="007A168E" w:rsidRDefault="003E60C6" w:rsidP="003E60C6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AB88F53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20142197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481636" w:rsidRPr="007A168E" w14:paraId="5537471A" w14:textId="77777777" w:rsidTr="000B13C3">
        <w:tc>
          <w:tcPr>
            <w:tcW w:w="4050" w:type="dxa"/>
          </w:tcPr>
          <w:p w14:paraId="4CFEC0C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19EA8081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4,071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2957E5C8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052B" w14:textId="6049E432" w:rsidR="00481636" w:rsidRPr="007A168E" w:rsidRDefault="003E60C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62F08043" w:rsidR="00481636" w:rsidRPr="007A168E" w:rsidRDefault="00481636" w:rsidP="007A168E">
            <w:pPr>
              <w:tabs>
                <w:tab w:val="decimal" w:pos="63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1636" w:rsidRPr="007A168E" w14:paraId="25FABB5B" w14:textId="77777777" w:rsidTr="000B13C3">
        <w:tc>
          <w:tcPr>
            <w:tcW w:w="4050" w:type="dxa"/>
          </w:tcPr>
          <w:p w14:paraId="44AF9094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A5955" w14:textId="7A02FDD3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CD9480F" w14:textId="058443A3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8ABB" w14:textId="0DC44DE0" w:rsidR="00481636" w:rsidRPr="007A168E" w:rsidRDefault="003E60C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A7C9F0" w14:textId="176B550C" w:rsidR="00481636" w:rsidRPr="007A168E" w:rsidRDefault="00481636" w:rsidP="007A168E">
            <w:pPr>
              <w:tabs>
                <w:tab w:val="decimal" w:pos="63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1636" w:rsidRPr="007A168E" w14:paraId="1191A4DA" w14:textId="77777777" w:rsidTr="000B13C3">
        <w:tc>
          <w:tcPr>
            <w:tcW w:w="4050" w:type="dxa"/>
            <w:vAlign w:val="bottom"/>
          </w:tcPr>
          <w:p w14:paraId="1EF24A42" w14:textId="77777777" w:rsidR="00481636" w:rsidRPr="007A168E" w:rsidRDefault="00481636" w:rsidP="007A16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5D66F69A" w:rsidR="00481636" w:rsidRPr="007A168E" w:rsidRDefault="003E60C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64,620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481636" w:rsidRPr="007A168E" w:rsidRDefault="00481636" w:rsidP="007A168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72E16564" w:rsidR="00481636" w:rsidRPr="007A168E" w:rsidRDefault="00481636" w:rsidP="007A168E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58,664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2C2DCBCD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49,168</w:t>
            </w:r>
          </w:p>
        </w:tc>
        <w:tc>
          <w:tcPr>
            <w:tcW w:w="245" w:type="dxa"/>
          </w:tcPr>
          <w:p w14:paraId="20436C5C" w14:textId="77777777" w:rsidR="00481636" w:rsidRPr="007A168E" w:rsidRDefault="00481636" w:rsidP="007A168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23D5D1F5" w:rsidR="00481636" w:rsidRPr="007A168E" w:rsidRDefault="00481636" w:rsidP="007A168E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46,318</w:t>
            </w:r>
          </w:p>
        </w:tc>
      </w:tr>
    </w:tbl>
    <w:p w14:paraId="3E66E35C" w14:textId="77777777" w:rsidR="00160F81" w:rsidRPr="00160F81" w:rsidRDefault="00160F81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81636" w:rsidRPr="007A168E" w14:paraId="41502944" w14:textId="77777777" w:rsidTr="000B13C3">
        <w:trPr>
          <w:tblHeader/>
        </w:trPr>
        <w:tc>
          <w:tcPr>
            <w:tcW w:w="3870" w:type="dxa"/>
          </w:tcPr>
          <w:p w14:paraId="610F5A29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502AE7D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2ECB1D9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7D6FB3C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636" w:rsidRPr="007A168E" w14:paraId="7AB38785" w14:textId="77777777" w:rsidTr="000B13C3">
        <w:trPr>
          <w:tblHeader/>
        </w:trPr>
        <w:tc>
          <w:tcPr>
            <w:tcW w:w="3870" w:type="dxa"/>
          </w:tcPr>
          <w:p w14:paraId="3B4BDF0F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9159E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F7F4011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C994B4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235AB700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2B4D58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1A431AB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64879E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1636" w:rsidRPr="007A168E" w14:paraId="1614EF37" w14:textId="77777777" w:rsidTr="000B13C3">
        <w:trPr>
          <w:tblHeader/>
        </w:trPr>
        <w:tc>
          <w:tcPr>
            <w:tcW w:w="3870" w:type="dxa"/>
          </w:tcPr>
          <w:p w14:paraId="5462F253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F7417A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297D1AB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5359C5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49A7D3CD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753544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19894AB8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044697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1636" w:rsidRPr="007A168E" w14:paraId="5C0618B7" w14:textId="77777777" w:rsidTr="000B13C3">
        <w:trPr>
          <w:tblHeader/>
        </w:trPr>
        <w:tc>
          <w:tcPr>
            <w:tcW w:w="3870" w:type="dxa"/>
          </w:tcPr>
          <w:p w14:paraId="3C29DB1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CC6A71F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6175AF24" w14:textId="77777777" w:rsidTr="000B13C3">
        <w:trPr>
          <w:tblHeader/>
        </w:trPr>
        <w:tc>
          <w:tcPr>
            <w:tcW w:w="3870" w:type="dxa"/>
          </w:tcPr>
          <w:p w14:paraId="70EF171E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172DBB8" w14:textId="77777777" w:rsidTr="000B13C3">
        <w:tc>
          <w:tcPr>
            <w:tcW w:w="3870" w:type="dxa"/>
          </w:tcPr>
          <w:p w14:paraId="7ACCD62F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481636" w:rsidRPr="007A168E" w:rsidRDefault="00481636" w:rsidP="007A168E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01996CFF" w14:textId="77777777" w:rsidTr="000B13C3">
        <w:tc>
          <w:tcPr>
            <w:tcW w:w="3870" w:type="dxa"/>
          </w:tcPr>
          <w:p w14:paraId="3E63FA5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1C877C94" w14:textId="62A0A1E8" w:rsidR="00481636" w:rsidRPr="007A168E" w:rsidRDefault="003E60C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C2EA3F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4A13A5F" w14:textId="65684E44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8490CEE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581C5B3" w14:textId="7AD308DD" w:rsidR="00481636" w:rsidRPr="007A168E" w:rsidRDefault="003E60C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3,985</w:t>
            </w:r>
          </w:p>
        </w:tc>
        <w:tc>
          <w:tcPr>
            <w:tcW w:w="245" w:type="dxa"/>
          </w:tcPr>
          <w:p w14:paraId="0E8A498F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A34AB38" w14:textId="24CA32CA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5,288</w:t>
            </w:r>
          </w:p>
        </w:tc>
      </w:tr>
      <w:tr w:rsidR="00481636" w:rsidRPr="007A168E" w14:paraId="793EDCB8" w14:textId="77777777" w:rsidTr="000B13C3">
        <w:tc>
          <w:tcPr>
            <w:tcW w:w="3870" w:type="dxa"/>
          </w:tcPr>
          <w:p w14:paraId="75F72A75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624B0B6" w14:textId="477038CB" w:rsidR="00481636" w:rsidRPr="007A168E" w:rsidRDefault="003E60C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9BEBD7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B37A03" w14:textId="3306E8AF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05C95F0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AF0F1A7" w14:textId="7A9E68D7" w:rsidR="00481636" w:rsidRPr="007A168E" w:rsidRDefault="003E60C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2,480</w:t>
            </w:r>
          </w:p>
        </w:tc>
        <w:tc>
          <w:tcPr>
            <w:tcW w:w="245" w:type="dxa"/>
          </w:tcPr>
          <w:p w14:paraId="487368DC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8AADEC" w14:textId="553C0173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</w:tr>
      <w:tr w:rsidR="00481636" w:rsidRPr="007A168E" w14:paraId="56611578" w14:textId="77777777" w:rsidTr="000B13C3">
        <w:tc>
          <w:tcPr>
            <w:tcW w:w="3870" w:type="dxa"/>
          </w:tcPr>
          <w:p w14:paraId="7BA68290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373F92B9" w:rsidR="00481636" w:rsidRPr="007A168E" w:rsidRDefault="003E60C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03F4E44B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7140757F" w:rsidR="00481636" w:rsidRPr="007A168E" w:rsidRDefault="003E60C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14,788</w:t>
            </w:r>
          </w:p>
        </w:tc>
        <w:tc>
          <w:tcPr>
            <w:tcW w:w="245" w:type="dxa"/>
          </w:tcPr>
          <w:p w14:paraId="47C7D4DC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67AD3F2B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14,648</w:t>
            </w:r>
          </w:p>
        </w:tc>
      </w:tr>
      <w:tr w:rsidR="00481636" w:rsidRPr="007A168E" w14:paraId="3E71DCCF" w14:textId="77777777" w:rsidTr="000B13C3">
        <w:tc>
          <w:tcPr>
            <w:tcW w:w="3870" w:type="dxa"/>
          </w:tcPr>
          <w:p w14:paraId="65818065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5A73D6E8" w14:textId="77777777" w:rsidTr="000B13C3">
        <w:tc>
          <w:tcPr>
            <w:tcW w:w="3870" w:type="dxa"/>
          </w:tcPr>
          <w:p w14:paraId="3130B69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0049A6D5" w:rsidR="00481636" w:rsidRPr="007A168E" w:rsidRDefault="005F1397" w:rsidP="005F139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108,640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0124A0C4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107,147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15405560" w:rsidR="00481636" w:rsidRPr="007A168E" w:rsidRDefault="003E60C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2,677</w:t>
            </w:r>
          </w:p>
        </w:tc>
        <w:tc>
          <w:tcPr>
            <w:tcW w:w="245" w:type="dxa"/>
          </w:tcPr>
          <w:p w14:paraId="51A0120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1EE02A20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3,052</w:t>
            </w:r>
          </w:p>
        </w:tc>
      </w:tr>
      <w:tr w:rsidR="00481636" w:rsidRPr="007A168E" w14:paraId="5CFD7FC5" w14:textId="77777777" w:rsidTr="000B13C3">
        <w:tc>
          <w:tcPr>
            <w:tcW w:w="3870" w:type="dxa"/>
          </w:tcPr>
          <w:p w14:paraId="29085AC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8F2543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95522E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17E9C8E" w14:textId="77777777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148D85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A14D63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22B47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B732FCD" w14:textId="77777777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6CB4B2C2" w14:textId="77777777" w:rsidTr="000B13C3">
        <w:tc>
          <w:tcPr>
            <w:tcW w:w="3870" w:type="dxa"/>
          </w:tcPr>
          <w:p w14:paraId="041BA088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A2D77" w14:textId="1AC8FAD9" w:rsidR="00481636" w:rsidRPr="007A168E" w:rsidRDefault="00F02B33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33,329</w:t>
            </w:r>
          </w:p>
        </w:tc>
        <w:tc>
          <w:tcPr>
            <w:tcW w:w="236" w:type="dxa"/>
            <w:shd w:val="clear" w:color="auto" w:fill="auto"/>
          </w:tcPr>
          <w:p w14:paraId="5CDF0093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25F924" w14:textId="08C08618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36,262</w:t>
            </w:r>
          </w:p>
        </w:tc>
        <w:tc>
          <w:tcPr>
            <w:tcW w:w="260" w:type="dxa"/>
            <w:shd w:val="clear" w:color="auto" w:fill="auto"/>
          </w:tcPr>
          <w:p w14:paraId="35D3CFF1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FC1" w14:textId="695D8D99" w:rsidR="00481636" w:rsidRPr="007A168E" w:rsidRDefault="00F02B33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26,530</w:t>
            </w:r>
          </w:p>
        </w:tc>
        <w:tc>
          <w:tcPr>
            <w:tcW w:w="245" w:type="dxa"/>
          </w:tcPr>
          <w:p w14:paraId="5317E25D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53ECEA" w14:textId="2031271D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28,522</w:t>
            </w:r>
          </w:p>
        </w:tc>
      </w:tr>
      <w:tr w:rsidR="00481636" w:rsidRPr="007A168E" w14:paraId="3020114D" w14:textId="77777777" w:rsidTr="000B13C3">
        <w:tc>
          <w:tcPr>
            <w:tcW w:w="3870" w:type="dxa"/>
          </w:tcPr>
          <w:p w14:paraId="6B3AAFF0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C86F1" w14:textId="5F029AF6" w:rsidR="00481636" w:rsidRPr="007A168E" w:rsidRDefault="00F02B33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1,564</w:t>
            </w:r>
          </w:p>
        </w:tc>
        <w:tc>
          <w:tcPr>
            <w:tcW w:w="236" w:type="dxa"/>
            <w:shd w:val="clear" w:color="auto" w:fill="auto"/>
          </w:tcPr>
          <w:p w14:paraId="5551B606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C0E24A" w14:textId="574822DF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2,351</w:t>
            </w:r>
          </w:p>
        </w:tc>
        <w:tc>
          <w:tcPr>
            <w:tcW w:w="260" w:type="dxa"/>
            <w:shd w:val="clear" w:color="auto" w:fill="auto"/>
          </w:tcPr>
          <w:p w14:paraId="14B6101F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52392" w14:textId="1671DDC5" w:rsidR="00481636" w:rsidRPr="007A168E" w:rsidRDefault="00F02B33" w:rsidP="00F02B3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F825542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660D87D0" w14:textId="24E457AC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481636" w:rsidRPr="007A168E" w14:paraId="567E14AC" w14:textId="77777777" w:rsidTr="000B13C3">
        <w:tc>
          <w:tcPr>
            <w:tcW w:w="3870" w:type="dxa"/>
          </w:tcPr>
          <w:p w14:paraId="59448F89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36F6F" w14:textId="37CE24FE" w:rsidR="00481636" w:rsidRPr="007A168E" w:rsidRDefault="00F02B33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36" w:type="dxa"/>
            <w:shd w:val="clear" w:color="auto" w:fill="auto"/>
          </w:tcPr>
          <w:p w14:paraId="5416C80B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9053C38" w14:textId="7EF0ACF3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60" w:type="dxa"/>
            <w:shd w:val="clear" w:color="auto" w:fill="auto"/>
          </w:tcPr>
          <w:p w14:paraId="28E3EB3D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45428" w14:textId="67E6A5C1" w:rsidR="00481636" w:rsidRPr="007A168E" w:rsidRDefault="00F02B33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45" w:type="dxa"/>
          </w:tcPr>
          <w:p w14:paraId="68DD69E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135C2C7" w14:textId="2698C585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481636" w:rsidRPr="007A168E" w14:paraId="7F9058B5" w14:textId="77777777" w:rsidTr="000B13C3">
        <w:tc>
          <w:tcPr>
            <w:tcW w:w="3870" w:type="dxa"/>
          </w:tcPr>
          <w:p w14:paraId="3DEBF628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792DDAE6" w:rsidR="00481636" w:rsidRPr="007A168E" w:rsidRDefault="00F02B33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01DE361F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7DA6" w14:textId="770C157E" w:rsidR="00481636" w:rsidRPr="007A168E" w:rsidRDefault="00F02B33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1CC48FC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61521BC7" w:rsidR="00481636" w:rsidRPr="007A168E" w:rsidRDefault="00481636" w:rsidP="00F02B3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1636" w:rsidRPr="007A168E" w14:paraId="2042ACD8" w14:textId="77777777" w:rsidTr="000B13C3">
        <w:tc>
          <w:tcPr>
            <w:tcW w:w="3870" w:type="dxa"/>
          </w:tcPr>
          <w:p w14:paraId="5FA809B8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2105AA4C" w:rsidR="00481636" w:rsidRPr="007A168E" w:rsidRDefault="00F02B33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5,043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52BA03E3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3DF8" w14:textId="25A18992" w:rsidR="00481636" w:rsidRPr="007A168E" w:rsidRDefault="00F02B33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7D5803CF" w:rsidR="00481636" w:rsidRPr="007A168E" w:rsidRDefault="00481636" w:rsidP="00F02B3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1636" w:rsidRPr="007A168E" w14:paraId="4A8515B1" w14:textId="77777777" w:rsidTr="000B13C3">
        <w:tc>
          <w:tcPr>
            <w:tcW w:w="3870" w:type="dxa"/>
          </w:tcPr>
          <w:p w14:paraId="38EDA2C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A6AA3" w14:textId="3041BD74" w:rsidR="00481636" w:rsidRPr="007A168E" w:rsidRDefault="00F02B33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</w:t>
            </w:r>
          </w:p>
        </w:tc>
        <w:tc>
          <w:tcPr>
            <w:tcW w:w="236" w:type="dxa"/>
            <w:shd w:val="clear" w:color="auto" w:fill="auto"/>
          </w:tcPr>
          <w:p w14:paraId="4C29A77C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50B29B1" w14:textId="74A16B27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60" w:type="dxa"/>
            <w:shd w:val="clear" w:color="auto" w:fill="auto"/>
          </w:tcPr>
          <w:p w14:paraId="484B6FD9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EBE1D" w14:textId="41277730" w:rsidR="00481636" w:rsidRPr="007A168E" w:rsidRDefault="00F02B33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DA00FAF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086B2C6" w14:textId="264B9498" w:rsidR="00481636" w:rsidRPr="007A168E" w:rsidRDefault="00481636" w:rsidP="00F02B3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1636" w:rsidRPr="007A168E" w14:paraId="04BA32B6" w14:textId="77777777" w:rsidTr="000B13C3">
        <w:tc>
          <w:tcPr>
            <w:tcW w:w="3870" w:type="dxa"/>
            <w:vAlign w:val="bottom"/>
          </w:tcPr>
          <w:p w14:paraId="6E9E173E" w14:textId="77777777" w:rsidR="00481636" w:rsidRPr="007A168E" w:rsidRDefault="00481636" w:rsidP="007A16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52243531" w:rsidR="00481636" w:rsidRPr="007A168E" w:rsidRDefault="00F02B33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152,702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4F583980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156,574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72E1428B" w:rsidR="00481636" w:rsidRPr="007A168E" w:rsidRDefault="00F02B33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51,370</w:t>
            </w:r>
          </w:p>
        </w:tc>
        <w:tc>
          <w:tcPr>
            <w:tcW w:w="245" w:type="dxa"/>
          </w:tcPr>
          <w:p w14:paraId="25B85188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09203208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56,298</w:t>
            </w:r>
          </w:p>
        </w:tc>
      </w:tr>
    </w:tbl>
    <w:p w14:paraId="612EF239" w14:textId="77777777" w:rsidR="00481636" w:rsidRPr="007A168E" w:rsidRDefault="00481636">
      <w:pPr>
        <w:rPr>
          <w:rFonts w:asciiTheme="majorBidi" w:hAnsiTheme="majorBidi" w:cstheme="majorBidi"/>
        </w:rPr>
      </w:pPr>
    </w:p>
    <w:p w14:paraId="7197C435" w14:textId="77777777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bookmarkStart w:id="0" w:name="_Hlk77412452"/>
      <w:r w:rsidRPr="007A168E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bookmarkEnd w:id="0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77777777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984B3F" w:rsidRPr="007A168E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984B3F" w:rsidRPr="007A168E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984B3F" w:rsidRPr="007A168E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984B3F" w:rsidRPr="007A168E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984B3F" w:rsidRPr="007A168E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3E4BB0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3E4BB0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984B3F" w:rsidRPr="007A168E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00092704" w14:textId="36E4B2BB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984B3F" w:rsidRPr="007A168E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984B3F" w:rsidRPr="007A168E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6A4D09DC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AB2CA6" w:rsidRPr="007A168E">
        <w:rPr>
          <w:rFonts w:asciiTheme="majorBidi" w:hAnsiTheme="majorBidi" w:cstheme="majorBidi"/>
          <w:lang w:val="en-US"/>
        </w:rPr>
        <w:t xml:space="preserve">1 </w:t>
      </w:r>
      <w:r w:rsidR="00AB2CA6" w:rsidRPr="007A168E">
        <w:rPr>
          <w:rFonts w:asciiTheme="majorBidi" w:hAnsiTheme="majorBidi" w:cstheme="majorBidi"/>
          <w:cs/>
          <w:lang w:val="en-US"/>
        </w:rPr>
        <w:t xml:space="preserve">มีนาคม </w:t>
      </w:r>
      <w:r w:rsidR="0057505D" w:rsidRPr="007A168E">
        <w:rPr>
          <w:rFonts w:asciiTheme="majorBidi" w:hAnsiTheme="majorBidi" w:cstheme="majorBidi"/>
          <w:lang w:val="en-US"/>
        </w:rPr>
        <w:t>256</w:t>
      </w:r>
      <w:r w:rsidR="00AB2CA6" w:rsidRPr="007A168E">
        <w:rPr>
          <w:rFonts w:asciiTheme="majorBidi" w:hAnsiTheme="majorBidi" w:cstheme="majorBidi"/>
          <w:lang w:val="en-US"/>
        </w:rPr>
        <w:t>6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4"/>
          <w:cs/>
        </w:rPr>
        <w:t>ยังไม่มีการ</w:t>
      </w:r>
      <w:r w:rsidRPr="007A168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A168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568ACD" w14:textId="76B9F7F9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576AFC86" w14:textId="77777777" w:rsidR="007A168E" w:rsidRPr="007A168E" w:rsidRDefault="007A168E" w:rsidP="00F91B1B">
      <w:pPr>
        <w:pStyle w:val="Bo-C1Content"/>
        <w:rPr>
          <w:rFonts w:asciiTheme="majorBidi" w:hAnsiTheme="majorBidi" w:cstheme="majorBidi"/>
        </w:rPr>
      </w:pP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6BB1137F" w:rsidR="00F91B1B" w:rsidRPr="007A168E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บริษัทและบริษัทย่อยทำสัญญา</w:t>
      </w:r>
      <w:r w:rsidR="006409D6" w:rsidRPr="007A168E">
        <w:rPr>
          <w:rFonts w:asciiTheme="majorBidi" w:hAnsiTheme="majorBidi" w:cstheme="majorBidi"/>
          <w:cs/>
        </w:rPr>
        <w:t>บริการที่เกี่ยวข้องกับการใช้พื้นที่อาคารสำนักงานกับกิจการ</w:t>
      </w:r>
      <w:r w:rsidRPr="007A168E">
        <w:rPr>
          <w:rFonts w:asciiTheme="majorBidi" w:hAnsiTheme="majorBidi" w:cstheme="majorBidi"/>
          <w:cs/>
        </w:rPr>
        <w:t xml:space="preserve">ที่เกี่ยวข้องกัน กำหนดระยะเวลา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  <w:cs/>
        </w:rPr>
        <w:t xml:space="preserve"> ปี </w:t>
      </w:r>
      <w:r w:rsidR="006409D6" w:rsidRPr="007A168E">
        <w:rPr>
          <w:rFonts w:asciiTheme="majorBidi" w:hAnsiTheme="majorBidi" w:cstheme="majorBidi"/>
          <w:cs/>
        </w:rPr>
        <w:t>มี</w:t>
      </w:r>
      <w:r w:rsidRPr="007A168E">
        <w:rPr>
          <w:rFonts w:asciiTheme="majorBidi" w:hAnsiTheme="majorBidi" w:cstheme="majorBidi"/>
          <w:cs/>
        </w:rPr>
        <w:t>รายละเอียดดังนี้</w:t>
      </w:r>
    </w:p>
    <w:p w14:paraId="086DFD8B" w14:textId="77777777" w:rsidR="00C5445E" w:rsidRPr="007A168E" w:rsidRDefault="00C5445E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7A168E" w14:paraId="2FDF9B42" w14:textId="77777777" w:rsidTr="00884799">
        <w:tc>
          <w:tcPr>
            <w:tcW w:w="5580" w:type="dxa"/>
            <w:vAlign w:val="bottom"/>
          </w:tcPr>
          <w:p w14:paraId="7EA482CD" w14:textId="17501122" w:rsidR="003539FF" w:rsidRPr="007A168E" w:rsidRDefault="003539FF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97D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B2CA6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AB2CA6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  <w:r w:rsidR="00C00005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505D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B2CA6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83AF35A" w14:textId="77777777" w:rsidR="003539FF" w:rsidRPr="007A168E" w:rsidRDefault="003539FF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7A168E" w:rsidRDefault="003539FF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7A168E" w:rsidRDefault="003539FF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7A168E" w:rsidRDefault="003539FF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D075F"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539FF" w:rsidRPr="007A168E" w14:paraId="04486F69" w14:textId="77777777" w:rsidTr="00884799">
        <w:tc>
          <w:tcPr>
            <w:tcW w:w="5580" w:type="dxa"/>
          </w:tcPr>
          <w:p w14:paraId="30540553" w14:textId="77777777" w:rsidR="003539FF" w:rsidRPr="007A168E" w:rsidRDefault="003539FF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7A168E" w:rsidRDefault="003539FF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7A168E" w:rsidRDefault="003539FF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7A168E" w14:paraId="5FA3CF2F" w14:textId="77777777" w:rsidTr="00884799">
        <w:tc>
          <w:tcPr>
            <w:tcW w:w="5580" w:type="dxa"/>
          </w:tcPr>
          <w:p w14:paraId="69E6BB6D" w14:textId="77777777" w:rsidR="003539FF" w:rsidRPr="007A168E" w:rsidRDefault="003539FF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</w:t>
            </w:r>
            <w:r w:rsidR="004D3229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7A168E" w:rsidRDefault="003539FF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7A168E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7A168E" w:rsidRDefault="003539FF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7A168E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8A1" w:rsidRPr="007A168E" w14:paraId="6C60D8AF" w14:textId="77777777" w:rsidTr="00391CD8">
        <w:tc>
          <w:tcPr>
            <w:tcW w:w="5580" w:type="dxa"/>
          </w:tcPr>
          <w:p w14:paraId="2A502B19" w14:textId="77777777" w:rsidR="004678A1" w:rsidRPr="007A168E" w:rsidRDefault="004678A1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33D5D99D" w:rsidR="004678A1" w:rsidRPr="007A168E" w:rsidRDefault="00126201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49,808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02E8C72E" w:rsidR="004678A1" w:rsidRPr="007A168E" w:rsidRDefault="00126201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</w:t>
            </w:r>
            <w:r w:rsidR="00781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</w:tr>
      <w:tr w:rsidR="004678A1" w:rsidRPr="007A168E" w14:paraId="4E3C2EC3" w14:textId="77777777" w:rsidTr="00391CD8">
        <w:tc>
          <w:tcPr>
            <w:tcW w:w="5580" w:type="dxa"/>
          </w:tcPr>
          <w:p w14:paraId="5A65A5A3" w14:textId="77777777" w:rsidR="004678A1" w:rsidRPr="007A168E" w:rsidRDefault="004678A1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336A1553" w:rsidR="004678A1" w:rsidRPr="007A168E" w:rsidRDefault="00126201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35,019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624B4394" w:rsidR="004678A1" w:rsidRPr="007A168E" w:rsidRDefault="00126201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</w:t>
            </w:r>
            <w:r w:rsidR="00F9006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678A1" w:rsidRPr="007A168E" w14:paraId="530480A0" w14:textId="77777777" w:rsidTr="00391CD8">
        <w:tc>
          <w:tcPr>
            <w:tcW w:w="5580" w:type="dxa"/>
          </w:tcPr>
          <w:p w14:paraId="75DABEA3" w14:textId="77777777" w:rsidR="004678A1" w:rsidRPr="007A168E" w:rsidRDefault="004678A1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7660B9B4" w:rsidR="004678A1" w:rsidRPr="007A168E" w:rsidRDefault="00126201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84,827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3B8FBCE3" w:rsidR="004678A1" w:rsidRPr="007A168E" w:rsidRDefault="00126201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70,295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3035B77F" w:rsidR="009A7D0C" w:rsidRPr="007A168E" w:rsidRDefault="00F91B1B" w:rsidP="00F91B1B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บริษัทย่อยแห่ง</w:t>
      </w:r>
      <w:r w:rsidR="009A7D0C"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หนึ่ง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</w:t>
      </w:r>
      <w:bookmarkStart w:id="1" w:name="_Hlk118991006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ผู้เช่า</w:t>
      </w:r>
      <w:bookmarkEnd w:id="1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 w:rsidRPr="007A168E">
        <w:rPr>
          <w:rFonts w:asciiTheme="majorBidi" w:hAnsiTheme="majorBidi" w:cstheme="majorBidi"/>
          <w:sz w:val="30"/>
          <w:szCs w:val="30"/>
          <w:cs/>
        </w:rPr>
        <w:t>ผู้เช่ามียอดประมาณการหนี้สินค่ารื้อถอนที่คาดว่าจะเกิดขึ้นในอนาคต ณ วันที่</w:t>
      </w:r>
      <w:r w:rsidR="009A7D0C" w:rsidRPr="007A16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D0C" w:rsidRPr="007A168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B2CA6" w:rsidRPr="007A168E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AB2CA6" w:rsidRPr="007A168E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9A7D0C" w:rsidRPr="007A168E">
        <w:rPr>
          <w:rFonts w:asciiTheme="majorBidi" w:hAnsiTheme="majorBidi" w:cstheme="majorBidi"/>
          <w:sz w:val="30"/>
          <w:szCs w:val="30"/>
        </w:rPr>
        <w:t xml:space="preserve"> 256</w:t>
      </w:r>
      <w:r w:rsidR="00AB2CA6" w:rsidRPr="007A168E">
        <w:rPr>
          <w:rFonts w:asciiTheme="majorBidi" w:hAnsiTheme="majorBidi" w:cstheme="majorBidi"/>
          <w:sz w:val="30"/>
          <w:szCs w:val="30"/>
        </w:rPr>
        <w:t>6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685327"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7F28CE">
        <w:rPr>
          <w:rFonts w:asciiTheme="majorBidi" w:hAnsiTheme="majorBidi" w:cstheme="majorBidi"/>
          <w:sz w:val="30"/>
          <w:szCs w:val="30"/>
          <w:lang w:val="en-US"/>
        </w:rPr>
        <w:t>5.</w:t>
      </w:r>
      <w:r w:rsidR="00D0262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7F28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84B3F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47DB8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B2CA6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C0A5B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12620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5.7 </w:t>
      </w:r>
      <w:r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9348BD"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</w:p>
    <w:p w14:paraId="7D06CB85" w14:textId="77777777" w:rsidR="007A168E" w:rsidRDefault="007A168E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39BD1FB" w14:textId="3992494D" w:rsidR="00F91B1B" w:rsidRPr="007A168E" w:rsidRDefault="009A7D0C" w:rsidP="007A168E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บริษัทย่อยแห่งหนึ่งทำสัญญาเช่าที่ดินหลายฉบับ</w:t>
      </w:r>
      <w:r w:rsidR="004B5907" w:rsidRPr="007A168E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กับบริษัทที่เกี่ยวข้องกันโดย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>ระบุว่า</w:t>
      </w:r>
      <w:r w:rsidR="00F9304F" w:rsidRPr="007A168E">
        <w:rPr>
          <w:rFonts w:asciiTheme="majorBidi" w:hAnsiTheme="majorBidi" w:cstheme="majorBidi"/>
          <w:sz w:val="30"/>
          <w:szCs w:val="30"/>
          <w:cs/>
          <w:lang w:val="en-US"/>
        </w:rPr>
        <w:t>ผู้เช่า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โดยมียอดประมาณการหนี้สินสำหรับต้นทุนในการรื้อถอน ณ วันที่ </w:t>
      </w:r>
      <w:r w:rsidR="008261FC" w:rsidRPr="007A168E">
        <w:rPr>
          <w:rFonts w:asciiTheme="majorBidi" w:hAnsiTheme="majorBidi" w:cstheme="majorBidi"/>
          <w:sz w:val="30"/>
          <w:szCs w:val="30"/>
          <w:lang w:val="en-US"/>
        </w:rPr>
        <w:br/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จํานวน 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269.6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ต่อมาเมื่อวันที่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AB2CA6" w:rsidRPr="007A168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154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AB2CA6"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ู่สัญญาทั้งสองฝ่ายตกลงยกเลิกเงื่อนไขในส่วนของการส่งมอบทรัพย์สินที่เช่าและการรื้อถอนของสัญญาเช่าที่ดินเหล่านี้</w:t>
      </w:r>
    </w:p>
    <w:p w14:paraId="7A6C3268" w14:textId="77777777" w:rsidR="007A168E" w:rsidRPr="007A168E" w:rsidRDefault="007A168E" w:rsidP="007A168E">
      <w:pPr>
        <w:pStyle w:val="Bo-Blankline"/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C0C59C0" w14:textId="52C0CD76" w:rsidR="00204756" w:rsidRPr="007A168E" w:rsidRDefault="002A3A8C" w:rsidP="007A168E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77DF6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C77DF6" w:rsidRPr="007A168E" w:rsidRDefault="00C77DF6" w:rsidP="007A168E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18F1863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65316FC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77DF6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C77DF6" w:rsidRPr="007A168E" w:rsidRDefault="00C77DF6" w:rsidP="007A168E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D8B20EF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0EE8AC6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1F23701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77DF6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29BB" w:rsidRPr="007A168E" w14:paraId="238BA8D2" w14:textId="77777777" w:rsidTr="009E29BB">
        <w:trPr>
          <w:cantSplit/>
        </w:trPr>
        <w:tc>
          <w:tcPr>
            <w:tcW w:w="2700" w:type="dxa"/>
          </w:tcPr>
          <w:p w14:paraId="64CB9201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087FAA2C" w:rsidR="009E29BB" w:rsidRPr="007A168E" w:rsidRDefault="009E29BB" w:rsidP="009E29BB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50506143" w:rsidR="009E29BB" w:rsidRPr="007A168E" w:rsidRDefault="009E29BB" w:rsidP="009E29BB">
            <w:pPr>
              <w:tabs>
                <w:tab w:val="decimal" w:pos="1089"/>
              </w:tabs>
              <w:spacing w:line="360" w:lineRule="exac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180" w:type="dxa"/>
          </w:tcPr>
          <w:p w14:paraId="47BF88A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44B607AE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77CB1B9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788E613F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722,439</w:t>
            </w:r>
          </w:p>
        </w:tc>
        <w:tc>
          <w:tcPr>
            <w:tcW w:w="270" w:type="dxa"/>
          </w:tcPr>
          <w:p w14:paraId="11383E5A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1FAB4A2B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1,096,573</w:t>
            </w:r>
          </w:p>
        </w:tc>
      </w:tr>
      <w:tr w:rsidR="009E29BB" w:rsidRPr="007A168E" w14:paraId="453E63C9" w14:textId="77777777" w:rsidTr="009E29BB">
        <w:trPr>
          <w:cantSplit/>
        </w:trPr>
        <w:tc>
          <w:tcPr>
            <w:tcW w:w="2700" w:type="dxa"/>
          </w:tcPr>
          <w:p w14:paraId="3FD85868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36B01950" w:rsidR="009E29BB" w:rsidRPr="007A168E" w:rsidRDefault="009E29BB" w:rsidP="009E29BB">
            <w:pPr>
              <w:tabs>
                <w:tab w:val="decimal" w:pos="1089"/>
              </w:tabs>
              <w:spacing w:line="360" w:lineRule="exac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6,059,958</w:t>
            </w:r>
          </w:p>
        </w:tc>
        <w:tc>
          <w:tcPr>
            <w:tcW w:w="180" w:type="dxa"/>
          </w:tcPr>
          <w:p w14:paraId="25289195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4D6648AE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270" w:type="dxa"/>
          </w:tcPr>
          <w:p w14:paraId="7D159EB4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6BB3D482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3,054,85</w:t>
            </w:r>
            <w:r w:rsidR="003B6F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5973807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516B7E36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2,836,977</w:t>
            </w:r>
          </w:p>
        </w:tc>
      </w:tr>
      <w:tr w:rsidR="009E29BB" w:rsidRPr="007A168E" w14:paraId="6BD43F32" w14:textId="77777777" w:rsidTr="009E29BB">
        <w:trPr>
          <w:cantSplit/>
        </w:trPr>
        <w:tc>
          <w:tcPr>
            <w:tcW w:w="2700" w:type="dxa"/>
          </w:tcPr>
          <w:p w14:paraId="0586F662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1CC7E0F7" w:rsidR="009E29BB" w:rsidRPr="007A168E" w:rsidRDefault="009E29BB" w:rsidP="009E29BB">
            <w:pPr>
              <w:tabs>
                <w:tab w:val="decimal" w:pos="1089"/>
              </w:tabs>
              <w:spacing w:line="360" w:lineRule="exac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6,061,195</w:t>
            </w:r>
          </w:p>
        </w:tc>
        <w:tc>
          <w:tcPr>
            <w:tcW w:w="180" w:type="dxa"/>
          </w:tcPr>
          <w:p w14:paraId="7E770C8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40F3F897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5,593,462</w:t>
            </w:r>
          </w:p>
        </w:tc>
        <w:tc>
          <w:tcPr>
            <w:tcW w:w="270" w:type="dxa"/>
          </w:tcPr>
          <w:p w14:paraId="11B650B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0538E589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3,777,2</w:t>
            </w:r>
            <w:r w:rsidR="003B6F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7AE7568A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5916F33C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3,933,550</w:t>
            </w:r>
          </w:p>
        </w:tc>
      </w:tr>
      <w:tr w:rsidR="009E29BB" w:rsidRPr="007A168E" w14:paraId="40058DD8" w14:textId="77777777" w:rsidTr="009E29BB">
        <w:trPr>
          <w:cantSplit/>
        </w:trPr>
        <w:tc>
          <w:tcPr>
            <w:tcW w:w="2700" w:type="dxa"/>
          </w:tcPr>
          <w:p w14:paraId="4889456B" w14:textId="77777777" w:rsidR="009E29BB" w:rsidRPr="007A168E" w:rsidRDefault="009E29BB" w:rsidP="009E29BB">
            <w:pPr>
              <w:tabs>
                <w:tab w:val="left" w:pos="450"/>
              </w:tabs>
              <w:spacing w:line="360" w:lineRule="exac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3B0E2179" w:rsidR="009E29BB" w:rsidRPr="007A168E" w:rsidRDefault="009E29BB" w:rsidP="009E29BB">
            <w:pPr>
              <w:tabs>
                <w:tab w:val="decimal" w:pos="1089"/>
              </w:tabs>
              <w:spacing w:line="360" w:lineRule="exac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180" w:type="dxa"/>
          </w:tcPr>
          <w:p w14:paraId="4BC38A9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62D4D0ED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70" w:type="dxa"/>
          </w:tcPr>
          <w:p w14:paraId="043253AB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7F4CA075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70" w:type="dxa"/>
          </w:tcPr>
          <w:p w14:paraId="0793B81D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6394EBED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</w:tr>
      <w:tr w:rsidR="009E29BB" w:rsidRPr="007A168E" w14:paraId="49BC4A38" w14:textId="77777777" w:rsidTr="009E29BB">
        <w:trPr>
          <w:cantSplit/>
        </w:trPr>
        <w:tc>
          <w:tcPr>
            <w:tcW w:w="2700" w:type="dxa"/>
          </w:tcPr>
          <w:p w14:paraId="301F5E0D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2826EC36" w:rsidR="009E29BB" w:rsidRPr="007A168E" w:rsidRDefault="009E29BB" w:rsidP="009E29BB">
            <w:pPr>
              <w:tabs>
                <w:tab w:val="decimal" w:pos="1089"/>
              </w:tabs>
              <w:spacing w:line="360" w:lineRule="exac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180" w:type="dxa"/>
          </w:tcPr>
          <w:p w14:paraId="1FD0A60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1359DDC8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270" w:type="dxa"/>
          </w:tcPr>
          <w:p w14:paraId="65B6B42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5767C6D0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B14F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43F40A5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2174A3EB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</w:tr>
    </w:tbl>
    <w:p w14:paraId="3C44E90E" w14:textId="235EA20C" w:rsidR="00D6376B" w:rsidRPr="007A168E" w:rsidRDefault="00D6376B" w:rsidP="007A168E">
      <w:pPr>
        <w:pStyle w:val="Bo-Blankline"/>
        <w:rPr>
          <w:rFonts w:asciiTheme="majorBidi" w:hAnsiTheme="majorBidi" w:cstheme="majorBidi"/>
        </w:rPr>
      </w:pPr>
    </w:p>
    <w:p w14:paraId="54A94ADB" w14:textId="77777777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0072E6" w:rsidRPr="007A168E" w14:paraId="4101A859" w14:textId="77777777" w:rsidTr="007A168E">
        <w:trPr>
          <w:tblHeader/>
        </w:trPr>
        <w:tc>
          <w:tcPr>
            <w:tcW w:w="351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2E6" w:rsidRPr="007A168E" w14:paraId="0E9434F8" w14:textId="77777777" w:rsidTr="007A168E">
        <w:trPr>
          <w:tblHeader/>
        </w:trPr>
        <w:tc>
          <w:tcPr>
            <w:tcW w:w="3510" w:type="dxa"/>
          </w:tcPr>
          <w:p w14:paraId="77A427D5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91DD9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</w:tcPr>
          <w:p w14:paraId="601AF741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58C6856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768B580C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77777777" w:rsidR="000072E6" w:rsidRPr="007A168E" w:rsidRDefault="000072E6" w:rsidP="007A168E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2" w:type="dxa"/>
          </w:tcPr>
          <w:p w14:paraId="3AFCF326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8D305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2E6" w:rsidRPr="007A168E" w14:paraId="262D0C8C" w14:textId="77777777" w:rsidTr="007A168E">
        <w:trPr>
          <w:tblHeader/>
        </w:trPr>
        <w:tc>
          <w:tcPr>
            <w:tcW w:w="3510" w:type="dxa"/>
          </w:tcPr>
          <w:p w14:paraId="66C0D2E0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6D1D7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198CDF41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C5D724A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  <w:gridSpan w:val="2"/>
          </w:tcPr>
          <w:p w14:paraId="37F66B22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77777777" w:rsidR="000072E6" w:rsidRPr="007A168E" w:rsidRDefault="000072E6" w:rsidP="007A168E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</w:tcPr>
          <w:p w14:paraId="4A7FF32F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9A1259F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072E6" w:rsidRPr="007A168E" w14:paraId="2B0DA3BE" w14:textId="77777777" w:rsidTr="007A168E">
        <w:trPr>
          <w:tblHeader/>
        </w:trPr>
        <w:tc>
          <w:tcPr>
            <w:tcW w:w="3510" w:type="dxa"/>
          </w:tcPr>
          <w:p w14:paraId="29470AC9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5759624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72E6" w:rsidRPr="007A168E" w14:paraId="6CDBBBAE" w14:textId="77777777" w:rsidTr="000072E6">
        <w:tc>
          <w:tcPr>
            <w:tcW w:w="3510" w:type="dxa"/>
          </w:tcPr>
          <w:p w14:paraId="454F807F" w14:textId="77777777" w:rsidR="000072E6" w:rsidRPr="007A168E" w:rsidRDefault="000072E6" w:rsidP="007A168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016520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5536B92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5C529DFF" w14:textId="77777777" w:rsidR="000072E6" w:rsidRPr="007A168E" w:rsidRDefault="000072E6" w:rsidP="007A168E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4A3B86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DA4026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BB" w:rsidRPr="007A168E" w14:paraId="046047E8" w14:textId="77777777" w:rsidTr="000072E6">
        <w:tc>
          <w:tcPr>
            <w:tcW w:w="3510" w:type="dxa"/>
          </w:tcPr>
          <w:p w14:paraId="44BC0629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7C4527C9" w14:textId="2F80DFEE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238" w:type="dxa"/>
          </w:tcPr>
          <w:p w14:paraId="0414428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8482BB4" w14:textId="6F8C2622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69" w:type="dxa"/>
            <w:gridSpan w:val="2"/>
          </w:tcPr>
          <w:p w14:paraId="23C14DE4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5F1D4" w14:textId="2A083C93" w:rsidR="009E29BB" w:rsidRPr="007A168E" w:rsidRDefault="009E29BB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524,037</w:t>
            </w:r>
          </w:p>
        </w:tc>
        <w:tc>
          <w:tcPr>
            <w:tcW w:w="242" w:type="dxa"/>
          </w:tcPr>
          <w:p w14:paraId="2FAB2F3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3F9C69" w14:textId="6FD47B35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766,006</w:t>
            </w:r>
          </w:p>
        </w:tc>
      </w:tr>
      <w:tr w:rsidR="009E29BB" w:rsidRPr="007A168E" w14:paraId="77F4466D" w14:textId="77777777" w:rsidTr="000072E6">
        <w:tc>
          <w:tcPr>
            <w:tcW w:w="3510" w:type="dxa"/>
          </w:tcPr>
          <w:p w14:paraId="7CB34800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4DE1519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6990795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7C4C0E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9860E" w14:textId="77777777" w:rsidR="009E29BB" w:rsidRPr="007A168E" w:rsidRDefault="009E29BB" w:rsidP="009E29BB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08B80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87CDE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29BB" w:rsidRPr="007A168E" w14:paraId="66E56546" w14:textId="77777777" w:rsidTr="000072E6">
        <w:tc>
          <w:tcPr>
            <w:tcW w:w="3510" w:type="dxa"/>
          </w:tcPr>
          <w:p w14:paraId="713EC66B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04EFCC5" w14:textId="7E1B6953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38" w:type="dxa"/>
          </w:tcPr>
          <w:p w14:paraId="4143DBD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354E15A" w14:textId="055A1E69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69" w:type="dxa"/>
            <w:gridSpan w:val="2"/>
          </w:tcPr>
          <w:p w14:paraId="4A56204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20EA74" w14:textId="19089D96" w:rsidR="009E29BB" w:rsidRPr="007A168E" w:rsidRDefault="009E29BB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30,702</w:t>
            </w:r>
          </w:p>
        </w:tc>
        <w:tc>
          <w:tcPr>
            <w:tcW w:w="242" w:type="dxa"/>
          </w:tcPr>
          <w:p w14:paraId="3ACF59DB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B6E7BF" w14:textId="7E9C6040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45,648</w:t>
            </w:r>
          </w:p>
        </w:tc>
      </w:tr>
      <w:tr w:rsidR="009E29BB" w:rsidRPr="007A168E" w14:paraId="0A726978" w14:textId="77777777" w:rsidTr="000072E6">
        <w:tc>
          <w:tcPr>
            <w:tcW w:w="3510" w:type="dxa"/>
          </w:tcPr>
          <w:p w14:paraId="096B14EF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C0EDAE1" w14:textId="7CA49A5F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8" w:type="dxa"/>
          </w:tcPr>
          <w:p w14:paraId="10EFE393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DFA3F5D" w14:textId="4C1C77F3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gridSpan w:val="2"/>
          </w:tcPr>
          <w:p w14:paraId="645DBF2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7A47DA" w14:textId="7A923039" w:rsidR="009E29BB" w:rsidRPr="007A168E" w:rsidRDefault="009E29BB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60,191</w:t>
            </w:r>
          </w:p>
        </w:tc>
        <w:tc>
          <w:tcPr>
            <w:tcW w:w="242" w:type="dxa"/>
          </w:tcPr>
          <w:p w14:paraId="1D23617F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5FFCCE" w14:textId="489B0C81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64,260</w:t>
            </w:r>
          </w:p>
        </w:tc>
      </w:tr>
      <w:tr w:rsidR="009E29BB" w:rsidRPr="007A168E" w14:paraId="3EE1F47F" w14:textId="77777777" w:rsidTr="000072E6">
        <w:tc>
          <w:tcPr>
            <w:tcW w:w="3510" w:type="dxa"/>
            <w:vAlign w:val="center"/>
          </w:tcPr>
          <w:p w14:paraId="6244D32B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56609C4" w14:textId="51C32D3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3691625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275AD86" w14:textId="5B09F628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9" w:type="dxa"/>
            <w:gridSpan w:val="2"/>
          </w:tcPr>
          <w:p w14:paraId="778E96F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425ECB" w14:textId="5550E567" w:rsidR="009E29BB" w:rsidRPr="007A168E" w:rsidRDefault="009E29BB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43,535</w:t>
            </w:r>
          </w:p>
        </w:tc>
        <w:tc>
          <w:tcPr>
            <w:tcW w:w="242" w:type="dxa"/>
          </w:tcPr>
          <w:p w14:paraId="713B733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C05DFA" w14:textId="2C0DF880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60,961</w:t>
            </w:r>
          </w:p>
        </w:tc>
      </w:tr>
      <w:tr w:rsidR="009E29BB" w:rsidRPr="007A168E" w14:paraId="6568CB31" w14:textId="77777777" w:rsidTr="000072E6">
        <w:tc>
          <w:tcPr>
            <w:tcW w:w="3510" w:type="dxa"/>
            <w:vAlign w:val="center"/>
          </w:tcPr>
          <w:p w14:paraId="7D6D7A35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47AA76D0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3135F67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793FD997" w14:textId="1D42A2E0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69" w:type="dxa"/>
            <w:gridSpan w:val="2"/>
          </w:tcPr>
          <w:p w14:paraId="218B7AA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1B7D936F" w:rsidR="009E29BB" w:rsidRPr="007A168E" w:rsidRDefault="009E29BB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63,974</w:t>
            </w:r>
          </w:p>
        </w:tc>
        <w:tc>
          <w:tcPr>
            <w:tcW w:w="242" w:type="dxa"/>
          </w:tcPr>
          <w:p w14:paraId="49758CFB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DAE5E6A" w14:textId="2578413A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159,698</w:t>
            </w:r>
          </w:p>
        </w:tc>
      </w:tr>
      <w:tr w:rsidR="009E29BB" w:rsidRPr="007A168E" w14:paraId="3F3AFF42" w14:textId="77777777" w:rsidTr="000072E6">
        <w:tc>
          <w:tcPr>
            <w:tcW w:w="3510" w:type="dxa"/>
          </w:tcPr>
          <w:p w14:paraId="004809F8" w14:textId="77777777" w:rsidR="009E29BB" w:rsidRPr="007A168E" w:rsidRDefault="009E29BB" w:rsidP="009E29BB">
            <w:pPr>
              <w:spacing w:line="240" w:lineRule="auto"/>
              <w:ind w:left="66" w:right="-25" w:hanging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B32989" w14:textId="438BC5BC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1,237</w:t>
            </w:r>
          </w:p>
        </w:tc>
        <w:tc>
          <w:tcPr>
            <w:tcW w:w="238" w:type="dxa"/>
          </w:tcPr>
          <w:p w14:paraId="024D60B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6D8301B9" w14:textId="6375120E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9" w:type="dxa"/>
            <w:gridSpan w:val="2"/>
          </w:tcPr>
          <w:p w14:paraId="55E6027B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FA0538" w14:textId="3B8DDC32" w:rsidR="009E29BB" w:rsidRPr="007A168E" w:rsidRDefault="009E29BB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722,439</w:t>
            </w:r>
          </w:p>
        </w:tc>
        <w:tc>
          <w:tcPr>
            <w:tcW w:w="242" w:type="dxa"/>
          </w:tcPr>
          <w:p w14:paraId="59A71BB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ADE5A4C" w14:textId="567F6BF9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9E29BB" w:rsidRPr="007A168E" w14:paraId="4625DBBC" w14:textId="77777777" w:rsidTr="000072E6">
        <w:tc>
          <w:tcPr>
            <w:tcW w:w="3510" w:type="dxa"/>
            <w:vAlign w:val="center"/>
          </w:tcPr>
          <w:p w14:paraId="555F654F" w14:textId="77777777" w:rsidR="009E29BB" w:rsidRPr="007A168E" w:rsidRDefault="009E29BB" w:rsidP="009E29BB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719CEF9D" w:rsidR="009E29BB" w:rsidRPr="007A168E" w:rsidRDefault="009E29BB" w:rsidP="009E29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1A1AF69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62D333D9" w14:textId="1AE1E038" w:rsidR="009E29BB" w:rsidRPr="007A168E" w:rsidRDefault="009E29BB" w:rsidP="009E29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B78EA77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4C453FF5" w:rsidR="009E29BB" w:rsidRPr="007A168E" w:rsidRDefault="009E29BB" w:rsidP="009E29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23F55ED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2D024F0" w14:textId="3EC2C3DA" w:rsidR="009E29BB" w:rsidRPr="007A168E" w:rsidRDefault="009E29BB" w:rsidP="009E29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29BB" w:rsidRPr="007A168E" w14:paraId="3F23BE71" w14:textId="77777777" w:rsidTr="000072E6">
        <w:tc>
          <w:tcPr>
            <w:tcW w:w="3510" w:type="dxa"/>
          </w:tcPr>
          <w:p w14:paraId="356B9F41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93FED" w14:textId="2CA14303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1,237</w:t>
            </w:r>
          </w:p>
        </w:tc>
        <w:tc>
          <w:tcPr>
            <w:tcW w:w="238" w:type="dxa"/>
          </w:tcPr>
          <w:p w14:paraId="4FA65398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1C8A8" w14:textId="14FD96AA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9" w:type="dxa"/>
            <w:gridSpan w:val="2"/>
          </w:tcPr>
          <w:p w14:paraId="02DBB817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202C7" w14:textId="17B37306" w:rsidR="009E29BB" w:rsidRPr="00160F81" w:rsidRDefault="009E29BB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0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722,439</w:t>
            </w:r>
          </w:p>
        </w:tc>
        <w:tc>
          <w:tcPr>
            <w:tcW w:w="242" w:type="dxa"/>
          </w:tcPr>
          <w:p w14:paraId="13A15D85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08D7DE6" w14:textId="49DB9B14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0072E6" w:rsidRPr="007A168E" w14:paraId="04A99ED7" w14:textId="77777777" w:rsidTr="000072E6">
        <w:tc>
          <w:tcPr>
            <w:tcW w:w="3510" w:type="dxa"/>
            <w:vAlign w:val="center"/>
          </w:tcPr>
          <w:p w14:paraId="50056398" w14:textId="77777777" w:rsidR="000072E6" w:rsidRPr="007A168E" w:rsidRDefault="000072E6" w:rsidP="007A168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60" w:type="dxa"/>
          </w:tcPr>
          <w:p w14:paraId="79CA9A14" w14:textId="77777777" w:rsidR="000072E6" w:rsidRPr="007A168E" w:rsidRDefault="000072E6" w:rsidP="007A16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7C72EC6" w14:textId="77777777" w:rsidR="000072E6" w:rsidRPr="007A168E" w:rsidRDefault="000072E6" w:rsidP="007A16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F5A4150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887CAC" w14:textId="77777777" w:rsidR="000072E6" w:rsidRPr="007A168E" w:rsidRDefault="000072E6" w:rsidP="007A16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3238776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107D74" w14:textId="77777777" w:rsidR="000072E6" w:rsidRPr="007A168E" w:rsidRDefault="000072E6" w:rsidP="007A16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29BB" w:rsidRPr="007A168E" w14:paraId="639F2C67" w14:textId="77777777" w:rsidTr="000072E6">
        <w:tc>
          <w:tcPr>
            <w:tcW w:w="3510" w:type="dxa"/>
            <w:vAlign w:val="center"/>
          </w:tcPr>
          <w:p w14:paraId="7A3F4D75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698B79E9" w14:textId="19C97798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5,450,706</w:t>
            </w:r>
          </w:p>
        </w:tc>
        <w:tc>
          <w:tcPr>
            <w:tcW w:w="238" w:type="dxa"/>
          </w:tcPr>
          <w:p w14:paraId="26D0DBF4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592E03B" w14:textId="4288CB4B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4,927,888</w:t>
            </w:r>
          </w:p>
        </w:tc>
        <w:tc>
          <w:tcPr>
            <w:tcW w:w="269" w:type="dxa"/>
            <w:gridSpan w:val="2"/>
          </w:tcPr>
          <w:p w14:paraId="5EB100F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DD84B" w14:textId="5D032366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2,854,24</w:t>
            </w:r>
            <w:r w:rsidR="003B6F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41DF9EAC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D6F5C4" w14:textId="1057094A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2,587,836</w:t>
            </w:r>
          </w:p>
        </w:tc>
      </w:tr>
      <w:tr w:rsidR="009E29BB" w:rsidRPr="007A168E" w14:paraId="53DE95AD" w14:textId="77777777" w:rsidTr="000072E6">
        <w:tc>
          <w:tcPr>
            <w:tcW w:w="3510" w:type="dxa"/>
            <w:vAlign w:val="center"/>
          </w:tcPr>
          <w:p w14:paraId="6C776134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AD8F669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E36E165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A719E1B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B576A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E53CAD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55710B" w14:textId="77777777" w:rsidR="009E29BB" w:rsidRPr="007A168E" w:rsidRDefault="009E29BB" w:rsidP="009E29BB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29BB" w:rsidRPr="007A168E" w14:paraId="270B40A3" w14:textId="77777777" w:rsidTr="000072E6">
        <w:tc>
          <w:tcPr>
            <w:tcW w:w="3510" w:type="dxa"/>
          </w:tcPr>
          <w:p w14:paraId="1D20F028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3A9EE00" w14:textId="60FDB5C5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215,062</w:t>
            </w:r>
          </w:p>
        </w:tc>
        <w:tc>
          <w:tcPr>
            <w:tcW w:w="238" w:type="dxa"/>
            <w:vAlign w:val="center"/>
          </w:tcPr>
          <w:p w14:paraId="791C23B4" w14:textId="77777777" w:rsidR="009E29BB" w:rsidRPr="007A168E" w:rsidRDefault="009E29BB" w:rsidP="009E29BB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4792A8F3" w14:textId="352DAAED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290,725</w:t>
            </w:r>
          </w:p>
        </w:tc>
        <w:tc>
          <w:tcPr>
            <w:tcW w:w="269" w:type="dxa"/>
            <w:gridSpan w:val="2"/>
            <w:vAlign w:val="center"/>
          </w:tcPr>
          <w:p w14:paraId="60685628" w14:textId="77777777" w:rsidR="009E29BB" w:rsidRPr="007A168E" w:rsidRDefault="009E29BB" w:rsidP="009E29BB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1B3E" w14:textId="619FE70E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95,405</w:t>
            </w:r>
          </w:p>
        </w:tc>
        <w:tc>
          <w:tcPr>
            <w:tcW w:w="242" w:type="dxa"/>
          </w:tcPr>
          <w:p w14:paraId="2127E3C8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5A235C" w14:textId="4AFD6855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137,986</w:t>
            </w:r>
          </w:p>
        </w:tc>
      </w:tr>
      <w:tr w:rsidR="009E29BB" w:rsidRPr="007A168E" w14:paraId="0DD3C4F5" w14:textId="77777777" w:rsidTr="000072E6">
        <w:tc>
          <w:tcPr>
            <w:tcW w:w="3510" w:type="dxa"/>
          </w:tcPr>
          <w:p w14:paraId="75BB7A3D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44D6BE0" w14:textId="00331F36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92,629</w:t>
            </w:r>
          </w:p>
        </w:tc>
        <w:tc>
          <w:tcPr>
            <w:tcW w:w="238" w:type="dxa"/>
            <w:vAlign w:val="center"/>
          </w:tcPr>
          <w:p w14:paraId="193031A4" w14:textId="77777777" w:rsidR="009E29BB" w:rsidRPr="007A168E" w:rsidRDefault="009E29BB" w:rsidP="009E29BB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68ED1C12" w14:textId="74FEA21A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110,362</w:t>
            </w:r>
          </w:p>
        </w:tc>
        <w:tc>
          <w:tcPr>
            <w:tcW w:w="269" w:type="dxa"/>
            <w:gridSpan w:val="2"/>
            <w:vAlign w:val="center"/>
          </w:tcPr>
          <w:p w14:paraId="6B5AC0EB" w14:textId="77777777" w:rsidR="009E29BB" w:rsidRPr="007A168E" w:rsidRDefault="009E29BB" w:rsidP="009E29BB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7E42C" w14:textId="4E6FE38B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14,306</w:t>
            </w:r>
          </w:p>
        </w:tc>
        <w:tc>
          <w:tcPr>
            <w:tcW w:w="242" w:type="dxa"/>
          </w:tcPr>
          <w:p w14:paraId="2AE9159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ED549C" w14:textId="4C4EA359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26,428</w:t>
            </w:r>
          </w:p>
        </w:tc>
      </w:tr>
      <w:tr w:rsidR="009E29BB" w:rsidRPr="007A168E" w14:paraId="7057D386" w14:textId="77777777" w:rsidTr="000072E6">
        <w:tc>
          <w:tcPr>
            <w:tcW w:w="3510" w:type="dxa"/>
            <w:vAlign w:val="center"/>
          </w:tcPr>
          <w:p w14:paraId="1037AE25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206B54" w14:textId="44410986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83,813</w:t>
            </w:r>
          </w:p>
        </w:tc>
        <w:tc>
          <w:tcPr>
            <w:tcW w:w="238" w:type="dxa"/>
          </w:tcPr>
          <w:p w14:paraId="4DC23D99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FC1E662" w14:textId="26BA787D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70,214</w:t>
            </w:r>
          </w:p>
        </w:tc>
        <w:tc>
          <w:tcPr>
            <w:tcW w:w="269" w:type="dxa"/>
            <w:gridSpan w:val="2"/>
          </w:tcPr>
          <w:p w14:paraId="3CB0023D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2A052" w14:textId="35793512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17,874</w:t>
            </w:r>
          </w:p>
        </w:tc>
        <w:tc>
          <w:tcPr>
            <w:tcW w:w="242" w:type="dxa"/>
          </w:tcPr>
          <w:p w14:paraId="47DD528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B44F6D" w14:textId="69986E00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12,866</w:t>
            </w:r>
          </w:p>
        </w:tc>
      </w:tr>
      <w:tr w:rsidR="009E29BB" w:rsidRPr="007A168E" w14:paraId="2C1FCBF2" w14:textId="77777777" w:rsidTr="000072E6">
        <w:tc>
          <w:tcPr>
            <w:tcW w:w="3510" w:type="dxa"/>
            <w:vAlign w:val="center"/>
          </w:tcPr>
          <w:p w14:paraId="745AAE18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0E172849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217,748</w:t>
            </w:r>
          </w:p>
        </w:tc>
        <w:tc>
          <w:tcPr>
            <w:tcW w:w="238" w:type="dxa"/>
          </w:tcPr>
          <w:p w14:paraId="02CCAF63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11B78" w14:textId="3E663C2D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193,360</w:t>
            </w:r>
          </w:p>
        </w:tc>
        <w:tc>
          <w:tcPr>
            <w:tcW w:w="269" w:type="dxa"/>
            <w:gridSpan w:val="2"/>
          </w:tcPr>
          <w:p w14:paraId="6B378E67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05F5CAC2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73,022</w:t>
            </w:r>
          </w:p>
        </w:tc>
        <w:tc>
          <w:tcPr>
            <w:tcW w:w="242" w:type="dxa"/>
          </w:tcPr>
          <w:p w14:paraId="51503DFF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674DC9" w14:textId="60F6F775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71,861</w:t>
            </w:r>
          </w:p>
        </w:tc>
      </w:tr>
      <w:tr w:rsidR="009E29BB" w:rsidRPr="007A168E" w14:paraId="1653E48B" w14:textId="77777777" w:rsidTr="000072E6">
        <w:tc>
          <w:tcPr>
            <w:tcW w:w="3510" w:type="dxa"/>
            <w:vAlign w:val="center"/>
          </w:tcPr>
          <w:p w14:paraId="5ADFD808" w14:textId="77777777" w:rsidR="009E29BB" w:rsidRPr="007A168E" w:rsidRDefault="009E29BB" w:rsidP="009E29BB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6F91EE" w14:textId="297128C6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6,059,958</w:t>
            </w:r>
          </w:p>
        </w:tc>
        <w:tc>
          <w:tcPr>
            <w:tcW w:w="238" w:type="dxa"/>
          </w:tcPr>
          <w:p w14:paraId="4B3E4E4C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04E9699" w14:textId="152584B1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269" w:type="dxa"/>
            <w:gridSpan w:val="2"/>
          </w:tcPr>
          <w:p w14:paraId="51F42F04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C9894" w14:textId="19395B6A" w:rsidR="009E29BB" w:rsidRPr="005F1397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3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3,054,85</w:t>
            </w:r>
            <w:r w:rsidR="003B6F12" w:rsidRPr="005F13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2" w:type="dxa"/>
          </w:tcPr>
          <w:p w14:paraId="21361D5D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114A15" w14:textId="394E2F7C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2,836,977</w:t>
            </w:r>
          </w:p>
        </w:tc>
      </w:tr>
      <w:tr w:rsidR="009E29BB" w:rsidRPr="007A168E" w14:paraId="7FDE1F69" w14:textId="77777777" w:rsidTr="000072E6">
        <w:tc>
          <w:tcPr>
            <w:tcW w:w="3510" w:type="dxa"/>
            <w:vAlign w:val="center"/>
          </w:tcPr>
          <w:p w14:paraId="2B7364F7" w14:textId="77777777" w:rsidR="009E29BB" w:rsidRPr="007A168E" w:rsidRDefault="009E29BB" w:rsidP="009E29BB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219D" w14:textId="75360CDE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38" w:type="dxa"/>
          </w:tcPr>
          <w:p w14:paraId="4B173B4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54927CB" w14:textId="1555AB1F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69" w:type="dxa"/>
            <w:gridSpan w:val="2"/>
          </w:tcPr>
          <w:p w14:paraId="7288884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0534B" w14:textId="0931F0DD" w:rsidR="009E29BB" w:rsidRPr="007A168E" w:rsidRDefault="009E29BB" w:rsidP="009E29BB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42" w:type="dxa"/>
          </w:tcPr>
          <w:p w14:paraId="0AE8664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0A75E6C" w14:textId="64BC58E6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</w:tr>
      <w:tr w:rsidR="009E29BB" w:rsidRPr="007A168E" w14:paraId="1D3D5698" w14:textId="77777777" w:rsidTr="000072E6">
        <w:tc>
          <w:tcPr>
            <w:tcW w:w="3510" w:type="dxa"/>
            <w:vAlign w:val="center"/>
          </w:tcPr>
          <w:p w14:paraId="0767F89B" w14:textId="77777777" w:rsidR="009E29BB" w:rsidRPr="007A168E" w:rsidRDefault="009E29BB" w:rsidP="009E29BB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359891CB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6,026,009</w:t>
            </w:r>
          </w:p>
        </w:tc>
        <w:tc>
          <w:tcPr>
            <w:tcW w:w="238" w:type="dxa"/>
          </w:tcPr>
          <w:p w14:paraId="69A96476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18F9D479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5,558,600</w:t>
            </w:r>
          </w:p>
        </w:tc>
        <w:tc>
          <w:tcPr>
            <w:tcW w:w="269" w:type="dxa"/>
            <w:gridSpan w:val="2"/>
          </w:tcPr>
          <w:p w14:paraId="22592E5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3FF551AF" w:rsidR="009E29BB" w:rsidRPr="007A168E" w:rsidRDefault="009E29BB" w:rsidP="009E29BB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3,021,47</w:t>
            </w:r>
            <w:r w:rsidR="003B6F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7CCAFCF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5036A1D3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2,803,602</w:t>
            </w:r>
          </w:p>
        </w:tc>
      </w:tr>
      <w:tr w:rsidR="009E29BB" w:rsidRPr="007A168E" w14:paraId="4A89D804" w14:textId="77777777" w:rsidTr="000072E6">
        <w:tc>
          <w:tcPr>
            <w:tcW w:w="3510" w:type="dxa"/>
            <w:vAlign w:val="center"/>
          </w:tcPr>
          <w:p w14:paraId="552FBE03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96D28" w14:textId="77777777" w:rsidR="009E29BB" w:rsidRPr="007A168E" w:rsidRDefault="009E29BB" w:rsidP="009E29BB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45472579" w14:textId="77777777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55757137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53827" w14:textId="77777777" w:rsidR="009E29BB" w:rsidRPr="007A168E" w:rsidRDefault="009E29BB" w:rsidP="009E29BB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2C7FC99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32378C" w14:textId="77777777" w:rsidR="009E29BB" w:rsidRPr="007A168E" w:rsidRDefault="009E29BB" w:rsidP="009E29BB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E29BB" w:rsidRPr="007A168E" w14:paraId="0E3B5E97" w14:textId="77777777" w:rsidTr="000072E6">
        <w:tc>
          <w:tcPr>
            <w:tcW w:w="3510" w:type="dxa"/>
            <w:vAlign w:val="center"/>
          </w:tcPr>
          <w:p w14:paraId="2530E959" w14:textId="77777777" w:rsidR="009E29BB" w:rsidRPr="007A168E" w:rsidRDefault="009E29BB" w:rsidP="009E29BB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391DD703" w:rsidR="009E29BB" w:rsidRPr="007A168E" w:rsidRDefault="009E29BB" w:rsidP="009E29BB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6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6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6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38" w:type="dxa"/>
          </w:tcPr>
          <w:p w14:paraId="77C1E89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50546CB" w14:textId="42668B53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269" w:type="dxa"/>
            <w:gridSpan w:val="2"/>
          </w:tcPr>
          <w:p w14:paraId="1679B47D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054E596E" w:rsidR="009E29BB" w:rsidRPr="007A168E" w:rsidRDefault="009E29BB" w:rsidP="009E29BB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5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3B6F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6B2F4255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F10AFF7" w14:textId="055C977B" w:rsidR="009E29BB" w:rsidRPr="007A168E" w:rsidRDefault="009E29BB" w:rsidP="009E29BB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2A3A8C" w:rsidRPr="007A168E" w14:paraId="47E1A14F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019AEF2" w14:textId="3E66CC53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9E29BB">
        <w:trPr>
          <w:cantSplit/>
          <w:tblHeader/>
        </w:trPr>
        <w:tc>
          <w:tcPr>
            <w:tcW w:w="3510" w:type="dxa"/>
            <w:vAlign w:val="bottom"/>
          </w:tcPr>
          <w:p w14:paraId="35F61D81" w14:textId="15639577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072E6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</w:t>
            </w:r>
            <w:r w:rsidR="00D67394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D67394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AC3574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0072E6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0072E6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3DD6B47B" w14:textId="7ABCBE1C" w:rsidR="002A3A8C" w:rsidRPr="007A168E" w:rsidRDefault="0057505D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750CDA54" w:rsidR="002A3A8C" w:rsidRPr="007A168E" w:rsidRDefault="00F47DB8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473489DF" w:rsidR="002A3A8C" w:rsidRPr="007A168E" w:rsidRDefault="0057505D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3FC7A" w14:textId="439DC92B" w:rsidR="002A3A8C" w:rsidRPr="007A168E" w:rsidRDefault="00F47DB8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2A3A8C" w:rsidRPr="007A168E" w14:paraId="4488A667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6D4" w:rsidRPr="007A168E" w14:paraId="39C7E557" w14:textId="77777777" w:rsidTr="00990833">
        <w:trPr>
          <w:cantSplit/>
        </w:trPr>
        <w:tc>
          <w:tcPr>
            <w:tcW w:w="3510" w:type="dxa"/>
          </w:tcPr>
          <w:p w14:paraId="7FDFCFB8" w14:textId="0350D242" w:rsidR="002176D4" w:rsidRPr="007A168E" w:rsidRDefault="002176D4" w:rsidP="002176D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830CCF0" w14:textId="360C065A" w:rsidR="002176D4" w:rsidRPr="007A168E" w:rsidRDefault="00990833" w:rsidP="009908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18D7D300" w:rsidR="002176D4" w:rsidRPr="007A168E" w:rsidRDefault="000072E6" w:rsidP="002176D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(2,542)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259A9327" w:rsidR="002176D4" w:rsidRPr="00990833" w:rsidRDefault="00990833" w:rsidP="009908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2176D4" w:rsidRPr="007A168E" w:rsidRDefault="002176D4" w:rsidP="00217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97709C" w14:textId="025F8B3E" w:rsidR="002176D4" w:rsidRPr="007A168E" w:rsidRDefault="000072E6" w:rsidP="002176D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28F1A277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="007C5431" w:rsidRPr="007A168E">
        <w:rPr>
          <w:rFonts w:asciiTheme="majorBidi" w:hAnsiTheme="majorBidi" w:cstheme="majorBidi"/>
          <w:lang w:val="en-US"/>
        </w:rPr>
        <w:t xml:space="preserve">  </w:t>
      </w:r>
      <w:r w:rsidR="007C5431" w:rsidRPr="007A168E">
        <w:rPr>
          <w:rFonts w:asciiTheme="majorBidi" w:hAnsiTheme="majorBidi" w:cstheme="majorBidi"/>
          <w:cs/>
          <w:lang w:val="en-US"/>
        </w:rPr>
        <w:t xml:space="preserve"> 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4E9B9BD5" w:rsidR="004E6664" w:rsidRPr="007A168E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B12912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วัน ถึง</w:t>
      </w:r>
      <w:r w:rsidRPr="007A168E">
        <w:rPr>
          <w:rFonts w:asciiTheme="majorBidi" w:hAnsiTheme="majorBidi" w:cstheme="majorBidi"/>
        </w:rPr>
        <w:t xml:space="preserve"> </w:t>
      </w:r>
      <w:r w:rsidR="009A5330">
        <w:rPr>
          <w:rFonts w:asciiTheme="majorBidi" w:hAnsiTheme="majorBidi" w:cstheme="majorBidi"/>
          <w:lang w:val="en-US"/>
        </w:rPr>
        <w:t>120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วัน</w:t>
      </w:r>
    </w:p>
    <w:p w14:paraId="0DF01ABE" w14:textId="77777777" w:rsidR="004E6664" w:rsidRPr="007A168E" w:rsidRDefault="004E6664" w:rsidP="00584806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85E7FDC" w14:textId="77777777" w:rsidR="002A3A8C" w:rsidRPr="007A168E" w:rsidRDefault="002A3A8C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7A168E">
        <w:rPr>
          <w:rFonts w:asciiTheme="majorBidi" w:hAnsiTheme="majorBidi" w:cstheme="majorBidi"/>
          <w:cs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7A168E" w:rsidRDefault="00745748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2AB75163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366B95" w:rsidRPr="007A168E" w14:paraId="5E5BFB61" w14:textId="77777777" w:rsidTr="000B13C3">
        <w:tc>
          <w:tcPr>
            <w:tcW w:w="5337" w:type="dxa"/>
            <w:shd w:val="clear" w:color="auto" w:fill="auto"/>
          </w:tcPr>
          <w:p w14:paraId="214728F1" w14:textId="77777777" w:rsidR="00366B95" w:rsidRPr="007A168E" w:rsidRDefault="00366B95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A7101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3FCE09D5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B95" w:rsidRPr="007A168E" w14:paraId="6828E921" w14:textId="77777777" w:rsidTr="000B13C3">
        <w:tc>
          <w:tcPr>
            <w:tcW w:w="5337" w:type="dxa"/>
            <w:shd w:val="clear" w:color="auto" w:fill="auto"/>
          </w:tcPr>
          <w:p w14:paraId="09C7B1A0" w14:textId="77777777" w:rsidR="00366B95" w:rsidRPr="007A168E" w:rsidRDefault="00366B95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4CF6047E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517268D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42E9B5B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0ACB5F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66B95" w:rsidRPr="007A168E" w14:paraId="38EC1CDE" w14:textId="77777777" w:rsidTr="000B13C3">
        <w:tc>
          <w:tcPr>
            <w:tcW w:w="5337" w:type="dxa"/>
            <w:shd w:val="clear" w:color="auto" w:fill="auto"/>
          </w:tcPr>
          <w:p w14:paraId="04848D4E" w14:textId="77777777" w:rsidR="00366B95" w:rsidRPr="007A168E" w:rsidRDefault="00366B95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D958B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2BCED5C8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6B95" w:rsidRPr="007A168E" w14:paraId="678460F1" w14:textId="77777777" w:rsidTr="000B13C3">
        <w:tc>
          <w:tcPr>
            <w:tcW w:w="5337" w:type="dxa"/>
            <w:shd w:val="clear" w:color="auto" w:fill="auto"/>
          </w:tcPr>
          <w:p w14:paraId="551C47DD" w14:textId="77777777" w:rsidR="00366B95" w:rsidRPr="007A168E" w:rsidRDefault="00366B95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8FDD39C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7CABD7D7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66B95" w:rsidRPr="007A168E" w14:paraId="50A139FA" w14:textId="77777777" w:rsidTr="000B13C3">
        <w:tc>
          <w:tcPr>
            <w:tcW w:w="5337" w:type="dxa"/>
            <w:shd w:val="clear" w:color="auto" w:fill="auto"/>
          </w:tcPr>
          <w:p w14:paraId="5C87F7E8" w14:textId="77777777" w:rsidR="00366B95" w:rsidRPr="007A168E" w:rsidRDefault="00366B95" w:rsidP="000B13C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673E70DF" w14:textId="77777777" w:rsidR="00366B95" w:rsidRPr="007A168E" w:rsidRDefault="00366B95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17D02EF" w14:textId="339AD135" w:rsidR="00366B95" w:rsidRPr="007A168E" w:rsidRDefault="00A14791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28,736,575</w:t>
            </w:r>
          </w:p>
        </w:tc>
        <w:tc>
          <w:tcPr>
            <w:tcW w:w="236" w:type="dxa"/>
            <w:shd w:val="clear" w:color="auto" w:fill="auto"/>
          </w:tcPr>
          <w:p w14:paraId="13E6888F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11817C" w14:textId="77777777" w:rsidR="00366B95" w:rsidRPr="007A168E" w:rsidRDefault="00366B95" w:rsidP="000B13C3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26,088,167</w:t>
            </w:r>
          </w:p>
        </w:tc>
      </w:tr>
      <w:tr w:rsidR="00A14791" w:rsidRPr="00A14791" w14:paraId="07A211C0" w14:textId="77777777" w:rsidTr="000B13C3">
        <w:tc>
          <w:tcPr>
            <w:tcW w:w="5337" w:type="dxa"/>
            <w:shd w:val="clear" w:color="auto" w:fill="auto"/>
          </w:tcPr>
          <w:p w14:paraId="75F7E0BB" w14:textId="1F708C34" w:rsidR="00A14791" w:rsidRPr="00A14791" w:rsidRDefault="00A14791" w:rsidP="00A1479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1080" w:type="dxa"/>
          </w:tcPr>
          <w:p w14:paraId="41755966" w14:textId="77777777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DF37472" w14:textId="125A7D2E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59,900</w:t>
            </w:r>
          </w:p>
        </w:tc>
        <w:tc>
          <w:tcPr>
            <w:tcW w:w="236" w:type="dxa"/>
            <w:shd w:val="clear" w:color="auto" w:fill="auto"/>
          </w:tcPr>
          <w:p w14:paraId="0FC723D1" w14:textId="77777777" w:rsidR="00A14791" w:rsidRPr="00A14791" w:rsidRDefault="00A14791" w:rsidP="00A14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5B5B9B4" w14:textId="1A9F9690" w:rsidR="00A14791" w:rsidRPr="00A14791" w:rsidRDefault="00A14791" w:rsidP="00A147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4791" w:rsidRPr="007A168E" w14:paraId="7AC2A452" w14:textId="77777777" w:rsidTr="000B13C3">
        <w:tc>
          <w:tcPr>
            <w:tcW w:w="5337" w:type="dxa"/>
            <w:shd w:val="clear" w:color="auto" w:fill="auto"/>
          </w:tcPr>
          <w:p w14:paraId="6937558E" w14:textId="3BBF6B87" w:rsidR="00A14791" w:rsidRPr="00A14791" w:rsidRDefault="00A14791" w:rsidP="00A1479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0ADA1B28" w14:textId="77777777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C507697" w14:textId="16FEDF80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36" w:type="dxa"/>
            <w:shd w:val="clear" w:color="auto" w:fill="auto"/>
          </w:tcPr>
          <w:p w14:paraId="65E26D5F" w14:textId="77777777" w:rsidR="00A14791" w:rsidRPr="00A14791" w:rsidRDefault="00A14791" w:rsidP="00A14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8AD2B8" w14:textId="775FE45B" w:rsidR="00A14791" w:rsidRPr="00A14791" w:rsidRDefault="00A14791" w:rsidP="00A147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4791" w:rsidRPr="007A168E" w14:paraId="5F2953C4" w14:textId="77777777" w:rsidTr="000B13C3">
        <w:tc>
          <w:tcPr>
            <w:tcW w:w="5337" w:type="dxa"/>
            <w:shd w:val="clear" w:color="auto" w:fill="auto"/>
          </w:tcPr>
          <w:p w14:paraId="2860E50B" w14:textId="398CDC35" w:rsidR="00A14791" w:rsidRPr="00A14791" w:rsidRDefault="00A14791" w:rsidP="00A1479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283F8D2C" w14:textId="77777777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91790FA" w14:textId="709D7609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08217EF2" w14:textId="77777777" w:rsidR="00A14791" w:rsidRPr="00A14791" w:rsidRDefault="00A14791" w:rsidP="00A14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0FBF44" w14:textId="34C8734A" w:rsidR="00A14791" w:rsidRPr="00A14791" w:rsidRDefault="00A14791" w:rsidP="00A147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66B95" w:rsidRPr="007A168E" w14:paraId="01CB7C81" w14:textId="77777777" w:rsidTr="002431CD">
        <w:tc>
          <w:tcPr>
            <w:tcW w:w="5337" w:type="dxa"/>
            <w:shd w:val="clear" w:color="auto" w:fill="auto"/>
          </w:tcPr>
          <w:p w14:paraId="543A140B" w14:textId="77777777" w:rsidR="00366B95" w:rsidRPr="007A168E" w:rsidRDefault="00366B95" w:rsidP="000B13C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531FDD3C" w14:textId="77777777" w:rsidR="00366B95" w:rsidRPr="007A168E" w:rsidRDefault="00366B95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772E94" w14:textId="240B51E8" w:rsidR="00366B95" w:rsidRPr="007A168E" w:rsidRDefault="002431CD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960,468</w:t>
            </w:r>
          </w:p>
        </w:tc>
        <w:tc>
          <w:tcPr>
            <w:tcW w:w="236" w:type="dxa"/>
            <w:shd w:val="clear" w:color="auto" w:fill="auto"/>
          </w:tcPr>
          <w:p w14:paraId="5F4286D5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3B7385" w14:textId="77777777" w:rsidR="00366B95" w:rsidRPr="007A168E" w:rsidRDefault="00366B95" w:rsidP="000B13C3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624,471</w:t>
            </w:r>
          </w:p>
        </w:tc>
      </w:tr>
      <w:tr w:rsidR="002431CD" w:rsidRPr="007A168E" w14:paraId="17533B61" w14:textId="77777777" w:rsidTr="002431CD">
        <w:tc>
          <w:tcPr>
            <w:tcW w:w="5337" w:type="dxa"/>
            <w:shd w:val="clear" w:color="auto" w:fill="auto"/>
          </w:tcPr>
          <w:p w14:paraId="56F301C6" w14:textId="7DA823F7" w:rsidR="002431CD" w:rsidRPr="007A168E" w:rsidRDefault="002431CD" w:rsidP="000B13C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397F128" w14:textId="77777777" w:rsidR="002431CD" w:rsidRPr="007A168E" w:rsidRDefault="002431CD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70B5869" w14:textId="70530DAE" w:rsidR="002431CD" w:rsidRDefault="002431CD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(531,000)</w:t>
            </w:r>
          </w:p>
        </w:tc>
        <w:tc>
          <w:tcPr>
            <w:tcW w:w="236" w:type="dxa"/>
            <w:shd w:val="clear" w:color="auto" w:fill="auto"/>
          </w:tcPr>
          <w:p w14:paraId="494B758F" w14:textId="77777777" w:rsidR="002431CD" w:rsidRPr="007A168E" w:rsidRDefault="002431CD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E9B860" w14:textId="6D52768D" w:rsidR="002431CD" w:rsidRPr="007A168E" w:rsidRDefault="002431CD" w:rsidP="00243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66B95" w:rsidRPr="007A168E" w14:paraId="3D6E1B25" w14:textId="77777777" w:rsidTr="002431CD">
        <w:tc>
          <w:tcPr>
            <w:tcW w:w="5337" w:type="dxa"/>
            <w:shd w:val="clear" w:color="auto" w:fill="auto"/>
          </w:tcPr>
          <w:p w14:paraId="76740367" w14:textId="77777777" w:rsidR="00366B95" w:rsidRPr="007A168E" w:rsidRDefault="00366B95" w:rsidP="000B13C3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5BB37C82" w14:textId="068833C0" w:rsidR="00366B95" w:rsidRPr="007A168E" w:rsidRDefault="00887163" w:rsidP="000B13C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0FBC5BF9" w14:textId="232B39D1" w:rsidR="00366B95" w:rsidRPr="007A168E" w:rsidRDefault="002431CD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482123A4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612FA8" w14:textId="77777777" w:rsidR="00366B95" w:rsidRPr="007A168E" w:rsidRDefault="00366B95" w:rsidP="000B13C3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3,884</w:t>
            </w:r>
          </w:p>
        </w:tc>
      </w:tr>
      <w:tr w:rsidR="00366B95" w:rsidRPr="007A168E" w14:paraId="1AA61DDE" w14:textId="77777777" w:rsidTr="002431CD">
        <w:tc>
          <w:tcPr>
            <w:tcW w:w="6417" w:type="dxa"/>
            <w:gridSpan w:val="2"/>
            <w:shd w:val="clear" w:color="auto" w:fill="auto"/>
          </w:tcPr>
          <w:p w14:paraId="44142F7C" w14:textId="77777777" w:rsidR="00366B95" w:rsidRPr="007A168E" w:rsidRDefault="00366B95" w:rsidP="000B13C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56E881B" w14:textId="4C55C27E" w:rsidR="00366B95" w:rsidRPr="007A168E" w:rsidRDefault="002431CD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684868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AE7408" w14:textId="77777777" w:rsidR="00366B95" w:rsidRPr="007A168E" w:rsidRDefault="00366B95" w:rsidP="000B13C3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(177)</w:t>
            </w:r>
          </w:p>
        </w:tc>
      </w:tr>
      <w:tr w:rsidR="00366B95" w:rsidRPr="007A168E" w14:paraId="317C6054" w14:textId="77777777" w:rsidTr="002431CD">
        <w:tc>
          <w:tcPr>
            <w:tcW w:w="5337" w:type="dxa"/>
            <w:shd w:val="clear" w:color="auto" w:fill="auto"/>
          </w:tcPr>
          <w:p w14:paraId="71D481A5" w14:textId="77777777" w:rsidR="00366B95" w:rsidRPr="007A168E" w:rsidRDefault="00366B95" w:rsidP="000B13C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007E9965" w14:textId="77777777" w:rsidR="00366B95" w:rsidRPr="007A168E" w:rsidRDefault="00366B95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F7450" w14:textId="6390F09D" w:rsidR="00366B95" w:rsidRPr="007A168E" w:rsidRDefault="002431CD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29,515,959</w:t>
            </w:r>
          </w:p>
        </w:tc>
        <w:tc>
          <w:tcPr>
            <w:tcW w:w="236" w:type="dxa"/>
            <w:shd w:val="clear" w:color="auto" w:fill="auto"/>
          </w:tcPr>
          <w:p w14:paraId="18ADD285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1F2CC" w14:textId="77777777" w:rsidR="00366B95" w:rsidRPr="007A168E" w:rsidRDefault="00366B95" w:rsidP="000B13C3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26,716,345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65134FC9" w:rsidR="00284E33" w:rsidRPr="007A168E" w:rsidRDefault="00916005" w:rsidP="00916005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  <w:i/>
          <w:iCs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437086" w:rsidRPr="007A168E">
        <w:rPr>
          <w:rFonts w:asciiTheme="majorBidi" w:hAnsiTheme="majorBidi" w:cstheme="majorBidi"/>
          <w:b w:val="0"/>
          <w:bCs w:val="0"/>
        </w:rPr>
        <w:t>3</w:t>
      </w:r>
      <w:r w:rsidR="00366B95" w:rsidRPr="007A168E">
        <w:rPr>
          <w:rFonts w:asciiTheme="majorBidi" w:hAnsiTheme="majorBidi" w:cstheme="majorBidi"/>
          <w:b w:val="0"/>
          <w:bCs w:val="0"/>
        </w:rPr>
        <w:t xml:space="preserve">1 </w:t>
      </w:r>
      <w:r w:rsidR="00366B95" w:rsidRPr="007A168E">
        <w:rPr>
          <w:rFonts w:asciiTheme="majorBidi" w:hAnsiTheme="majorBidi" w:cstheme="majorBidi"/>
          <w:b w:val="0"/>
          <w:bCs w:val="0"/>
          <w:cs/>
        </w:rPr>
        <w:t xml:space="preserve">มีนาคม </w:t>
      </w:r>
      <w:r w:rsidR="0057505D" w:rsidRPr="007A168E">
        <w:rPr>
          <w:rFonts w:asciiTheme="majorBidi" w:hAnsiTheme="majorBidi" w:cstheme="majorBidi"/>
          <w:b w:val="0"/>
          <w:bCs w:val="0"/>
        </w:rPr>
        <w:t>256</w:t>
      </w:r>
      <w:r w:rsidR="00366B95" w:rsidRPr="007A168E">
        <w:rPr>
          <w:rFonts w:asciiTheme="majorBidi" w:hAnsiTheme="majorBidi" w:cstheme="majorBidi"/>
          <w:b w:val="0"/>
          <w:bCs w:val="0"/>
        </w:rPr>
        <w:t>6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มีราคาปิดอยู่ที่</w:t>
      </w:r>
      <w:r w:rsidR="00A14791">
        <w:rPr>
          <w:rFonts w:asciiTheme="majorBidi" w:hAnsiTheme="majorBidi" w:cstheme="majorBidi"/>
          <w:b w:val="0"/>
          <w:bCs w:val="0"/>
        </w:rPr>
        <w:t xml:space="preserve"> 3.36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7A168E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984B3F" w:rsidRPr="007A168E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7A168E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7A168E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366B95" w:rsidRPr="007A168E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7A168E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A14791">
        <w:rPr>
          <w:rFonts w:asciiTheme="majorBidi" w:hAnsiTheme="majorBidi" w:cstheme="majorBidi"/>
          <w:b w:val="0"/>
          <w:bCs w:val="0"/>
          <w:i/>
          <w:iCs/>
        </w:rPr>
        <w:t>3.40</w:t>
      </w:r>
      <w:r w:rsidRPr="007A168E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A14791">
        <w:rPr>
          <w:rFonts w:asciiTheme="majorBidi" w:hAnsiTheme="majorBidi" w:cstheme="majorBidi"/>
          <w:b w:val="0"/>
          <w:bCs w:val="0"/>
        </w:rPr>
        <w:t>19,824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984B3F" w:rsidRPr="007A168E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7A168E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7A168E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366B95" w:rsidRPr="007A168E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7A168E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7A168E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A14791">
        <w:rPr>
          <w:rFonts w:asciiTheme="majorBidi" w:hAnsiTheme="majorBidi" w:cstheme="majorBidi"/>
          <w:b w:val="0"/>
          <w:bCs w:val="0"/>
          <w:i/>
          <w:iCs/>
        </w:rPr>
        <w:t>20,060</w:t>
      </w:r>
      <w:r w:rsidR="00BC2C75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i/>
          <w:iCs/>
          <w:cs/>
        </w:rPr>
        <w:t>ล้านบาท)</w:t>
      </w:r>
      <w:r w:rsidR="0024700C" w:rsidRPr="007A168E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</w:p>
    <w:p w14:paraId="687FF0EC" w14:textId="77777777" w:rsidR="00E87BDB" w:rsidRPr="007A168E" w:rsidRDefault="00E87BDB" w:rsidP="00EE0841">
      <w:pPr>
        <w:pStyle w:val="Bo-Blankline"/>
        <w:ind w:left="0"/>
        <w:rPr>
          <w:rFonts w:asciiTheme="majorBidi" w:hAnsiTheme="majorBidi" w:cstheme="majorBidi"/>
          <w:sz w:val="30"/>
          <w:szCs w:val="30"/>
          <w:lang w:val="en-US"/>
        </w:rPr>
      </w:pPr>
    </w:p>
    <w:p w14:paraId="6EDF3F53" w14:textId="186BC5C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กุมภาพันธ์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พาณิชย์ จำกัดซึ่งเป็นบริษัทย่อย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5.99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59.90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058D4EA3" w14:textId="7777777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90E83E1" w14:textId="5D23A8EB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13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กุมภาพันธ์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โพลีน ชีวะอินทรีย์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2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200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5CE61F36" w14:textId="7777777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589C0001" w14:textId="790A5547" w:rsidR="0024700C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มีนาคม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ไบโอ ฟาร์มาซูติคอลส์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90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FD306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44020AE5" w:rsidR="007F11EA" w:rsidRPr="007A168E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8C6526" w:rsidRPr="007A168E">
        <w:rPr>
          <w:rFonts w:asciiTheme="majorBidi" w:hAnsiTheme="majorBidi" w:cstheme="majorBidi"/>
          <w:lang w:val="en-US"/>
        </w:rPr>
        <w:t>3</w:t>
      </w:r>
      <w:r w:rsidR="00366B95" w:rsidRPr="007A168E">
        <w:rPr>
          <w:rFonts w:asciiTheme="majorBidi" w:hAnsiTheme="majorBidi" w:cstheme="majorBidi"/>
          <w:lang w:val="en-US"/>
        </w:rPr>
        <w:t xml:space="preserve">1 </w:t>
      </w:r>
      <w:r w:rsidR="00366B95" w:rsidRPr="007A168E">
        <w:rPr>
          <w:rFonts w:asciiTheme="majorBidi" w:hAnsiTheme="majorBidi" w:cstheme="majorBidi"/>
          <w:cs/>
          <w:lang w:val="en-US"/>
        </w:rPr>
        <w:t xml:space="preserve">มีนาคม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  <w:cs/>
        </w:rPr>
        <w:t xml:space="preserve"> ธันวาคม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และเงินปันผลรับจากเงินลงทุนสำหรับแต่ละงวด</w:t>
      </w:r>
      <w:r w:rsidR="00366B95" w:rsidRPr="007A168E">
        <w:rPr>
          <w:rFonts w:asciiTheme="majorBidi" w:hAnsiTheme="majorBidi" w:cstheme="majorBidi"/>
          <w:cs/>
        </w:rPr>
        <w:t>สาม</w:t>
      </w:r>
      <w:r w:rsidR="00B26D69" w:rsidRPr="007A168E">
        <w:rPr>
          <w:rFonts w:asciiTheme="majorBidi" w:hAnsiTheme="majorBidi" w:cstheme="majorBidi"/>
          <w:cs/>
        </w:rPr>
        <w:t>เดือน</w:t>
      </w:r>
      <w:r w:rsidRPr="007A168E">
        <w:rPr>
          <w:rFonts w:asciiTheme="majorBidi" w:hAnsiTheme="majorBidi" w:cstheme="majorBidi"/>
          <w:cs/>
        </w:rPr>
        <w:t xml:space="preserve">สิ้นสุดวันที่ </w:t>
      </w:r>
      <w:r w:rsidR="008C6526" w:rsidRPr="007A168E">
        <w:rPr>
          <w:rFonts w:asciiTheme="majorBidi" w:hAnsiTheme="majorBidi" w:cstheme="majorBidi"/>
          <w:lang w:val="en-US"/>
        </w:rPr>
        <w:t>3</w:t>
      </w:r>
      <w:r w:rsidR="00366B95" w:rsidRPr="007A168E">
        <w:rPr>
          <w:rFonts w:asciiTheme="majorBidi" w:hAnsiTheme="majorBidi" w:cstheme="majorBidi"/>
          <w:lang w:val="en-US"/>
        </w:rPr>
        <w:t xml:space="preserve">1 </w:t>
      </w:r>
      <w:r w:rsidR="00366B95" w:rsidRPr="007A168E">
        <w:rPr>
          <w:rFonts w:asciiTheme="majorBidi" w:hAnsiTheme="majorBidi" w:cstheme="majorBidi"/>
          <w:cs/>
          <w:lang w:val="en-US"/>
        </w:rPr>
        <w:t xml:space="preserve">มีนาคม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7A168E" w:rsidRDefault="007F11EA" w:rsidP="00BB2EFF">
      <w:pPr>
        <w:pStyle w:val="Bo-Blankline"/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7A168E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7A168E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7A168E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7A168E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7A168E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7A168E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6286E281" w:rsidR="00C2566B" w:rsidRPr="007A168E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 xml:space="preserve">สามเดือนสิ้นสุดวันที่ </w:t>
            </w:r>
          </w:p>
        </w:tc>
      </w:tr>
      <w:tr w:rsidR="00C2566B" w:rsidRPr="007A168E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2EABE2FB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01351A1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374E6199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4D585331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CF014B7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507C67A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015F30FC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AAA0D2D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3BE6DF0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01454FA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4D8F07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5B0CBAF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7DBE0B6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D9D8174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68207C1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</w:tr>
      <w:tr w:rsidR="00C2566B" w:rsidRPr="007A168E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1CD04F5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5EFDC45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03BC70D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6FA42D39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5245F3C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112CBB0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51AAEA63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7AC988E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3ABB27C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FA7B362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0565996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4D112138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0A7AFB6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615ED9C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625902B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249BA7B4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4AA16801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2A59784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5E7D214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2566B" w:rsidRPr="007A168E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C2566B" w:rsidRPr="007A168E" w14:paraId="2B1136BA" w14:textId="77777777" w:rsidTr="00C2566B">
        <w:tc>
          <w:tcPr>
            <w:tcW w:w="2699" w:type="dxa"/>
          </w:tcPr>
          <w:p w14:paraId="2B1D69B8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C2566B" w:rsidRPr="007A168E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C2566B" w:rsidRPr="007A168E" w:rsidRDefault="00C2566B" w:rsidP="00C2566B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C2566B" w:rsidRPr="007A168E" w:rsidRDefault="00C2566B" w:rsidP="00C2566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C2566B" w:rsidRPr="007A168E" w:rsidRDefault="00C2566B" w:rsidP="00C2566B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82444" w:rsidRPr="007A168E" w14:paraId="37903760" w14:textId="77777777" w:rsidTr="00A82444">
        <w:tc>
          <w:tcPr>
            <w:tcW w:w="2699" w:type="dxa"/>
          </w:tcPr>
          <w:p w14:paraId="4E6D4ABF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152766BB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4B8B73BA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1CE2143F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3E4A64B3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A82444" w:rsidRPr="007A168E" w:rsidRDefault="00A82444" w:rsidP="00A82444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54AEC04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7F863DEC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3,030,588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A82444" w:rsidRPr="007A168E" w:rsidRDefault="00A82444" w:rsidP="00A82444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427DFFFE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3,029,428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10A895D1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2E881AF0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450CCA57" w14:textId="77777777" w:rsidTr="00A82444">
        <w:tc>
          <w:tcPr>
            <w:tcW w:w="2699" w:type="dxa"/>
          </w:tcPr>
          <w:p w14:paraId="32A93E4F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A82444" w:rsidRPr="007A168E" w:rsidRDefault="00A82444" w:rsidP="00A82444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2AEEF9F2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46CF03D0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427DB303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16BB0B04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0CF9D718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5C0278EC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21,896,165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A82444" w:rsidRPr="007A168E" w:rsidRDefault="00A82444" w:rsidP="00A82444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05D88A95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21,686,754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0C62FB16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531,000</w:t>
            </w:r>
          </w:p>
        </w:tc>
        <w:tc>
          <w:tcPr>
            <w:tcW w:w="90" w:type="dxa"/>
          </w:tcPr>
          <w:p w14:paraId="111BCE7C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6942D244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69987A07" w14:textId="77777777" w:rsidTr="00A82444">
        <w:tc>
          <w:tcPr>
            <w:tcW w:w="2699" w:type="dxa"/>
          </w:tcPr>
          <w:p w14:paraId="16BB3B68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A82444" w:rsidRPr="007A168E" w:rsidRDefault="00A82444" w:rsidP="00A82444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7A168E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7A168E">
              <w:rPr>
                <w:rFonts w:asciiTheme="majorBidi" w:hAnsiTheme="majorBidi" w:cstheme="majorBidi"/>
              </w:rPr>
              <w:br/>
            </w:r>
            <w:r w:rsidRPr="007A168E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0F934E08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72769630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75C9D2C7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5062C2E8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676383E3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65E5EF0B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418,529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A82444" w:rsidRPr="007A168E" w:rsidRDefault="00A82444" w:rsidP="00A82444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1574A97C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400,143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4C474399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43897BCE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4C29DC2A" w14:textId="77777777" w:rsidTr="00A82444">
        <w:tc>
          <w:tcPr>
            <w:tcW w:w="2699" w:type="dxa"/>
          </w:tcPr>
          <w:p w14:paraId="198E3E61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5AB2676A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6B3317D2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7E48C6A8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23019CBF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54D76162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411055C2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1,746,261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29274F64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1,555,664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64F91ECB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0C5F6668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6546924C" w14:textId="77777777" w:rsidTr="00A82444">
        <w:tc>
          <w:tcPr>
            <w:tcW w:w="2699" w:type="dxa"/>
          </w:tcPr>
          <w:p w14:paraId="7CF02507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5BC3AC21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392E807D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A82444" w:rsidRPr="007A168E" w:rsidRDefault="00A82444" w:rsidP="00A82444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3CE28AC1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2A3D2D3D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0988AA96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2AB6C85F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582A7613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A82444" w:rsidRPr="007A168E" w:rsidRDefault="00A82444" w:rsidP="00A82444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441F4642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42E84BB8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73D9DF2D" w14:textId="77777777" w:rsidTr="00A82444">
        <w:tc>
          <w:tcPr>
            <w:tcW w:w="2699" w:type="dxa"/>
          </w:tcPr>
          <w:p w14:paraId="5F6762A5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1D7CB13F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3AC322C2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A82444" w:rsidRPr="007A168E" w:rsidRDefault="00A82444" w:rsidP="00A82444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3178E083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4A20C08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6AA16A4B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4131B6A2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2,112,608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60D499A9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1,903,853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A82444" w:rsidRPr="007A168E" w:rsidRDefault="00A82444" w:rsidP="00A82444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7112CDDF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984C52" w14:textId="77777777" w:rsidR="00A82444" w:rsidRPr="007A168E" w:rsidRDefault="00A82444" w:rsidP="00A82444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3EA3E793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218127EA" w14:textId="77777777" w:rsidTr="00A82444">
        <w:tc>
          <w:tcPr>
            <w:tcW w:w="2699" w:type="dxa"/>
          </w:tcPr>
          <w:p w14:paraId="0853A575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A82444" w:rsidRPr="007A168E" w:rsidRDefault="00A82444" w:rsidP="00A82444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36253634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2157A480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A82444" w:rsidRPr="007A168E" w:rsidRDefault="00A82444" w:rsidP="00A82444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79BC6770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78B76B0A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72854C19" w14:textId="77777777" w:rsidR="00A82444" w:rsidRPr="007A168E" w:rsidRDefault="00A82444" w:rsidP="00A82444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043804A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712135BC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2B3841B0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10,494</w:t>
            </w:r>
          </w:p>
        </w:tc>
        <w:tc>
          <w:tcPr>
            <w:tcW w:w="90" w:type="dxa"/>
            <w:shd w:val="clear" w:color="auto" w:fill="auto"/>
          </w:tcPr>
          <w:p w14:paraId="74BCFCAE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4646C0AD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8,626</w:t>
            </w:r>
          </w:p>
        </w:tc>
        <w:tc>
          <w:tcPr>
            <w:tcW w:w="90" w:type="dxa"/>
          </w:tcPr>
          <w:p w14:paraId="7546F16E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7970DD9E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64ADA490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7CD44757" w14:textId="77777777" w:rsidTr="00A82444">
        <w:tc>
          <w:tcPr>
            <w:tcW w:w="2699" w:type="dxa"/>
          </w:tcPr>
          <w:p w14:paraId="72E4FAB8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709468B4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3B55A918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640AC1C8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37AFF0C8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145DF138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283CD8CD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66,657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611C348F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6,000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79F2EF1B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748F168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610385A2" w14:textId="77777777" w:rsidTr="00A82444">
        <w:tc>
          <w:tcPr>
            <w:tcW w:w="2699" w:type="dxa"/>
          </w:tcPr>
          <w:p w14:paraId="76C1C24C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23760FD2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33449C66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52F93397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17126C70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3AA9E11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4155FE79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12,859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6CF09C30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12,151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77CBD09F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306040AA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546DF78E" w14:textId="77777777" w:rsidTr="00A82444">
        <w:tc>
          <w:tcPr>
            <w:tcW w:w="2699" w:type="dxa"/>
          </w:tcPr>
          <w:p w14:paraId="5F2A9461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7A168E">
              <w:rPr>
                <w:rFonts w:asciiTheme="majorBidi" w:hAnsiTheme="majorBidi" w:cstheme="majorBidi"/>
              </w:rPr>
              <w:t>(</w:t>
            </w:r>
            <w:r w:rsidRPr="007A168E">
              <w:rPr>
                <w:rFonts w:asciiTheme="majorBidi" w:hAnsiTheme="majorBidi" w:cstheme="majorBidi"/>
                <w:cs/>
              </w:rPr>
              <w:t>ประเทศไทย</w:t>
            </w:r>
            <w:r w:rsidRPr="007A168E">
              <w:rPr>
                <w:rFonts w:asciiTheme="majorBidi" w:hAnsiTheme="majorBidi" w:cstheme="majorBidi"/>
              </w:rPr>
              <w:t xml:space="preserve">) </w:t>
            </w:r>
            <w:r w:rsidRPr="007A168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7C3808C1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5C86E007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68B3389E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30C4D4C8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0FCFBE94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1B10452C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92,865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7DFD8F2C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95,573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610F60AA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779D8AE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69FE3899" w14:textId="77777777" w:rsidTr="00A82444">
        <w:tc>
          <w:tcPr>
            <w:tcW w:w="2699" w:type="dxa"/>
          </w:tcPr>
          <w:p w14:paraId="19BEE6C5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A82444" w:rsidRPr="007A168E" w:rsidRDefault="00A82444" w:rsidP="00A82444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A82444" w:rsidRPr="007A168E" w:rsidRDefault="00A82444" w:rsidP="00A82444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7F292199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7777777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5E469B72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95,500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34A9E856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295C0C6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95,647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331C1E12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A82444" w:rsidRPr="007A168E" w:rsidRDefault="00A82444" w:rsidP="00A8244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5A3A5AF6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100,563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A82444" w:rsidRPr="007A168E" w:rsidRDefault="00A82444" w:rsidP="00A8244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2648863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9,198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25FC522B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1C1D0DE3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2566B" w:rsidRPr="007A168E" w14:paraId="438F26B2" w14:textId="77777777" w:rsidTr="00C2566B">
        <w:tc>
          <w:tcPr>
            <w:tcW w:w="2699" w:type="dxa"/>
          </w:tcPr>
          <w:p w14:paraId="58CE2D82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C2566B" w:rsidRPr="007A168E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C2566B" w:rsidRPr="007A168E" w:rsidRDefault="00C2566B" w:rsidP="00C2566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C2566B" w:rsidRPr="007A168E" w:rsidRDefault="00C2566B" w:rsidP="00C256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02580" w:rsidRPr="007A168E" w14:paraId="343AF664" w14:textId="77777777" w:rsidTr="00C2566B">
        <w:tc>
          <w:tcPr>
            <w:tcW w:w="2699" w:type="dxa"/>
          </w:tcPr>
          <w:p w14:paraId="31FD8C85" w14:textId="77777777" w:rsidR="00102580" w:rsidRPr="007A168E" w:rsidRDefault="00102580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102580" w:rsidRPr="007A168E" w:rsidRDefault="00102580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102580" w:rsidRPr="007A168E" w:rsidRDefault="00102580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102580" w:rsidRPr="007A168E" w:rsidRDefault="00102580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102580" w:rsidRPr="007A168E" w:rsidRDefault="00102580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102580" w:rsidRPr="007A168E" w:rsidRDefault="00102580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102580" w:rsidRPr="007A168E" w:rsidRDefault="00102580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102580" w:rsidRPr="007A168E" w:rsidRDefault="00102580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102580" w:rsidRPr="007A168E" w:rsidRDefault="00102580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102580" w:rsidRPr="007A168E" w:rsidRDefault="00102580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102580" w:rsidRPr="007A168E" w:rsidRDefault="00102580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102580" w:rsidRPr="007A168E" w:rsidRDefault="00102580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102580" w:rsidRPr="007A168E" w:rsidRDefault="00102580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102580" w:rsidRPr="007A168E" w:rsidRDefault="00102580" w:rsidP="00C2566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102580" w:rsidRPr="007A168E" w:rsidRDefault="00102580" w:rsidP="00C256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102580" w:rsidRPr="007A168E" w:rsidRDefault="00102580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102580" w:rsidRPr="007A168E" w:rsidRDefault="00102580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102580" w:rsidRPr="007A168E" w:rsidRDefault="00102580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566B" w:rsidRPr="007A168E" w14:paraId="1C55E7DF" w14:textId="77777777" w:rsidTr="00C2566B">
        <w:tc>
          <w:tcPr>
            <w:tcW w:w="2699" w:type="dxa"/>
          </w:tcPr>
          <w:p w14:paraId="03564695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C2566B" w:rsidRPr="007A168E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C2566B" w:rsidRPr="007A168E" w:rsidRDefault="00C2566B" w:rsidP="00C2566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C2566B" w:rsidRPr="007A168E" w:rsidRDefault="00C2566B" w:rsidP="00C256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82444" w:rsidRPr="007A168E" w14:paraId="69260205" w14:textId="77777777" w:rsidTr="00A82444">
        <w:tc>
          <w:tcPr>
            <w:tcW w:w="2699" w:type="dxa"/>
          </w:tcPr>
          <w:p w14:paraId="26AD1CF8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7A168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2B2E80C9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3BA16662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46003638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35E17E33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7BF6C394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33144D8F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5DE6AEF7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9,657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26FAECF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9,623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371AE5CB" w14:textId="77777777" w:rsidTr="00A82444">
        <w:tc>
          <w:tcPr>
            <w:tcW w:w="2699" w:type="dxa"/>
          </w:tcPr>
          <w:p w14:paraId="72285E5E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68BCEC5E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1EC3787E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40BAB7B4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46F67473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44B9F768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9064AA4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75D31DE8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18,713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2AC70EF1" w:rsidR="00A82444" w:rsidRPr="007A168E" w:rsidRDefault="00A82444" w:rsidP="00A8244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19,562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11050D70" w14:textId="77777777" w:rsidTr="00A82444">
        <w:tc>
          <w:tcPr>
            <w:tcW w:w="2699" w:type="dxa"/>
          </w:tcPr>
          <w:p w14:paraId="018EAE5F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7A168E">
              <w:rPr>
                <w:rFonts w:asciiTheme="majorBidi" w:hAnsiTheme="majorBidi" w:cstheme="majorBidi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57BBD69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5036AD4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2C0D8979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4C330D91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2D552753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61015F0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3F2F47DD" w:rsidR="00A82444" w:rsidRPr="007A168E" w:rsidRDefault="00A82444" w:rsidP="00A8244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20A26280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6ADD9339" w14:textId="77777777" w:rsidTr="00A82444">
        <w:tc>
          <w:tcPr>
            <w:tcW w:w="2699" w:type="dxa"/>
          </w:tcPr>
          <w:p w14:paraId="09E14F18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7A168E">
              <w:rPr>
                <w:rFonts w:asciiTheme="majorBidi" w:hAnsiTheme="majorBidi" w:cstheme="majorBidi"/>
              </w:rPr>
              <w:br/>
            </w:r>
            <w:r w:rsidRPr="007A168E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240131D2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5D355BC0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3D601789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4F879BF0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36D26D20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1284AC99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13E4C96C" w:rsidR="00A82444" w:rsidRPr="007A168E" w:rsidRDefault="00A82444" w:rsidP="00A8244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52CC230F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34D7589B" w14:textId="77777777" w:rsidTr="00A82444">
        <w:tc>
          <w:tcPr>
            <w:tcW w:w="2699" w:type="dxa"/>
          </w:tcPr>
          <w:p w14:paraId="5165CF84" w14:textId="77777777" w:rsidR="00A82444" w:rsidRPr="007A168E" w:rsidRDefault="00A82444" w:rsidP="00A82444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39020B13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234256BD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038F9C0F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6D1F5094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41B13386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128094F3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4B0FE96F" w:rsidR="00A82444" w:rsidRPr="007A168E" w:rsidRDefault="00A82444" w:rsidP="00A8244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027F7786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286B1A78" w14:textId="77777777" w:rsidTr="00A82444">
        <w:tc>
          <w:tcPr>
            <w:tcW w:w="2699" w:type="dxa"/>
          </w:tcPr>
          <w:p w14:paraId="446EF1A0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277A30CB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66113A9D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7BF6DF16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26F1D705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46127FC9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2A810D01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3C7B1FD1" w:rsidR="00A82444" w:rsidRPr="007A168E" w:rsidRDefault="00A82444" w:rsidP="00A8244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2E5E5E6A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3022AB94" w14:textId="77777777" w:rsidTr="00A82444">
        <w:tc>
          <w:tcPr>
            <w:tcW w:w="2699" w:type="dxa"/>
          </w:tcPr>
          <w:p w14:paraId="2FE33B98" w14:textId="64871161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7A168E">
              <w:rPr>
                <w:rFonts w:asciiTheme="majorBidi" w:hAnsiTheme="majorBidi" w:cstheme="majorBidi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2F4E8B5E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00AA19C8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56E70E7C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7B8C0CA8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4EBD0F45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5805426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5A805C42" w:rsidR="00A82444" w:rsidRPr="007A168E" w:rsidRDefault="00A82444" w:rsidP="00A8244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69D43156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1B1AB52C" w14:textId="77777777" w:rsidTr="00A82444">
        <w:tc>
          <w:tcPr>
            <w:tcW w:w="2699" w:type="dxa"/>
          </w:tcPr>
          <w:p w14:paraId="3D1D1C91" w14:textId="77777777" w:rsidR="00A82444" w:rsidRPr="007A168E" w:rsidRDefault="00A82444" w:rsidP="00A82444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7A168E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0BB4B77B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10032831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0797000E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7DF1E344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45FFAE52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1E133590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096026D2" w:rsidR="00A82444" w:rsidRPr="007A168E" w:rsidRDefault="00A82444" w:rsidP="00A8244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15FF8521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2444" w:rsidRPr="007A168E" w14:paraId="5F7CB20C" w14:textId="77777777" w:rsidTr="00A82444">
        <w:tc>
          <w:tcPr>
            <w:tcW w:w="2699" w:type="dxa"/>
          </w:tcPr>
          <w:p w14:paraId="6AA52556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A82444" w:rsidRPr="007A168E" w:rsidRDefault="00A82444" w:rsidP="00A8244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A82444" w:rsidRPr="007A168E" w:rsidRDefault="00A82444" w:rsidP="00A8244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51BC8A18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2B7AFB97" w:rsidR="00A82444" w:rsidRPr="007A168E" w:rsidRDefault="00A82444" w:rsidP="00A8244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7C718CCA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A82444" w:rsidRPr="007A168E" w:rsidRDefault="00A82444" w:rsidP="00A8244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368674E4" w:rsidR="00A82444" w:rsidRPr="007A168E" w:rsidRDefault="00A82444" w:rsidP="00A8244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7CCF5AF9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A82444" w:rsidRPr="007A168E" w:rsidRDefault="00A82444" w:rsidP="00A8244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66106004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48BE0DC5" w:rsidR="00A82444" w:rsidRPr="007A168E" w:rsidRDefault="00A82444" w:rsidP="00A8244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362935A5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A82444" w:rsidRPr="007A168E" w:rsidRDefault="00A82444" w:rsidP="00A8244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A82444" w:rsidRPr="007A168E" w:rsidRDefault="00A82444" w:rsidP="00A8244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77777777" w:rsidR="00A82444" w:rsidRPr="007A168E" w:rsidRDefault="00A82444" w:rsidP="00A8244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2566B" w:rsidRPr="007A168E" w14:paraId="2CAD0D12" w14:textId="77777777" w:rsidTr="00A82444">
        <w:tc>
          <w:tcPr>
            <w:tcW w:w="2699" w:type="dxa"/>
          </w:tcPr>
          <w:p w14:paraId="4DC758D1" w14:textId="77777777" w:rsidR="00C2566B" w:rsidRPr="007A168E" w:rsidRDefault="00C2566B" w:rsidP="00102580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C2566B" w:rsidRPr="007A168E" w:rsidRDefault="00C2566B" w:rsidP="00102580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C2566B" w:rsidRPr="007A168E" w:rsidRDefault="00C2566B" w:rsidP="00102580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C2566B" w:rsidRPr="007A168E" w:rsidRDefault="00C2566B" w:rsidP="00102580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C2566B" w:rsidRPr="007A168E" w:rsidRDefault="00C2566B" w:rsidP="00102580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C2566B" w:rsidRPr="007A168E" w:rsidRDefault="00C2566B" w:rsidP="00102580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C2566B" w:rsidRPr="007A168E" w:rsidRDefault="00C2566B" w:rsidP="00102580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385D65E4" w:rsidR="00C2566B" w:rsidRPr="007A168E" w:rsidRDefault="002A5D8D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13,964,292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48F8E836" w:rsidR="00C2566B" w:rsidRPr="007A168E" w:rsidRDefault="00C2566B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lang w:val="en-US"/>
              </w:rPr>
              <w:t>13,614,392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C2566B" w:rsidRPr="007A168E" w:rsidRDefault="00C2566B" w:rsidP="00102580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1BB8B541" w:rsidR="00C2566B" w:rsidRPr="007A168E" w:rsidRDefault="00A82444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29,515,959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C2566B" w:rsidRPr="007A168E" w:rsidRDefault="00C2566B" w:rsidP="00102580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052AFBDB" w:rsidR="00C2566B" w:rsidRPr="007A168E" w:rsidRDefault="00C2566B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lang w:val="en-US"/>
              </w:rPr>
              <w:t>28,736,575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C2566B" w:rsidRPr="007A168E" w:rsidRDefault="00C2566B" w:rsidP="00102580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4636D62F" w:rsidR="00C2566B" w:rsidRPr="007A168E" w:rsidRDefault="00A82444" w:rsidP="00102580">
            <w:pPr>
              <w:spacing w:line="30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531,000</w:t>
            </w:r>
          </w:p>
        </w:tc>
        <w:tc>
          <w:tcPr>
            <w:tcW w:w="90" w:type="dxa"/>
          </w:tcPr>
          <w:p w14:paraId="54CF94B5" w14:textId="77777777" w:rsidR="00C2566B" w:rsidRPr="007A168E" w:rsidRDefault="00C2566B" w:rsidP="00102580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7AFF0265" w:rsidR="00C2566B" w:rsidRPr="007A168E" w:rsidRDefault="00B14FDA" w:rsidP="00102580">
            <w:pPr>
              <w:spacing w:line="300" w:lineRule="exact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0B7DA2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234E15C5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B47D8C" w14:paraId="0427762E" w14:textId="77777777" w:rsidTr="00B47D8C">
        <w:trPr>
          <w:tblHeader/>
        </w:trPr>
        <w:tc>
          <w:tcPr>
            <w:tcW w:w="2008" w:type="pct"/>
            <w:gridSpan w:val="2"/>
          </w:tcPr>
          <w:p w14:paraId="7E3C9AE0" w14:textId="77777777" w:rsidR="00B47D8C" w:rsidRDefault="00B47D8C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760E799C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45C47CA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033ADC70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D8C" w14:paraId="04D206AF" w14:textId="77777777" w:rsidTr="00B47D8C">
        <w:trPr>
          <w:tblHeader/>
        </w:trPr>
        <w:tc>
          <w:tcPr>
            <w:tcW w:w="2008" w:type="pct"/>
            <w:gridSpan w:val="2"/>
          </w:tcPr>
          <w:p w14:paraId="4771C866" w14:textId="5D9657D5" w:rsidR="00B47D8C" w:rsidRDefault="00B47D8C" w:rsidP="00B47D8C">
            <w:pPr>
              <w:pStyle w:val="BodyText"/>
              <w:spacing w:after="0" w:line="240" w:lineRule="auto"/>
              <w:ind w:left="-1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D8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B47D8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638" w:type="pct"/>
            <w:hideMark/>
          </w:tcPr>
          <w:p w14:paraId="7321C6B2" w14:textId="7A8D9228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7" w:type="pct"/>
          </w:tcPr>
          <w:p w14:paraId="71D08C1A" w14:textId="77777777" w:rsidR="00B47D8C" w:rsidRDefault="00B47D8C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689BC1F2" w14:textId="6C61E0BD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</w:tcPr>
          <w:p w14:paraId="3A6C4E89" w14:textId="77777777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680DADA4" w14:textId="12206D74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8" w:type="pct"/>
          </w:tcPr>
          <w:p w14:paraId="6FCB5E8B" w14:textId="77777777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67F6DEE6" w14:textId="6B1BEC33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B47D8C" w14:paraId="69948A6E" w14:textId="77777777" w:rsidTr="00B47D8C">
        <w:trPr>
          <w:tblHeader/>
        </w:trPr>
        <w:tc>
          <w:tcPr>
            <w:tcW w:w="1617" w:type="pct"/>
          </w:tcPr>
          <w:p w14:paraId="085714FC" w14:textId="77777777" w:rsidR="00B47D8C" w:rsidRDefault="00B47D8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0FCCBDE0" w14:textId="77777777" w:rsidR="00B47D8C" w:rsidRDefault="00B47D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3C9CE1F0" w14:textId="77777777" w:rsidR="00B47D8C" w:rsidRDefault="00B47D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7D8C" w14:paraId="42CBEFD5" w14:textId="77777777" w:rsidTr="00B47D8C">
        <w:tc>
          <w:tcPr>
            <w:tcW w:w="1617" w:type="pct"/>
            <w:hideMark/>
          </w:tcPr>
          <w:p w14:paraId="028F7A6D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5558609E" w14:textId="77777777" w:rsidR="00B47D8C" w:rsidRDefault="00B47D8C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3A7F7002" w14:textId="77777777" w:rsidR="00B47D8C" w:rsidRDefault="00B47D8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F8C8B4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4388245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6EA8BF3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F07BEEB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7342ED0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7F4BB8D" w14:textId="77777777" w:rsidR="00B47D8C" w:rsidRDefault="00B47D8C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D8C" w14:paraId="007CE0E7" w14:textId="77777777" w:rsidTr="00B47D8C">
        <w:tc>
          <w:tcPr>
            <w:tcW w:w="1617" w:type="pct"/>
            <w:hideMark/>
          </w:tcPr>
          <w:p w14:paraId="24BC8F87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0DAFD04" w14:textId="77777777" w:rsidR="00B47D8C" w:rsidRDefault="00B47D8C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1C296D87" w14:textId="60D33993" w:rsidR="00B47D8C" w:rsidRDefault="002A5D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856,337</w:t>
            </w:r>
          </w:p>
        </w:tc>
        <w:tc>
          <w:tcPr>
            <w:tcW w:w="147" w:type="pct"/>
            <w:vAlign w:val="bottom"/>
          </w:tcPr>
          <w:p w14:paraId="7C5B9D3F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1AC657B" w14:textId="44C07EA2" w:rsidR="00B47D8C" w:rsidRDefault="002A5D8D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148" w:type="pct"/>
            <w:vAlign w:val="bottom"/>
          </w:tcPr>
          <w:p w14:paraId="2DBE1998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0E8A3FF" w14:textId="59CEB779" w:rsidR="00B47D8C" w:rsidRDefault="002A5D8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068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56,337</w:t>
            </w:r>
          </w:p>
        </w:tc>
        <w:tc>
          <w:tcPr>
            <w:tcW w:w="148" w:type="pct"/>
          </w:tcPr>
          <w:p w14:paraId="27E86E4A" w14:textId="77777777" w:rsidR="00B47D8C" w:rsidRDefault="00B47D8C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</w:tcPr>
          <w:p w14:paraId="1ADBE214" w14:textId="30329D84" w:rsidR="00B47D8C" w:rsidRDefault="002A5D8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  <w:tr w:rsidR="00B47D8C" w14:paraId="7492F89C" w14:textId="77777777" w:rsidTr="00B47D8C">
        <w:tc>
          <w:tcPr>
            <w:tcW w:w="2008" w:type="pct"/>
            <w:gridSpan w:val="2"/>
            <w:hideMark/>
          </w:tcPr>
          <w:p w14:paraId="51CCA3E8" w14:textId="519B26C9" w:rsidR="00B47D8C" w:rsidRDefault="00B47D8C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 w:rsidR="0080689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0689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80689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</w:t>
            </w:r>
            <w:r w:rsidR="008068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32B8D8A5" w14:textId="37E25684" w:rsidR="00B47D8C" w:rsidRDefault="002A5D8D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(607)</w:t>
            </w:r>
          </w:p>
        </w:tc>
        <w:tc>
          <w:tcPr>
            <w:tcW w:w="147" w:type="pct"/>
            <w:vAlign w:val="bottom"/>
          </w:tcPr>
          <w:p w14:paraId="785BFD51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C120249" w14:textId="0C89B9BD" w:rsidR="00B47D8C" w:rsidRDefault="002A5D8D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6,381</w:t>
            </w:r>
          </w:p>
        </w:tc>
        <w:tc>
          <w:tcPr>
            <w:tcW w:w="148" w:type="pct"/>
            <w:vAlign w:val="bottom"/>
          </w:tcPr>
          <w:p w14:paraId="59EEA015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801F52" w14:textId="7B154978" w:rsidR="00B47D8C" w:rsidRDefault="002A5D8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(607)</w:t>
            </w:r>
          </w:p>
        </w:tc>
        <w:tc>
          <w:tcPr>
            <w:tcW w:w="148" w:type="pct"/>
            <w:vAlign w:val="bottom"/>
          </w:tcPr>
          <w:p w14:paraId="783E5085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</w:tcPr>
          <w:p w14:paraId="09A40651" w14:textId="1C88876E" w:rsidR="00B47D8C" w:rsidRDefault="002A5D8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6,381</w:t>
            </w:r>
          </w:p>
        </w:tc>
      </w:tr>
      <w:tr w:rsidR="00B47D8C" w14:paraId="651AC329" w14:textId="77777777" w:rsidTr="00B47D8C">
        <w:tc>
          <w:tcPr>
            <w:tcW w:w="2008" w:type="pct"/>
            <w:gridSpan w:val="2"/>
            <w:hideMark/>
          </w:tcPr>
          <w:p w14:paraId="455878CD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F1B53" w14:textId="4597F2AE" w:rsidR="00B47D8C" w:rsidRDefault="002A5D8D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(421)</w:t>
            </w:r>
          </w:p>
        </w:tc>
        <w:tc>
          <w:tcPr>
            <w:tcW w:w="147" w:type="pct"/>
            <w:vAlign w:val="bottom"/>
          </w:tcPr>
          <w:p w14:paraId="3A682A9A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1BB4" w14:textId="1B9CEFF7" w:rsidR="00B47D8C" w:rsidRDefault="002A5D8D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(5,085)</w:t>
            </w:r>
          </w:p>
        </w:tc>
        <w:tc>
          <w:tcPr>
            <w:tcW w:w="148" w:type="pct"/>
            <w:vAlign w:val="bottom"/>
          </w:tcPr>
          <w:p w14:paraId="622EA659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09BFE" w14:textId="10E0D92D" w:rsidR="00B47D8C" w:rsidRDefault="002A5D8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(421)</w:t>
            </w:r>
          </w:p>
        </w:tc>
        <w:tc>
          <w:tcPr>
            <w:tcW w:w="148" w:type="pct"/>
            <w:vAlign w:val="bottom"/>
          </w:tcPr>
          <w:p w14:paraId="3C5D3C2F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AB9E7" w14:textId="49CE4657" w:rsidR="00B47D8C" w:rsidRDefault="002A5D8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(5,085)</w:t>
            </w:r>
          </w:p>
        </w:tc>
      </w:tr>
      <w:tr w:rsidR="00B47D8C" w14:paraId="4185C70E" w14:textId="77777777" w:rsidTr="00B47D8C">
        <w:trPr>
          <w:trHeight w:val="269"/>
        </w:trPr>
        <w:tc>
          <w:tcPr>
            <w:tcW w:w="1617" w:type="pct"/>
            <w:hideMark/>
          </w:tcPr>
          <w:p w14:paraId="4EBDD97B" w14:textId="4F08E1E2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92" w:type="pct"/>
          </w:tcPr>
          <w:p w14:paraId="644D1880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1D803" w14:textId="4D4B3E40" w:rsidR="00B47D8C" w:rsidRDefault="002A5D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855,309</w:t>
            </w:r>
          </w:p>
        </w:tc>
        <w:tc>
          <w:tcPr>
            <w:tcW w:w="147" w:type="pct"/>
            <w:vAlign w:val="bottom"/>
          </w:tcPr>
          <w:p w14:paraId="4DB8F269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881C8" w14:textId="009621B3" w:rsidR="00B47D8C" w:rsidRDefault="002A5D8D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843,835</w:t>
            </w:r>
          </w:p>
        </w:tc>
        <w:tc>
          <w:tcPr>
            <w:tcW w:w="148" w:type="pct"/>
            <w:vAlign w:val="bottom"/>
          </w:tcPr>
          <w:p w14:paraId="51D7B51D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4C031C" w14:textId="7F70A504" w:rsidR="00B47D8C" w:rsidRDefault="002A5D8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068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55,309</w:t>
            </w:r>
          </w:p>
        </w:tc>
        <w:tc>
          <w:tcPr>
            <w:tcW w:w="148" w:type="pct"/>
            <w:vAlign w:val="bottom"/>
          </w:tcPr>
          <w:p w14:paraId="0E202064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7604B" w14:textId="1117547D" w:rsidR="00B47D8C" w:rsidRDefault="002A5D8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843,835</w:t>
            </w:r>
          </w:p>
        </w:tc>
      </w:tr>
      <w:tr w:rsidR="00B47D8C" w14:paraId="3D25DEDD" w14:textId="77777777" w:rsidTr="00B47D8C">
        <w:trPr>
          <w:trHeight w:val="269"/>
        </w:trPr>
        <w:tc>
          <w:tcPr>
            <w:tcW w:w="1617" w:type="pct"/>
            <w:hideMark/>
          </w:tcPr>
          <w:p w14:paraId="44324B90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5889B2B2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993945" w14:textId="77777777" w:rsidR="00B47D8C" w:rsidRDefault="00B47D8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236E767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58445E" w14:textId="77777777" w:rsidR="00B47D8C" w:rsidRDefault="00B47D8C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18439DD9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0B3D2F" w14:textId="77777777" w:rsidR="00B47D8C" w:rsidRDefault="00B47D8C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4B372C7C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B266FE" w14:textId="77777777" w:rsidR="00B47D8C" w:rsidRDefault="00B47D8C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47D8C" w14:paraId="5BA2B46C" w14:textId="77777777" w:rsidTr="00B47D8C">
        <w:trPr>
          <w:trHeight w:val="269"/>
        </w:trPr>
        <w:tc>
          <w:tcPr>
            <w:tcW w:w="1617" w:type="pct"/>
            <w:hideMark/>
          </w:tcPr>
          <w:p w14:paraId="70E38DCA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64C35F7D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  <w:hideMark/>
          </w:tcPr>
          <w:p w14:paraId="363327D6" w14:textId="143DCA07" w:rsidR="00B47D8C" w:rsidRPr="00806890" w:rsidRDefault="00806890" w:rsidP="0080689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  <w:tc>
          <w:tcPr>
            <w:tcW w:w="147" w:type="pct"/>
            <w:vAlign w:val="bottom"/>
          </w:tcPr>
          <w:p w14:paraId="638C0605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0DCFE063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7ADFDF06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  <w:hideMark/>
          </w:tcPr>
          <w:p w14:paraId="797BD7B2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F0EC4DF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14A36692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B47D8C" w14:paraId="1C513CF0" w14:textId="77777777" w:rsidTr="00B47D8C">
        <w:trPr>
          <w:trHeight w:val="269"/>
        </w:trPr>
        <w:tc>
          <w:tcPr>
            <w:tcW w:w="1617" w:type="pct"/>
            <w:hideMark/>
          </w:tcPr>
          <w:p w14:paraId="6368CD9C" w14:textId="0CBA6E28" w:rsidR="00B47D8C" w:rsidRDefault="00B47D8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</w:t>
            </w:r>
            <w:r w:rsidR="00D0262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</w:t>
            </w:r>
          </w:p>
          <w:p w14:paraId="46A4D29B" w14:textId="77777777" w:rsidR="00B47D8C" w:rsidRDefault="00B47D8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3C306498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278FDE5B" w14:textId="69B8922F" w:rsidR="00B47D8C" w:rsidRDefault="002A5D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47" w:type="pct"/>
            <w:vAlign w:val="bottom"/>
          </w:tcPr>
          <w:p w14:paraId="5552194E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49A1B3C8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5B7ACF74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  <w:hideMark/>
          </w:tcPr>
          <w:p w14:paraId="11758024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3C1A73D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  <w:hideMark/>
          </w:tcPr>
          <w:p w14:paraId="1739B7EA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B47D8C" w14:paraId="0516E37D" w14:textId="77777777" w:rsidTr="00B47D8C">
        <w:trPr>
          <w:trHeight w:val="269"/>
        </w:trPr>
        <w:tc>
          <w:tcPr>
            <w:tcW w:w="1617" w:type="pct"/>
            <w:hideMark/>
          </w:tcPr>
          <w:p w14:paraId="739B8E1D" w14:textId="22F13DC9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92" w:type="pct"/>
          </w:tcPr>
          <w:p w14:paraId="31A7E0F4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DB235" w14:textId="31405D5A" w:rsidR="00B47D8C" w:rsidRDefault="002A5D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250,623</w:t>
            </w:r>
          </w:p>
        </w:tc>
        <w:tc>
          <w:tcPr>
            <w:tcW w:w="147" w:type="pct"/>
            <w:vAlign w:val="bottom"/>
          </w:tcPr>
          <w:p w14:paraId="5B5A4C41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51E0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94DC64E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BD868F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CE00F30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B38C36" w14:textId="77777777" w:rsidR="00B47D8C" w:rsidRDefault="00B47D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4D49B924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6B10B4" w:rsidRPr="008C752E">
        <w:rPr>
          <w:rFonts w:asciiTheme="majorBidi" w:hAnsiTheme="majorBidi" w:cstheme="majorBidi"/>
          <w:lang w:val="en-US"/>
        </w:rPr>
        <w:t>3</w:t>
      </w:r>
      <w:r w:rsidR="00102580" w:rsidRPr="008C752E">
        <w:rPr>
          <w:rFonts w:asciiTheme="majorBidi" w:hAnsiTheme="majorBidi" w:cstheme="majorBidi"/>
          <w:lang w:val="en-US"/>
        </w:rPr>
        <w:t xml:space="preserve">1 </w:t>
      </w:r>
      <w:r w:rsidR="00102580" w:rsidRPr="008C752E">
        <w:rPr>
          <w:rFonts w:asciiTheme="majorBidi" w:hAnsiTheme="majorBidi" w:cstheme="majorBidi"/>
          <w:cs/>
          <w:lang w:val="en-US"/>
        </w:rPr>
        <w:t xml:space="preserve">มีนาคม </w:t>
      </w:r>
      <w:r w:rsidRPr="008C752E">
        <w:rPr>
          <w:rFonts w:asciiTheme="majorBidi" w:hAnsiTheme="majorBidi" w:cstheme="majorBidi"/>
          <w:lang w:val="en-US"/>
        </w:rPr>
        <w:t>256</w:t>
      </w:r>
      <w:r w:rsidR="00102580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806890">
        <w:rPr>
          <w:rFonts w:asciiTheme="majorBidi" w:hAnsiTheme="majorBidi" w:cstheme="majorBidi"/>
        </w:rPr>
        <w:t xml:space="preserve">985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6B10B4" w:rsidRPr="008C752E">
        <w:rPr>
          <w:rFonts w:asciiTheme="majorBidi" w:hAnsiTheme="majorBidi" w:cstheme="majorBidi"/>
          <w:i/>
          <w:iCs/>
          <w:spacing w:val="-2"/>
          <w:lang w:val="en-US"/>
        </w:rPr>
        <w:t>3</w:t>
      </w:r>
      <w:r w:rsidR="00102580"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1 </w:t>
      </w:r>
      <w:r w:rsidR="00102580" w:rsidRPr="008C752E">
        <w:rPr>
          <w:rFonts w:asciiTheme="majorBidi" w:hAnsiTheme="majorBidi" w:cstheme="majorBidi"/>
          <w:i/>
          <w:iCs/>
          <w:spacing w:val="-2"/>
          <w:cs/>
          <w:lang w:val="en-US"/>
        </w:rPr>
        <w:t xml:space="preserve">มีนาคม 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102580" w:rsidRPr="008C752E">
        <w:rPr>
          <w:rFonts w:asciiTheme="majorBidi" w:hAnsiTheme="majorBidi" w:cstheme="majorBidi"/>
          <w:i/>
          <w:iCs/>
          <w:spacing w:val="-2"/>
          <w:lang w:val="en-US"/>
        </w:rPr>
        <w:t>5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985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7A168E" w:rsidRDefault="00C344C6">
      <w:pPr>
        <w:spacing w:line="240" w:lineRule="auto"/>
        <w:rPr>
          <w:rFonts w:asciiTheme="majorBidi" w:hAnsiTheme="majorBidi" w:cstheme="majorBidi"/>
        </w:rPr>
        <w:sectPr w:rsidR="00C344C6" w:rsidRPr="007A168E" w:rsidSect="00FD3068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279B2F53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ณ </w:t>
      </w:r>
      <w:r w:rsidRPr="007A168E">
        <w:rPr>
          <w:rFonts w:asciiTheme="majorBidi" w:hAnsiTheme="majorBidi" w:cstheme="majorBidi"/>
          <w:cs/>
          <w:lang w:val="en-US"/>
        </w:rPr>
        <w:t xml:space="preserve">วันที่ </w:t>
      </w:r>
      <w:r w:rsidR="006B10B4" w:rsidRPr="007A168E">
        <w:rPr>
          <w:rFonts w:asciiTheme="majorBidi" w:hAnsiTheme="majorBidi" w:cstheme="majorBidi"/>
          <w:lang w:val="en-US"/>
        </w:rPr>
        <w:t>3</w:t>
      </w:r>
      <w:r w:rsidR="00102580" w:rsidRPr="007A168E">
        <w:rPr>
          <w:rFonts w:asciiTheme="majorBidi" w:hAnsiTheme="majorBidi" w:cstheme="majorBidi"/>
          <w:lang w:val="en-US"/>
        </w:rPr>
        <w:t xml:space="preserve">1 </w:t>
      </w:r>
      <w:r w:rsidR="00102580" w:rsidRPr="007A168E">
        <w:rPr>
          <w:rFonts w:asciiTheme="majorBidi" w:hAnsiTheme="majorBidi" w:cstheme="majorBidi"/>
          <w:cs/>
          <w:lang w:val="en-US"/>
        </w:rPr>
        <w:t xml:space="preserve">มีนาคม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102580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 xml:space="preserve">31 </w:t>
      </w:r>
      <w:r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102580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5E7C84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581701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3F73FA3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274B1C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7C2FF4C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E7C84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9C40F0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2039B21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3967A55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2CDF686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C66BAE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7B891811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597B0AB7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5E7C84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5E7C84" w:rsidRPr="007A168E" w:rsidRDefault="005E7C84" w:rsidP="000B13C3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7C84" w:rsidRPr="007A168E" w14:paraId="1959AC64" w14:textId="77777777" w:rsidTr="000B13C3">
        <w:tc>
          <w:tcPr>
            <w:tcW w:w="2970" w:type="dxa"/>
          </w:tcPr>
          <w:p w14:paraId="5DEBF48B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5E7C84" w:rsidRPr="007A168E" w:rsidRDefault="005E7C84" w:rsidP="000B13C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5E7C84" w:rsidRPr="007A168E" w:rsidRDefault="005E7C84" w:rsidP="000B13C3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6890" w:rsidRPr="007A168E" w14:paraId="34CB47D6" w14:textId="77777777" w:rsidTr="000B13C3">
        <w:tc>
          <w:tcPr>
            <w:tcW w:w="2970" w:type="dxa"/>
          </w:tcPr>
          <w:p w14:paraId="20373C4A" w14:textId="77777777" w:rsidR="00806890" w:rsidRPr="007A168E" w:rsidRDefault="00806890" w:rsidP="0080689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790E6741" w:rsidR="00806890" w:rsidRPr="007A168E" w:rsidRDefault="00806890" w:rsidP="0080689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3F2C26F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06445664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999884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632B633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2069DE0A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113,749</w:t>
            </w:r>
          </w:p>
        </w:tc>
        <w:tc>
          <w:tcPr>
            <w:tcW w:w="247" w:type="dxa"/>
          </w:tcPr>
          <w:p w14:paraId="49AE7FAF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7777777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</w:tr>
      <w:tr w:rsidR="00806890" w:rsidRPr="007A168E" w14:paraId="393FC78B" w14:textId="77777777" w:rsidTr="000B13C3">
        <w:tc>
          <w:tcPr>
            <w:tcW w:w="2970" w:type="dxa"/>
          </w:tcPr>
          <w:p w14:paraId="758F9F5A" w14:textId="77777777" w:rsidR="00806890" w:rsidRPr="007A168E" w:rsidRDefault="00806890" w:rsidP="0080689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389C2B97" w:rsidR="00806890" w:rsidRPr="007A168E" w:rsidRDefault="00806890" w:rsidP="0080689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FEE63F2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06B2EABC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0F9A1D0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128A121F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1877F835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741,560</w:t>
            </w:r>
          </w:p>
        </w:tc>
        <w:tc>
          <w:tcPr>
            <w:tcW w:w="247" w:type="dxa"/>
          </w:tcPr>
          <w:p w14:paraId="302FC088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7777777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</w:tr>
      <w:tr w:rsidR="00806890" w:rsidRPr="007A168E" w14:paraId="4C437A86" w14:textId="77777777" w:rsidTr="000B13C3">
        <w:tc>
          <w:tcPr>
            <w:tcW w:w="2970" w:type="dxa"/>
          </w:tcPr>
          <w:p w14:paraId="5ED702ED" w14:textId="77777777" w:rsidR="00806890" w:rsidRPr="007A168E" w:rsidRDefault="00806890" w:rsidP="00806890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806890" w:rsidRPr="007A168E" w:rsidRDefault="00806890" w:rsidP="00806890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806890" w:rsidRPr="007A168E" w:rsidRDefault="00806890" w:rsidP="00806890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806890" w:rsidRPr="007A168E" w:rsidRDefault="00806890" w:rsidP="00806890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806890" w:rsidRPr="007A168E" w:rsidRDefault="00806890" w:rsidP="00806890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806890" w:rsidRPr="007A168E" w:rsidRDefault="00806890" w:rsidP="00806890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806890" w:rsidRPr="007A168E" w:rsidRDefault="00806890" w:rsidP="00806890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806890" w:rsidRPr="007A168E" w:rsidRDefault="00806890" w:rsidP="00806890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806890" w:rsidRPr="007A168E" w:rsidRDefault="00806890" w:rsidP="00806890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806890" w:rsidRPr="007A168E" w:rsidRDefault="00806890" w:rsidP="00806890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55E5DA45" w:rsidR="00806890" w:rsidRPr="007A168E" w:rsidRDefault="00806890" w:rsidP="00806890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806890" w:rsidRPr="007A168E" w:rsidRDefault="00806890" w:rsidP="00806890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77777777" w:rsidR="00806890" w:rsidRPr="007A168E" w:rsidRDefault="00806890" w:rsidP="00806890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806890" w:rsidRPr="007A168E" w:rsidRDefault="00806890" w:rsidP="00806890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4D79C32C" w:rsidR="00806890" w:rsidRPr="007A168E" w:rsidRDefault="00806890" w:rsidP="00806890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855,309</w:t>
            </w:r>
          </w:p>
        </w:tc>
        <w:tc>
          <w:tcPr>
            <w:tcW w:w="247" w:type="dxa"/>
          </w:tcPr>
          <w:p w14:paraId="5B5E20AB" w14:textId="77777777" w:rsidR="00806890" w:rsidRPr="007A168E" w:rsidRDefault="00806890" w:rsidP="00806890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77777777" w:rsidR="00806890" w:rsidRPr="007A168E" w:rsidRDefault="00806890" w:rsidP="00806890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856,337</w:t>
            </w:r>
          </w:p>
        </w:tc>
      </w:tr>
      <w:tr w:rsidR="00806890" w:rsidRPr="007A168E" w14:paraId="6B3EB595" w14:textId="77777777" w:rsidTr="000B13C3">
        <w:tc>
          <w:tcPr>
            <w:tcW w:w="2970" w:type="dxa"/>
          </w:tcPr>
          <w:p w14:paraId="53C053ED" w14:textId="77777777" w:rsidR="00806890" w:rsidRPr="007A168E" w:rsidRDefault="00806890" w:rsidP="0080689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6890" w:rsidRPr="007A168E" w14:paraId="4F094426" w14:textId="77777777" w:rsidTr="000B13C3">
        <w:tc>
          <w:tcPr>
            <w:tcW w:w="2970" w:type="dxa"/>
          </w:tcPr>
          <w:p w14:paraId="5FC90C7D" w14:textId="77777777" w:rsidR="00806890" w:rsidRPr="007A168E" w:rsidRDefault="00806890" w:rsidP="0080689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5A4106D0" w:rsidR="00806890" w:rsidRPr="007A168E" w:rsidRDefault="00806890" w:rsidP="0080689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7273211A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18E3EED0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31FE96F9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6DF36CF1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5341587C" w:rsidR="00806890" w:rsidRPr="007A168E" w:rsidRDefault="00806890" w:rsidP="0080689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77777777" w:rsidR="00806890" w:rsidRPr="007A168E" w:rsidRDefault="00806890" w:rsidP="0080689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06890" w:rsidRPr="007A168E" w14:paraId="3C5C455C" w14:textId="77777777" w:rsidTr="000B13C3">
        <w:tc>
          <w:tcPr>
            <w:tcW w:w="2970" w:type="dxa"/>
          </w:tcPr>
          <w:p w14:paraId="31885107" w14:textId="77777777" w:rsidR="00806890" w:rsidRPr="007A168E" w:rsidRDefault="00806890" w:rsidP="0080689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0BAF33EE" w:rsidR="00806890" w:rsidRPr="007A168E" w:rsidRDefault="00806890" w:rsidP="0080689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B0EAF22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7B4D6418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E1885E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2EA75EA0" w:rsidR="00806890" w:rsidRPr="007A168E" w:rsidRDefault="00806890" w:rsidP="00806890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7777777" w:rsidR="00806890" w:rsidRPr="007A168E" w:rsidRDefault="00806890" w:rsidP="00806890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0CEC5D4C" w:rsidR="00806890" w:rsidRPr="007A168E" w:rsidRDefault="00806890" w:rsidP="0080689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7777777" w:rsidR="00806890" w:rsidRPr="007A168E" w:rsidRDefault="00806890" w:rsidP="0080689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06890" w:rsidRPr="007A168E" w14:paraId="55DDB1FB" w14:textId="77777777" w:rsidTr="000B13C3">
        <w:tc>
          <w:tcPr>
            <w:tcW w:w="2970" w:type="dxa"/>
          </w:tcPr>
          <w:p w14:paraId="3ADDB802" w14:textId="77777777" w:rsidR="00806890" w:rsidRPr="007A168E" w:rsidRDefault="00806890" w:rsidP="0080689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5B67E72F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9801C5A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6305F84F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6C761129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65E5EA60" w:rsidR="00806890" w:rsidRPr="007A168E" w:rsidRDefault="00806890" w:rsidP="00806890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77777777" w:rsidR="00806890" w:rsidRPr="007A168E" w:rsidRDefault="00806890" w:rsidP="00806890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62C3F4B0" w:rsidR="00806890" w:rsidRPr="007A168E" w:rsidRDefault="00806890" w:rsidP="0080689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77777777" w:rsidR="00806890" w:rsidRPr="007A168E" w:rsidRDefault="00806890" w:rsidP="0080689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06890" w:rsidRPr="007A168E" w14:paraId="2AB2A6D0" w14:textId="77777777" w:rsidTr="000B13C3">
        <w:tc>
          <w:tcPr>
            <w:tcW w:w="2970" w:type="dxa"/>
          </w:tcPr>
          <w:p w14:paraId="3501CFB6" w14:textId="77777777" w:rsidR="00806890" w:rsidRPr="007A168E" w:rsidRDefault="00806890" w:rsidP="0080689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15BBBEC5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128EFA1A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855,309</w:t>
            </w:r>
          </w:p>
        </w:tc>
        <w:tc>
          <w:tcPr>
            <w:tcW w:w="247" w:type="dxa"/>
          </w:tcPr>
          <w:p w14:paraId="0FC3528A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</w:tr>
      <w:tr w:rsidR="005E7C84" w:rsidRPr="007A168E" w14:paraId="6C1394C3" w14:textId="77777777" w:rsidTr="000B13C3">
        <w:tc>
          <w:tcPr>
            <w:tcW w:w="2970" w:type="dxa"/>
          </w:tcPr>
          <w:p w14:paraId="22B64C83" w14:textId="77777777" w:rsidR="005E7C84" w:rsidRPr="007A168E" w:rsidRDefault="005E7C84" w:rsidP="005E7C84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5E7C84" w:rsidRPr="007A168E" w:rsidRDefault="005E7C84" w:rsidP="005E7C84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5E7C84" w:rsidRPr="007A168E" w:rsidRDefault="005E7C84" w:rsidP="005E7C8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5E7C84" w:rsidRPr="007A168E" w:rsidRDefault="005E7C84" w:rsidP="005E7C8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5E7C84" w:rsidRPr="007A168E" w:rsidRDefault="005E7C84" w:rsidP="005E7C8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5E7C84" w:rsidRPr="007A168E" w:rsidRDefault="005E7C84" w:rsidP="005E7C8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5E7C84" w:rsidRPr="007A168E" w:rsidRDefault="005E7C84" w:rsidP="005E7C84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5E7C84" w:rsidRPr="007A168E" w:rsidRDefault="005E7C84" w:rsidP="005E7C8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5E7C84" w:rsidRPr="007A168E" w:rsidRDefault="005E7C84" w:rsidP="005E7C84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5E7C84" w:rsidRPr="007A168E" w:rsidRDefault="005E7C84" w:rsidP="005E7C8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5E7C84" w:rsidRPr="007A168E" w:rsidRDefault="005E7C84" w:rsidP="005E7C8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5E7C84" w:rsidRPr="007A168E" w:rsidRDefault="005E7C84" w:rsidP="005E7C8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5E7C84" w:rsidRPr="007A168E" w:rsidRDefault="005E7C84" w:rsidP="005E7C8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5E7C84" w:rsidRPr="007A168E" w:rsidRDefault="005E7C84" w:rsidP="005E7C8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5E7C84" w:rsidRPr="007A168E" w:rsidRDefault="005E7C84" w:rsidP="005E7C8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5E7C84" w:rsidRPr="007A168E" w:rsidRDefault="005E7C84" w:rsidP="005E7C8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5E7C84" w:rsidRPr="007A168E" w:rsidRDefault="005E7C84" w:rsidP="005E7C8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E7C84" w:rsidRPr="007A168E" w14:paraId="10422A36" w14:textId="77777777" w:rsidTr="000B13C3">
        <w:tc>
          <w:tcPr>
            <w:tcW w:w="2970" w:type="dxa"/>
          </w:tcPr>
          <w:p w14:paraId="463EF94C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5E7C84" w:rsidRPr="007A168E" w:rsidRDefault="005E7C84" w:rsidP="000B13C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5E7C84" w:rsidRPr="007A168E" w:rsidRDefault="005E7C84" w:rsidP="000B13C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5E7C84" w:rsidRPr="007A168E" w:rsidRDefault="005E7C84" w:rsidP="000B13C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E7C84" w:rsidRPr="007A168E" w14:paraId="6336AD1B" w14:textId="77777777" w:rsidTr="000B13C3">
        <w:tc>
          <w:tcPr>
            <w:tcW w:w="2970" w:type="dxa"/>
          </w:tcPr>
          <w:p w14:paraId="555A05C0" w14:textId="77777777" w:rsidR="005E7C84" w:rsidRPr="007A168E" w:rsidRDefault="005E7C84" w:rsidP="000B13C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21BE34DF" w:rsidR="005E7C84" w:rsidRPr="007A168E" w:rsidRDefault="00806890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38C8814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6847091D" w:rsidR="005E7C84" w:rsidRPr="007A168E" w:rsidRDefault="00806890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425F60F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2E981D6D" w:rsidR="005E7C84" w:rsidRPr="007A168E" w:rsidRDefault="00806890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5E7C84" w:rsidRPr="007A168E" w:rsidRDefault="005E7C84" w:rsidP="000B13C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5E7C84" w:rsidRPr="007A168E" w:rsidRDefault="005E7C84" w:rsidP="000B13C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5837222F" w:rsidR="005E7C84" w:rsidRPr="007A168E" w:rsidRDefault="003B6F12" w:rsidP="000B13C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250,623</w:t>
            </w:r>
          </w:p>
        </w:tc>
        <w:tc>
          <w:tcPr>
            <w:tcW w:w="247" w:type="dxa"/>
          </w:tcPr>
          <w:p w14:paraId="445BA23C" w14:textId="77777777" w:rsidR="005E7C84" w:rsidRPr="007A168E" w:rsidRDefault="005E7C84" w:rsidP="000B13C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249,894</w:t>
            </w:r>
          </w:p>
        </w:tc>
      </w:tr>
      <w:tr w:rsidR="005E7C84" w:rsidRPr="007A168E" w14:paraId="0507B893" w14:textId="77777777" w:rsidTr="000B13C3">
        <w:tc>
          <w:tcPr>
            <w:tcW w:w="2970" w:type="dxa"/>
          </w:tcPr>
          <w:p w14:paraId="439BCED5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5C22A5A6" w:rsidR="005E7C84" w:rsidRPr="007A168E" w:rsidRDefault="00806890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7777777" w:rsidR="005E7C84" w:rsidRPr="007A168E" w:rsidRDefault="005E7C84" w:rsidP="000B13C3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788D4EB2" w:rsidR="005E7C84" w:rsidRPr="007A168E" w:rsidRDefault="00806890" w:rsidP="000B13C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B6F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50,623</w:t>
            </w:r>
          </w:p>
        </w:tc>
        <w:tc>
          <w:tcPr>
            <w:tcW w:w="247" w:type="dxa"/>
          </w:tcPr>
          <w:p w14:paraId="6EB7711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77777777" w:rsidR="005E7C84" w:rsidRPr="007A168E" w:rsidRDefault="005E7C84" w:rsidP="000B13C3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5E7C84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7AAC9F9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6FBC676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66ECA1C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3D9A464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E7C84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77496B9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54E8C66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745EACC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7CC0DC5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3B4B4AA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113B325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2986305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5E7C84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5E7C84" w:rsidRPr="007A168E" w:rsidRDefault="005E7C84" w:rsidP="000B13C3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7C84" w:rsidRPr="007A168E" w14:paraId="37C21E1E" w14:textId="77777777" w:rsidTr="000B13C3">
        <w:tc>
          <w:tcPr>
            <w:tcW w:w="2970" w:type="dxa"/>
          </w:tcPr>
          <w:p w14:paraId="7D5DF806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5E7C84" w:rsidRPr="007A168E" w:rsidRDefault="005E7C84" w:rsidP="000B13C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5E7C84" w:rsidRPr="007A168E" w:rsidRDefault="005E7C84" w:rsidP="000B13C3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6890" w:rsidRPr="007A168E" w14:paraId="1322FC51" w14:textId="77777777" w:rsidTr="000B13C3">
        <w:tc>
          <w:tcPr>
            <w:tcW w:w="2970" w:type="dxa"/>
          </w:tcPr>
          <w:p w14:paraId="2D0A30E1" w14:textId="77777777" w:rsidR="00806890" w:rsidRPr="007A168E" w:rsidRDefault="00806890" w:rsidP="0080689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6850D171" w:rsidR="00806890" w:rsidRPr="007A168E" w:rsidRDefault="00806890" w:rsidP="0080689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80527C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57A7C49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79ACFE6B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A4FAF23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2C676B03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4EF10FBF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2165F19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113,749</w:t>
            </w:r>
          </w:p>
        </w:tc>
        <w:tc>
          <w:tcPr>
            <w:tcW w:w="247" w:type="dxa"/>
          </w:tcPr>
          <w:p w14:paraId="7E90CCFF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7777777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</w:tr>
      <w:tr w:rsidR="00806890" w:rsidRPr="007A168E" w14:paraId="78CF78EB" w14:textId="77777777" w:rsidTr="000B13C3">
        <w:tc>
          <w:tcPr>
            <w:tcW w:w="2970" w:type="dxa"/>
          </w:tcPr>
          <w:p w14:paraId="40367AA7" w14:textId="77777777" w:rsidR="00806890" w:rsidRPr="007A168E" w:rsidRDefault="00806890" w:rsidP="0080689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7F7FB91C" w:rsidR="00806890" w:rsidRPr="007A168E" w:rsidRDefault="00806890" w:rsidP="0080689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265F265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77777777" w:rsidR="00806890" w:rsidRPr="007A168E" w:rsidRDefault="00806890" w:rsidP="0080689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46FA0234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7CA94DDF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4F472C46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0B4336D0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10F5F12D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5EF201B3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741,560</w:t>
            </w:r>
          </w:p>
        </w:tc>
        <w:tc>
          <w:tcPr>
            <w:tcW w:w="247" w:type="dxa"/>
          </w:tcPr>
          <w:p w14:paraId="2E254929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7777777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</w:tr>
      <w:tr w:rsidR="00806890" w:rsidRPr="007A168E" w14:paraId="50C88DD7" w14:textId="77777777" w:rsidTr="000B13C3">
        <w:tc>
          <w:tcPr>
            <w:tcW w:w="2970" w:type="dxa"/>
          </w:tcPr>
          <w:p w14:paraId="4A5EC9E1" w14:textId="77777777" w:rsidR="00806890" w:rsidRPr="007A168E" w:rsidRDefault="00806890" w:rsidP="0080689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806890" w:rsidRPr="007A168E" w:rsidRDefault="00806890" w:rsidP="0080689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806890" w:rsidRPr="007A168E" w:rsidRDefault="00806890" w:rsidP="00806890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806890" w:rsidRPr="007A168E" w:rsidRDefault="00806890" w:rsidP="00806890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4631F635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77777777" w:rsidR="00806890" w:rsidRPr="007A168E" w:rsidRDefault="00806890" w:rsidP="0080689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053813B0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006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855,309</w:t>
            </w:r>
          </w:p>
        </w:tc>
        <w:tc>
          <w:tcPr>
            <w:tcW w:w="247" w:type="dxa"/>
          </w:tcPr>
          <w:p w14:paraId="56308242" w14:textId="77777777" w:rsidR="00806890" w:rsidRPr="007A168E" w:rsidRDefault="00806890" w:rsidP="0080689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77777777" w:rsidR="00806890" w:rsidRPr="007A168E" w:rsidRDefault="00806890" w:rsidP="0080689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76CB0E59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บริษัทร่วมของกลุ่มบริษัทและบริษัทไม่มีการจ่ายเงินปันผลในระหว่างงวด</w:t>
      </w:r>
      <w:r w:rsidR="005E7C84" w:rsidRPr="007A168E">
        <w:rPr>
          <w:rFonts w:asciiTheme="majorBidi" w:hAnsiTheme="majorBidi" w:cstheme="majorBidi"/>
          <w:cs/>
          <w:lang w:val="en-US"/>
        </w:rPr>
        <w:t>สาม</w:t>
      </w:r>
      <w:r w:rsidRPr="007A168E">
        <w:rPr>
          <w:rFonts w:asciiTheme="majorBidi" w:hAnsiTheme="majorBidi" w:cstheme="majorBidi"/>
          <w:cs/>
          <w:lang w:val="en-US"/>
        </w:rPr>
        <w:t xml:space="preserve">เดือนสิ้นสุดวันที่ </w:t>
      </w:r>
      <w:r w:rsidR="005E7C84" w:rsidRPr="007A168E">
        <w:rPr>
          <w:rFonts w:asciiTheme="majorBidi" w:hAnsiTheme="majorBidi" w:cstheme="majorBidi"/>
          <w:lang w:val="en-US"/>
        </w:rPr>
        <w:t xml:space="preserve">31 </w:t>
      </w:r>
      <w:r w:rsidR="005E7C84" w:rsidRPr="007A168E">
        <w:rPr>
          <w:rFonts w:asciiTheme="majorBidi" w:hAnsiTheme="majorBidi" w:cstheme="majorBidi"/>
          <w:cs/>
          <w:lang w:val="en-US"/>
        </w:rPr>
        <w:t xml:space="preserve">มีนาคม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5E7C84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256</w:t>
      </w:r>
      <w:r w:rsidR="005E7C84" w:rsidRPr="007A168E">
        <w:rPr>
          <w:rFonts w:asciiTheme="majorBidi" w:hAnsiTheme="majorBidi" w:cstheme="majorBidi"/>
          <w:lang w:val="en-US"/>
        </w:rPr>
        <w:t>5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7777777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77777777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8C752E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6B82DC25" w:rsidR="0096592E" w:rsidRPr="008C752E" w:rsidRDefault="0096592E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15CAA"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B10B4"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15CAA"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D15CAA"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15CAA" w:rsidRPr="008C7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8C752E" w:rsidRDefault="0096592E" w:rsidP="0096592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96592E">
        <w:tc>
          <w:tcPr>
            <w:tcW w:w="338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50D362B5" w:rsidR="0096592E" w:rsidRPr="008C752E" w:rsidRDefault="00E97726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2,299,725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6412E473" w:rsidR="0096592E" w:rsidRPr="008C752E" w:rsidRDefault="005A0FBF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1,047,134</w:t>
            </w:r>
          </w:p>
        </w:tc>
      </w:tr>
      <w:tr w:rsidR="0096592E" w:rsidRPr="008C752E" w14:paraId="42AFF689" w14:textId="77777777" w:rsidTr="0096592E">
        <w:tc>
          <w:tcPr>
            <w:tcW w:w="3383" w:type="pct"/>
          </w:tcPr>
          <w:p w14:paraId="08A87B3E" w14:textId="6049819E" w:rsidR="0096592E" w:rsidRPr="008C752E" w:rsidRDefault="0096592E" w:rsidP="0096592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28CB0AC" w14:textId="775D2247" w:rsidR="0096592E" w:rsidRPr="008C752E" w:rsidRDefault="00E97726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(2,501)</w:t>
            </w:r>
          </w:p>
        </w:tc>
        <w:tc>
          <w:tcPr>
            <w:tcW w:w="149" w:type="pct"/>
            <w:shd w:val="clear" w:color="auto" w:fill="auto"/>
          </w:tcPr>
          <w:p w14:paraId="2A628456" w14:textId="77777777" w:rsidR="0096592E" w:rsidRPr="008C752E" w:rsidRDefault="0096592E" w:rsidP="0096592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07BA685" w14:textId="48C5D03E" w:rsidR="0096592E" w:rsidRPr="008C752E" w:rsidRDefault="005A0FBF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(1,570)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3952FF03" w:rsidR="002B5A0A" w:rsidRPr="008C752E" w:rsidRDefault="002B5A0A" w:rsidP="00D714FC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6B10B4" w:rsidRPr="008C752E">
        <w:rPr>
          <w:rFonts w:asciiTheme="majorBidi" w:hAnsiTheme="majorBidi" w:cstheme="majorBidi"/>
          <w:lang w:val="en-US"/>
        </w:rPr>
        <w:t>3</w:t>
      </w:r>
      <w:r w:rsidR="00D15CAA" w:rsidRPr="008C752E">
        <w:rPr>
          <w:rFonts w:asciiTheme="majorBidi" w:hAnsiTheme="majorBidi" w:cstheme="majorBidi"/>
          <w:lang w:val="en-US"/>
        </w:rPr>
        <w:t xml:space="preserve">1 </w:t>
      </w:r>
      <w:r w:rsidR="00D15CAA" w:rsidRPr="008C752E">
        <w:rPr>
          <w:rFonts w:asciiTheme="majorBidi" w:hAnsiTheme="majorBidi" w:cstheme="majorBidi"/>
          <w:cs/>
          <w:lang w:val="en-US"/>
        </w:rPr>
        <w:t xml:space="preserve">มีนาคม </w:t>
      </w:r>
      <w:r w:rsidR="0057505D" w:rsidRPr="008C752E">
        <w:rPr>
          <w:rFonts w:asciiTheme="majorBidi" w:hAnsiTheme="majorBidi" w:cstheme="majorBidi"/>
          <w:lang w:val="en-US"/>
        </w:rPr>
        <w:t>256</w:t>
      </w:r>
      <w:r w:rsidR="00D15CAA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5A0FBF">
        <w:rPr>
          <w:rFonts w:asciiTheme="majorBidi" w:hAnsiTheme="majorBidi" w:cstheme="majorBidi"/>
          <w:lang w:val="en-US"/>
        </w:rPr>
        <w:t>5,683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ล้านบาท</w:t>
      </w:r>
      <w:r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984B3F" w:rsidRPr="008C752E">
        <w:rPr>
          <w:rFonts w:asciiTheme="majorBidi" w:hAnsiTheme="majorBidi" w:cstheme="majorBidi"/>
          <w:i/>
          <w:iCs/>
          <w:lang w:val="en-US"/>
        </w:rPr>
        <w:t>31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F47DB8" w:rsidRPr="008C752E">
        <w:rPr>
          <w:rFonts w:asciiTheme="majorBidi" w:hAnsiTheme="majorBidi" w:cstheme="majorBidi"/>
          <w:i/>
          <w:iCs/>
          <w:lang w:val="en-US"/>
        </w:rPr>
        <w:t>256</w:t>
      </w:r>
      <w:r w:rsidR="00D15CAA" w:rsidRPr="008C752E">
        <w:rPr>
          <w:rFonts w:asciiTheme="majorBidi" w:hAnsiTheme="majorBidi" w:cstheme="majorBidi"/>
          <w:i/>
          <w:iCs/>
          <w:lang w:val="en-US"/>
        </w:rPr>
        <w:t>5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5,740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F8A7E1" w14:textId="77777777" w:rsidR="008A25B5" w:rsidRPr="008C752E" w:rsidRDefault="008A25B5" w:rsidP="008A25B5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การจัดประเภทเป็นสินทรัพย์ไม่หมุนเวียนที่ถือไว้เพื่อขาย</w:t>
      </w:r>
    </w:p>
    <w:p w14:paraId="6A4D6663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F07D449" w14:textId="14A7F805" w:rsidR="00E87BDB" w:rsidRPr="008C752E" w:rsidRDefault="00E87BDB" w:rsidP="00E87BDB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>บริษัทอยู่ระหว่างการดําเนินการขายเครื่องจักรและอุปกรณ์ในการผลิตบางส่วน มูลค่าตามบัญชีรวมเป็นจำนวนเงิน</w:t>
      </w:r>
      <w:r w:rsidRPr="008C752E">
        <w:rPr>
          <w:rFonts w:asciiTheme="majorBidi" w:hAnsiTheme="majorBidi" w:cstheme="majorBidi"/>
          <w:lang w:val="en-US"/>
        </w:rPr>
        <w:t xml:space="preserve"> 260</w:t>
      </w:r>
      <w:r w:rsidRPr="008C752E">
        <w:rPr>
          <w:rFonts w:asciiTheme="majorBidi" w:hAnsiTheme="majorBidi" w:cstheme="majorBidi"/>
          <w:cs/>
          <w:lang w:val="en-US"/>
        </w:rPr>
        <w:t xml:space="preserve"> ล้านบาท โดยคาดว่าการขายเครื่องจักรและอุปกรณ์ในการผลิตดังกล่าวจะแล้วเสร็จภายใน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ไตรมาสที่</w:t>
      </w:r>
      <w:r w:rsidRPr="008C752E">
        <w:rPr>
          <w:rFonts w:asciiTheme="majorBidi" w:hAnsiTheme="majorBidi" w:cstheme="majorBidi"/>
          <w:lang w:val="en-US"/>
        </w:rPr>
        <w:t xml:space="preserve"> 3</w:t>
      </w:r>
      <w:r w:rsidRPr="008C752E">
        <w:rPr>
          <w:rFonts w:asciiTheme="majorBidi" w:hAnsiTheme="majorBidi" w:cstheme="majorBidi"/>
          <w:cs/>
          <w:lang w:val="en-US"/>
        </w:rPr>
        <w:t xml:space="preserve"> ของปี </w:t>
      </w:r>
      <w:r w:rsidRPr="008C752E">
        <w:rPr>
          <w:rFonts w:asciiTheme="majorBidi" w:hAnsiTheme="majorBidi" w:cstheme="majorBidi"/>
          <w:lang w:val="en-US"/>
        </w:rPr>
        <w:t>2566</w:t>
      </w:r>
      <w:r w:rsidRPr="008C752E">
        <w:rPr>
          <w:rFonts w:asciiTheme="majorBidi" w:hAnsiTheme="majorBidi" w:cstheme="majorBidi"/>
          <w:cs/>
          <w:lang w:val="en-US"/>
        </w:rPr>
        <w:t xml:space="preserve"> บริษัทจึงได้จัดประเภทเครื่องจักรและอุปกรณ์ในการผลิตดังกล่าวเป็นสินทรัพย์ไม่หมุนเวียนที่ถือไว้เพื่อขายในงบการเงิน</w:t>
      </w:r>
    </w:p>
    <w:p w14:paraId="5B2AF3AE" w14:textId="77777777" w:rsidR="00E87BDB" w:rsidRPr="008C752E" w:rsidRDefault="00E87BDB" w:rsidP="00E87BD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A9B9039" w14:textId="586E505B" w:rsidR="008A25B5" w:rsidRPr="008C752E" w:rsidRDefault="008A25B5" w:rsidP="00E87BDB">
      <w:pPr>
        <w:pStyle w:val="Bo-C1Content"/>
        <w:rPr>
          <w:rFonts w:asciiTheme="majorBidi" w:hAnsiTheme="majorBidi" w:cstheme="majorBidi"/>
          <w:lang w:val="en-US"/>
        </w:rPr>
      </w:pPr>
      <w:r w:rsidRPr="00E00721">
        <w:rPr>
          <w:rFonts w:asciiTheme="majorBidi" w:hAnsiTheme="majorBidi" w:cstheme="majorBidi"/>
          <w:cs/>
          <w:lang w:val="en-US"/>
        </w:rPr>
        <w:t>บริษัทย่อยแห่งหนึ่งอยู่ระหว่างการดําเนินการขายเครื่องจักรและอุปกรณ์ในการผลิตบางส่วน มูลค่าตามบัญชีรวมเป็นจำนวนเงิน</w:t>
      </w:r>
      <w:r w:rsidRPr="00E00721">
        <w:rPr>
          <w:rFonts w:asciiTheme="majorBidi" w:hAnsiTheme="majorBidi" w:cstheme="majorBidi"/>
          <w:lang w:val="en-US"/>
        </w:rPr>
        <w:t xml:space="preserve"> </w:t>
      </w:r>
      <w:r w:rsidR="00E00721" w:rsidRPr="00E00721">
        <w:rPr>
          <w:rFonts w:asciiTheme="majorBidi" w:hAnsiTheme="majorBidi" w:cstheme="majorBidi"/>
          <w:lang w:val="en-US"/>
        </w:rPr>
        <w:t>19</w:t>
      </w:r>
      <w:r w:rsidR="00E00721">
        <w:rPr>
          <w:rFonts w:asciiTheme="majorBidi" w:hAnsiTheme="majorBidi" w:cstheme="majorBidi"/>
          <w:lang w:val="en-US"/>
        </w:rPr>
        <w:t>7</w:t>
      </w:r>
      <w:r w:rsidRPr="00E00721">
        <w:rPr>
          <w:rFonts w:asciiTheme="majorBidi" w:hAnsiTheme="majorBidi" w:cstheme="majorBidi"/>
          <w:lang w:val="en-US"/>
        </w:rPr>
        <w:t xml:space="preserve"> </w:t>
      </w:r>
      <w:r w:rsidRPr="00E00721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 xml:space="preserve">(31 </w:t>
      </w:r>
      <w:r w:rsidR="00E00721" w:rsidRPr="00E00721">
        <w:rPr>
          <w:rFonts w:asciiTheme="majorBidi" w:hAnsiTheme="majorBidi" w:cstheme="majorBidi" w:hint="cs"/>
          <w:i/>
          <w:iCs/>
          <w:cs/>
          <w:lang w:val="en-US"/>
        </w:rPr>
        <w:t xml:space="preserve">ธันวาคม 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 xml:space="preserve">2565: 205 </w:t>
      </w:r>
      <w:r w:rsidR="00E00721" w:rsidRPr="00E00721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>)</w:t>
      </w:r>
      <w:r w:rsidR="00E00721" w:rsidRPr="00E00721">
        <w:rPr>
          <w:rFonts w:asciiTheme="majorBidi" w:hAnsiTheme="majorBidi" w:cstheme="majorBidi"/>
          <w:lang w:val="en-US"/>
        </w:rPr>
        <w:t xml:space="preserve"> </w:t>
      </w:r>
      <w:r w:rsidRPr="00E00721">
        <w:rPr>
          <w:rFonts w:asciiTheme="majorBidi" w:hAnsiTheme="majorBidi" w:cstheme="majorBidi"/>
          <w:cs/>
          <w:lang w:val="en-US"/>
        </w:rPr>
        <w:t>โดยคาดว่าการขายเครื่องจักรและอุปกรณ์ในการผลิตดังกล่าวจะแล้วเสร็จภายในไตรมาสที่</w:t>
      </w:r>
      <w:r w:rsidRPr="00E00721">
        <w:rPr>
          <w:rFonts w:asciiTheme="majorBidi" w:hAnsiTheme="majorBidi" w:cstheme="majorBidi"/>
          <w:lang w:val="en-US"/>
        </w:rPr>
        <w:t xml:space="preserve"> 2 </w:t>
      </w:r>
      <w:r w:rsidRPr="00E00721">
        <w:rPr>
          <w:rFonts w:asciiTheme="majorBidi" w:hAnsiTheme="majorBidi" w:cstheme="majorBidi"/>
          <w:cs/>
          <w:lang w:val="en-US"/>
        </w:rPr>
        <w:t>ของปี</w:t>
      </w:r>
      <w:r w:rsidRPr="00E00721">
        <w:rPr>
          <w:rFonts w:asciiTheme="majorBidi" w:hAnsiTheme="majorBidi" w:cstheme="majorBidi"/>
          <w:lang w:val="en-US"/>
        </w:rPr>
        <w:t xml:space="preserve"> 2566 </w:t>
      </w:r>
      <w:r w:rsidRPr="00E00721">
        <w:rPr>
          <w:rFonts w:asciiTheme="majorBidi" w:hAnsiTheme="majorBidi" w:cstheme="majorBidi"/>
          <w:cs/>
          <w:lang w:val="en-US"/>
        </w:rPr>
        <w:t>บริษัทย่อยดังกล่าวจึงได้จัดประเภทเครื่องจักรและอุปกรณ์ในการผลิตดังกล่าวเป็นสินทรัพย์ไม่หมุนเวียนที่ถือไว้เพื่อขายในงบการเงิน</w:t>
      </w:r>
    </w:p>
    <w:p w14:paraId="3F8653C8" w14:textId="3408BC26" w:rsidR="000540C3" w:rsidRPr="008C752E" w:rsidRDefault="000540C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C752E">
        <w:rPr>
          <w:rFonts w:asciiTheme="majorBidi" w:hAnsiTheme="majorBidi" w:cstheme="majorBidi"/>
          <w:sz w:val="30"/>
          <w:szCs w:val="30"/>
        </w:rPr>
        <w:br w:type="page"/>
      </w: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lastRenderedPageBreak/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3AF3892D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2E5007">
        <w:rPr>
          <w:rFonts w:ascii="Angsana New" w:hAnsi="Angsana New" w:hint="cs"/>
          <w:sz w:val="30"/>
          <w:szCs w:val="30"/>
          <w:cs/>
        </w:rPr>
        <w:t>สามเ</w:t>
      </w:r>
      <w:r w:rsidRPr="006B10B4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6831"/>
        <w:gridCol w:w="2340"/>
      </w:tblGrid>
      <w:tr w:rsidR="00AA6339" w:rsidRPr="006B10B4" w14:paraId="1A21C90C" w14:textId="77777777" w:rsidTr="00BB2EFF">
        <w:tc>
          <w:tcPr>
            <w:tcW w:w="6831" w:type="dxa"/>
          </w:tcPr>
          <w:p w14:paraId="7D64F6B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55A7406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A6339" w:rsidRPr="006B10B4" w14:paraId="5BC8CEB3" w14:textId="77777777" w:rsidTr="00BB2EFF">
        <w:tc>
          <w:tcPr>
            <w:tcW w:w="6831" w:type="dxa"/>
          </w:tcPr>
          <w:p w14:paraId="1D2A940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57E5D2A" w14:textId="77777777" w:rsidR="00AA6339" w:rsidRPr="006B10B4" w:rsidRDefault="00AA6339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AA6339" w:rsidRPr="006B10B4" w14:paraId="1FD12522" w14:textId="77777777" w:rsidTr="00BB2EFF">
        <w:tc>
          <w:tcPr>
            <w:tcW w:w="6831" w:type="dxa"/>
          </w:tcPr>
          <w:p w14:paraId="41AE9CF1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2C7A350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A6339" w:rsidRPr="006B10B4" w14:paraId="0FED17F9" w14:textId="77777777" w:rsidTr="00BB2EFF">
        <w:tc>
          <w:tcPr>
            <w:tcW w:w="6831" w:type="dxa"/>
          </w:tcPr>
          <w:p w14:paraId="358A4080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10B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0" w:type="dxa"/>
          </w:tcPr>
          <w:p w14:paraId="13D93C5B" w14:textId="703947D4" w:rsidR="00AA6339" w:rsidRPr="00356FF2" w:rsidRDefault="00901CF3" w:rsidP="00BB2EFF">
            <w:pPr>
              <w:tabs>
                <w:tab w:val="decimal" w:pos="214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4,355,338</w:t>
            </w:r>
          </w:p>
        </w:tc>
      </w:tr>
      <w:tr w:rsidR="00AA6339" w:rsidRPr="006B10B4" w14:paraId="7AACC3AF" w14:textId="77777777" w:rsidTr="00BB2EFF">
        <w:tc>
          <w:tcPr>
            <w:tcW w:w="6831" w:type="dxa"/>
          </w:tcPr>
          <w:p w14:paraId="15BD65AE" w14:textId="7FA0A51F" w:rsidR="00AA6339" w:rsidRPr="001C5557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DF27CDC" w14:textId="409EC91F" w:rsidR="00AA6339" w:rsidRPr="00356FF2" w:rsidRDefault="00901CF3" w:rsidP="00BB2EFF">
            <w:pPr>
              <w:tabs>
                <w:tab w:val="decimal" w:pos="214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1,177,921</w:t>
            </w:r>
          </w:p>
        </w:tc>
      </w:tr>
      <w:tr w:rsidR="00AA6339" w:rsidRPr="007E0FE6" w14:paraId="38CFA197" w14:textId="77777777" w:rsidTr="00BB2EFF">
        <w:tc>
          <w:tcPr>
            <w:tcW w:w="6831" w:type="dxa"/>
          </w:tcPr>
          <w:p w14:paraId="50DC0084" w14:textId="7F5BDD4A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74D218C8" w:rsidR="00AA6339" w:rsidRPr="00356FF2" w:rsidRDefault="00901CF3" w:rsidP="00BB2EFF">
            <w:pPr>
              <w:tabs>
                <w:tab w:val="decimal" w:pos="214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5,533,259</w:t>
            </w:r>
          </w:p>
        </w:tc>
      </w:tr>
    </w:tbl>
    <w:p w14:paraId="2FAFAA20" w14:textId="2F5E7A15" w:rsidR="00AA6339" w:rsidRDefault="00AA633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CAF024" w14:textId="2FB9BC5E" w:rsidR="00C563B2" w:rsidRPr="008C752E" w:rsidRDefault="00C563B2" w:rsidP="00C563B2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72F848CB" w:rsidR="00C563B2" w:rsidRDefault="00C563B2" w:rsidP="00C563B2">
      <w:pPr>
        <w:pStyle w:val="Bo-C1Content"/>
        <w:ind w:right="-25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 xml:space="preserve">ณ วันที่ </w:t>
      </w:r>
      <w:r w:rsidR="006B10B4" w:rsidRPr="008C752E">
        <w:rPr>
          <w:rFonts w:asciiTheme="majorBidi" w:hAnsiTheme="majorBidi" w:cstheme="majorBidi"/>
        </w:rPr>
        <w:t>3</w:t>
      </w:r>
      <w:r w:rsidR="00506746" w:rsidRPr="008C752E">
        <w:rPr>
          <w:rFonts w:asciiTheme="majorBidi" w:hAnsiTheme="majorBidi" w:cstheme="majorBidi"/>
          <w:lang w:val="en-US"/>
        </w:rPr>
        <w:t xml:space="preserve">1 </w:t>
      </w:r>
      <w:r w:rsidR="00506746" w:rsidRPr="008C752E">
        <w:rPr>
          <w:rFonts w:asciiTheme="majorBidi" w:hAnsiTheme="majorBidi" w:cstheme="majorBidi"/>
          <w:cs/>
          <w:lang w:val="en-US"/>
        </w:rPr>
        <w:t xml:space="preserve">มีนาคม </w:t>
      </w:r>
      <w:r w:rsidR="0057505D" w:rsidRPr="008C752E">
        <w:rPr>
          <w:rFonts w:asciiTheme="majorBidi" w:hAnsiTheme="majorBidi" w:cstheme="majorBidi"/>
          <w:lang w:val="en-US"/>
        </w:rPr>
        <w:t>256</w:t>
      </w:r>
      <w:r w:rsidR="00506746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 w:rsidRPr="008C752E">
        <w:rPr>
          <w:rFonts w:asciiTheme="majorBidi" w:hAnsiTheme="majorBidi" w:cstheme="majorBidi"/>
        </w:rPr>
        <w:t>3</w:t>
      </w:r>
      <w:r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831C15" w:rsidRPr="008C752E">
        <w:rPr>
          <w:rFonts w:asciiTheme="majorBidi" w:hAnsiTheme="majorBidi" w:cstheme="majorBidi"/>
        </w:rPr>
        <w:t xml:space="preserve"> </w:t>
      </w:r>
      <w:r w:rsidR="00AE68D6">
        <w:rPr>
          <w:rFonts w:asciiTheme="majorBidi" w:hAnsiTheme="majorBidi" w:cstheme="majorBidi"/>
          <w:lang w:val="en-US"/>
        </w:rPr>
        <w:t>67,462</w:t>
      </w:r>
      <w:r w:rsidR="001C1DAF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และ </w:t>
      </w:r>
      <w:r w:rsidR="00AE68D6">
        <w:rPr>
          <w:rFonts w:asciiTheme="majorBidi" w:hAnsiTheme="majorBidi" w:cstheme="majorBidi"/>
        </w:rPr>
        <w:t>46,255</w:t>
      </w:r>
      <w:r w:rsidR="001C1DAF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Pr="008C752E">
        <w:rPr>
          <w:rFonts w:asciiTheme="majorBidi" w:hAnsiTheme="majorBidi" w:cstheme="majorBidi"/>
          <w:i/>
          <w:iCs/>
          <w:cs/>
        </w:rPr>
        <w:t>(</w:t>
      </w:r>
      <w:r w:rsidR="00FC7A15" w:rsidRPr="008C752E">
        <w:rPr>
          <w:rFonts w:asciiTheme="majorBidi" w:hAnsiTheme="majorBidi" w:cstheme="majorBidi"/>
          <w:i/>
          <w:iCs/>
        </w:rPr>
        <w:t>31</w:t>
      </w:r>
      <w:r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F47DB8" w:rsidRPr="008C752E">
        <w:rPr>
          <w:rFonts w:asciiTheme="majorBidi" w:hAnsiTheme="majorBidi" w:cstheme="majorBidi"/>
          <w:i/>
          <w:iCs/>
        </w:rPr>
        <w:t>256</w:t>
      </w:r>
      <w:r w:rsidR="00506746" w:rsidRPr="008C752E">
        <w:rPr>
          <w:rFonts w:asciiTheme="majorBidi" w:hAnsiTheme="majorBidi" w:cstheme="majorBidi"/>
          <w:i/>
          <w:iCs/>
        </w:rPr>
        <w:t>5</w:t>
      </w:r>
      <w:r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  <w:t xml:space="preserve">66,586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AE68D6">
        <w:rPr>
          <w:rFonts w:asciiTheme="majorBidi" w:hAnsiTheme="majorBidi" w:cstheme="majorBidi"/>
          <w:i/>
          <w:iCs/>
        </w:rPr>
        <w:t>51,278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8C752E">
        <w:rPr>
          <w:rFonts w:asciiTheme="majorBidi" w:hAnsiTheme="majorBidi" w:cstheme="majorBidi"/>
          <w:cs/>
        </w:rPr>
        <w:t xml:space="preserve"> ดังนี้</w:t>
      </w:r>
    </w:p>
    <w:p w14:paraId="1EBE63F4" w14:textId="77777777" w:rsidR="00AA6339" w:rsidRPr="008C752E" w:rsidRDefault="00AA6339" w:rsidP="00C563B2">
      <w:pPr>
        <w:pStyle w:val="Bo-C1Content"/>
        <w:ind w:right="-25"/>
        <w:rPr>
          <w:rFonts w:asciiTheme="majorBidi" w:hAnsiTheme="majorBidi" w:cstheme="majorBidi"/>
        </w:rPr>
      </w:pPr>
    </w:p>
    <w:p w14:paraId="59B6E329" w14:textId="37630D43" w:rsidR="00AA6339" w:rsidRDefault="00AA633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506746" w:rsidRPr="007A168E" w14:paraId="1CBE10B3" w14:textId="77777777" w:rsidTr="000B13C3">
        <w:trPr>
          <w:tblHeader/>
        </w:trPr>
        <w:tc>
          <w:tcPr>
            <w:tcW w:w="2070" w:type="dxa"/>
          </w:tcPr>
          <w:p w14:paraId="189B6FAE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1E1813D8" w14:textId="77777777" w:rsidR="00506746" w:rsidRPr="007A168E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06746" w:rsidRPr="007A168E" w14:paraId="02C17EE3" w14:textId="77777777" w:rsidTr="000B13C3">
        <w:trPr>
          <w:tblHeader/>
        </w:trPr>
        <w:tc>
          <w:tcPr>
            <w:tcW w:w="2070" w:type="dxa"/>
          </w:tcPr>
          <w:p w14:paraId="42936497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B86CC39" w14:textId="17C61D70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มีนาคม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236" w:type="dxa"/>
          </w:tcPr>
          <w:p w14:paraId="6D55789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3009A3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929FE6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6B10E8D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1C1D8091" w14:textId="77777777" w:rsidTr="000B13C3">
        <w:trPr>
          <w:tblHeader/>
        </w:trPr>
        <w:tc>
          <w:tcPr>
            <w:tcW w:w="2070" w:type="dxa"/>
            <w:vAlign w:val="bottom"/>
          </w:tcPr>
          <w:p w14:paraId="542D8AD4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7233C1F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7A168E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9D0547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7FDAB4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79A085A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1E334C3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10025B6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6DB38C6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06746" w:rsidRPr="007A168E" w14:paraId="2EB2F533" w14:textId="77777777" w:rsidTr="000B13C3">
        <w:trPr>
          <w:tblHeader/>
        </w:trPr>
        <w:tc>
          <w:tcPr>
            <w:tcW w:w="2070" w:type="dxa"/>
          </w:tcPr>
          <w:p w14:paraId="32DA02FC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70B13BE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5A53521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98172C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061E2DF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4ED724F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73EF586C" w14:textId="77777777" w:rsidTr="000B13C3">
        <w:tc>
          <w:tcPr>
            <w:tcW w:w="2070" w:type="dxa"/>
          </w:tcPr>
          <w:p w14:paraId="6168883B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23F30CE" w14:textId="3A0D82A4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3FFB7E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9FF482" w14:textId="2B65D0E2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5573E0A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7DBD02" w14:textId="2EF60216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7C8CFD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DDB3ED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5F063A48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0CF6D25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20A23360" w14:textId="77777777" w:rsidTr="000B13C3">
        <w:tc>
          <w:tcPr>
            <w:tcW w:w="2070" w:type="dxa"/>
          </w:tcPr>
          <w:p w14:paraId="0CB1F88C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298CC8E" w14:textId="63807822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C382E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341953" w14:textId="66A8CA1F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70BC4C1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0A88A" w14:textId="5131827D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340E6C0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525336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794EF7DC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587AA6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</w:tr>
      <w:tr w:rsidR="00506746" w:rsidRPr="007A168E" w14:paraId="563A8FCF" w14:textId="77777777" w:rsidTr="000B13C3">
        <w:tc>
          <w:tcPr>
            <w:tcW w:w="2070" w:type="dxa"/>
          </w:tcPr>
          <w:p w14:paraId="0999B58E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8D6CD98" w14:textId="6B602BE2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9A253A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92CFDB" w14:textId="212B77AD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6A3CB75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53241B" w14:textId="424A049C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</w:tcPr>
          <w:p w14:paraId="2E9CF7E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6E009F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BEA9AB9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23E972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</w:tr>
      <w:tr w:rsidR="00506746" w:rsidRPr="007A168E" w14:paraId="6F45E07B" w14:textId="77777777" w:rsidTr="000B13C3">
        <w:tc>
          <w:tcPr>
            <w:tcW w:w="2070" w:type="dxa"/>
          </w:tcPr>
          <w:p w14:paraId="1FABD8B6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EA56FCC" w14:textId="4CAB86D3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6607D7" w14:textId="40B8E1DF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0602EF" w14:textId="4DE16D1C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3FAB78F8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04C9C6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061830B9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911E9D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506746" w:rsidRPr="007A168E" w14:paraId="143A7FED" w14:textId="77777777" w:rsidTr="000B13C3">
        <w:tc>
          <w:tcPr>
            <w:tcW w:w="2070" w:type="dxa"/>
          </w:tcPr>
          <w:p w14:paraId="66C1D208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4A366C8" w14:textId="6708838C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AD361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7C3070" w14:textId="757717E8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2E5B30C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6BE277" w14:textId="25213817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74DBDFB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221A23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4F5980EF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7B41FF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506746" w:rsidRPr="007A168E" w14:paraId="72C63949" w14:textId="77777777" w:rsidTr="000B13C3">
        <w:tc>
          <w:tcPr>
            <w:tcW w:w="2070" w:type="dxa"/>
          </w:tcPr>
          <w:p w14:paraId="234A67FD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88413EC" w14:textId="0299F2E9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E8ECC3" w14:textId="090266DE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236B4B" w14:textId="20FB19CC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7D7F60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3059BC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39369842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E7BE9D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3B8D019A" w14:textId="77777777" w:rsidTr="000B13C3">
        <w:tc>
          <w:tcPr>
            <w:tcW w:w="2070" w:type="dxa"/>
          </w:tcPr>
          <w:p w14:paraId="3990AC9E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เมษายน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E3AF00D" w14:textId="7BF6C18F" w:rsidR="00506746" w:rsidRPr="007A168E" w:rsidRDefault="00AE68D6" w:rsidP="00AE68D6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A73CE8" w14:textId="6142E9B0" w:rsidR="00506746" w:rsidRPr="007A168E" w:rsidRDefault="00AE68D6" w:rsidP="00AE68D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A4F3D1" w14:textId="6B9D5D08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12A78D5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6A706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4F66DDE8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85BF9D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55784691" w14:textId="77777777" w:rsidTr="000B13C3">
        <w:tc>
          <w:tcPr>
            <w:tcW w:w="2070" w:type="dxa"/>
          </w:tcPr>
          <w:p w14:paraId="2B834FE2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79C49E5" w14:textId="700851C6" w:rsidR="00506746" w:rsidRPr="007A168E" w:rsidRDefault="00AE68D6" w:rsidP="00AE68D6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1B0751" w14:textId="59341393" w:rsidR="00506746" w:rsidRPr="007A168E" w:rsidRDefault="00AE68D6" w:rsidP="00AE68D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9B92BA" w14:textId="6A87801C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058B06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57345A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2446F16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668138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3E290A3F" w14:textId="77777777" w:rsidTr="000B13C3">
        <w:tc>
          <w:tcPr>
            <w:tcW w:w="2070" w:type="dxa"/>
          </w:tcPr>
          <w:p w14:paraId="02380105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98BD636" w14:textId="528D9415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123B21" w14:textId="75D9DDFA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3AFB83" w14:textId="0B7AD715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36" w:type="dxa"/>
          </w:tcPr>
          <w:p w14:paraId="3ACFB24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CF7E20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5CA801C2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458650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1C830A53" w14:textId="77777777" w:rsidTr="000B13C3">
        <w:tc>
          <w:tcPr>
            <w:tcW w:w="2070" w:type="dxa"/>
          </w:tcPr>
          <w:p w14:paraId="477AF604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33CDD34" w14:textId="1C76BA67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CA0461" w14:textId="5525911A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F61D9A" w14:textId="4F3F2DFD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9DA599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AAC12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39BFFB56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1519DEBF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44A6A537" w14:textId="77777777" w:rsidTr="000B13C3">
        <w:tc>
          <w:tcPr>
            <w:tcW w:w="2070" w:type="dxa"/>
          </w:tcPr>
          <w:p w14:paraId="6A2FC9D2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65E7BEB" w14:textId="11D9D3EB" w:rsidR="0050674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E66B19" w14:textId="40643686" w:rsidR="0050674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84C9D1" w14:textId="53C5B9B0" w:rsidR="0050674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403F2D9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C5E64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0D212B5C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C8926E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AE68D6" w:rsidRPr="007A168E" w14:paraId="7B98D864" w14:textId="77777777" w:rsidTr="000B13C3">
        <w:tc>
          <w:tcPr>
            <w:tcW w:w="2070" w:type="dxa"/>
          </w:tcPr>
          <w:p w14:paraId="17BFEB04" w14:textId="7E0DA801" w:rsidR="00AE68D6" w:rsidRPr="007A168E" w:rsidRDefault="00AE68D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8A7A8DC" w14:textId="6CA39152" w:rsidR="00AE68D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AE68D6" w:rsidRPr="007A168E" w:rsidRDefault="00AE68D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B44B39" w14:textId="36989226" w:rsidR="00AE68D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61EFE1" w14:textId="64D50C58" w:rsidR="00AE68D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243C312E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4376C28" w14:textId="41E8040B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4D3D0815" w14:textId="77777777" w:rsidR="00AE68D6" w:rsidRPr="007A168E" w:rsidRDefault="00AE68D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96BE765" w14:textId="4FA62012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AE68D6" w:rsidRPr="007A168E" w14:paraId="1EC145BC" w14:textId="77777777" w:rsidTr="000B13C3">
        <w:tc>
          <w:tcPr>
            <w:tcW w:w="2070" w:type="dxa"/>
          </w:tcPr>
          <w:p w14:paraId="31AD8F5B" w14:textId="2734CB25" w:rsidR="00AE68D6" w:rsidRPr="007A168E" w:rsidRDefault="00AE68D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A616E79" w14:textId="5A0AE468" w:rsidR="00AE68D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AE68D6" w:rsidRPr="007A168E" w:rsidRDefault="00AE68D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25A8A" w14:textId="2FB3629F" w:rsidR="00AE68D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B63776" w14:textId="5C9134C8" w:rsidR="00AE68D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36" w:type="dxa"/>
          </w:tcPr>
          <w:p w14:paraId="7C7A7DB5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23592C7" w14:textId="6448F0B2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5C4C7FE2" w14:textId="77777777" w:rsidR="00AE68D6" w:rsidRPr="007A168E" w:rsidRDefault="00AE68D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DD2E5A7" w14:textId="1F7DC589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E68D6" w:rsidRPr="007A168E" w14:paraId="0F1AE456" w14:textId="77777777" w:rsidTr="000B13C3">
        <w:tc>
          <w:tcPr>
            <w:tcW w:w="2070" w:type="dxa"/>
          </w:tcPr>
          <w:p w14:paraId="0B733BC8" w14:textId="20B37C3D" w:rsidR="00AE68D6" w:rsidRPr="007A168E" w:rsidRDefault="00AE68D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EC91489" w14:textId="23AF1039" w:rsidR="00AE68D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AE68D6" w:rsidRPr="007A168E" w:rsidRDefault="00AE68D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EC8E31" w14:textId="329E67A6" w:rsidR="00AE68D6" w:rsidRPr="007A168E" w:rsidRDefault="00AE68D6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641AFC" w14:textId="04A2A2CF" w:rsidR="00AE68D6" w:rsidRPr="007A168E" w:rsidRDefault="00AE68D6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36" w:type="dxa"/>
          </w:tcPr>
          <w:p w14:paraId="7D6C0BB6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0A40FA" w14:textId="37B79919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656B7409" w14:textId="77777777" w:rsidR="00AE68D6" w:rsidRPr="007A168E" w:rsidRDefault="00AE68D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64F6678" w14:textId="3536E9CD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E68D6" w:rsidRPr="007A168E" w14:paraId="6D6DF869" w14:textId="77777777" w:rsidTr="000B13C3">
        <w:tc>
          <w:tcPr>
            <w:tcW w:w="2070" w:type="dxa"/>
          </w:tcPr>
          <w:p w14:paraId="3C8B1A1B" w14:textId="028B4752" w:rsidR="00AE68D6" w:rsidRPr="007A168E" w:rsidRDefault="00AE68D6" w:rsidP="00AE68D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F755A6C" w14:textId="0E0E111C" w:rsidR="00AE68D6" w:rsidRPr="007A168E" w:rsidRDefault="00AE68D6" w:rsidP="00AE68D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AE68D6" w:rsidRPr="007A168E" w:rsidRDefault="00AE68D6" w:rsidP="00AE68D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B33A2A" w14:textId="59310634" w:rsidR="00AE68D6" w:rsidRPr="007A168E" w:rsidRDefault="00AE68D6" w:rsidP="00AE68D6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63C7DF" w14:textId="2F1B1296" w:rsidR="00AE68D6" w:rsidRPr="007A168E" w:rsidRDefault="00AE68D6" w:rsidP="00AE68D6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36" w:type="dxa"/>
          </w:tcPr>
          <w:p w14:paraId="78F7AD38" w14:textId="77777777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0BD3D3F" w14:textId="2054BC5D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4.32</w:t>
            </w:r>
          </w:p>
        </w:tc>
        <w:tc>
          <w:tcPr>
            <w:tcW w:w="236" w:type="dxa"/>
          </w:tcPr>
          <w:p w14:paraId="06E37621" w14:textId="77777777" w:rsidR="00AE68D6" w:rsidRPr="007A168E" w:rsidRDefault="00AE68D6" w:rsidP="00AE68D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F37741A" w14:textId="6D67F7B1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AE68D6" w:rsidRPr="007A168E" w14:paraId="1A30494B" w14:textId="77777777" w:rsidTr="000B13C3">
        <w:tc>
          <w:tcPr>
            <w:tcW w:w="2070" w:type="dxa"/>
          </w:tcPr>
          <w:p w14:paraId="2E6E1D7A" w14:textId="5EB011FD" w:rsidR="00AE68D6" w:rsidRPr="007A168E" w:rsidRDefault="00AE68D6" w:rsidP="00AE68D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16D8E63" w14:textId="4CB30DB4" w:rsidR="00AE68D6" w:rsidRPr="007A168E" w:rsidRDefault="00AE68D6" w:rsidP="00AE68D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AE68D6" w:rsidRPr="007A168E" w:rsidRDefault="00AE68D6" w:rsidP="00AE68D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455F0D" w14:textId="2529E235" w:rsidR="00AE68D6" w:rsidRPr="007A168E" w:rsidRDefault="00AE68D6" w:rsidP="00AE68D6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1A5C59" w14:textId="4BA1E471" w:rsidR="00AE68D6" w:rsidRPr="007A168E" w:rsidRDefault="00AE68D6" w:rsidP="00AE68D6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36" w:type="dxa"/>
          </w:tcPr>
          <w:p w14:paraId="5D5593C7" w14:textId="77777777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7132424" w14:textId="386DCC68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745E53AA" w14:textId="77777777" w:rsidR="00AE68D6" w:rsidRPr="007A168E" w:rsidRDefault="00AE68D6" w:rsidP="00AE68D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1BC91BF" w14:textId="4BA0B5D1" w:rsidR="00AE68D6" w:rsidRPr="007A168E" w:rsidRDefault="00AE68D6" w:rsidP="00AE68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AE68D6" w:rsidRPr="007A168E" w14:paraId="4EB4EFC1" w14:textId="77777777" w:rsidTr="000B13C3">
        <w:tc>
          <w:tcPr>
            <w:tcW w:w="2070" w:type="dxa"/>
          </w:tcPr>
          <w:p w14:paraId="10FC997A" w14:textId="2E049960" w:rsidR="00AE68D6" w:rsidRPr="007A168E" w:rsidRDefault="00AE68D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598A327" w14:textId="7CAAF588" w:rsidR="00AE68D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AE68D6" w:rsidRPr="007A168E" w:rsidRDefault="00AE68D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C3043" w14:textId="19D59FD9" w:rsidR="00AE68D6" w:rsidRPr="007A168E" w:rsidRDefault="00A046A5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92B6A6" w14:textId="3FFCF4AD" w:rsidR="00AE68D6" w:rsidRPr="007A168E" w:rsidRDefault="00A046A5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5675D9F1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236D203" w14:textId="5E26B33B" w:rsidR="00AE68D6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0C23804E" w14:textId="77777777" w:rsidR="00AE68D6" w:rsidRPr="007A168E" w:rsidRDefault="00AE68D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8FDE131" w14:textId="2DB6F4FB" w:rsidR="00AE68D6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AE68D6" w:rsidRPr="007A168E" w14:paraId="2005E61D" w14:textId="77777777" w:rsidTr="000B13C3">
        <w:tc>
          <w:tcPr>
            <w:tcW w:w="2070" w:type="dxa"/>
          </w:tcPr>
          <w:p w14:paraId="5F78E490" w14:textId="62CA5A00" w:rsidR="00AE68D6" w:rsidRPr="007A168E" w:rsidRDefault="00AE68D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BE5533C" w14:textId="4F153BFB" w:rsidR="00AE68D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AE68D6" w:rsidRPr="007A168E" w:rsidRDefault="00AE68D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7B9790" w14:textId="5ED66323" w:rsidR="00AE68D6" w:rsidRPr="007A168E" w:rsidRDefault="00A046A5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BCD1AC" w14:textId="1A4C53D5" w:rsidR="00AE68D6" w:rsidRPr="007A168E" w:rsidRDefault="00A046A5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05C46DC8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B45145" w14:textId="271ED577" w:rsidR="00AE68D6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2F9EA613" w14:textId="77777777" w:rsidR="00AE68D6" w:rsidRPr="007A168E" w:rsidRDefault="00AE68D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455F0DB" w14:textId="4768AF05" w:rsidR="00AE68D6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E68D6" w:rsidRPr="007A168E" w14:paraId="3B918A72" w14:textId="77777777" w:rsidTr="000B13C3">
        <w:tc>
          <w:tcPr>
            <w:tcW w:w="2070" w:type="dxa"/>
          </w:tcPr>
          <w:p w14:paraId="12643EFA" w14:textId="6D2FCF16" w:rsidR="00AE68D6" w:rsidRPr="007A168E" w:rsidRDefault="00AE68D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AD0BB77" w14:textId="5E286771" w:rsidR="00AE68D6" w:rsidRPr="007A168E" w:rsidRDefault="00AE68D6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AE68D6" w:rsidRPr="007A168E" w:rsidRDefault="00AE68D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F92E8D" w14:textId="2D189458" w:rsidR="00AE68D6" w:rsidRPr="007A168E" w:rsidRDefault="00A046A5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458FA" w14:textId="58CF02FF" w:rsidR="00AE68D6" w:rsidRPr="007A168E" w:rsidRDefault="00A046A5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36" w:type="dxa"/>
          </w:tcPr>
          <w:p w14:paraId="781632B4" w14:textId="77777777" w:rsidR="00AE68D6" w:rsidRPr="007A168E" w:rsidRDefault="00AE68D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6A412F6" w14:textId="5211EA7F" w:rsidR="00AE68D6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5F782CAD" w14:textId="77777777" w:rsidR="00AE68D6" w:rsidRPr="007A168E" w:rsidRDefault="00AE68D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056C35D" w14:textId="2158F404" w:rsidR="00AE68D6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06746" w:rsidRPr="007A168E" w14:paraId="587E33F5" w14:textId="77777777" w:rsidTr="000B13C3">
        <w:tc>
          <w:tcPr>
            <w:tcW w:w="2070" w:type="dxa"/>
          </w:tcPr>
          <w:p w14:paraId="481D1063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84E7" w14:textId="0CB038F1" w:rsidR="00506746" w:rsidRPr="007A168E" w:rsidRDefault="00AE68D6" w:rsidP="000B13C3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7,000,000</w:t>
            </w:r>
          </w:p>
        </w:tc>
        <w:tc>
          <w:tcPr>
            <w:tcW w:w="270" w:type="dxa"/>
            <w:shd w:val="clear" w:color="auto" w:fill="auto"/>
          </w:tcPr>
          <w:p w14:paraId="14994AB7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41C2E" w14:textId="1B414088" w:rsidR="00506746" w:rsidRPr="007A168E" w:rsidRDefault="00A046A5" w:rsidP="000B13C3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60,462,400</w:t>
            </w:r>
          </w:p>
        </w:tc>
        <w:tc>
          <w:tcPr>
            <w:tcW w:w="270" w:type="dxa"/>
            <w:shd w:val="clear" w:color="auto" w:fill="auto"/>
          </w:tcPr>
          <w:p w14:paraId="7F49F868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BCF8" w14:textId="44F216EE" w:rsidR="00506746" w:rsidRPr="007A168E" w:rsidRDefault="00A046A5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67,462,400</w:t>
            </w:r>
          </w:p>
        </w:tc>
        <w:tc>
          <w:tcPr>
            <w:tcW w:w="236" w:type="dxa"/>
          </w:tcPr>
          <w:p w14:paraId="4A1D546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623CCDB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1AD93F7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14:paraId="0B124F7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506746" w:rsidRPr="007A168E" w14:paraId="22755E5A" w14:textId="77777777" w:rsidTr="000B13C3">
        <w:trPr>
          <w:tblHeader/>
        </w:trPr>
        <w:tc>
          <w:tcPr>
            <w:tcW w:w="2070" w:type="dxa"/>
          </w:tcPr>
          <w:p w14:paraId="33203F52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772A07A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746" w:rsidRPr="007A168E" w14:paraId="771E58FF" w14:textId="77777777" w:rsidTr="000B13C3">
        <w:trPr>
          <w:tblHeader/>
        </w:trPr>
        <w:tc>
          <w:tcPr>
            <w:tcW w:w="2070" w:type="dxa"/>
          </w:tcPr>
          <w:p w14:paraId="0BB168C2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43049586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มีนาคม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236" w:type="dxa"/>
          </w:tcPr>
          <w:p w14:paraId="6BBA464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6427FCB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6D180021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4CC9DC8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1B82C027" w14:textId="77777777" w:rsidTr="000B13C3">
        <w:trPr>
          <w:tblHeader/>
        </w:trPr>
        <w:tc>
          <w:tcPr>
            <w:tcW w:w="2070" w:type="dxa"/>
            <w:vAlign w:val="bottom"/>
          </w:tcPr>
          <w:p w14:paraId="624917AF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91E87E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7A168E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ED822E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307722B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657AE15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3623251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D539BF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0B92D85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06746" w:rsidRPr="007A168E" w14:paraId="57A9E2A8" w14:textId="77777777" w:rsidTr="000B13C3">
        <w:trPr>
          <w:tblHeader/>
        </w:trPr>
        <w:tc>
          <w:tcPr>
            <w:tcW w:w="2070" w:type="dxa"/>
          </w:tcPr>
          <w:p w14:paraId="02124847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3EC5255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2C369BB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600101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0B766268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3489CAAE" w14:textId="77777777" w:rsidTr="000B13C3">
        <w:tc>
          <w:tcPr>
            <w:tcW w:w="2070" w:type="dxa"/>
          </w:tcPr>
          <w:p w14:paraId="342CFF92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D556153" w14:textId="2CAE7294" w:rsidR="00506746" w:rsidRPr="007A168E" w:rsidRDefault="00901CF3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838C77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06681" w14:textId="67C23FA5" w:rsidR="00506746" w:rsidRPr="007A168E" w:rsidRDefault="00901CF3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3E59425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22D5E" w14:textId="5B841F9A" w:rsidR="00506746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8A3200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0F8A5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303A6DCA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C92BDD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15629D40" w14:textId="77777777" w:rsidTr="000B13C3">
        <w:tc>
          <w:tcPr>
            <w:tcW w:w="2070" w:type="dxa"/>
          </w:tcPr>
          <w:p w14:paraId="1635E427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C7E6B7C" w14:textId="19B0BF7A" w:rsidR="00506746" w:rsidRPr="007A168E" w:rsidRDefault="00901CF3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EE3A2F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3AD126" w14:textId="5346B81F" w:rsidR="00506746" w:rsidRPr="007A168E" w:rsidRDefault="00901CF3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097681D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60B3B5" w14:textId="3602BA4C" w:rsidR="00506746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72DAF7F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56807C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12FEAADF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EEDD71F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4BD34AC0" w14:textId="77777777" w:rsidTr="000B13C3">
        <w:tc>
          <w:tcPr>
            <w:tcW w:w="2070" w:type="dxa"/>
          </w:tcPr>
          <w:p w14:paraId="033763B1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F81CB1" w14:textId="4595AA3D" w:rsidR="00506746" w:rsidRPr="007A168E" w:rsidRDefault="00901CF3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1B6A1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780081" w14:textId="18D0C02A" w:rsidR="00506746" w:rsidRPr="007A168E" w:rsidRDefault="00901CF3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4EB8095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A219A" w14:textId="5B491999" w:rsidR="00506746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07F7B4C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4DE6FEF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24790E86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32EF755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06746" w:rsidRPr="007A168E" w14:paraId="1CD3436C" w14:textId="77777777" w:rsidTr="000B13C3">
        <w:tc>
          <w:tcPr>
            <w:tcW w:w="2070" w:type="dxa"/>
          </w:tcPr>
          <w:p w14:paraId="03E77D8C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2C81682" w14:textId="0F337ED7" w:rsidR="00506746" w:rsidRPr="007A168E" w:rsidRDefault="00901CF3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4CD099" w14:textId="6789BDA2" w:rsidR="00506746" w:rsidRPr="007A168E" w:rsidRDefault="00901CF3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E9B4ED" w14:textId="28AACCBF" w:rsidR="00506746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57CEB785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06357D6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6E2D8382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631AF91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06746" w:rsidRPr="007A168E" w14:paraId="501EA091" w14:textId="77777777" w:rsidTr="000B13C3">
        <w:tc>
          <w:tcPr>
            <w:tcW w:w="2070" w:type="dxa"/>
          </w:tcPr>
          <w:p w14:paraId="6FCE4C11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8490D1A" w14:textId="39586550" w:rsidR="00506746" w:rsidRPr="007A168E" w:rsidRDefault="00901CF3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89210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582DB4" w14:textId="6015A499" w:rsidR="00506746" w:rsidRPr="007A168E" w:rsidRDefault="00901CF3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8DE2D9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8762C8" w14:textId="0E7FC2EF" w:rsidR="00506746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AE5483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910D46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5B14CA9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DD6AFAF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06746" w:rsidRPr="007A168E" w14:paraId="5536E3FC" w14:textId="77777777" w:rsidTr="000B13C3">
        <w:tc>
          <w:tcPr>
            <w:tcW w:w="2070" w:type="dxa"/>
          </w:tcPr>
          <w:p w14:paraId="4202CC44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เมษายน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06334A2" w14:textId="10E83DC6" w:rsidR="00506746" w:rsidRPr="007A168E" w:rsidRDefault="00901CF3" w:rsidP="00901CF3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8D3275" w14:textId="51AA4CDA" w:rsidR="00506746" w:rsidRPr="007A168E" w:rsidRDefault="00901CF3" w:rsidP="00901C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F1A397" w14:textId="09C43527" w:rsidR="00506746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51DAF0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CF66F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25AF0FDE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8007936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01CF3" w:rsidRPr="007A168E" w14:paraId="2053C871" w14:textId="77777777" w:rsidTr="00901CF3">
        <w:tc>
          <w:tcPr>
            <w:tcW w:w="2070" w:type="dxa"/>
          </w:tcPr>
          <w:p w14:paraId="35D50C72" w14:textId="77777777" w:rsidR="00901CF3" w:rsidRPr="007A168E" w:rsidRDefault="00901CF3" w:rsidP="00901CF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94B3958" w14:textId="3B6E67A4" w:rsidR="00901CF3" w:rsidRPr="007A168E" w:rsidRDefault="00901CF3" w:rsidP="00901C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901CF3" w:rsidRPr="007A168E" w:rsidRDefault="00901CF3" w:rsidP="00901CF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3C40A" w14:textId="22E3EE29" w:rsidR="00901CF3" w:rsidRPr="007A168E" w:rsidRDefault="003B5329" w:rsidP="00901CF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</w:t>
            </w:r>
            <w:r w:rsidR="00901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AD4A6" w14:textId="2988D70E" w:rsidR="00901CF3" w:rsidRPr="007A168E" w:rsidRDefault="003B5329" w:rsidP="00901CF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</w:t>
            </w:r>
            <w:r w:rsidR="00901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236" w:type="dxa"/>
          </w:tcPr>
          <w:p w14:paraId="130CC56A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BFE3691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12804852" w14:textId="77777777" w:rsidR="00901CF3" w:rsidRPr="007A168E" w:rsidRDefault="00901CF3" w:rsidP="00901C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E633E24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01CF3" w:rsidRPr="007A168E" w14:paraId="40F8B83A" w14:textId="77777777" w:rsidTr="00901CF3">
        <w:tc>
          <w:tcPr>
            <w:tcW w:w="2070" w:type="dxa"/>
          </w:tcPr>
          <w:p w14:paraId="493D56F7" w14:textId="77777777" w:rsidR="00901CF3" w:rsidRPr="007A168E" w:rsidRDefault="00901CF3" w:rsidP="00901CF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13E193F" w14:textId="158ACA2F" w:rsidR="00901CF3" w:rsidRPr="007A168E" w:rsidRDefault="00901CF3" w:rsidP="00901C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901CF3" w:rsidRPr="007A168E" w:rsidRDefault="00901CF3" w:rsidP="00901CF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5A29E6" w14:textId="3949C13D" w:rsidR="00901CF3" w:rsidRPr="007A168E" w:rsidRDefault="00901CF3" w:rsidP="00901CF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E67A75" w14:textId="5D871048" w:rsidR="00901CF3" w:rsidRPr="007A168E" w:rsidRDefault="00901CF3" w:rsidP="00901CF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AF49912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4A114B7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42A48DC4" w14:textId="77777777" w:rsidR="00901CF3" w:rsidRPr="007A168E" w:rsidRDefault="00901CF3" w:rsidP="00901C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DDF7783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01CF3" w:rsidRPr="007A168E" w14:paraId="3DF7E928" w14:textId="77777777" w:rsidTr="00901CF3">
        <w:tc>
          <w:tcPr>
            <w:tcW w:w="2070" w:type="dxa"/>
          </w:tcPr>
          <w:p w14:paraId="5DDB2538" w14:textId="0D781426" w:rsidR="00901CF3" w:rsidRPr="007A168E" w:rsidRDefault="00901CF3" w:rsidP="00901CF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B2FBF72" w14:textId="087B2B1E" w:rsidR="00901CF3" w:rsidRPr="007A168E" w:rsidRDefault="00901CF3" w:rsidP="00901C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901CF3" w:rsidRPr="007A168E" w:rsidRDefault="00901CF3" w:rsidP="00901CF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135A44" w14:textId="19FFA5F6" w:rsidR="00901CF3" w:rsidRPr="007A168E" w:rsidRDefault="00901CF3" w:rsidP="00901CF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10BB2B" w14:textId="7F8E8E21" w:rsidR="00901CF3" w:rsidRPr="007A168E" w:rsidRDefault="00901CF3" w:rsidP="00901CF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02E915AD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2F1320A" w14:textId="069EB5B9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3A197936" w14:textId="77777777" w:rsidR="00901CF3" w:rsidRPr="007A168E" w:rsidRDefault="00901CF3" w:rsidP="00901C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E4BD359" w14:textId="4E06DCDA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901CF3" w:rsidRPr="007A168E" w14:paraId="2AC02CE7" w14:textId="77777777" w:rsidTr="00901CF3">
        <w:tc>
          <w:tcPr>
            <w:tcW w:w="2070" w:type="dxa"/>
          </w:tcPr>
          <w:p w14:paraId="790F5AE6" w14:textId="0AB70AB6" w:rsidR="00901CF3" w:rsidRPr="007A168E" w:rsidRDefault="00901CF3" w:rsidP="00901CF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D1F257C" w14:textId="7831E0A8" w:rsidR="00901CF3" w:rsidRPr="007A168E" w:rsidRDefault="00901CF3" w:rsidP="00901C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901CF3" w:rsidRPr="007A168E" w:rsidRDefault="00901CF3" w:rsidP="00901CF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36BC2B" w14:textId="3BD5C08F" w:rsidR="00901CF3" w:rsidRPr="007A168E" w:rsidRDefault="00901CF3" w:rsidP="00901CF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9B2075" w14:textId="58644532" w:rsidR="00901CF3" w:rsidRPr="007A168E" w:rsidRDefault="00901CF3" w:rsidP="00901CF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36" w:type="dxa"/>
          </w:tcPr>
          <w:p w14:paraId="0838DEAE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8C37934" w14:textId="67CD5DB8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4E0D7803" w14:textId="77777777" w:rsidR="00901CF3" w:rsidRPr="007A168E" w:rsidRDefault="00901CF3" w:rsidP="00901C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5C1E6CD" w14:textId="7DED2CE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901CF3" w:rsidRPr="007A168E" w14:paraId="3C41A6BD" w14:textId="77777777" w:rsidTr="00901CF3">
        <w:tc>
          <w:tcPr>
            <w:tcW w:w="2070" w:type="dxa"/>
          </w:tcPr>
          <w:p w14:paraId="5089C304" w14:textId="2193718C" w:rsidR="00901CF3" w:rsidRPr="007A168E" w:rsidRDefault="00901CF3" w:rsidP="00901CF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00B5B3A" w14:textId="73423317" w:rsidR="00901CF3" w:rsidRPr="007A168E" w:rsidRDefault="00901CF3" w:rsidP="00901C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901CF3" w:rsidRPr="007A168E" w:rsidRDefault="00901CF3" w:rsidP="00901CF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A9BC0D" w14:textId="12490B17" w:rsidR="00901CF3" w:rsidRPr="007A168E" w:rsidRDefault="00901CF3" w:rsidP="00901CF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4E4452" w14:textId="19BF804F" w:rsidR="00901CF3" w:rsidRPr="007A168E" w:rsidRDefault="00901CF3" w:rsidP="00901CF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36" w:type="dxa"/>
          </w:tcPr>
          <w:p w14:paraId="369FE14B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E92DC7A" w14:textId="30062C4E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4.32</w:t>
            </w:r>
          </w:p>
        </w:tc>
        <w:tc>
          <w:tcPr>
            <w:tcW w:w="236" w:type="dxa"/>
          </w:tcPr>
          <w:p w14:paraId="5321132E" w14:textId="77777777" w:rsidR="00901CF3" w:rsidRPr="007A168E" w:rsidRDefault="00901CF3" w:rsidP="00901C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6E9A3E7" w14:textId="5B00A5E4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01CF3" w:rsidRPr="007A168E" w14:paraId="0D147B75" w14:textId="77777777" w:rsidTr="00901CF3">
        <w:tc>
          <w:tcPr>
            <w:tcW w:w="2070" w:type="dxa"/>
          </w:tcPr>
          <w:p w14:paraId="375605DD" w14:textId="5717D559" w:rsidR="00901CF3" w:rsidRPr="007A168E" w:rsidRDefault="00901CF3" w:rsidP="00901CF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A2BAED2" w14:textId="2C84872A" w:rsidR="00901CF3" w:rsidRPr="007A168E" w:rsidRDefault="00901CF3" w:rsidP="00901C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901CF3" w:rsidRPr="007A168E" w:rsidRDefault="00901CF3" w:rsidP="00901CF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6E774" w14:textId="173B1C5E" w:rsidR="00901CF3" w:rsidRPr="007A168E" w:rsidRDefault="00901CF3" w:rsidP="00901CF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C16112" w14:textId="62AA14D0" w:rsidR="00901CF3" w:rsidRPr="007A168E" w:rsidRDefault="00901CF3" w:rsidP="00901CF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36" w:type="dxa"/>
          </w:tcPr>
          <w:p w14:paraId="20B5A591" w14:textId="77777777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39D5DBA" w14:textId="1A7CFDF6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77218F4B" w14:textId="77777777" w:rsidR="00901CF3" w:rsidRPr="007A168E" w:rsidRDefault="00901CF3" w:rsidP="00901C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D8331A5" w14:textId="676FA241" w:rsidR="00901CF3" w:rsidRPr="007A168E" w:rsidRDefault="00901CF3" w:rsidP="00901C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46A5" w:rsidRPr="007A168E" w14:paraId="6B236FD5" w14:textId="77777777" w:rsidTr="00901CF3">
        <w:tc>
          <w:tcPr>
            <w:tcW w:w="2070" w:type="dxa"/>
          </w:tcPr>
          <w:p w14:paraId="16F873F4" w14:textId="506A04CA" w:rsidR="00A046A5" w:rsidRPr="007A168E" w:rsidRDefault="00901CF3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851EE6" w14:textId="4DAEFB95" w:rsidR="00A046A5" w:rsidRPr="007A168E" w:rsidRDefault="00901CF3" w:rsidP="000B13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A046A5" w:rsidRPr="007A168E" w:rsidRDefault="00A046A5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7EA091" w14:textId="7C1BF8DE" w:rsidR="00A046A5" w:rsidRPr="007A168E" w:rsidRDefault="00901CF3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A046A5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098D9B" w14:textId="7E958E75" w:rsidR="00A046A5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36" w:type="dxa"/>
          </w:tcPr>
          <w:p w14:paraId="268A4715" w14:textId="77777777" w:rsidR="00A046A5" w:rsidRPr="007A168E" w:rsidRDefault="00A046A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1D5A6F4" w14:textId="772E5BB1" w:rsidR="00A046A5" w:rsidRPr="007A168E" w:rsidRDefault="00901CF3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1C72AC92" w14:textId="77777777" w:rsidR="00A046A5" w:rsidRPr="007A168E" w:rsidRDefault="00A046A5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6530CEA" w14:textId="1F723D66" w:rsidR="00A046A5" w:rsidRPr="007A168E" w:rsidRDefault="00901CF3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06746" w:rsidRPr="007A168E" w14:paraId="2ED21ADD" w14:textId="77777777" w:rsidTr="000B13C3">
        <w:tc>
          <w:tcPr>
            <w:tcW w:w="2070" w:type="dxa"/>
          </w:tcPr>
          <w:p w14:paraId="20C06888" w14:textId="77777777" w:rsidR="00506746" w:rsidRPr="007A168E" w:rsidRDefault="00506746" w:rsidP="000B13C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5CC94A54" w:rsidR="00506746" w:rsidRPr="007A168E" w:rsidRDefault="00901CF3" w:rsidP="000B13C3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506746" w:rsidRPr="007A168E" w:rsidRDefault="00506746" w:rsidP="000B13C3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6D2237D0" w:rsidR="00506746" w:rsidRPr="007A168E" w:rsidRDefault="00901CF3" w:rsidP="000B13C3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42,255,000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6ECD5061" w:rsidR="00506746" w:rsidRPr="007A168E" w:rsidRDefault="00901CF3" w:rsidP="000B13C3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46,255,000</w:t>
            </w:r>
          </w:p>
        </w:tc>
        <w:tc>
          <w:tcPr>
            <w:tcW w:w="236" w:type="dxa"/>
          </w:tcPr>
          <w:p w14:paraId="4D1B4C95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B55DAC1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B5E3CD" w14:textId="77777777" w:rsidR="00506746" w:rsidRPr="007A168E" w:rsidRDefault="00506746" w:rsidP="000B13C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7F0E01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1C9D88D0" w14:textId="453191AA" w:rsidR="00592A3D" w:rsidRPr="00CE693F" w:rsidRDefault="00592A3D" w:rsidP="00592A3D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หุ้นทุนซื้อคืน</w:t>
      </w:r>
    </w:p>
    <w:p w14:paraId="62964D8F" w14:textId="0B1E1AD1" w:rsidR="00592A3D" w:rsidRPr="00CE693F" w:rsidRDefault="00592A3D" w:rsidP="00592A3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9733CD3" w14:textId="59E762C0" w:rsidR="001C5557" w:rsidRPr="00CE693F" w:rsidRDefault="001C5557" w:rsidP="001C5557">
      <w:pPr>
        <w:pStyle w:val="Bo-Blanklin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23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CE693F">
        <w:rPr>
          <w:rFonts w:asciiTheme="majorBidi" w:hAnsiTheme="majorBidi" w:cstheme="majorBidi"/>
          <w:spacing w:val="2"/>
          <w:sz w:val="30"/>
          <w:szCs w:val="30"/>
        </w:rPr>
        <w:t xml:space="preserve">450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E693F">
        <w:rPr>
          <w:rFonts w:asciiTheme="majorBidi" w:hAnsiTheme="majorBidi" w:cstheme="majorBidi"/>
          <w:spacing w:val="2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>ล้านหุ้น มูลค่าที่ตราไว้หุ้นละ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ของหุ้นที่จำหน่ายได้แล้วทั้งหมด โดยมีกำหนดเวลาที่จะซื้อหุ้นคืนตั้งแต่วันที่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10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เมษายน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</w:p>
    <w:p w14:paraId="74F12159" w14:textId="77777777" w:rsidR="001C5557" w:rsidRPr="00CE693F" w:rsidRDefault="001C5557" w:rsidP="001C555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85E6F13" w14:textId="774B9DD7" w:rsidR="001C5557" w:rsidRPr="00CE693F" w:rsidRDefault="001C5557" w:rsidP="001C5557">
      <w:pPr>
        <w:pStyle w:val="Bo-Blankline"/>
        <w:rPr>
          <w:rFonts w:asciiTheme="majorBidi" w:hAnsiTheme="majorBidi" w:cstheme="majorBidi"/>
          <w:spacing w:val="-4"/>
          <w:sz w:val="30"/>
          <w:szCs w:val="30"/>
        </w:rPr>
      </w:pP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365.55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D093A44" w14:textId="77777777" w:rsidR="001C5557" w:rsidRPr="00CE693F" w:rsidRDefault="001C5557" w:rsidP="00E87BDB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DEB89" w14:textId="3DA687FD" w:rsidR="001C5557" w:rsidRPr="007A168E" w:rsidRDefault="00E87BDB" w:rsidP="007B4F25">
      <w:pPr>
        <w:pStyle w:val="Bo-Blankline"/>
        <w:jc w:val="thaiDistribute"/>
        <w:rPr>
          <w:rFonts w:asciiTheme="majorBidi" w:hAnsiTheme="majorBidi" w:cstheme="majorBidi"/>
          <w:lang w:val="en-US"/>
        </w:rPr>
      </w:pP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ณ วันที่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กรกฎาคม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2565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บริษัทได้จดทะเบียนลดทุนจำนวน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ล้านหุ้น มูลค่าที่ตราไว้หุ้นละ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บาท เป็นจำนวนเงิน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>ล้านบาท และได้จดทะเบียนต่อกรมพัฒนาธุรกิจการค้า กระทรวงพาณิชย์ พร้อมตัดรายการ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br/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>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39DAFDC8" w14:textId="77777777" w:rsidR="001C5557" w:rsidRPr="007A168E" w:rsidRDefault="001C5557" w:rsidP="0039259E">
      <w:pPr>
        <w:pStyle w:val="Bo-C1Content"/>
        <w:ind w:left="0"/>
        <w:rPr>
          <w:rFonts w:asciiTheme="majorBidi" w:hAnsiTheme="majorBidi" w:cstheme="majorBidi"/>
          <w:cs/>
          <w:lang w:val="en-US"/>
        </w:rPr>
        <w:sectPr w:rsidR="001C5557" w:rsidRPr="007A168E" w:rsidSect="000B7DA2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4B1A350" w14:textId="77777777" w:rsidR="001732C7" w:rsidRPr="007A168E" w:rsidRDefault="001732C7" w:rsidP="00EE724F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2E795F">
      <w:pPr>
        <w:pStyle w:val="Bo-Blankline"/>
        <w:spacing w:line="16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F1985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240" w:lineRule="auto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4026A9" w:rsidRPr="007A168E" w14:paraId="365803CF" w14:textId="77777777" w:rsidTr="000B13C3">
        <w:tc>
          <w:tcPr>
            <w:tcW w:w="3690" w:type="dxa"/>
            <w:shd w:val="clear" w:color="auto" w:fill="auto"/>
          </w:tcPr>
          <w:p w14:paraId="16D3D898" w14:textId="77777777" w:rsidR="004026A9" w:rsidRPr="007A168E" w:rsidRDefault="004026A9" w:rsidP="004026A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5828F551" w14:textId="77777777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026A9" w:rsidRPr="007A168E" w14:paraId="1782F710" w14:textId="77777777" w:rsidTr="000B13C3">
        <w:tc>
          <w:tcPr>
            <w:tcW w:w="3690" w:type="dxa"/>
            <w:shd w:val="clear" w:color="auto" w:fill="auto"/>
          </w:tcPr>
          <w:p w14:paraId="6996FECD" w14:textId="77777777" w:rsidR="004026A9" w:rsidRPr="007A168E" w:rsidRDefault="004026A9" w:rsidP="004026A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60BA002C" w14:textId="77777777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581EF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1A768186" w14:textId="77777777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3A109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5655A851" w14:textId="77777777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7014C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06697A3C" w14:textId="77777777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4026A9" w:rsidRPr="007A168E" w14:paraId="52E2CCD9" w14:textId="77777777" w:rsidTr="000B13C3">
        <w:tc>
          <w:tcPr>
            <w:tcW w:w="3690" w:type="dxa"/>
            <w:shd w:val="clear" w:color="auto" w:fill="auto"/>
            <w:vAlign w:val="bottom"/>
          </w:tcPr>
          <w:p w14:paraId="164CDB2F" w14:textId="77777777" w:rsidR="004026A9" w:rsidRPr="007A168E" w:rsidRDefault="004026A9" w:rsidP="004026A9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160A9" w14:textId="141302AE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5EAEC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F203B3" w14:textId="04C25DB2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4CB0F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76EE0FC" w14:textId="027A0916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9D18E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AA8FC4B" w14:textId="0E47A36A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39C91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FA3FEA" w14:textId="7F43741E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2DAA9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13B5964" w14:textId="4A9E53B2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E11C8F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3115B83" w14:textId="129D1E8F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F087F4" w14:textId="77777777" w:rsidR="004026A9" w:rsidRPr="007A168E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59C93E7" w14:textId="086CB56F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4026A9" w:rsidRPr="007A168E" w14:paraId="504A44ED" w14:textId="77777777" w:rsidTr="000B13C3">
        <w:tc>
          <w:tcPr>
            <w:tcW w:w="3690" w:type="dxa"/>
            <w:shd w:val="clear" w:color="auto" w:fill="auto"/>
          </w:tcPr>
          <w:p w14:paraId="61D9890E" w14:textId="77777777" w:rsidR="004026A9" w:rsidRPr="007A168E" w:rsidRDefault="004026A9" w:rsidP="004026A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716BD153" w14:textId="77777777" w:rsidR="004026A9" w:rsidRPr="007A168E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026A9" w:rsidRPr="007A168E" w14:paraId="5FDD7F84" w14:textId="77777777" w:rsidTr="000B13C3">
        <w:tc>
          <w:tcPr>
            <w:tcW w:w="3690" w:type="dxa"/>
            <w:shd w:val="clear" w:color="auto" w:fill="auto"/>
            <w:vAlign w:val="center"/>
          </w:tcPr>
          <w:p w14:paraId="4C4327F7" w14:textId="77777777" w:rsidR="004026A9" w:rsidRPr="007A168E" w:rsidRDefault="004026A9" w:rsidP="004026A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610FD6" w14:textId="0E6A0FCF" w:rsidR="004026A9" w:rsidRPr="007A168E" w:rsidRDefault="00D0262D" w:rsidP="004026A9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6,470,732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A96E2A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BF430E8" w14:textId="07EBFA2B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6,015,841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04DA45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36666C" w14:textId="64AA9F6E" w:rsidR="004026A9" w:rsidRPr="007A168E" w:rsidRDefault="00D0262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1,704,654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0449DF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92EDF7" w14:textId="07095D0F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2,301,061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C00388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4545A57" w14:textId="690B85B8" w:rsidR="004026A9" w:rsidRPr="007A168E" w:rsidRDefault="00D0262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8,175,</w:t>
            </w:r>
            <w:r w:rsidR="00AC0F7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1A7E98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A774F88" w14:textId="4B6BB88A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8,316,902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2E4BB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17DBFFC" w14:textId="7C34B1B1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334,250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3B0F86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4CF4D83" w14:textId="01E7FC11" w:rsidR="004026A9" w:rsidRPr="007A168E" w:rsidRDefault="004026A9" w:rsidP="004026A9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781,162</w:t>
            </w:r>
          </w:p>
        </w:tc>
      </w:tr>
      <w:tr w:rsidR="004026A9" w:rsidRPr="007A168E" w14:paraId="18C35A63" w14:textId="77777777" w:rsidTr="000B13C3">
        <w:tc>
          <w:tcPr>
            <w:tcW w:w="3690" w:type="dxa"/>
            <w:shd w:val="clear" w:color="auto" w:fill="auto"/>
            <w:vAlign w:val="center"/>
          </w:tcPr>
          <w:p w14:paraId="4F71DE7E" w14:textId="77777777" w:rsidR="004026A9" w:rsidRPr="007A168E" w:rsidRDefault="004026A9" w:rsidP="004026A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71650F" w14:textId="217EFB13" w:rsidR="004026A9" w:rsidRPr="007A168E" w:rsidRDefault="00D0262D" w:rsidP="004026A9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2,659,832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3ECFC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7B5211D" w14:textId="3D3FCF8D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4,250,279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C434FF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31DDD9" w14:textId="2A76C7C5" w:rsidR="004026A9" w:rsidRPr="007A168E" w:rsidRDefault="00D0262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142,753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18A50C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480A7AE" w14:textId="7984D0AA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3,319,516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ADB4C0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FBEB03" w14:textId="1B1F1B92" w:rsidR="004026A9" w:rsidRPr="007A168E" w:rsidRDefault="00AC0F7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2,802,585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73B3F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CB2D4B" w14:textId="780C1729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7,569,795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95831F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BD3ECD2" w14:textId="2403F201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691,462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30DC60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9832F88" w14:textId="790A108F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1,530,631</w:t>
            </w:r>
          </w:p>
        </w:tc>
      </w:tr>
      <w:tr w:rsidR="004026A9" w:rsidRPr="007A168E" w14:paraId="11E8BF92" w14:textId="77777777" w:rsidTr="000B13C3">
        <w:tc>
          <w:tcPr>
            <w:tcW w:w="3690" w:type="dxa"/>
            <w:shd w:val="clear" w:color="auto" w:fill="auto"/>
            <w:vAlign w:val="center"/>
          </w:tcPr>
          <w:p w14:paraId="196F439C" w14:textId="77777777" w:rsidR="004026A9" w:rsidRPr="007A168E" w:rsidRDefault="004026A9" w:rsidP="004026A9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8181A0" w14:textId="67669AAD" w:rsidR="004026A9" w:rsidRPr="007A168E" w:rsidRDefault="00D0262D" w:rsidP="004026A9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2,130,155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56BBA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D6AD2E8" w14:textId="2585D93A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2,138,585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2A0040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458555F" w14:textId="4F096596" w:rsidR="004026A9" w:rsidRPr="007A168E" w:rsidRDefault="00D0262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809,871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CFC0E1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C274762" w14:textId="543B3CA6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649,007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EA7E08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3F19D1A" w14:textId="0D2D2D66" w:rsidR="004026A9" w:rsidRPr="007A168E" w:rsidRDefault="00AC0F7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2,940,026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2497A7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1DADE21" w14:textId="1C7B392E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2,787,592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884026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A11D96F" w14:textId="635E6096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1,330,001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CF49D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04FD69C" w14:textId="76F30EB1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1,124,795</w:t>
            </w:r>
          </w:p>
        </w:tc>
      </w:tr>
      <w:tr w:rsidR="004026A9" w:rsidRPr="007A168E" w14:paraId="7ACB80DE" w14:textId="77777777" w:rsidTr="000B13C3">
        <w:tc>
          <w:tcPr>
            <w:tcW w:w="3690" w:type="dxa"/>
            <w:shd w:val="clear" w:color="auto" w:fill="auto"/>
            <w:vAlign w:val="center"/>
          </w:tcPr>
          <w:p w14:paraId="2909ED8D" w14:textId="77777777" w:rsidR="004026A9" w:rsidRPr="007A168E" w:rsidRDefault="004026A9" w:rsidP="004026A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B1430" w14:textId="6BF35995" w:rsidR="004026A9" w:rsidRPr="007A168E" w:rsidRDefault="00D0262D" w:rsidP="004026A9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728346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1230ECB" w14:textId="4F392871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29,910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FB269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05169A" w14:textId="323D2C6B" w:rsidR="004026A9" w:rsidRPr="007A168E" w:rsidRDefault="00D0262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40,654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40CE69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3B8263" w14:textId="34B239C9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41,152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05ED8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1770F0B" w14:textId="4A04073A" w:rsidR="004026A9" w:rsidRPr="007A168E" w:rsidRDefault="00AC0F7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62,837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88E427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1A566C3" w14:textId="3A8805B8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642254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985C20A" w14:textId="2CD8C175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71C516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16A2B376" w14:textId="1D07C3FF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11,365</w:t>
            </w:r>
          </w:p>
        </w:tc>
      </w:tr>
      <w:tr w:rsidR="004026A9" w:rsidRPr="007A168E" w14:paraId="4FC30CB2" w14:textId="77777777" w:rsidTr="000B13C3">
        <w:tc>
          <w:tcPr>
            <w:tcW w:w="3690" w:type="dxa"/>
            <w:shd w:val="clear" w:color="auto" w:fill="auto"/>
            <w:vAlign w:val="center"/>
          </w:tcPr>
          <w:p w14:paraId="6C1BBE08" w14:textId="77777777" w:rsidR="004026A9" w:rsidRPr="007A168E" w:rsidRDefault="004026A9" w:rsidP="004026A9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61CA2" w14:textId="103C498B" w:rsidR="004026A9" w:rsidRPr="007A168E" w:rsidRDefault="00D0262D" w:rsidP="004026A9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11,282,902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956A10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2C159" w14:textId="1FF382AC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12,434,615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9075DC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63C95" w14:textId="31DDF6C1" w:rsidR="004026A9" w:rsidRPr="007A168E" w:rsidRDefault="00D0262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2,697,932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4EFACC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80F58" w14:textId="5347BD7E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6,310,736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717564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14FAD" w14:textId="726BC612" w:rsidR="004026A9" w:rsidRPr="007A168E" w:rsidRDefault="00AC0F7D" w:rsidP="004026A9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13,980,834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4A6B3A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05F91" w14:textId="14A03125" w:rsidR="004026A9" w:rsidRPr="007A168E" w:rsidRDefault="004026A9" w:rsidP="004026A9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18,745,351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5F332A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AA4E8" w14:textId="7CE5DC2A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2,359,984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D5192B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36C01" w14:textId="112CC6C0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3,447,953</w:t>
            </w:r>
          </w:p>
        </w:tc>
      </w:tr>
      <w:tr w:rsidR="004026A9" w:rsidRPr="007A168E" w14:paraId="153763D5" w14:textId="77777777" w:rsidTr="00580B01">
        <w:tc>
          <w:tcPr>
            <w:tcW w:w="3690" w:type="dxa"/>
            <w:shd w:val="clear" w:color="auto" w:fill="auto"/>
            <w:vAlign w:val="center"/>
          </w:tcPr>
          <w:p w14:paraId="08CAFA8F" w14:textId="77777777" w:rsidR="004026A9" w:rsidRPr="007A168E" w:rsidRDefault="004026A9" w:rsidP="004026A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B0568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0B4F3B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B6C5E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A91522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CA207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00B6DF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431B3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36BB4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7CF43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87311A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3A4B6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82B408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16F8B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612321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D77BC" w14:textId="77777777" w:rsidR="004026A9" w:rsidRPr="007A168E" w:rsidRDefault="004026A9" w:rsidP="004026A9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4026A9" w:rsidRPr="007A168E" w14:paraId="2EE70B75" w14:textId="77777777" w:rsidTr="00580B01">
        <w:tc>
          <w:tcPr>
            <w:tcW w:w="3690" w:type="dxa"/>
            <w:shd w:val="clear" w:color="auto" w:fill="auto"/>
            <w:vAlign w:val="center"/>
          </w:tcPr>
          <w:p w14:paraId="08FD91AA" w14:textId="77777777" w:rsidR="004026A9" w:rsidRPr="007A168E" w:rsidRDefault="004026A9" w:rsidP="004026A9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 (ขาดทุน) 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C9CB7A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8FBAF3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03B587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57BDD5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D1A5A4A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068E6B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19267ED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A9CCC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5210A44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9399BC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7DA2A0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D4D275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A8F92" w14:textId="250E1510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82AF4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BFFF3" w14:textId="65974C0F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864</w:t>
            </w:r>
          </w:p>
        </w:tc>
      </w:tr>
      <w:tr w:rsidR="004026A9" w:rsidRPr="007A168E" w14:paraId="67424F60" w14:textId="77777777" w:rsidTr="00580B01">
        <w:tc>
          <w:tcPr>
            <w:tcW w:w="3690" w:type="dxa"/>
            <w:shd w:val="clear" w:color="auto" w:fill="auto"/>
            <w:vAlign w:val="center"/>
          </w:tcPr>
          <w:p w14:paraId="70AF5CD8" w14:textId="77777777" w:rsidR="004026A9" w:rsidRPr="007A168E" w:rsidRDefault="004026A9" w:rsidP="004026A9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9C667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8D21A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351D5E5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878930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BA6A57F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27AF50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47D500C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74E136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F08A0A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C8F07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837E0E1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BAC957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2CAF1E3" w14:textId="411B3935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2,361,253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AE5ECB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7277569A" w14:textId="5B9A823D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3,448,817</w:t>
            </w:r>
          </w:p>
        </w:tc>
      </w:tr>
      <w:tr w:rsidR="004026A9" w:rsidRPr="007A168E" w14:paraId="2B807630" w14:textId="77777777" w:rsidTr="000B13C3">
        <w:tc>
          <w:tcPr>
            <w:tcW w:w="3690" w:type="dxa"/>
            <w:shd w:val="clear" w:color="auto" w:fill="auto"/>
            <w:vAlign w:val="center"/>
          </w:tcPr>
          <w:p w14:paraId="75EBF269" w14:textId="77777777" w:rsidR="004026A9" w:rsidRPr="007A168E" w:rsidRDefault="004026A9" w:rsidP="004026A9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F8C7E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7DC2C6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5A5E94B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3A10A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75B85A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2E259F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565FED5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EE0273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E0E425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9D4EA2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DE8BF8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AC913E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F4CE3CC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CBCEB9" w14:textId="77777777" w:rsidR="004026A9" w:rsidRPr="007A168E" w:rsidRDefault="004026A9" w:rsidP="004026A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0CC638DF" w14:textId="77777777" w:rsidR="004026A9" w:rsidRPr="007A168E" w:rsidRDefault="004026A9" w:rsidP="004026A9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4026A9" w:rsidRPr="007A168E" w14:paraId="1E38C087" w14:textId="77777777" w:rsidTr="000B13C3">
        <w:tc>
          <w:tcPr>
            <w:tcW w:w="3690" w:type="dxa"/>
            <w:shd w:val="clear" w:color="auto" w:fill="auto"/>
            <w:vAlign w:val="center"/>
          </w:tcPr>
          <w:p w14:paraId="7A42EB99" w14:textId="77777777" w:rsidR="004026A9" w:rsidRPr="007A168E" w:rsidRDefault="004026A9" w:rsidP="004026A9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553674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16F34F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80D837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F3B0DE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BD4E3ED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38EC8A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D74445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62F89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E86817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EE1803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61C2D3D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006AA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5078ACA" w14:textId="1592B0E2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(469,621)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643B39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094103BB" w14:textId="2F5225B0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(483,542)</w:t>
            </w:r>
          </w:p>
        </w:tc>
      </w:tr>
      <w:tr w:rsidR="004026A9" w:rsidRPr="007A168E" w14:paraId="678B5AAD" w14:textId="77777777" w:rsidTr="000B13C3">
        <w:tc>
          <w:tcPr>
            <w:tcW w:w="3690" w:type="dxa"/>
            <w:shd w:val="clear" w:color="auto" w:fill="auto"/>
            <w:vAlign w:val="center"/>
          </w:tcPr>
          <w:p w14:paraId="023EB93D" w14:textId="77777777" w:rsidR="004026A9" w:rsidRPr="007A168E" w:rsidRDefault="004026A9" w:rsidP="004026A9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55037F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73EAAB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FE7032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231257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C838E31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F2A79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13679A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7A576F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792B06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7435A8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C3B5BDF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408528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2410ED9" w14:textId="463CEDF4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(815,304)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E360F7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20BBE2C" w14:textId="4E57056B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(813,829)</w:t>
            </w:r>
          </w:p>
        </w:tc>
      </w:tr>
      <w:tr w:rsidR="004026A9" w:rsidRPr="007A168E" w14:paraId="6933A86B" w14:textId="77777777" w:rsidTr="000B13C3">
        <w:tc>
          <w:tcPr>
            <w:tcW w:w="6030" w:type="dxa"/>
            <w:gridSpan w:val="4"/>
            <w:shd w:val="clear" w:color="auto" w:fill="auto"/>
            <w:vAlign w:val="center"/>
          </w:tcPr>
          <w:p w14:paraId="68227DA1" w14:textId="77777777" w:rsidR="004026A9" w:rsidRPr="007A168E" w:rsidRDefault="004026A9" w:rsidP="004026A9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3A8114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768BD8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DFC46B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67F2CE4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E9EF81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962F68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A5993F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F4F861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E969B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8889DF1" w14:textId="4F307800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1FFCF2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23793F3" w14:textId="25F65A1A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6,381</w:t>
            </w:r>
          </w:p>
        </w:tc>
      </w:tr>
      <w:tr w:rsidR="004026A9" w:rsidRPr="007A168E" w14:paraId="1CF4BB1B" w14:textId="77777777" w:rsidTr="000B13C3">
        <w:tc>
          <w:tcPr>
            <w:tcW w:w="6030" w:type="dxa"/>
            <w:gridSpan w:val="4"/>
            <w:shd w:val="clear" w:color="auto" w:fill="auto"/>
            <w:vAlign w:val="center"/>
          </w:tcPr>
          <w:p w14:paraId="7DD0F439" w14:textId="77777777" w:rsidR="004026A9" w:rsidRPr="007A168E" w:rsidRDefault="004026A9" w:rsidP="004026A9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6295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DDBBF6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80AAC7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0246909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DE68D1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267FF01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AEA48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8EB913D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2F86BC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0AF44" w14:textId="12B63557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(32,486)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609CCC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BF076" w14:textId="53627657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(78,488)</w:t>
            </w:r>
          </w:p>
        </w:tc>
      </w:tr>
      <w:tr w:rsidR="004026A9" w:rsidRPr="007A168E" w14:paraId="7D39A684" w14:textId="77777777" w:rsidTr="000B13C3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73BAC549" w14:textId="77777777" w:rsidR="004026A9" w:rsidRPr="007A168E" w:rsidRDefault="004026A9" w:rsidP="004026A9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2F707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9FB45B3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ADB925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EA4A777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B97724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1C8407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020CBD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DAF5C71" w14:textId="77777777" w:rsidR="004026A9" w:rsidRPr="007A168E" w:rsidRDefault="004026A9" w:rsidP="004026A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7A3438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3201AB" w14:textId="1CBBA7C4" w:rsidR="004026A9" w:rsidRPr="007A168E" w:rsidRDefault="00AC0F7D" w:rsidP="004026A9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1,043,964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76AEE0" w14:textId="77777777" w:rsidR="004026A9" w:rsidRPr="007A168E" w:rsidRDefault="004026A9" w:rsidP="004026A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1F923A" w14:textId="7D88DDCC" w:rsidR="004026A9" w:rsidRPr="007A168E" w:rsidRDefault="004026A9" w:rsidP="004026A9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2,079,339</w:t>
            </w:r>
          </w:p>
        </w:tc>
      </w:tr>
    </w:tbl>
    <w:p w14:paraId="2DB5142D" w14:textId="77777777" w:rsidR="004026A9" w:rsidRPr="007A168E" w:rsidRDefault="004026A9" w:rsidP="004026A9">
      <w:pPr>
        <w:pStyle w:val="BodyText"/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14:paraId="082486DF" w14:textId="77777777" w:rsidR="00E77061" w:rsidRPr="007A168E" w:rsidRDefault="00E77061" w:rsidP="004026A9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DE3DF78" w14:textId="421BEBBE" w:rsidR="002E795F" w:rsidRPr="007A168E" w:rsidRDefault="00DF1985" w:rsidP="004026A9">
      <w:pPr>
        <w:pStyle w:val="Ang15"/>
        <w:tabs>
          <w:tab w:val="left" w:pos="540"/>
        </w:tabs>
        <w:ind w:left="0"/>
        <w:rPr>
          <w:rFonts w:asciiTheme="majorBidi" w:hAnsiTheme="majorBidi" w:cstheme="majorBidi"/>
          <w:b/>
          <w:bCs/>
        </w:rPr>
      </w:pPr>
      <w:r w:rsidRPr="007A168E"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4026A9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  <w:sectPr w:rsidR="002E795F" w:rsidRPr="007A168E" w:rsidSect="000B7DA2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496"/>
        <w:gridCol w:w="6"/>
      </w:tblGrid>
      <w:tr w:rsidR="00E77061" w:rsidRPr="007A168E" w14:paraId="0BCE6FA0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4E4C41DC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5E8769AA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ED894F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32B95A6A" w14:textId="77777777" w:rsidR="00E77061" w:rsidRPr="007A168E" w:rsidRDefault="00E77061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061" w:rsidRPr="007A168E" w14:paraId="4CC9EACF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099CFBCF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674EDE4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D73EC9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29081A2" w14:textId="77777777" w:rsidR="00E77061" w:rsidRPr="007A168E" w:rsidRDefault="00E77061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77061" w:rsidRPr="007A168E" w14:paraId="53CA8AE0" w14:textId="77777777" w:rsidTr="00472EA2">
        <w:tc>
          <w:tcPr>
            <w:tcW w:w="4842" w:type="dxa"/>
            <w:shd w:val="clear" w:color="auto" w:fill="auto"/>
          </w:tcPr>
          <w:p w14:paraId="7941E18F" w14:textId="749026B5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C7F78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01184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C7F78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CC7F78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06" w:type="dxa"/>
            <w:shd w:val="clear" w:color="auto" w:fill="auto"/>
          </w:tcPr>
          <w:p w14:paraId="6F772D66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4A158509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69D8229" w14:textId="26CF8375" w:rsidR="00E77061" w:rsidRPr="007A168E" w:rsidRDefault="0057505D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F78" w:rsidRPr="007A16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53973B35" w14:textId="77777777" w:rsidR="00E77061" w:rsidRPr="007A168E" w:rsidRDefault="00E77061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BC731B3" w14:textId="5CAB8C4F" w:rsidR="00E77061" w:rsidRPr="007A168E" w:rsidRDefault="00F47DB8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F78" w:rsidRPr="007A16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7061" w:rsidRPr="007A168E" w14:paraId="1420D208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1C3E8E1E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6DEC71A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88FEBF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1A1B81B" w14:textId="77777777" w:rsidR="00E77061" w:rsidRPr="007A168E" w:rsidRDefault="00E77061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C7F78" w:rsidRPr="007A168E" w14:paraId="44CDB11B" w14:textId="77777777" w:rsidTr="00FE4630">
        <w:tc>
          <w:tcPr>
            <w:tcW w:w="4842" w:type="dxa"/>
            <w:shd w:val="clear" w:color="auto" w:fill="auto"/>
          </w:tcPr>
          <w:p w14:paraId="4A2637CD" w14:textId="77777777" w:rsidR="00CC7F78" w:rsidRPr="007A168E" w:rsidRDefault="00CC7F78" w:rsidP="00CC7F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37378479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1D6FE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01C196" w14:textId="58A81CD3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(370,512)</w:t>
            </w:r>
          </w:p>
        </w:tc>
        <w:tc>
          <w:tcPr>
            <w:tcW w:w="268" w:type="dxa"/>
            <w:shd w:val="clear" w:color="auto" w:fill="auto"/>
          </w:tcPr>
          <w:p w14:paraId="046C863D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2669778" w14:textId="6CE2E66D" w:rsidR="00CC7F78" w:rsidRPr="007A168E" w:rsidRDefault="00CC7F78" w:rsidP="00CC7F78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(114,246)</w:t>
            </w:r>
          </w:p>
        </w:tc>
      </w:tr>
      <w:tr w:rsidR="00CC7F78" w:rsidRPr="007A168E" w14:paraId="1A51DBB1" w14:textId="77777777" w:rsidTr="00FE4630">
        <w:tc>
          <w:tcPr>
            <w:tcW w:w="4842" w:type="dxa"/>
            <w:shd w:val="clear" w:color="auto" w:fill="auto"/>
          </w:tcPr>
          <w:p w14:paraId="221042D6" w14:textId="77777777" w:rsidR="00CC7F78" w:rsidRPr="007A168E" w:rsidRDefault="00CC7F78" w:rsidP="00CC7F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64E0C00A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D343798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74594A3" w14:textId="5D9AF85B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644,871</w:t>
            </w:r>
          </w:p>
        </w:tc>
        <w:tc>
          <w:tcPr>
            <w:tcW w:w="268" w:type="dxa"/>
            <w:shd w:val="clear" w:color="auto" w:fill="auto"/>
          </w:tcPr>
          <w:p w14:paraId="436429ED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A9348C" w14:textId="66F3B46E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1,468,573</w:t>
            </w:r>
          </w:p>
        </w:tc>
      </w:tr>
      <w:tr w:rsidR="00CC7F78" w:rsidRPr="007A168E" w14:paraId="22E5847D" w14:textId="77777777" w:rsidTr="00FE4630">
        <w:tc>
          <w:tcPr>
            <w:tcW w:w="4842" w:type="dxa"/>
            <w:shd w:val="clear" w:color="auto" w:fill="auto"/>
          </w:tcPr>
          <w:p w14:paraId="5165E074" w14:textId="77777777" w:rsidR="00CC7F78" w:rsidRPr="007A168E" w:rsidRDefault="00CC7F78" w:rsidP="00CC7F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C60A319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5DD192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43D9F8F" w14:textId="62FD97D4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1,055,633</w:t>
            </w:r>
          </w:p>
        </w:tc>
        <w:tc>
          <w:tcPr>
            <w:tcW w:w="268" w:type="dxa"/>
            <w:shd w:val="clear" w:color="auto" w:fill="auto"/>
          </w:tcPr>
          <w:p w14:paraId="5B1F22C4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4858FAB" w14:textId="60C13033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858,982</w:t>
            </w:r>
          </w:p>
        </w:tc>
      </w:tr>
      <w:tr w:rsidR="00CC7F78" w:rsidRPr="007A168E" w14:paraId="7C34C1EB" w14:textId="77777777" w:rsidTr="00FE4630">
        <w:tc>
          <w:tcPr>
            <w:tcW w:w="4842" w:type="dxa"/>
            <w:shd w:val="clear" w:color="auto" w:fill="auto"/>
          </w:tcPr>
          <w:p w14:paraId="5A18826E" w14:textId="77777777" w:rsidR="00CC7F78" w:rsidRPr="007A168E" w:rsidRDefault="00CC7F78" w:rsidP="00CC7F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795099B0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424EC13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781678D" w14:textId="5EDB3FD7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(5,418)</w:t>
            </w:r>
          </w:p>
        </w:tc>
        <w:tc>
          <w:tcPr>
            <w:tcW w:w="268" w:type="dxa"/>
            <w:shd w:val="clear" w:color="auto" w:fill="auto"/>
          </w:tcPr>
          <w:p w14:paraId="7A6E4D1B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91108C" w14:textId="6456BE35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(77)</w:t>
            </w:r>
          </w:p>
        </w:tc>
      </w:tr>
      <w:tr w:rsidR="00CC7F78" w:rsidRPr="007A168E" w14:paraId="593AA9EC" w14:textId="77777777" w:rsidTr="00FE4630">
        <w:tc>
          <w:tcPr>
            <w:tcW w:w="4842" w:type="dxa"/>
            <w:shd w:val="clear" w:color="auto" w:fill="auto"/>
          </w:tcPr>
          <w:p w14:paraId="0F004657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189735B9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F4C3EF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80D9DD5" w14:textId="641FB790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1,324,574</w:t>
            </w:r>
          </w:p>
        </w:tc>
        <w:tc>
          <w:tcPr>
            <w:tcW w:w="268" w:type="dxa"/>
            <w:shd w:val="clear" w:color="auto" w:fill="auto"/>
          </w:tcPr>
          <w:p w14:paraId="3D6CF7E1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6E4430" w14:textId="1DED42B3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2,213,232</w:t>
            </w:r>
          </w:p>
        </w:tc>
      </w:tr>
      <w:tr w:rsidR="00CC7F78" w:rsidRPr="007A168E" w14:paraId="3ED82404" w14:textId="77777777" w:rsidTr="00FE4630">
        <w:tc>
          <w:tcPr>
            <w:tcW w:w="4842" w:type="dxa"/>
            <w:shd w:val="clear" w:color="auto" w:fill="auto"/>
          </w:tcPr>
          <w:p w14:paraId="3A959D53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18C143C9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49522633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6F90447F" w14:textId="77777777" w:rsidR="00CC7F78" w:rsidRPr="007A168E" w:rsidRDefault="00CC7F78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CA0B167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BC27A3D" w14:textId="77777777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CC7F78" w:rsidRPr="007A168E" w14:paraId="256D3B8C" w14:textId="77777777" w:rsidTr="00FE4630">
        <w:tc>
          <w:tcPr>
            <w:tcW w:w="4842" w:type="dxa"/>
            <w:shd w:val="clear" w:color="auto" w:fill="auto"/>
          </w:tcPr>
          <w:p w14:paraId="04EA8D97" w14:textId="4A527A50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806" w:type="dxa"/>
            <w:shd w:val="clear" w:color="auto" w:fill="auto"/>
          </w:tcPr>
          <w:p w14:paraId="35468F0E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EEAE493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4FC919" w14:textId="7F40D57F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(4,710)</w:t>
            </w:r>
          </w:p>
        </w:tc>
        <w:tc>
          <w:tcPr>
            <w:tcW w:w="268" w:type="dxa"/>
            <w:shd w:val="clear" w:color="auto" w:fill="auto"/>
          </w:tcPr>
          <w:p w14:paraId="43E29AED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75E3D94" w14:textId="4202F141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3,260</w:t>
            </w:r>
          </w:p>
        </w:tc>
      </w:tr>
      <w:tr w:rsidR="00CC7F78" w:rsidRPr="007A168E" w14:paraId="0D559DE6" w14:textId="77777777" w:rsidTr="00FE4630">
        <w:tc>
          <w:tcPr>
            <w:tcW w:w="4842" w:type="dxa"/>
            <w:shd w:val="clear" w:color="auto" w:fill="auto"/>
          </w:tcPr>
          <w:p w14:paraId="6A922919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043F899D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148F043C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4DA22E1D" w14:textId="77777777" w:rsidR="00CC7F78" w:rsidRPr="007A168E" w:rsidRDefault="00CC7F78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CFF0D7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1574DF0" w14:textId="77777777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CC7F78" w:rsidRPr="007A168E" w14:paraId="05B853AA" w14:textId="77777777" w:rsidTr="00FE4630">
        <w:tc>
          <w:tcPr>
            <w:tcW w:w="4842" w:type="dxa"/>
            <w:shd w:val="clear" w:color="auto" w:fill="auto"/>
          </w:tcPr>
          <w:p w14:paraId="28972C64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A8EC145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995A74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3300954" w14:textId="5A71027B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(265,591)</w:t>
            </w:r>
          </w:p>
        </w:tc>
        <w:tc>
          <w:tcPr>
            <w:tcW w:w="268" w:type="dxa"/>
            <w:shd w:val="clear" w:color="auto" w:fill="auto"/>
          </w:tcPr>
          <w:p w14:paraId="74E2B8A6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8D2B00A" w14:textId="1A6C99A9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(73,624)</w:t>
            </w:r>
          </w:p>
        </w:tc>
      </w:tr>
      <w:tr w:rsidR="00CC7F78" w:rsidRPr="007A168E" w14:paraId="2E8E68E0" w14:textId="77777777" w:rsidTr="00FE4630">
        <w:tc>
          <w:tcPr>
            <w:tcW w:w="4842" w:type="dxa"/>
            <w:shd w:val="clear" w:color="auto" w:fill="auto"/>
            <w:vAlign w:val="center"/>
          </w:tcPr>
          <w:p w14:paraId="0B6E670B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573D303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72CE8A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A6A63AB" w14:textId="7F75B5A0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(10,309)</w:t>
            </w:r>
          </w:p>
        </w:tc>
        <w:tc>
          <w:tcPr>
            <w:tcW w:w="268" w:type="dxa"/>
            <w:shd w:val="clear" w:color="auto" w:fill="auto"/>
          </w:tcPr>
          <w:p w14:paraId="1E7E614D" w14:textId="77777777" w:rsidR="00CC7F78" w:rsidRPr="007A168E" w:rsidRDefault="00CC7F78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1679A11" w14:textId="34C755E3" w:rsidR="00CC7F78" w:rsidRPr="007A168E" w:rsidRDefault="00CC7F78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(63,529)</w:t>
            </w:r>
          </w:p>
        </w:tc>
      </w:tr>
      <w:tr w:rsidR="00CC7F78" w:rsidRPr="007A168E" w14:paraId="378D9D95" w14:textId="77777777" w:rsidTr="00FE4630">
        <w:tc>
          <w:tcPr>
            <w:tcW w:w="4842" w:type="dxa"/>
            <w:shd w:val="clear" w:color="auto" w:fill="auto"/>
          </w:tcPr>
          <w:p w14:paraId="285A2607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571AD6A" w14:textId="77777777" w:rsidR="00CC7F78" w:rsidRPr="007A168E" w:rsidRDefault="00CC7F78" w:rsidP="00CC7F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16914E" w14:textId="77777777" w:rsidR="00CC7F78" w:rsidRPr="007A168E" w:rsidRDefault="00CC7F78" w:rsidP="00CC7F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0FFD" w14:textId="0CA8BD87" w:rsidR="00CC7F78" w:rsidRPr="007A168E" w:rsidRDefault="00D0262D" w:rsidP="00CC7F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1,043,964</w:t>
            </w:r>
          </w:p>
        </w:tc>
        <w:tc>
          <w:tcPr>
            <w:tcW w:w="268" w:type="dxa"/>
            <w:shd w:val="clear" w:color="auto" w:fill="auto"/>
          </w:tcPr>
          <w:p w14:paraId="785F2EA7" w14:textId="77777777" w:rsidR="00CC7F78" w:rsidRPr="007A168E" w:rsidRDefault="00CC7F78" w:rsidP="00CC7F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C363" w14:textId="7150D34E" w:rsidR="00CC7F78" w:rsidRPr="007A168E" w:rsidRDefault="00CC7F78" w:rsidP="00CC7F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2,079,339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CD6FB6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24AE8706" w:rsidR="00CD6FB6" w:rsidRPr="007A168E" w:rsidRDefault="00557D15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F58175B" w14:textId="77777777" w:rsidR="00CD6FB6" w:rsidRPr="007A168E" w:rsidRDefault="00CD6FB6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76182BAD" w:rsidR="00CD6FB6" w:rsidRPr="007A168E" w:rsidRDefault="00984B3F" w:rsidP="00CE693F">
            <w:pPr>
              <w:spacing w:line="380" w:lineRule="exact"/>
              <w:ind w:right="-115" w:hanging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D6FB6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56F278C3" w:rsidR="00CD6FB6" w:rsidRPr="007A168E" w:rsidRDefault="0057505D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A7724D7" w14:textId="77777777" w:rsidR="00CD6FB6" w:rsidRPr="007A168E" w:rsidRDefault="00CD6FB6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063EF075" w:rsidR="00CD6FB6" w:rsidRPr="007A168E" w:rsidRDefault="00F47DB8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7A16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6FB6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7D15" w:rsidRPr="007A168E" w14:paraId="0280FDAA" w14:textId="77777777" w:rsidTr="00FE4630">
        <w:tc>
          <w:tcPr>
            <w:tcW w:w="4860" w:type="dxa"/>
            <w:shd w:val="clear" w:color="auto" w:fill="auto"/>
            <w:vAlign w:val="center"/>
          </w:tcPr>
          <w:p w14:paraId="28CD307F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7F20CE17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80,542,416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0EE6D7F1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84,542,431</w:t>
            </w:r>
          </w:p>
        </w:tc>
      </w:tr>
      <w:tr w:rsidR="00557D15" w:rsidRPr="007A168E" w14:paraId="1E39E77F" w14:textId="77777777" w:rsidTr="00FE4630">
        <w:tc>
          <w:tcPr>
            <w:tcW w:w="4860" w:type="dxa"/>
            <w:shd w:val="clear" w:color="auto" w:fill="auto"/>
            <w:vAlign w:val="center"/>
          </w:tcPr>
          <w:p w14:paraId="2990084C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5F94DC0A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10,446,849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41CCD11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10,452,895</w:t>
            </w:r>
          </w:p>
        </w:tc>
      </w:tr>
      <w:tr w:rsidR="00557D15" w:rsidRPr="007A168E" w14:paraId="1AFDBB88" w14:textId="77777777" w:rsidTr="00FE4630">
        <w:tc>
          <w:tcPr>
            <w:tcW w:w="4860" w:type="dxa"/>
            <w:shd w:val="clear" w:color="auto" w:fill="auto"/>
            <w:vAlign w:val="center"/>
          </w:tcPr>
          <w:p w14:paraId="2E72B6E0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78568750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48,863,144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4166DBD9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46,571,295</w:t>
            </w:r>
          </w:p>
        </w:tc>
      </w:tr>
      <w:tr w:rsidR="00557D15" w:rsidRPr="007A168E" w14:paraId="19BCDDDD" w14:textId="77777777" w:rsidTr="00FE4630">
        <w:tc>
          <w:tcPr>
            <w:tcW w:w="4860" w:type="dxa"/>
            <w:shd w:val="clear" w:color="auto" w:fill="auto"/>
            <w:vAlign w:val="center"/>
          </w:tcPr>
          <w:p w14:paraId="13100DDA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2EB8D786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2,045,320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6457590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2,108,930</w:t>
            </w:r>
          </w:p>
        </w:tc>
      </w:tr>
      <w:tr w:rsidR="00557D15" w:rsidRPr="007A168E" w14:paraId="1F1C86C6" w14:textId="77777777" w:rsidTr="00FE4630">
        <w:tc>
          <w:tcPr>
            <w:tcW w:w="4860" w:type="dxa"/>
            <w:shd w:val="clear" w:color="auto" w:fill="auto"/>
            <w:vAlign w:val="center"/>
          </w:tcPr>
          <w:p w14:paraId="7D9813B7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5961BE05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641,203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5B12397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587,747</w:t>
            </w:r>
          </w:p>
        </w:tc>
      </w:tr>
      <w:tr w:rsidR="00557D15" w:rsidRPr="007A168E" w14:paraId="7886D804" w14:textId="77777777" w:rsidTr="00FE4630">
        <w:tc>
          <w:tcPr>
            <w:tcW w:w="4860" w:type="dxa"/>
            <w:shd w:val="clear" w:color="auto" w:fill="auto"/>
          </w:tcPr>
          <w:p w14:paraId="246B0DB5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518D3BCE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142,538,932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58685BF2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144,263,298</w:t>
            </w:r>
          </w:p>
        </w:tc>
      </w:tr>
      <w:tr w:rsidR="00557D15" w:rsidRPr="007A168E" w14:paraId="510D03A9" w14:textId="77777777" w:rsidTr="00FE4630">
        <w:tc>
          <w:tcPr>
            <w:tcW w:w="4860" w:type="dxa"/>
            <w:shd w:val="clear" w:color="auto" w:fill="auto"/>
          </w:tcPr>
          <w:p w14:paraId="681A12A1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2094B0F2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7,477,067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219B8C35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4,286,799</w:t>
            </w:r>
          </w:p>
        </w:tc>
      </w:tr>
      <w:tr w:rsidR="00557D15" w:rsidRPr="007A168E" w14:paraId="5B17E9C3" w14:textId="77777777" w:rsidTr="00FE4630">
        <w:tc>
          <w:tcPr>
            <w:tcW w:w="4860" w:type="dxa"/>
            <w:shd w:val="clear" w:color="auto" w:fill="auto"/>
          </w:tcPr>
          <w:p w14:paraId="7B52402F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628B433C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150,015,999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3390C8A9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148,550,097</w:t>
            </w:r>
          </w:p>
        </w:tc>
      </w:tr>
      <w:tr w:rsidR="00557D15" w:rsidRPr="007A168E" w14:paraId="5C33CB5D" w14:textId="77777777" w:rsidTr="00FE4630">
        <w:tc>
          <w:tcPr>
            <w:tcW w:w="4860" w:type="dxa"/>
            <w:shd w:val="clear" w:color="auto" w:fill="auto"/>
          </w:tcPr>
          <w:p w14:paraId="3F6FD07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5F74ED9B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(3,734,029)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3AEE90D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(4,050,669)</w:t>
            </w:r>
          </w:p>
        </w:tc>
      </w:tr>
      <w:tr w:rsidR="00557D15" w:rsidRPr="007A168E" w14:paraId="7EAF5AED" w14:textId="77777777" w:rsidTr="00FE4630">
        <w:tc>
          <w:tcPr>
            <w:tcW w:w="4860" w:type="dxa"/>
            <w:shd w:val="clear" w:color="auto" w:fill="auto"/>
          </w:tcPr>
          <w:p w14:paraId="4A0D863A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6B6E9818" w:rsidR="00557D15" w:rsidRPr="007A168E" w:rsidRDefault="00D0262D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146,281,970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197D552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144,499,428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CE693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E77061" w:rsidRPr="00CE693F" w14:paraId="7E7CAD49" w14:textId="77777777" w:rsidTr="00501184">
        <w:tc>
          <w:tcPr>
            <w:tcW w:w="4850" w:type="dxa"/>
          </w:tcPr>
          <w:p w14:paraId="561E2667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DB4221F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DDE5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778683D6" w14:textId="77777777" w:rsidR="00E77061" w:rsidRPr="00CE693F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CE693F" w14:paraId="3A6A6544" w14:textId="77777777" w:rsidTr="00501184">
        <w:tc>
          <w:tcPr>
            <w:tcW w:w="4850" w:type="dxa"/>
          </w:tcPr>
          <w:p w14:paraId="1010D62A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0F4BA7C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30DD8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5571FC3" w14:textId="77777777" w:rsidR="00E77061" w:rsidRPr="00CE693F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0656C" w:rsidRPr="00CE693F" w14:paraId="288E32E6" w14:textId="77777777" w:rsidTr="00501184">
        <w:tc>
          <w:tcPr>
            <w:tcW w:w="4850" w:type="dxa"/>
          </w:tcPr>
          <w:p w14:paraId="1EBBAAFC" w14:textId="0FE716BA" w:rsidR="0030656C" w:rsidRPr="00CE693F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7D15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57D15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557D15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19" w:type="dxa"/>
          </w:tcPr>
          <w:p w14:paraId="209B51C0" w14:textId="77777777" w:rsidR="0030656C" w:rsidRPr="00CE693F" w:rsidRDefault="0030656C" w:rsidP="003065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9C022E" w14:textId="77777777" w:rsidR="0030656C" w:rsidRPr="00CE693F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90C4081" w14:textId="2342B53F" w:rsidR="0030656C" w:rsidRPr="00CE693F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CE69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6136BA2" w14:textId="77777777" w:rsidR="0030656C" w:rsidRPr="00CE693F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214F1D3" w14:textId="36004CA3" w:rsidR="0030656C" w:rsidRPr="00CE693F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CE69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7061" w:rsidRPr="00CE693F" w14:paraId="5736CB53" w14:textId="77777777" w:rsidTr="00501184">
        <w:tc>
          <w:tcPr>
            <w:tcW w:w="4850" w:type="dxa"/>
          </w:tcPr>
          <w:p w14:paraId="72437625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21186C6B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40BD4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3469E61" w14:textId="77777777" w:rsidR="00E77061" w:rsidRPr="00CE693F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7D15" w:rsidRPr="00CE693F" w14:paraId="79F2F31B" w14:textId="77777777" w:rsidTr="00501184">
        <w:tc>
          <w:tcPr>
            <w:tcW w:w="4850" w:type="dxa"/>
            <w:vAlign w:val="center"/>
          </w:tcPr>
          <w:p w14:paraId="6C23120E" w14:textId="77777777" w:rsidR="00557D15" w:rsidRPr="00CE693F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18789A4D" w14:textId="77777777" w:rsidR="00557D15" w:rsidRPr="00CE693F" w:rsidRDefault="00557D15" w:rsidP="00557D1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42F26" w14:textId="77777777" w:rsidR="00557D15" w:rsidRPr="00CE693F" w:rsidRDefault="00557D15" w:rsidP="00557D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51A0F8" w14:textId="4BC7B3C0" w:rsidR="00557D15" w:rsidRPr="00CE693F" w:rsidRDefault="00781549" w:rsidP="00557D15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6,843,743</w:t>
            </w:r>
          </w:p>
        </w:tc>
        <w:tc>
          <w:tcPr>
            <w:tcW w:w="236" w:type="dxa"/>
            <w:shd w:val="clear" w:color="auto" w:fill="auto"/>
          </w:tcPr>
          <w:p w14:paraId="00990D9C" w14:textId="77777777" w:rsidR="00557D15" w:rsidRPr="00CE693F" w:rsidRDefault="00557D15" w:rsidP="00557D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AABC00A" w14:textId="6354BEB0" w:rsidR="00557D15" w:rsidRPr="00CE693F" w:rsidRDefault="00557D15" w:rsidP="00557D15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6,285,078</w:t>
            </w:r>
          </w:p>
        </w:tc>
      </w:tr>
      <w:tr w:rsidR="00557D15" w:rsidRPr="00CE693F" w14:paraId="55ABD31B" w14:textId="77777777" w:rsidTr="00501184">
        <w:tc>
          <w:tcPr>
            <w:tcW w:w="4850" w:type="dxa"/>
            <w:vAlign w:val="center"/>
          </w:tcPr>
          <w:p w14:paraId="78655658" w14:textId="77777777" w:rsidR="00557D15" w:rsidRPr="00CE693F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62AE560B" w14:textId="77777777" w:rsidR="00557D15" w:rsidRPr="00CE693F" w:rsidRDefault="00557D15" w:rsidP="00557D1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7C960" w14:textId="77777777" w:rsidR="00557D15" w:rsidRPr="00CE693F" w:rsidRDefault="00557D15" w:rsidP="00557D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387F" w14:textId="0AD894BC" w:rsidR="00557D15" w:rsidRPr="00CE693F" w:rsidRDefault="00781549" w:rsidP="00557D15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1,918,882</w:t>
            </w:r>
          </w:p>
        </w:tc>
        <w:tc>
          <w:tcPr>
            <w:tcW w:w="236" w:type="dxa"/>
            <w:shd w:val="clear" w:color="auto" w:fill="auto"/>
          </w:tcPr>
          <w:p w14:paraId="30354B10" w14:textId="77777777" w:rsidR="00557D15" w:rsidRPr="00CE693F" w:rsidRDefault="00557D15" w:rsidP="00557D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6016" w14:textId="1AD7C528" w:rsidR="00557D15" w:rsidRPr="00CE693F" w:rsidRDefault="00557D15" w:rsidP="00557D15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3,793,265</w:t>
            </w:r>
          </w:p>
        </w:tc>
      </w:tr>
      <w:tr w:rsidR="00557D15" w:rsidRPr="00CE693F" w14:paraId="6F77D007" w14:textId="77777777" w:rsidTr="00501184">
        <w:tc>
          <w:tcPr>
            <w:tcW w:w="4850" w:type="dxa"/>
          </w:tcPr>
          <w:p w14:paraId="3BCE859B" w14:textId="77777777" w:rsidR="00557D15" w:rsidRPr="00CE693F" w:rsidRDefault="00557D15" w:rsidP="00557D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7CE85A21" w14:textId="77777777" w:rsidR="00557D15" w:rsidRPr="00CE693F" w:rsidRDefault="00557D15" w:rsidP="00557D1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6A77C" w14:textId="77777777" w:rsidR="00557D15" w:rsidRPr="00CE693F" w:rsidRDefault="00557D15" w:rsidP="00557D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437DB" w14:textId="3DF100DE" w:rsidR="00557D15" w:rsidRPr="00CE693F" w:rsidRDefault="00781549" w:rsidP="00557D15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8,762,625</w:t>
            </w:r>
          </w:p>
        </w:tc>
        <w:tc>
          <w:tcPr>
            <w:tcW w:w="236" w:type="dxa"/>
            <w:shd w:val="clear" w:color="auto" w:fill="auto"/>
          </w:tcPr>
          <w:p w14:paraId="173FB77C" w14:textId="77777777" w:rsidR="00557D15" w:rsidRPr="00CE693F" w:rsidRDefault="00557D15" w:rsidP="00557D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6ECB3F" w14:textId="14E75554" w:rsidR="00557D15" w:rsidRPr="00CE693F" w:rsidRDefault="00557D15" w:rsidP="00557D15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10,078,343</w:t>
            </w:r>
          </w:p>
        </w:tc>
      </w:tr>
    </w:tbl>
    <w:p w14:paraId="627499D3" w14:textId="15E7934F" w:rsidR="00E77061" w:rsidRPr="00CE693F" w:rsidRDefault="002C0726" w:rsidP="002C0726">
      <w:pPr>
        <w:pStyle w:val="Bo-Blankline"/>
        <w:tabs>
          <w:tab w:val="left" w:pos="6640"/>
        </w:tabs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</w:rPr>
        <w:tab/>
      </w: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77777777" w:rsidR="00E77061" w:rsidRPr="00CE693F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E77061" w:rsidRPr="00CE693F" w14:paraId="1AC66382" w14:textId="77777777" w:rsidTr="00501184">
        <w:tc>
          <w:tcPr>
            <w:tcW w:w="4836" w:type="dxa"/>
          </w:tcPr>
          <w:p w14:paraId="2A113C14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dxa"/>
          </w:tcPr>
          <w:p w14:paraId="723A95D1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68DD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27CDBC88" w14:textId="77777777" w:rsidR="00E77061" w:rsidRPr="00CE693F" w:rsidRDefault="00E77061" w:rsidP="00E770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CE693F" w14:paraId="77C0C3F4" w14:textId="77777777" w:rsidTr="00501184">
        <w:tc>
          <w:tcPr>
            <w:tcW w:w="4836" w:type="dxa"/>
          </w:tcPr>
          <w:p w14:paraId="47E42B3F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dxa"/>
          </w:tcPr>
          <w:p w14:paraId="175BF27F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A71D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281C71E" w14:textId="77777777" w:rsidR="00E77061" w:rsidRPr="00CE693F" w:rsidRDefault="00E77061" w:rsidP="00E770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0656C" w:rsidRPr="00CE693F" w14:paraId="08DAD0CD" w14:textId="77777777" w:rsidTr="00501184">
        <w:tc>
          <w:tcPr>
            <w:tcW w:w="4836" w:type="dxa"/>
          </w:tcPr>
          <w:p w14:paraId="392A63CC" w14:textId="114C7E13" w:rsidR="0030656C" w:rsidRPr="00CE693F" w:rsidRDefault="0030656C" w:rsidP="0030656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16501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16501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816501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17" w:type="dxa"/>
          </w:tcPr>
          <w:p w14:paraId="2A436233" w14:textId="77777777" w:rsidR="0030656C" w:rsidRPr="00CE693F" w:rsidRDefault="0030656C" w:rsidP="0030656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61B173D" w14:textId="77777777" w:rsidR="0030656C" w:rsidRPr="00CE693F" w:rsidRDefault="0030656C" w:rsidP="0030656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85781C4" w14:textId="51C75081" w:rsidR="0030656C" w:rsidRPr="00CE693F" w:rsidRDefault="0030656C" w:rsidP="003065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6501" w:rsidRPr="00CE69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14:paraId="2019E065" w14:textId="77777777" w:rsidR="0030656C" w:rsidRPr="00CE693F" w:rsidRDefault="0030656C" w:rsidP="003065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C25245" w14:textId="49A760A3" w:rsidR="0030656C" w:rsidRPr="00CE693F" w:rsidRDefault="0030656C" w:rsidP="003065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6501" w:rsidRPr="00CE69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7061" w:rsidRPr="00CE693F" w14:paraId="6189BC5D" w14:textId="77777777" w:rsidTr="00501184">
        <w:tc>
          <w:tcPr>
            <w:tcW w:w="4836" w:type="dxa"/>
          </w:tcPr>
          <w:p w14:paraId="4D88F0A2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dxa"/>
          </w:tcPr>
          <w:p w14:paraId="19845E7B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9502E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9F5B0BA" w14:textId="77777777" w:rsidR="00E77061" w:rsidRPr="00CE693F" w:rsidRDefault="00E77061" w:rsidP="00E770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16501" w:rsidRPr="00CE693F" w14:paraId="1A141E53" w14:textId="77777777" w:rsidTr="00501184">
        <w:tc>
          <w:tcPr>
            <w:tcW w:w="4836" w:type="dxa"/>
            <w:vAlign w:val="center"/>
          </w:tcPr>
          <w:p w14:paraId="7C0C3218" w14:textId="77777777" w:rsidR="00816501" w:rsidRPr="00CE693F" w:rsidRDefault="00816501" w:rsidP="00816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7AEABBA6" w14:textId="77777777" w:rsidR="00816501" w:rsidRPr="00CE693F" w:rsidRDefault="00816501" w:rsidP="0081650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D61A" w14:textId="77777777" w:rsidR="00816501" w:rsidRPr="00CE693F" w:rsidRDefault="00816501" w:rsidP="0081650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B7B7497" w14:textId="0432783B" w:rsidR="00816501" w:rsidRPr="00CE693F" w:rsidRDefault="00372547" w:rsidP="00816501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176,78</w:t>
            </w:r>
            <w:r w:rsidR="003B6F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7A34BA31" w14:textId="77777777" w:rsidR="00816501" w:rsidRPr="00CE693F" w:rsidRDefault="00816501" w:rsidP="0081650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D7D506" w14:textId="02C1316D" w:rsidR="00816501" w:rsidRPr="00CE693F" w:rsidRDefault="00816501" w:rsidP="00816501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373,657</w:t>
            </w:r>
          </w:p>
        </w:tc>
      </w:tr>
      <w:tr w:rsidR="00816501" w:rsidRPr="00CE693F" w14:paraId="75131C95" w14:textId="77777777" w:rsidTr="00501184">
        <w:tc>
          <w:tcPr>
            <w:tcW w:w="4836" w:type="dxa"/>
            <w:vAlign w:val="center"/>
          </w:tcPr>
          <w:p w14:paraId="10DC1326" w14:textId="77777777" w:rsidR="00816501" w:rsidRPr="00CE693F" w:rsidRDefault="00816501" w:rsidP="00816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65D746BC" w14:textId="77777777" w:rsidR="00816501" w:rsidRPr="00CE693F" w:rsidRDefault="00816501" w:rsidP="0081650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18167" w14:textId="77777777" w:rsidR="00816501" w:rsidRPr="00CE693F" w:rsidRDefault="00816501" w:rsidP="0081650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308DFD7F" w14:textId="5344D3F5" w:rsidR="00816501" w:rsidRPr="00CE693F" w:rsidRDefault="00372547" w:rsidP="00816501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16,30</w:t>
            </w:r>
            <w:r w:rsidR="00D02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14:paraId="5242CA00" w14:textId="77777777" w:rsidR="00816501" w:rsidRPr="00CE693F" w:rsidRDefault="00816501" w:rsidP="0081650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4C4C2C" w14:textId="1FD3D14D" w:rsidR="00816501" w:rsidRPr="00CE693F" w:rsidRDefault="00816501" w:rsidP="00816501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28,450</w:t>
            </w:r>
          </w:p>
        </w:tc>
      </w:tr>
      <w:tr w:rsidR="00816501" w:rsidRPr="00CE693F" w14:paraId="1C5B98D8" w14:textId="77777777" w:rsidTr="00501184">
        <w:tc>
          <w:tcPr>
            <w:tcW w:w="4836" w:type="dxa"/>
            <w:vAlign w:val="center"/>
          </w:tcPr>
          <w:p w14:paraId="793C6FD8" w14:textId="77777777" w:rsidR="00816501" w:rsidRPr="00CE693F" w:rsidRDefault="00816501" w:rsidP="00816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E9BAB14" w14:textId="77777777" w:rsidR="00816501" w:rsidRPr="00CE693F" w:rsidRDefault="00816501" w:rsidP="0081650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EF09C" w14:textId="77777777" w:rsidR="00816501" w:rsidRPr="00CE693F" w:rsidRDefault="00816501" w:rsidP="0081650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5361826A" w14:textId="73EF3BB1" w:rsidR="00816501" w:rsidRPr="00CE693F" w:rsidRDefault="00372547" w:rsidP="00816501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265,59</w:t>
            </w:r>
            <w:r w:rsidR="00D02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4" w:type="dxa"/>
            <w:shd w:val="clear" w:color="auto" w:fill="auto"/>
          </w:tcPr>
          <w:p w14:paraId="5ED4EC01" w14:textId="77777777" w:rsidR="00816501" w:rsidRPr="00CE693F" w:rsidRDefault="00816501" w:rsidP="0081650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6ED7DA" w14:textId="5B091EC4" w:rsidR="00816501" w:rsidRPr="00CE693F" w:rsidRDefault="00816501" w:rsidP="00816501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73,623</w:t>
            </w:r>
          </w:p>
        </w:tc>
      </w:tr>
      <w:tr w:rsidR="00816501" w:rsidRPr="00CE693F" w14:paraId="3F5E7BC1" w14:textId="77777777" w:rsidTr="00501184">
        <w:tc>
          <w:tcPr>
            <w:tcW w:w="4836" w:type="dxa"/>
          </w:tcPr>
          <w:p w14:paraId="0103575C" w14:textId="77777777" w:rsidR="00816501" w:rsidRPr="00CE693F" w:rsidRDefault="00816501" w:rsidP="0081650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83B236F" w14:textId="77777777" w:rsidR="00816501" w:rsidRPr="00CE693F" w:rsidRDefault="00816501" w:rsidP="0081650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5051" w14:textId="77777777" w:rsidR="00816501" w:rsidRPr="00CE693F" w:rsidRDefault="00816501" w:rsidP="0081650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4DD2A" w14:textId="07B2FCB8" w:rsidR="00816501" w:rsidRPr="00CE693F" w:rsidRDefault="00372547" w:rsidP="00816501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458,68</w:t>
            </w:r>
            <w:r w:rsidR="003B6F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52354E67" w14:textId="77777777" w:rsidR="00816501" w:rsidRPr="00CE693F" w:rsidRDefault="00816501" w:rsidP="0081650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0D9D75" w14:textId="55EA5201" w:rsidR="00816501" w:rsidRPr="00CE693F" w:rsidRDefault="00816501" w:rsidP="00816501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475,730</w:t>
            </w:r>
          </w:p>
        </w:tc>
      </w:tr>
    </w:tbl>
    <w:p w14:paraId="1B5E9163" w14:textId="31D90355" w:rsidR="006C6D86" w:rsidRPr="00CE693F" w:rsidRDefault="006C6D86" w:rsidP="00E77061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sz w:val="24"/>
          <w:szCs w:val="24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1C2055B2" w:rsidR="00D0262D" w:rsidRPr="00D0262D" w:rsidRDefault="00501184" w:rsidP="00E1704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CE693F">
        <w:rPr>
          <w:rFonts w:asciiTheme="majorBidi" w:hAnsiTheme="majorBidi" w:cstheme="majorBidi"/>
          <w:sz w:val="30"/>
          <w:szCs w:val="30"/>
        </w:rPr>
        <w:br/>
      </w:r>
      <w:r w:rsidRPr="00CE693F">
        <w:rPr>
          <w:rFonts w:asciiTheme="majorBidi" w:hAnsiTheme="majorBidi" w:cstheme="majorBidi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816501" w:rsidRPr="00CE693F">
        <w:rPr>
          <w:rFonts w:asciiTheme="majorBidi" w:hAnsiTheme="majorBidi" w:cstheme="majorBidi"/>
          <w:sz w:val="30"/>
          <w:szCs w:val="30"/>
          <w:cs/>
        </w:rPr>
        <w:t>สาม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16501" w:rsidRPr="00CE693F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816501"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16501" w:rsidRPr="00CE693F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94288" w:rsidRPr="00CE6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1CD">
        <w:rPr>
          <w:rFonts w:asciiTheme="majorBidi" w:hAnsiTheme="majorBidi" w:cstheme="majorBidi"/>
          <w:sz w:val="30"/>
          <w:szCs w:val="30"/>
        </w:rPr>
        <w:t>8.32</w:t>
      </w:r>
      <w:r w:rsidR="00C76A28"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="00C76A28" w:rsidRPr="00CE693F">
        <w:rPr>
          <w:rFonts w:asciiTheme="majorBidi" w:hAnsiTheme="majorBidi" w:cstheme="majorBidi"/>
          <w:sz w:val="30"/>
          <w:szCs w:val="30"/>
          <w:cs/>
        </w:rPr>
        <w:t>และ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1CD">
        <w:rPr>
          <w:rFonts w:asciiTheme="majorBidi" w:hAnsiTheme="majorBidi" w:cstheme="majorBidi"/>
          <w:sz w:val="30"/>
          <w:szCs w:val="30"/>
        </w:rPr>
        <w:t>4.20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E693F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816501" w:rsidRPr="00CE693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 </w:t>
      </w:r>
      <w:r w:rsidR="00816501" w:rsidRPr="00CE693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มีนาคม </w:t>
      </w:r>
      <w:r w:rsidRPr="00CE693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16501" w:rsidRPr="00CE693F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CE693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E693F">
        <w:rPr>
          <w:rFonts w:asciiTheme="majorBidi" w:hAnsiTheme="majorBidi" w:cstheme="majorBidi"/>
          <w:i/>
          <w:iCs/>
          <w:sz w:val="30"/>
          <w:szCs w:val="30"/>
          <w:cs/>
        </w:rPr>
        <w:t>ร้อย</w:t>
      </w:r>
      <w:r w:rsidR="00C76A28" w:rsidRPr="00CE693F">
        <w:rPr>
          <w:rFonts w:asciiTheme="majorBidi" w:hAnsiTheme="majorBidi" w:cstheme="majorBidi"/>
          <w:i/>
          <w:iCs/>
          <w:sz w:val="30"/>
          <w:szCs w:val="30"/>
          <w:cs/>
        </w:rPr>
        <w:t>ละ</w:t>
      </w:r>
      <w:r w:rsidRPr="00CE69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31CD">
        <w:rPr>
          <w:rFonts w:asciiTheme="majorBidi" w:hAnsiTheme="majorBidi" w:cstheme="majorBidi"/>
          <w:i/>
          <w:iCs/>
          <w:sz w:val="30"/>
          <w:szCs w:val="30"/>
        </w:rPr>
        <w:t xml:space="preserve">1.20 </w:t>
      </w:r>
      <w:r w:rsidRPr="00CE69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2431CD">
        <w:rPr>
          <w:rFonts w:asciiTheme="majorBidi" w:hAnsiTheme="majorBidi" w:cstheme="majorBidi"/>
          <w:i/>
          <w:iCs/>
          <w:sz w:val="30"/>
          <w:szCs w:val="30"/>
        </w:rPr>
        <w:t>0.22</w:t>
      </w:r>
      <w:r w:rsidRPr="00CE69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C76A28" w:rsidRPr="00CE6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666839">
        <w:rPr>
          <w:rFonts w:asciiTheme="majorBidi" w:hAnsiTheme="majorBidi" w:cstheme="majorBidi" w:hint="cs"/>
          <w:sz w:val="30"/>
          <w:szCs w:val="30"/>
          <w:cs/>
        </w:rPr>
        <w:t>รายจ่ายที่มีสิทธิหักได้เพิ่มขึ้นและรายจ่ายที่ไม่ให้ถือเป็นรายจ่ายตามประมวลรัษฎากร</w:t>
      </w:r>
    </w:p>
    <w:p w14:paraId="22BB3DD7" w14:textId="77777777" w:rsidR="00D0262D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24A6E440" w14:textId="4C2803B8" w:rsidR="00F90B1F" w:rsidRPr="00CE693F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กำไรต่อหุ้น</w:t>
      </w:r>
      <w:r w:rsidR="00C9729C" w:rsidRPr="00CE693F">
        <w:rPr>
          <w:rFonts w:asciiTheme="majorBidi" w:hAnsiTheme="majorBidi" w:cstheme="majorBidi"/>
          <w:cs/>
        </w:rPr>
        <w:t>ขั้นพื้นฐาน</w:t>
      </w:r>
    </w:p>
    <w:p w14:paraId="318F416B" w14:textId="77777777" w:rsidR="00F90B1F" w:rsidRPr="00CE693F" w:rsidRDefault="00F90B1F" w:rsidP="008903C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8D5E1C4" w14:textId="4C70F1F6" w:rsidR="00E77061" w:rsidRPr="00CE693F" w:rsidRDefault="00E77061" w:rsidP="00E77061">
      <w:pPr>
        <w:pStyle w:val="Bo-C1Content"/>
        <w:rPr>
          <w:rFonts w:asciiTheme="majorBidi" w:hAnsiTheme="majorBidi" w:cstheme="majorBidi"/>
          <w:spacing w:val="4"/>
        </w:rPr>
      </w:pPr>
      <w:r w:rsidRPr="00CE693F">
        <w:rPr>
          <w:rFonts w:asciiTheme="majorBidi" w:hAnsiTheme="majorBidi" w:cstheme="majorBidi"/>
          <w:spacing w:val="4"/>
          <w:cs/>
        </w:rPr>
        <w:t>กำไรต่อหุ้นขั้นพื้นฐานสำหรับงวด</w:t>
      </w:r>
      <w:r w:rsidR="00854618" w:rsidRPr="00CE693F">
        <w:rPr>
          <w:rFonts w:asciiTheme="majorBidi" w:hAnsiTheme="majorBidi" w:cstheme="majorBidi"/>
          <w:spacing w:val="4"/>
          <w:cs/>
        </w:rPr>
        <w:t>สาม</w:t>
      </w:r>
      <w:r w:rsidRPr="00CE693F">
        <w:rPr>
          <w:rFonts w:asciiTheme="majorBidi" w:hAnsiTheme="majorBidi" w:cstheme="majorBidi"/>
          <w:spacing w:val="4"/>
          <w:cs/>
        </w:rPr>
        <w:t xml:space="preserve">เดือนสิ้นสุดวันที่ </w:t>
      </w:r>
      <w:r w:rsidR="00854618" w:rsidRPr="00CE693F">
        <w:rPr>
          <w:rFonts w:asciiTheme="majorBidi" w:hAnsiTheme="majorBidi" w:cstheme="majorBidi"/>
          <w:spacing w:val="4"/>
          <w:lang w:val="en-US"/>
        </w:rPr>
        <w:t xml:space="preserve">31 </w:t>
      </w:r>
      <w:r w:rsidR="00854618" w:rsidRPr="00CE693F">
        <w:rPr>
          <w:rFonts w:asciiTheme="majorBidi" w:hAnsiTheme="majorBidi" w:cstheme="majorBidi"/>
          <w:spacing w:val="4"/>
          <w:cs/>
          <w:lang w:val="en-US"/>
        </w:rPr>
        <w:t xml:space="preserve">มีนาคม </w:t>
      </w:r>
      <w:r w:rsidR="0057505D" w:rsidRPr="00CE693F">
        <w:rPr>
          <w:rFonts w:asciiTheme="majorBidi" w:hAnsiTheme="majorBidi" w:cstheme="majorBidi"/>
          <w:spacing w:val="4"/>
          <w:lang w:val="en-US"/>
        </w:rPr>
        <w:t>256</w:t>
      </w:r>
      <w:r w:rsidR="00854618" w:rsidRPr="00CE693F">
        <w:rPr>
          <w:rFonts w:asciiTheme="majorBidi" w:hAnsiTheme="majorBidi" w:cstheme="majorBidi"/>
          <w:spacing w:val="4"/>
          <w:lang w:val="en-US"/>
        </w:rPr>
        <w:t>6</w:t>
      </w:r>
      <w:r w:rsidRPr="00CE693F">
        <w:rPr>
          <w:rFonts w:asciiTheme="majorBidi" w:hAnsiTheme="majorBidi" w:cstheme="majorBidi"/>
          <w:spacing w:val="4"/>
          <w:lang w:val="en-US"/>
        </w:rPr>
        <w:t xml:space="preserve"> </w:t>
      </w:r>
      <w:r w:rsidRPr="00CE693F">
        <w:rPr>
          <w:rFonts w:asciiTheme="majorBidi" w:hAnsiTheme="majorBidi" w:cstheme="majorBidi"/>
          <w:spacing w:val="4"/>
          <w:cs/>
          <w:lang w:val="en-US"/>
        </w:rPr>
        <w:t xml:space="preserve">และ </w:t>
      </w:r>
      <w:r w:rsidR="00F47DB8" w:rsidRPr="00CE693F">
        <w:rPr>
          <w:rFonts w:asciiTheme="majorBidi" w:hAnsiTheme="majorBidi" w:cstheme="majorBidi"/>
          <w:spacing w:val="4"/>
        </w:rPr>
        <w:t>256</w:t>
      </w:r>
      <w:r w:rsidR="00854618" w:rsidRPr="00CE693F">
        <w:rPr>
          <w:rFonts w:asciiTheme="majorBidi" w:hAnsiTheme="majorBidi" w:cstheme="majorBidi"/>
          <w:spacing w:val="4"/>
        </w:rPr>
        <w:t>5</w:t>
      </w:r>
      <w:r w:rsidRPr="00CE693F">
        <w:rPr>
          <w:rFonts w:asciiTheme="majorBidi" w:hAnsiTheme="majorBidi" w:cstheme="majorBidi"/>
          <w:spacing w:val="4"/>
          <w:lang w:val="en-US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คำนวณจากกำไรสำหรับงวดที่เป็นส่วนของผู้ถือหุ้นสามัญของบริษัทใหญ่และจำนวนหุ้นสามัญที่ออกจำหน่ายแล้วระหว่างงวด</w:t>
      </w:r>
      <w:r w:rsidRPr="00CE693F">
        <w:rPr>
          <w:rFonts w:asciiTheme="majorBidi" w:hAnsiTheme="majorBidi" w:cstheme="majorBidi"/>
          <w:spacing w:val="4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โดยได้ปรับกระทบจำนวนหุ้นทุนซื้อคืน</w:t>
      </w:r>
      <w:r w:rsidRPr="00CE693F">
        <w:rPr>
          <w:rFonts w:asciiTheme="majorBidi" w:hAnsiTheme="majorBidi" w:cstheme="majorBidi"/>
          <w:spacing w:val="4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B2674E8" w14:textId="7EF5A5F2" w:rsidR="00A347CF" w:rsidRPr="00CE693F" w:rsidRDefault="00A347CF" w:rsidP="00C76A2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167"/>
        <w:gridCol w:w="236"/>
        <w:gridCol w:w="1102"/>
      </w:tblGrid>
      <w:tr w:rsidR="00CE46C4" w:rsidRPr="00CE693F" w14:paraId="1D6A4D89" w14:textId="77777777" w:rsidTr="000B13C3">
        <w:tc>
          <w:tcPr>
            <w:tcW w:w="6660" w:type="dxa"/>
            <w:shd w:val="clear" w:color="auto" w:fill="auto"/>
          </w:tcPr>
          <w:p w14:paraId="5039C5E5" w14:textId="0BE1B15A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5369D056" w14:textId="77777777" w:rsidR="00CE46C4" w:rsidRPr="00CE693F" w:rsidRDefault="00CE46C4" w:rsidP="000B13C3">
            <w:pPr>
              <w:spacing w:line="380" w:lineRule="exact"/>
              <w:ind w:left="-204" w:right="-123" w:firstLine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E46C4" w:rsidRPr="00CE693F" w14:paraId="0D92063B" w14:textId="77777777" w:rsidTr="000B13C3">
        <w:tc>
          <w:tcPr>
            <w:tcW w:w="6660" w:type="dxa"/>
            <w:shd w:val="clear" w:color="auto" w:fill="auto"/>
          </w:tcPr>
          <w:p w14:paraId="122D2F87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6A850EB4" w14:textId="77777777" w:rsidR="00CE46C4" w:rsidRPr="00CE693F" w:rsidRDefault="00CE46C4" w:rsidP="000B13C3">
            <w:pPr>
              <w:spacing w:line="380" w:lineRule="exact"/>
              <w:ind w:left="-204" w:right="-123" w:firstLine="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E46C4" w:rsidRPr="00CE693F" w14:paraId="0869596C" w14:textId="77777777" w:rsidTr="000B13C3">
        <w:tc>
          <w:tcPr>
            <w:tcW w:w="6660" w:type="dxa"/>
            <w:shd w:val="clear" w:color="auto" w:fill="auto"/>
          </w:tcPr>
          <w:p w14:paraId="3605BC0F" w14:textId="77777777" w:rsidR="00CE46C4" w:rsidRPr="00CE693F" w:rsidRDefault="00CE46C4" w:rsidP="000B13C3">
            <w:pPr>
              <w:spacing w:line="380" w:lineRule="exact"/>
              <w:ind w:right="-1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7" w:type="dxa"/>
            <w:shd w:val="clear" w:color="auto" w:fill="auto"/>
          </w:tcPr>
          <w:p w14:paraId="150C4EE3" w14:textId="77777777" w:rsidR="00CE46C4" w:rsidRPr="00CE693F" w:rsidRDefault="00CE46C4" w:rsidP="000B13C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43B203A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B5008AB" w14:textId="77777777" w:rsidR="00CE46C4" w:rsidRPr="00CE693F" w:rsidRDefault="00CE46C4" w:rsidP="000B13C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E46C4" w:rsidRPr="00CE693F" w14:paraId="228A9E4B" w14:textId="77777777" w:rsidTr="000B13C3">
        <w:tc>
          <w:tcPr>
            <w:tcW w:w="6660" w:type="dxa"/>
            <w:shd w:val="clear" w:color="auto" w:fill="auto"/>
          </w:tcPr>
          <w:p w14:paraId="4C983AC8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0713ED7E" w14:textId="77777777" w:rsidR="00CE46C4" w:rsidRPr="00CE693F" w:rsidRDefault="00CE46C4" w:rsidP="000B13C3">
            <w:pPr>
              <w:spacing w:line="380" w:lineRule="exact"/>
              <w:ind w:left="-119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46C4" w:rsidRPr="00CE693F" w14:paraId="22209B2F" w14:textId="77777777" w:rsidTr="000B13C3">
        <w:tc>
          <w:tcPr>
            <w:tcW w:w="6660" w:type="dxa"/>
            <w:shd w:val="clear" w:color="auto" w:fill="auto"/>
          </w:tcPr>
          <w:p w14:paraId="3AE75A78" w14:textId="77777777" w:rsidR="00CE46C4" w:rsidRPr="00CE693F" w:rsidRDefault="00CE46C4" w:rsidP="000B13C3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กำไรส่วนที่เป็นของผู้ถือหุ้นสามัญของบริษัทใหญ่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868269" w14:textId="14626CA9" w:rsidR="00CE46C4" w:rsidRPr="00CE693F" w:rsidRDefault="003B6F12" w:rsidP="000B13C3">
            <w:pPr>
              <w:tabs>
                <w:tab w:val="decimal" w:pos="97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5E7A9" w14:textId="77777777" w:rsidR="00CE46C4" w:rsidRPr="00CE693F" w:rsidRDefault="00CE46C4" w:rsidP="000B13C3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51F5B" w14:textId="77777777" w:rsidR="00CE46C4" w:rsidRPr="00CE693F" w:rsidRDefault="00CE46C4" w:rsidP="000B13C3">
            <w:pPr>
              <w:tabs>
                <w:tab w:val="decimal" w:pos="888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1,800,127</w:t>
            </w:r>
          </w:p>
        </w:tc>
      </w:tr>
      <w:tr w:rsidR="00CE46C4" w:rsidRPr="00CE693F" w14:paraId="433274C7" w14:textId="77777777" w:rsidTr="000B13C3">
        <w:tc>
          <w:tcPr>
            <w:tcW w:w="6660" w:type="dxa"/>
            <w:shd w:val="clear" w:color="auto" w:fill="auto"/>
          </w:tcPr>
          <w:p w14:paraId="57EE2B98" w14:textId="77777777" w:rsidR="00CE46C4" w:rsidRPr="00CE693F" w:rsidRDefault="00CE46C4" w:rsidP="000B13C3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670B5808" w14:textId="77777777" w:rsidR="00CE46C4" w:rsidRPr="00CE693F" w:rsidRDefault="00CE46C4" w:rsidP="000B13C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3D27BD" w14:textId="77777777" w:rsidR="00CE46C4" w:rsidRPr="00CE693F" w:rsidRDefault="00CE46C4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A2A48A9" w14:textId="77777777" w:rsidR="00CE46C4" w:rsidRPr="00CE693F" w:rsidRDefault="00CE46C4" w:rsidP="000B13C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6C4" w:rsidRPr="00CE693F" w14:paraId="47F36D89" w14:textId="77777777" w:rsidTr="000B13C3">
        <w:tc>
          <w:tcPr>
            <w:tcW w:w="6660" w:type="dxa"/>
            <w:shd w:val="clear" w:color="auto" w:fill="auto"/>
          </w:tcPr>
          <w:p w14:paraId="01B6DA07" w14:textId="77777777" w:rsidR="00CE46C4" w:rsidRPr="00CE693F" w:rsidRDefault="00CE46C4" w:rsidP="000B13C3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7" w:type="dxa"/>
            <w:shd w:val="clear" w:color="auto" w:fill="auto"/>
          </w:tcPr>
          <w:p w14:paraId="5ED6E8F3" w14:textId="6377054B" w:rsidR="00CE46C4" w:rsidRPr="00CE693F" w:rsidRDefault="00D0262D" w:rsidP="000B13C3">
            <w:pPr>
              <w:tabs>
                <w:tab w:val="decimal" w:pos="97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</w:t>
            </w:r>
            <w:r w:rsidR="008D27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D27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75B3AB23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8B94E09" w14:textId="77777777" w:rsidR="00CE46C4" w:rsidRPr="00CE693F" w:rsidRDefault="00CE46C4" w:rsidP="000B13C3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19,126,500</w:t>
            </w:r>
          </w:p>
        </w:tc>
      </w:tr>
      <w:tr w:rsidR="00CE46C4" w:rsidRPr="00CE693F" w14:paraId="0C8A465C" w14:textId="77777777" w:rsidTr="000B13C3">
        <w:tc>
          <w:tcPr>
            <w:tcW w:w="6660" w:type="dxa"/>
            <w:shd w:val="clear" w:color="auto" w:fill="auto"/>
          </w:tcPr>
          <w:p w14:paraId="60BDF86F" w14:textId="77777777" w:rsidR="00CE46C4" w:rsidRPr="00CE693F" w:rsidRDefault="00CE46C4" w:rsidP="000B13C3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2F0A817" w14:textId="68B41827" w:rsidR="00CE46C4" w:rsidRPr="008D2723" w:rsidRDefault="008D2723" w:rsidP="008D2723">
            <w:pPr>
              <w:tabs>
                <w:tab w:val="decimal" w:pos="528"/>
              </w:tabs>
              <w:spacing w:line="380" w:lineRule="exact"/>
              <w:ind w:left="-11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6D7E88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49BEAC5" w14:textId="77777777" w:rsidR="00CE46C4" w:rsidRPr="00CE693F" w:rsidRDefault="00CE46C4" w:rsidP="000B13C3">
            <w:pPr>
              <w:spacing w:line="380" w:lineRule="exact"/>
              <w:ind w:left="-119"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(157,712)</w:t>
            </w:r>
          </w:p>
        </w:tc>
      </w:tr>
      <w:tr w:rsidR="00CE46C4" w:rsidRPr="00CE693F" w14:paraId="1D7C2910" w14:textId="77777777" w:rsidTr="000B13C3">
        <w:tc>
          <w:tcPr>
            <w:tcW w:w="6660" w:type="dxa"/>
            <w:shd w:val="clear" w:color="auto" w:fill="auto"/>
            <w:vAlign w:val="bottom"/>
          </w:tcPr>
          <w:p w14:paraId="2FB9F324" w14:textId="77777777" w:rsidR="00CE46C4" w:rsidRPr="00CE693F" w:rsidRDefault="00CE46C4" w:rsidP="000B13C3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B17D01" w14:textId="7C341CC6" w:rsidR="00CE46C4" w:rsidRPr="00CE693F" w:rsidRDefault="00D0262D" w:rsidP="000B13C3">
            <w:pPr>
              <w:tabs>
                <w:tab w:val="decimal" w:pos="98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18,935,235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5496F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EF865" w14:textId="77777777" w:rsidR="00CE46C4" w:rsidRPr="00CE693F" w:rsidRDefault="00CE46C4" w:rsidP="000B13C3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18,968,788</w:t>
            </w:r>
          </w:p>
        </w:tc>
      </w:tr>
      <w:tr w:rsidR="00CE46C4" w:rsidRPr="00CE693F" w14:paraId="42327347" w14:textId="77777777" w:rsidTr="000B13C3">
        <w:tc>
          <w:tcPr>
            <w:tcW w:w="6660" w:type="dxa"/>
            <w:shd w:val="clear" w:color="auto" w:fill="auto"/>
          </w:tcPr>
          <w:p w14:paraId="3F4013A5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</w:tcPr>
          <w:p w14:paraId="183E69B3" w14:textId="50D752EF" w:rsidR="00CE46C4" w:rsidRPr="00CE693F" w:rsidRDefault="00D0262D" w:rsidP="000B13C3">
            <w:pPr>
              <w:spacing w:line="380" w:lineRule="exact"/>
              <w:ind w:left="-11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0.034</w:t>
            </w:r>
          </w:p>
        </w:tc>
        <w:tc>
          <w:tcPr>
            <w:tcW w:w="236" w:type="dxa"/>
            <w:shd w:val="clear" w:color="auto" w:fill="auto"/>
          </w:tcPr>
          <w:p w14:paraId="2D69B9D1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</w:tcPr>
          <w:p w14:paraId="4C0A4CD5" w14:textId="77777777" w:rsidR="00CE46C4" w:rsidRPr="00CE693F" w:rsidRDefault="00CE46C4" w:rsidP="000B13C3">
            <w:pPr>
              <w:spacing w:line="380" w:lineRule="exact"/>
              <w:ind w:left="-11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0.095</w:t>
            </w:r>
          </w:p>
        </w:tc>
      </w:tr>
    </w:tbl>
    <w:p w14:paraId="4C0A55C7" w14:textId="77777777" w:rsidR="0032099F" w:rsidRPr="00CE693F" w:rsidRDefault="0032099F" w:rsidP="0032099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58B2A8C" w14:textId="351043EB" w:rsidR="004D44D9" w:rsidRPr="00CE693F" w:rsidRDefault="004D44D9" w:rsidP="004D44D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560364" w14:textId="77777777" w:rsidR="00B321BA" w:rsidRPr="007A168E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B321BA" w:rsidRPr="007A168E" w:rsidSect="000B7DA2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14DCDCAD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47788B3D" w14:textId="2E50353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242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794242" w:rsidRPr="007A168E" w:rsidRDefault="00794242" w:rsidP="0079424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16964603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4750FF86" w:rsidR="00794242" w:rsidRPr="007A168E" w:rsidRDefault="00794242" w:rsidP="0079424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794242" w:rsidRPr="007A168E" w:rsidRDefault="00794242" w:rsidP="007942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619A097D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5AF75F9F" w:rsidR="00794242" w:rsidRPr="007A168E" w:rsidRDefault="00794242" w:rsidP="007942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44834AC6" w:rsidR="00794242" w:rsidRPr="007A168E" w:rsidRDefault="00794242" w:rsidP="007942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74DAD2CC" w:rsidR="00794242" w:rsidRPr="007A168E" w:rsidRDefault="00794242" w:rsidP="00794242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2085F723" w:rsidR="00794242" w:rsidRPr="007A168E" w:rsidRDefault="00794242" w:rsidP="00794242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2239CAD9" w:rsidR="00794242" w:rsidRPr="007A168E" w:rsidRDefault="00794242" w:rsidP="007942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794242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794242" w:rsidRPr="007A168E" w:rsidRDefault="00794242" w:rsidP="0079424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39FFC39C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1,704,203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43322920" w:rsidR="00794242" w:rsidRPr="007A168E" w:rsidRDefault="00794242" w:rsidP="0079424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1,212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794242" w:rsidRPr="007A168E" w:rsidRDefault="00794242" w:rsidP="007942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449D1BF1" w:rsidR="00794242" w:rsidRPr="007A168E" w:rsidRDefault="00794242" w:rsidP="007942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510,115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5A45B7C7" w:rsidR="00794242" w:rsidRPr="007A168E" w:rsidRDefault="00794242" w:rsidP="007942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2,215,530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6D6AFA8A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467BD83D" w:rsidR="00794242" w:rsidRPr="007A168E" w:rsidRDefault="00794242" w:rsidP="007942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2,185,871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4E66B296" w:rsidR="00794242" w:rsidRPr="007A168E" w:rsidRDefault="00794242" w:rsidP="00794242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2DF8FC38" w:rsidR="00794242" w:rsidRPr="007A168E" w:rsidRDefault="00794242" w:rsidP="007942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2,185,871</w:t>
            </w:r>
          </w:p>
        </w:tc>
      </w:tr>
      <w:tr w:rsidR="00794242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794242" w:rsidRPr="007A168E" w:rsidRDefault="00794242" w:rsidP="00794242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337E4B50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67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1,704,203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33297580" w:rsidR="00794242" w:rsidRPr="007A168E" w:rsidRDefault="00794242" w:rsidP="0079424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</w:t>
            </w:r>
            <w:r w:rsidR="003B6F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794242" w:rsidRPr="007A168E" w:rsidRDefault="00794242" w:rsidP="007942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3FA83538" w:rsidR="00794242" w:rsidRPr="007A168E" w:rsidRDefault="00794242" w:rsidP="007942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67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510,115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4CBAE7FF" w:rsidR="00794242" w:rsidRPr="007A168E" w:rsidRDefault="00794242" w:rsidP="007942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2,215,</w:t>
            </w:r>
            <w:r w:rsidR="003B6F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794242" w:rsidRPr="007A168E" w:rsidRDefault="00794242" w:rsidP="0079424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73F2A9F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D9936A1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9D19555" w14:textId="272BFCDF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85AA55C" w14:textId="7661ED30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8869F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964D22" w14:textId="299E90C1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19D084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D613683" w14:textId="79D69220" w:rsidR="00CE46C4" w:rsidRPr="007A168E" w:rsidRDefault="00F416E1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5,533,259</w:t>
            </w:r>
          </w:p>
        </w:tc>
        <w:tc>
          <w:tcPr>
            <w:tcW w:w="236" w:type="dxa"/>
            <w:shd w:val="clear" w:color="auto" w:fill="auto"/>
          </w:tcPr>
          <w:p w14:paraId="75752244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B09360" w14:textId="5DB584B0" w:rsidR="00CE46C4" w:rsidRPr="007A168E" w:rsidRDefault="00F416E1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5,533,259</w:t>
            </w:r>
          </w:p>
        </w:tc>
        <w:tc>
          <w:tcPr>
            <w:tcW w:w="236" w:type="dxa"/>
            <w:shd w:val="clear" w:color="auto" w:fill="auto"/>
          </w:tcPr>
          <w:p w14:paraId="761289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2BA2AD" w14:textId="17B03C2A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0C993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F5DDE8B" w14:textId="35D4CF36" w:rsidR="00CE46C4" w:rsidRPr="007A168E" w:rsidRDefault="00F416E1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5,533,696</w:t>
            </w:r>
          </w:p>
        </w:tc>
        <w:tc>
          <w:tcPr>
            <w:tcW w:w="236" w:type="dxa"/>
            <w:shd w:val="clear" w:color="auto" w:fill="auto"/>
          </w:tcPr>
          <w:p w14:paraId="3F2F49F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4368AC4" w14:textId="54DDF929" w:rsidR="00CE46C4" w:rsidRPr="007A168E" w:rsidRDefault="00F416E1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62D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FBBD54C" w14:textId="4B03B283" w:rsidR="00CE46C4" w:rsidRPr="007A168E" w:rsidRDefault="00F416E1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5,533,696</w:t>
            </w:r>
          </w:p>
        </w:tc>
      </w:tr>
      <w:tr w:rsidR="00CE46C4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5D90BA5F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E656B13" w14:textId="25D542C6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6D13BF4B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7AC1A2E5" w:rsidR="00CE46C4" w:rsidRPr="007A168E" w:rsidRDefault="00F416E1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67,462,400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4ABB245C" w:rsidR="00CE46C4" w:rsidRPr="007A168E" w:rsidRDefault="00F416E1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67,462,400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5F00E422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0AED69BF" w:rsidR="00CE46C4" w:rsidRPr="007A168E" w:rsidRDefault="00F416E1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68,012,427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62AC7D79" w:rsidR="00CE46C4" w:rsidRPr="007A168E" w:rsidRDefault="00F416E1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37E2EB2B" w:rsidR="00CE46C4" w:rsidRPr="007A168E" w:rsidRDefault="00F416E1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68,012,427</w:t>
            </w:r>
          </w:p>
        </w:tc>
      </w:tr>
      <w:tr w:rsidR="00CE46C4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016F74FC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2BE78CDD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75F4C8F2" w:rsidR="00CE46C4" w:rsidRPr="007A168E" w:rsidRDefault="00F416E1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72,995,659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74FD7CF7" w:rsidR="00CE46C4" w:rsidRPr="007A168E" w:rsidRDefault="00F416E1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72,995,659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68728371" w14:textId="6341E3AA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CE46C4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516,511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470,610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470,610</w:t>
            </w:r>
          </w:p>
        </w:tc>
      </w:tr>
      <w:tr w:rsidR="00CE46C4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1,393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516,694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F6CFE9A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53A4065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16C539E9" w14:textId="70D3BE0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74B639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3901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FAB32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FFD1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0DDB93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25162C1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EA7784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59BD2B0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928AE7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B90B6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F74C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034E15A2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5A0A7E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6A17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97D1A7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</w:tr>
      <w:tr w:rsidR="00CE46C4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62E03B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1E0936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66,929,768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66,929,768</w:t>
            </w:r>
          </w:p>
        </w:tc>
      </w:tr>
      <w:tr w:rsidR="00CE46C4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296826D" w14:textId="2DF0F6F4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531670C7" w14:textId="00C9A273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242" w:rsidRPr="007A168E" w14:paraId="6DE9C78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0823054" w14:textId="77777777" w:rsidR="00794242" w:rsidRPr="007A168E" w:rsidRDefault="00794242" w:rsidP="0079424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14390E54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68F1F72A" w:rsidR="00794242" w:rsidRPr="007A168E" w:rsidRDefault="00794242" w:rsidP="0079424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04080477" w14:textId="77777777" w:rsidR="00794242" w:rsidRPr="007A168E" w:rsidRDefault="00794242" w:rsidP="007942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1F90D689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0EEE3C76" w:rsidR="00794242" w:rsidRPr="007A168E" w:rsidRDefault="00794242" w:rsidP="007942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11B4B08D" w:rsidR="00794242" w:rsidRPr="007A168E" w:rsidRDefault="00794242" w:rsidP="007942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0751937A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3239B531" w:rsidR="00794242" w:rsidRPr="007A168E" w:rsidRDefault="00794242" w:rsidP="00794242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44628442" w:rsidR="00794242" w:rsidRPr="007A168E" w:rsidRDefault="00794242" w:rsidP="0079424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794242" w:rsidRPr="007A168E" w14:paraId="7E210A9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C97E42D" w14:textId="77777777" w:rsidR="00794242" w:rsidRPr="007A168E" w:rsidRDefault="00794242" w:rsidP="0079424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242FC589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0E14131C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F132B2" w14:textId="77777777" w:rsidR="00794242" w:rsidRPr="007A168E" w:rsidRDefault="00794242" w:rsidP="007942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332DC18F" w:rsidR="00794242" w:rsidRPr="007A168E" w:rsidRDefault="00794242" w:rsidP="007942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12,539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7D67611D" w:rsidR="00794242" w:rsidRPr="007A168E" w:rsidRDefault="00794242" w:rsidP="007942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12,539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2AA78CE9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78D5897B" w:rsidR="00794242" w:rsidRPr="007A168E" w:rsidRDefault="00794242" w:rsidP="007942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12,784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5A90963F" w:rsidR="00794242" w:rsidRPr="007A168E" w:rsidRDefault="00794242" w:rsidP="00794242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77E0CBF2" w:rsidR="00794242" w:rsidRPr="007A168E" w:rsidRDefault="00794242" w:rsidP="0079424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12,784</w:t>
            </w:r>
          </w:p>
        </w:tc>
      </w:tr>
      <w:tr w:rsidR="00794242" w:rsidRPr="007A168E" w14:paraId="1B4E4E9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4A0E56D" w14:textId="77777777" w:rsidR="00794242" w:rsidRPr="007A168E" w:rsidRDefault="00794242" w:rsidP="00794242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541D4249" w:rsidR="00794242" w:rsidRPr="007A168E" w:rsidRDefault="00794242" w:rsidP="007942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3E55CC96" w:rsidR="00794242" w:rsidRPr="007A168E" w:rsidRDefault="00794242" w:rsidP="0079424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B6F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310D16E3" w14:textId="77777777" w:rsidR="00794242" w:rsidRPr="007A168E" w:rsidRDefault="00794242" w:rsidP="007942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5F259B4E" w:rsidR="00794242" w:rsidRPr="007A168E" w:rsidRDefault="00794242" w:rsidP="007942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12,539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3B4790BA" w:rsidR="00794242" w:rsidRPr="007A168E" w:rsidRDefault="00794242" w:rsidP="007942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12,69</w:t>
            </w:r>
            <w:r w:rsidR="003B6F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794242" w:rsidRPr="007A168E" w:rsidRDefault="00794242" w:rsidP="007942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794242" w:rsidRPr="007A168E" w:rsidRDefault="00794242" w:rsidP="0079424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51FC440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262AD2AD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8EBEB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04265911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5CB88F4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124999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77E8E76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E33A609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E757E56" w14:textId="1541D5E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C7C85A0" w14:textId="401E2189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F49E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B6309A5" w14:textId="50FB6FF8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5D9E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356EC7" w14:textId="05F45E65" w:rsidR="00CE46C4" w:rsidRPr="007A168E" w:rsidRDefault="00794EAC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5,533,259</w:t>
            </w:r>
          </w:p>
        </w:tc>
        <w:tc>
          <w:tcPr>
            <w:tcW w:w="236" w:type="dxa"/>
            <w:shd w:val="clear" w:color="auto" w:fill="auto"/>
          </w:tcPr>
          <w:p w14:paraId="49E7856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F6D58E" w14:textId="6F810724" w:rsidR="00CE46C4" w:rsidRPr="007A168E" w:rsidRDefault="00794EAC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5,533,259</w:t>
            </w:r>
          </w:p>
        </w:tc>
        <w:tc>
          <w:tcPr>
            <w:tcW w:w="236" w:type="dxa"/>
            <w:shd w:val="clear" w:color="auto" w:fill="auto"/>
          </w:tcPr>
          <w:p w14:paraId="056B87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37F89C" w14:textId="590361A5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9242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FBED50" w14:textId="33B64703" w:rsidR="00CE46C4" w:rsidRPr="007A168E" w:rsidRDefault="00794EAC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5,533,696</w:t>
            </w:r>
          </w:p>
        </w:tc>
        <w:tc>
          <w:tcPr>
            <w:tcW w:w="236" w:type="dxa"/>
            <w:shd w:val="clear" w:color="auto" w:fill="auto"/>
          </w:tcPr>
          <w:p w14:paraId="46CC0269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B8542A6" w14:textId="61C67343" w:rsidR="00CE46C4" w:rsidRPr="007A168E" w:rsidRDefault="00F416E1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A9F3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99BC532" w14:textId="7AD05091" w:rsidR="00CE46C4" w:rsidRPr="007A168E" w:rsidRDefault="00794EAC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5,533,696</w:t>
            </w:r>
          </w:p>
        </w:tc>
      </w:tr>
      <w:tr w:rsidR="00CE46C4" w:rsidRPr="007A168E" w14:paraId="1FBD6D22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D033FC0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19B8D7F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655DC3B" w14:textId="5EF95338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583A55D3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78D56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2109B0E0" w:rsidR="00CE46C4" w:rsidRPr="007A168E" w:rsidRDefault="00794EAC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46,255,000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3F70A307" w:rsidR="00CE46C4" w:rsidRPr="007A168E" w:rsidRDefault="00794EAC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46,255,000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71C5EE00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61B0282B" w:rsidR="00CE46C4" w:rsidRPr="007A168E" w:rsidRDefault="00794EAC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46,743,977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514867E4" w:rsidR="00CE46C4" w:rsidRPr="007A168E" w:rsidRDefault="00F416E1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2394A7CC" w:rsidR="00CE46C4" w:rsidRPr="007A168E" w:rsidRDefault="00794EAC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46,743,977</w:t>
            </w:r>
          </w:p>
        </w:tc>
      </w:tr>
      <w:tr w:rsidR="00CE46C4" w:rsidRPr="007A168E" w14:paraId="4C6670C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11061AE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1DFA6C01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2B0E21FB" w:rsidR="00CE46C4" w:rsidRPr="007A168E" w:rsidRDefault="00F416E1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60334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5733BAE0" w:rsidR="00CE46C4" w:rsidRPr="007A168E" w:rsidRDefault="00794EAC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51,788,259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65CEA5E5" w:rsidR="00CE46C4" w:rsidRPr="007A168E" w:rsidRDefault="00794EAC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51,788,259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4DA27A51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9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5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328C3B8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6DE91EBE" w14:textId="0E23719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9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9EEF5E7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0BA30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48F7F4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1328637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6D2C1B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EBF5D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B5F275B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EDA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CE46C4" w:rsidRPr="007A168E" w14:paraId="148323B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E66531A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12,872</w:t>
            </w:r>
          </w:p>
        </w:tc>
        <w:tc>
          <w:tcPr>
            <w:tcW w:w="236" w:type="dxa"/>
            <w:shd w:val="clear" w:color="auto" w:fill="auto"/>
          </w:tcPr>
          <w:p w14:paraId="148D9AD4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12,872</w:t>
            </w:r>
          </w:p>
        </w:tc>
      </w:tr>
      <w:tr w:rsidR="00CE46C4" w:rsidRPr="007A168E" w14:paraId="7C511FA4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5FE8C5D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12,712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1C614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98B1455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F37E0E5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2AF20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267EE9F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797BB19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E25D86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BB70248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83A0541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4E870FF" w14:textId="704463A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443AD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535B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FE99C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382977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9BA3B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1EE50D2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4378C2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7208AA5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17B438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9E1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19DFE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65310DC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5EBBAF5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00D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B10FC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</w:tr>
      <w:tr w:rsidR="00CE46C4" w:rsidRPr="007A168E" w14:paraId="2F5FC4E7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6DF7ED0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0AAFF196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C57A91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51,659,611</w:t>
            </w:r>
          </w:p>
        </w:tc>
        <w:tc>
          <w:tcPr>
            <w:tcW w:w="236" w:type="dxa"/>
            <w:shd w:val="clear" w:color="auto" w:fill="auto"/>
          </w:tcPr>
          <w:p w14:paraId="628F3E7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51,659,611</w:t>
            </w:r>
          </w:p>
        </w:tc>
      </w:tr>
      <w:tr w:rsidR="00CE46C4" w:rsidRPr="007A168E" w14:paraId="10C366C9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811AB63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FCED39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0B7DA2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BAADF6" w14:textId="77777777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70A0481A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96967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F1D2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7F1D2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57505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F1D2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</w:tcPr>
          <w:p w14:paraId="26BCE64E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DC133B" w14:textId="77777777" w:rsidR="00140286" w:rsidRPr="00CE693F" w:rsidRDefault="00140286" w:rsidP="00CE69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CE693F" w:rsidRDefault="00140286" w:rsidP="00CE69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CE693F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CE693F" w:rsidRDefault="00140286" w:rsidP="00CE693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CE693F" w:rsidRDefault="00140286" w:rsidP="00CE693F">
            <w:pPr>
              <w:spacing w:line="240" w:lineRule="auto"/>
              <w:ind w:left="522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CE693F" w:rsidRDefault="00140286" w:rsidP="00CE693F">
            <w:pPr>
              <w:spacing w:line="240" w:lineRule="auto"/>
              <w:ind w:left="7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77777777" w:rsidR="00140286" w:rsidRPr="00CE693F" w:rsidRDefault="00140286" w:rsidP="00CE69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5D01AF44" w:rsidR="00140286" w:rsidRPr="00CE693F" w:rsidRDefault="00781549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8,618,259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0C53B136" w:rsidR="00140286" w:rsidRPr="00CE693F" w:rsidRDefault="00781549" w:rsidP="00CE693F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1,160,277</w:t>
            </w:r>
          </w:p>
        </w:tc>
      </w:tr>
      <w:tr w:rsidR="00140286" w:rsidRPr="00CE693F" w14:paraId="2DAF44F8" w14:textId="77777777" w:rsidTr="002D1E00">
        <w:tc>
          <w:tcPr>
            <w:tcW w:w="5490" w:type="dxa"/>
            <w:shd w:val="clear" w:color="auto" w:fill="auto"/>
          </w:tcPr>
          <w:p w14:paraId="4A840FB7" w14:textId="77777777" w:rsidR="00140286" w:rsidRPr="00CE693F" w:rsidRDefault="00140286" w:rsidP="00CE693F">
            <w:pPr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E693F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E693F" w:rsidRDefault="00140286" w:rsidP="00CE693F">
            <w:pPr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CE693F" w:rsidRDefault="00140286" w:rsidP="00CE693F">
            <w:pPr>
              <w:spacing w:line="240" w:lineRule="auto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77777777" w:rsidR="00140286" w:rsidRPr="00CE693F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CE693F" w:rsidRDefault="00140286" w:rsidP="00CE693F">
            <w:pPr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0286" w:rsidRPr="00CE693F" w14:paraId="2F6A24B9" w14:textId="77777777" w:rsidTr="002D1E00">
        <w:tc>
          <w:tcPr>
            <w:tcW w:w="5490" w:type="dxa"/>
            <w:shd w:val="clear" w:color="auto" w:fill="auto"/>
          </w:tcPr>
          <w:p w14:paraId="2F4BF079" w14:textId="75B70DC9" w:rsidR="00140286" w:rsidRPr="00CE693F" w:rsidRDefault="00140286" w:rsidP="00CE693F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551F49" w14:textId="11D8BDB6" w:rsidR="00140286" w:rsidRPr="00CE693F" w:rsidRDefault="00781549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3,313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4E784D" w14:textId="76334E67" w:rsidR="00140286" w:rsidRPr="00CE693F" w:rsidRDefault="00781549" w:rsidP="00CE69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40286" w:rsidRPr="00CE693F" w14:paraId="7F853EB8" w14:textId="77777777" w:rsidTr="002D1E00">
        <w:tc>
          <w:tcPr>
            <w:tcW w:w="5490" w:type="dxa"/>
            <w:shd w:val="clear" w:color="auto" w:fill="auto"/>
          </w:tcPr>
          <w:p w14:paraId="160FA5B3" w14:textId="250AB01D" w:rsidR="00140286" w:rsidRPr="00CE693F" w:rsidRDefault="00140286" w:rsidP="00CE693F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48B5B" w14:textId="341491FB" w:rsidR="00140286" w:rsidRPr="00CE693F" w:rsidRDefault="00467918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223,171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512791C0" w:rsidR="00140286" w:rsidRPr="00CE693F" w:rsidRDefault="00781549" w:rsidP="00CE693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223,171</w:t>
            </w:r>
          </w:p>
        </w:tc>
      </w:tr>
      <w:tr w:rsidR="00140286" w:rsidRPr="00CE693F" w14:paraId="1EFBF9D9" w14:textId="77777777" w:rsidTr="002D1E00">
        <w:tc>
          <w:tcPr>
            <w:tcW w:w="5490" w:type="dxa"/>
            <w:shd w:val="clear" w:color="auto" w:fill="auto"/>
          </w:tcPr>
          <w:p w14:paraId="492B3607" w14:textId="26130D06" w:rsidR="00140286" w:rsidRPr="00CE693F" w:rsidRDefault="00140286" w:rsidP="00CE693F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C48D60" w14:textId="61114F84" w:rsidR="00140286" w:rsidRPr="00CE693F" w:rsidRDefault="00467918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59,179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76F80D73" w:rsidR="00140286" w:rsidRPr="00CE693F" w:rsidRDefault="00781549" w:rsidP="00CE693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54,321</w:t>
            </w:r>
          </w:p>
        </w:tc>
      </w:tr>
      <w:tr w:rsidR="00140286" w:rsidRPr="00CE693F" w14:paraId="7D6B7B69" w14:textId="77777777" w:rsidTr="002D1E00">
        <w:tc>
          <w:tcPr>
            <w:tcW w:w="5490" w:type="dxa"/>
            <w:shd w:val="clear" w:color="auto" w:fill="auto"/>
          </w:tcPr>
          <w:p w14:paraId="0D47371C" w14:textId="43E75368" w:rsidR="00140286" w:rsidRPr="00CE693F" w:rsidRDefault="00140286" w:rsidP="00CE693F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58D75303" w:rsidR="00140286" w:rsidRPr="00CE693F" w:rsidRDefault="00467918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868,026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2EBA6192" w:rsidR="00140286" w:rsidRPr="00CE693F" w:rsidRDefault="00467918" w:rsidP="00CE693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276,206</w:t>
            </w:r>
          </w:p>
        </w:tc>
      </w:tr>
      <w:tr w:rsidR="00140286" w:rsidRPr="00CE693F" w14:paraId="4B9A9362" w14:textId="77777777" w:rsidTr="002D1E00">
        <w:trPr>
          <w:trHeight w:val="451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140286" w:rsidRPr="00CE693F" w:rsidRDefault="00140286" w:rsidP="00CE69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1C80681B" w:rsidR="00140286" w:rsidRPr="00CE693F" w:rsidRDefault="00467918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1,153,689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0505C61A" w:rsidR="00140286" w:rsidRPr="00CE693F" w:rsidRDefault="00467918" w:rsidP="00CE693F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553,698</w:t>
            </w:r>
          </w:p>
        </w:tc>
      </w:tr>
    </w:tbl>
    <w:p w14:paraId="27024461" w14:textId="77777777" w:rsidR="00FF2DB6" w:rsidRPr="00CE693F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5ECE2B1D" w:rsidR="008D2723" w:rsidRPr="0035030C" w:rsidRDefault="008D2723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B2739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273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35030C" w:rsidRDefault="008D2723" w:rsidP="008D2723">
      <w:pPr>
        <w:pStyle w:val="Ang15"/>
        <w:rPr>
          <w:highlight w:val="yellow"/>
          <w:lang w:val="en-US"/>
        </w:rPr>
      </w:pPr>
    </w:p>
    <w:p w14:paraId="5679CC23" w14:textId="4106C7BC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35030C" w:rsidRDefault="008D2723" w:rsidP="008D2723">
      <w:pPr>
        <w:pStyle w:val="Ang15"/>
        <w:rPr>
          <w:lang w:val="en-US"/>
        </w:rPr>
      </w:pPr>
    </w:p>
    <w:p w14:paraId="2792E577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35030C" w:rsidRDefault="008D2723" w:rsidP="008D2723">
      <w:pPr>
        <w:pStyle w:val="Ang15"/>
        <w:rPr>
          <w:lang w:val="en-US"/>
        </w:rPr>
      </w:pPr>
    </w:p>
    <w:p w14:paraId="5F1DD7A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35030C" w:rsidRDefault="008D2723" w:rsidP="008D2723">
      <w:pPr>
        <w:pStyle w:val="Ang15"/>
        <w:rPr>
          <w:lang w:val="en-US"/>
        </w:rPr>
      </w:pPr>
    </w:p>
    <w:p w14:paraId="62CDFB40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35030C" w:rsidRDefault="008D2723" w:rsidP="008D2723">
      <w:pPr>
        <w:pStyle w:val="Ang15"/>
        <w:rPr>
          <w:lang w:val="en-US"/>
        </w:rPr>
      </w:pPr>
    </w:p>
    <w:p w14:paraId="32FD98E8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35B6457D" w14:textId="382A01E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Default="008D2723" w:rsidP="008D2723">
      <w:pPr>
        <w:pStyle w:val="Ang15"/>
        <w:rPr>
          <w:lang w:val="en-US"/>
        </w:rPr>
      </w:pPr>
    </w:p>
    <w:p w14:paraId="42B05B66" w14:textId="4F79E191" w:rsidR="008D2723" w:rsidRPr="00D74031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28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35030C" w:rsidRDefault="008D2723" w:rsidP="008D2723">
      <w:pPr>
        <w:pStyle w:val="Ang15"/>
        <w:rPr>
          <w:lang w:val="en-US"/>
        </w:rPr>
      </w:pPr>
    </w:p>
    <w:p w14:paraId="5C398840" w14:textId="77777777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F97E9D">
        <w:rPr>
          <w:rFonts w:asciiTheme="majorBidi" w:hAnsiTheme="majorBidi"/>
          <w:sz w:val="30"/>
          <w:szCs w:val="30"/>
          <w:cs/>
          <w:lang w:val="en-US"/>
        </w:rPr>
        <w:t>ศาลฎีกาพิจารณา</w:t>
      </w:r>
    </w:p>
    <w:p w14:paraId="57CDA7F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7B09F79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1DE28D0C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1749BFA8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4DE4EF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F878A3B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DCEF4FE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47997BF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77777777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63711A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2F6D91A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4BCD3B4" w14:textId="7B0331B4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B125178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35030C" w:rsidRDefault="008D2723" w:rsidP="008D2723">
      <w:pPr>
        <w:pStyle w:val="Ang15"/>
        <w:rPr>
          <w:lang w:val="en-US"/>
        </w:rPr>
      </w:pPr>
    </w:p>
    <w:p w14:paraId="0C7F93F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77777777" w:rsidR="008D2723" w:rsidRPr="00202573" w:rsidRDefault="008D2723" w:rsidP="008D2723">
      <w:pPr>
        <w:pStyle w:val="Ang15"/>
        <w:rPr>
          <w:lang w:val="en-US"/>
        </w:rPr>
      </w:pPr>
    </w:p>
    <w:p w14:paraId="29E8F962" w14:textId="77777777" w:rsidR="008D2723" w:rsidRPr="00986D67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คดีอยู่ระหว่างพนักงานอัยการจัดทำคำแก้ฎีกายื่นศาลและรวบรวมสำนวนเพื่อส่งให้ศาลฎีกาพิจารณา</w:t>
      </w:r>
    </w:p>
    <w:p w14:paraId="69B3F2C0" w14:textId="77777777" w:rsidR="008D2723" w:rsidRPr="003F172C" w:rsidRDefault="008D2723" w:rsidP="008D2723">
      <w:pPr>
        <w:pStyle w:val="Ang15"/>
        <w:rPr>
          <w:lang w:val="en-US"/>
        </w:rPr>
      </w:pPr>
    </w:p>
    <w:p w14:paraId="37749AE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0F6739A8" w14:textId="77777777" w:rsidR="008D2723" w:rsidRPr="003F172C" w:rsidRDefault="008D2723" w:rsidP="008D2723">
      <w:pPr>
        <w:pStyle w:val="Ang15"/>
        <w:rPr>
          <w:lang w:val="en-US"/>
        </w:rPr>
      </w:pPr>
    </w:p>
    <w:p w14:paraId="061B9C2E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B56BA3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3F172C" w:rsidRDefault="008D2723" w:rsidP="008D2723">
      <w:pPr>
        <w:pStyle w:val="Ang15"/>
        <w:rPr>
          <w:lang w:val="en-US"/>
        </w:rPr>
      </w:pPr>
    </w:p>
    <w:p w14:paraId="25314B7D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3F172C" w:rsidRDefault="008D2723" w:rsidP="008D2723">
      <w:pPr>
        <w:pStyle w:val="Ang15"/>
        <w:rPr>
          <w:lang w:val="en-US"/>
        </w:rPr>
      </w:pPr>
    </w:p>
    <w:p w14:paraId="31A0F9D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79E1636" w14:textId="77777777" w:rsidR="008D2723" w:rsidRPr="003F172C" w:rsidRDefault="008D2723" w:rsidP="008D2723">
      <w:pPr>
        <w:pStyle w:val="Ang15"/>
        <w:rPr>
          <w:lang w:val="en-US"/>
        </w:rPr>
      </w:pPr>
    </w:p>
    <w:p w14:paraId="56C6CC50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E8EFD34" w14:textId="51C2B31F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E94724E" w14:textId="77777777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คดีอยู่ระหว่างพนักงานอัยการจัดทำคำแก้ฎีกายื่นศาลและรวบรวมสำนวนเพื่อส่งให้ศาลฎีกาพิจารณา</w:t>
      </w:r>
    </w:p>
    <w:p w14:paraId="4FF1FFF0" w14:textId="77777777" w:rsidR="008D2723" w:rsidRPr="003F172C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2DED772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3239B2C8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A8C753A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97A125B" w14:textId="0910C80E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B1EF03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</w:t>
      </w:r>
    </w:p>
    <w:p w14:paraId="7CF17E69" w14:textId="59B4001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578B7096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7D65167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73FDE310" w14:textId="77777777" w:rsidR="008D272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DFCC662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3F172C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6D575934" w14:textId="6974A6A1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B06039F" w14:textId="5072F641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77777777" w:rsidR="00EC4272" w:rsidRDefault="00EC4272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C5BB9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2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7CBB292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2"/>
    <w:p w14:paraId="3325F8E9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77777777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15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คดีอยู่ระหว่างพนักงานอัยการจัดทำคำแก้ฎีกายื่นศาลและรวบรวมสำนวนเพื่อส่งให้ศาลฎีกาพิจารณา</w:t>
      </w:r>
    </w:p>
    <w:p w14:paraId="49D71CB1" w14:textId="77777777" w:rsidR="008D2723" w:rsidRPr="00202573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5C7498F3" w14:textId="77777777" w:rsidR="008D2723" w:rsidRPr="003F172C" w:rsidRDefault="008D2723" w:rsidP="008D2723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01C9CA4" w14:textId="613F2D92" w:rsidR="00EC4272" w:rsidRDefault="00EC4272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4B1E471" w14:textId="667AEC2C" w:rsidR="008D2723" w:rsidRPr="003F172C" w:rsidRDefault="008D2723" w:rsidP="008D2723">
      <w:pPr>
        <w:tabs>
          <w:tab w:val="left" w:pos="540"/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795AAFB" w14:textId="77777777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F1ABA81" w14:textId="77777777" w:rsidR="008D2723" w:rsidRPr="003F172C" w:rsidRDefault="008D2723" w:rsidP="008D2723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7777777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9737124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56C1430B" w14:textId="69873A7F" w:rsidR="00EC4272" w:rsidRDefault="00EC427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35D290" w14:textId="77777777" w:rsidR="008D2723" w:rsidRPr="0035030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973B7F" w14:textId="77777777" w:rsidR="002707C5" w:rsidRPr="00CE693F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CE693F" w:rsidRDefault="002707C5" w:rsidP="002707C5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7777777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Pr="00CE693F">
        <w:rPr>
          <w:rFonts w:asciiTheme="majorBidi" w:hAnsiTheme="majorBidi" w:cstheme="majorBidi"/>
          <w:sz w:val="30"/>
          <w:szCs w:val="30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CE693F">
        <w:rPr>
          <w:rFonts w:asciiTheme="majorBidi" w:hAnsiTheme="majorBidi" w:cstheme="majorBidi"/>
          <w:sz w:val="30"/>
          <w:szCs w:val="30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Pr="00CE693F">
        <w:rPr>
          <w:rFonts w:asciiTheme="majorBidi" w:hAnsiTheme="majorBidi" w:cstheme="majorBidi"/>
          <w:sz w:val="30"/>
          <w:szCs w:val="30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CE693F">
        <w:rPr>
          <w:rFonts w:asciiTheme="majorBidi" w:hAnsiTheme="majorBidi" w:cstheme="majorBidi"/>
          <w:sz w:val="30"/>
          <w:szCs w:val="30"/>
        </w:rPr>
        <w:t>34,690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47,366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221AD6C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10702F8" w14:textId="7777777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ต่อมาเมื่อวันที่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 24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บริษัทย่อยดังกล่าวได้รับการขึ้นทะเบียนจาก อบก. รับรองปริมาณก๊าซเรือนกระจกที่ลดลง (คาร์บอนเครดิต) สำหรับช่วงระยะเวลาวันที่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เพิ่มขึ้นจำนวน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 717,931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ตันคาร์บอนไดออกไซด์เทียบเท่า ทำให้บริษัทย่อยดังกล่าวมีจำนวนคาร์บอนเครดิตคงเหลือ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765,297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5509ABF3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F166A88" w14:textId="77777777" w:rsidR="002707C5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CE69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บริษัทย่อยดังกล่าวได้รับขยะทุกประเภทรวมทั้งสิ้น </w:t>
      </w:r>
      <w:r>
        <w:rPr>
          <w:rFonts w:asciiTheme="majorBidi" w:hAnsiTheme="majorBidi" w:cstheme="majorBidi"/>
          <w:sz w:val="30"/>
          <w:szCs w:val="30"/>
        </w:rPr>
        <w:t>2.73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ล้านตัน มาใช้เป็นเชื้อเพลิงในโรงไฟฟ้าของบริษัทย่อยดังกล่าวและ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(คาร์บอนรีดักชั่น)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จากการฝังกลบได้ประมาณ </w:t>
      </w:r>
      <w:r>
        <w:rPr>
          <w:rFonts w:asciiTheme="majorBidi" w:hAnsiTheme="majorBidi" w:cstheme="majorBidi"/>
          <w:sz w:val="30"/>
          <w:szCs w:val="30"/>
        </w:rPr>
        <w:t>6.34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บริษัทย่อยดังกล่าวกำลังขึ้นทะเบียนกับ อบก. เพื่อรับรองปริมาณก๊าซเรือนกระจกที่ลดลง</w:t>
      </w:r>
    </w:p>
    <w:p w14:paraId="443278AE" w14:textId="329B6830" w:rsidR="002707C5" w:rsidRPr="002707C5" w:rsidRDefault="002707C5" w:rsidP="002707C5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ตั้งแต่เดือนธันวาคม </w:t>
      </w:r>
      <w:r w:rsidRPr="002707C5">
        <w:rPr>
          <w:rFonts w:asciiTheme="majorBidi" w:hAnsiTheme="majorBidi" w:cstheme="majorBidi"/>
          <w:sz w:val="30"/>
          <w:szCs w:val="30"/>
        </w:rPr>
        <w:t xml:space="preserve">2564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จนถึงไตรมาส </w:t>
      </w:r>
      <w:r w:rsidRPr="002707C5">
        <w:rPr>
          <w:rFonts w:asciiTheme="majorBidi" w:hAnsiTheme="majorBidi" w:cstheme="majorBidi"/>
          <w:sz w:val="30"/>
          <w:szCs w:val="30"/>
        </w:rPr>
        <w:t xml:space="preserve">1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707C5">
        <w:rPr>
          <w:rFonts w:asciiTheme="majorBidi" w:hAnsiTheme="majorBidi" w:cstheme="majorBidi"/>
          <w:sz w:val="30"/>
          <w:szCs w:val="30"/>
        </w:rPr>
        <w:t xml:space="preserve">2566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Pr="002707C5">
        <w:rPr>
          <w:rFonts w:asciiTheme="majorBidi" w:hAnsiTheme="majorBidi" w:cstheme="majorBidi"/>
          <w:sz w:val="30"/>
          <w:szCs w:val="30"/>
        </w:rPr>
        <w:t xml:space="preserve">24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Pr="002707C5">
        <w:rPr>
          <w:rFonts w:asciiTheme="majorBidi" w:hAnsiTheme="majorBidi" w:cstheme="majorBidi"/>
          <w:sz w:val="30"/>
          <w:szCs w:val="30"/>
        </w:rPr>
        <w:t xml:space="preserve">25 - 30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Pr="002707C5">
        <w:rPr>
          <w:rFonts w:asciiTheme="majorBidi" w:hAnsiTheme="majorBidi" w:cstheme="majorBidi"/>
          <w:sz w:val="30"/>
          <w:szCs w:val="30"/>
        </w:rPr>
        <w:t xml:space="preserve">6,375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Pr="002707C5">
        <w:rPr>
          <w:rFonts w:asciiTheme="majorBidi" w:hAnsiTheme="majorBidi" w:cstheme="majorBidi"/>
          <w:sz w:val="30"/>
          <w:szCs w:val="30"/>
        </w:rPr>
        <w:t xml:space="preserve">388,017,000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Pr="002707C5">
        <w:rPr>
          <w:rFonts w:asciiTheme="majorBidi" w:hAnsiTheme="majorBidi" w:cstheme="majorBidi"/>
          <w:sz w:val="30"/>
          <w:szCs w:val="30"/>
        </w:rPr>
        <w:t xml:space="preserve">43,043,400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รวมเป็นจำนวนทั้งสิ้น </w:t>
      </w:r>
      <w:r w:rsidRPr="002707C5">
        <w:rPr>
          <w:rFonts w:asciiTheme="majorBidi" w:hAnsiTheme="majorBidi" w:cstheme="majorBidi"/>
          <w:sz w:val="30"/>
          <w:szCs w:val="30"/>
        </w:rPr>
        <w:t xml:space="preserve">431,060,400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Pr="002707C5">
        <w:rPr>
          <w:rFonts w:asciiTheme="majorBidi" w:hAnsiTheme="majorBidi" w:cstheme="majorBidi"/>
          <w:sz w:val="30"/>
          <w:szCs w:val="30"/>
        </w:rPr>
        <w:t xml:space="preserve">15.97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011168AE" w14:textId="77777777" w:rsidR="002707C5" w:rsidRDefault="002707C5" w:rsidP="002707C5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5CFEA766" w14:textId="280FCBFD" w:rsidR="002F13E3" w:rsidRDefault="002F13E3" w:rsidP="002F13E3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เหตุการณ์ภายหลัง</w:t>
      </w:r>
      <w:r w:rsidR="003E60C6">
        <w:rPr>
          <w:rFonts w:asciiTheme="majorBidi" w:hAnsiTheme="majorBidi" w:cstheme="majorBidi" w:hint="cs"/>
          <w:cs/>
        </w:rPr>
        <w:t>รอบระยะเวลารายงาน</w:t>
      </w:r>
    </w:p>
    <w:p w14:paraId="45DD83A0" w14:textId="77777777" w:rsidR="002F13E3" w:rsidRPr="002F13E3" w:rsidRDefault="002F13E3" w:rsidP="002F13E3">
      <w:pPr>
        <w:pStyle w:val="Ang15"/>
        <w:rPr>
          <w:lang w:val="en-US"/>
        </w:rPr>
      </w:pPr>
    </w:p>
    <w:p w14:paraId="10AAB50E" w14:textId="69DFD60C" w:rsidR="002F13E3" w:rsidRPr="002F13E3" w:rsidRDefault="002F13E3" w:rsidP="002F13E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ผู้ถือหุ้นมีมติอนุมัติการจ่ายเงินปันผลจากกำไรสะสมของบริษัท ในอัตราหุ้นละ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0.10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เป็นจำนวนเงิน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1,894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เงินปันผลดังกล่าวได้รวมเงินปันผลระหว่างกาลในอัตราหุ้นละ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0.03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ดังนั้นเงินปันผลที่จะต้องจ่ายเพิ่มอีกจึงเท่ากับอัตราหุ้นละ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0.07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คิดเป็นจำนวนเงินรวม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1,325</w:t>
      </w:r>
      <w:r w:rsidRPr="002F13E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เงินปันผลดังกล่าวจะจ่ายให้แก่ผู้ถือหุ้นในเดือนพฤษภาคม </w:t>
      </w:r>
      <w:r w:rsidRPr="002F13E3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3B0F1CA1" w14:textId="485CD59F" w:rsidR="002F13E3" w:rsidRDefault="002F13E3" w:rsidP="002F13E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2694636" w14:textId="6F9CB581" w:rsidR="002F13E3" w:rsidRPr="000839D1" w:rsidRDefault="002F13E3" w:rsidP="000839D1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0839D1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</w:t>
      </w:r>
      <w:r w:rsidR="000839D1" w:rsidRPr="000839D1">
        <w:rPr>
          <w:rFonts w:asciiTheme="majorBidi" w:hAnsiTheme="majorBidi" w:cstheme="majorBidi" w:hint="cs"/>
          <w:sz w:val="30"/>
          <w:szCs w:val="30"/>
          <w:cs/>
        </w:rPr>
        <w:t>ของบริษัทย่อย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0839D1" w:rsidRPr="000839D1">
        <w:rPr>
          <w:rFonts w:asciiTheme="majorBidi" w:hAnsiTheme="majorBidi" w:cstheme="majorBidi"/>
          <w:sz w:val="30"/>
          <w:szCs w:val="30"/>
        </w:rPr>
        <w:t>2566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0839D1">
        <w:rPr>
          <w:rFonts w:asciiTheme="majorBidi" w:hAnsiTheme="majorBidi" w:cstheme="majorBidi"/>
          <w:sz w:val="30"/>
          <w:szCs w:val="30"/>
        </w:rPr>
        <w:t>20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0839D1">
        <w:rPr>
          <w:rFonts w:asciiTheme="majorBidi" w:hAnsiTheme="majorBidi" w:cstheme="majorBidi"/>
          <w:sz w:val="30"/>
          <w:szCs w:val="30"/>
        </w:rPr>
        <w:t>2566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Pr="000839D1">
        <w:rPr>
          <w:rFonts w:asciiTheme="majorBidi" w:hAnsiTheme="majorBidi" w:cstheme="majorBidi"/>
          <w:sz w:val="30"/>
          <w:szCs w:val="30"/>
        </w:rPr>
        <w:t>2565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0839D1">
        <w:rPr>
          <w:rFonts w:asciiTheme="majorBidi" w:hAnsiTheme="majorBidi" w:cstheme="majorBidi"/>
          <w:sz w:val="30"/>
          <w:szCs w:val="30"/>
        </w:rPr>
        <w:t>0.24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Pr="000839D1">
        <w:rPr>
          <w:rFonts w:asciiTheme="majorBidi" w:hAnsiTheme="majorBidi" w:cstheme="majorBidi"/>
          <w:sz w:val="30"/>
          <w:szCs w:val="30"/>
        </w:rPr>
        <w:t>2,016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เงินปันผลจำนวนนี้ได้ รวมเงินปันผลระหว่างกาล ซึ่งบริษัท</w:t>
      </w:r>
      <w:r w:rsidR="000839D1" w:rsidRPr="000839D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ได้จ่ายให้ผู้ถือหุ้นแล้วในระหว่างปี </w:t>
      </w:r>
      <w:r w:rsidRPr="000839D1">
        <w:rPr>
          <w:rFonts w:asciiTheme="majorBidi" w:hAnsiTheme="majorBidi" w:cstheme="majorBidi"/>
          <w:sz w:val="30"/>
          <w:szCs w:val="30"/>
        </w:rPr>
        <w:t>2565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39D1">
        <w:rPr>
          <w:rFonts w:asciiTheme="majorBidi" w:hAnsiTheme="majorBidi" w:cstheme="majorBidi" w:hint="cs"/>
          <w:sz w:val="30"/>
          <w:szCs w:val="30"/>
          <w:cs/>
        </w:rPr>
        <w:t xml:space="preserve">และในวันที่ </w:t>
      </w:r>
      <w:r w:rsidRPr="000839D1">
        <w:rPr>
          <w:rFonts w:asciiTheme="majorBidi" w:hAnsiTheme="majorBidi" w:cstheme="majorBidi"/>
          <w:sz w:val="30"/>
          <w:szCs w:val="30"/>
        </w:rPr>
        <w:t xml:space="preserve">23 </w:t>
      </w:r>
      <w:r w:rsidRPr="000839D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0839D1">
        <w:rPr>
          <w:rFonts w:asciiTheme="majorBidi" w:hAnsiTheme="majorBidi" w:cstheme="majorBidi"/>
          <w:sz w:val="30"/>
          <w:szCs w:val="30"/>
        </w:rPr>
        <w:t xml:space="preserve">2566 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0839D1">
        <w:rPr>
          <w:rFonts w:asciiTheme="majorBidi" w:hAnsiTheme="majorBidi" w:cstheme="majorBidi"/>
          <w:sz w:val="30"/>
          <w:szCs w:val="30"/>
        </w:rPr>
        <w:t>0.12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0839D1">
        <w:rPr>
          <w:rFonts w:asciiTheme="majorBidi" w:hAnsiTheme="majorBidi" w:cstheme="majorBidi"/>
          <w:sz w:val="30"/>
          <w:szCs w:val="30"/>
        </w:rPr>
        <w:t xml:space="preserve"> </w:t>
      </w:r>
      <w:r w:rsidRPr="000839D1">
        <w:rPr>
          <w:rFonts w:asciiTheme="majorBidi" w:hAnsiTheme="majorBidi" w:cstheme="majorBidi" w:hint="cs"/>
          <w:sz w:val="30"/>
          <w:szCs w:val="30"/>
          <w:cs/>
        </w:rPr>
        <w:t xml:space="preserve">และในอัตราหุ้นละ </w:t>
      </w:r>
      <w:r w:rsidRPr="000839D1">
        <w:rPr>
          <w:rFonts w:asciiTheme="majorBidi" w:hAnsiTheme="majorBidi" w:cstheme="majorBidi"/>
          <w:sz w:val="30"/>
          <w:szCs w:val="30"/>
        </w:rPr>
        <w:t xml:space="preserve">0.09 </w:t>
      </w:r>
      <w:r w:rsidRPr="000839D1">
        <w:rPr>
          <w:rFonts w:asciiTheme="majorBidi" w:hAnsiTheme="majorBidi" w:cstheme="majorBidi" w:hint="cs"/>
          <w:sz w:val="30"/>
          <w:szCs w:val="30"/>
          <w:cs/>
        </w:rPr>
        <w:t>บาท ตามลำดับ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0839D1">
        <w:rPr>
          <w:rFonts w:asciiTheme="majorBidi" w:hAnsiTheme="majorBidi" w:cstheme="majorBidi"/>
          <w:sz w:val="30"/>
          <w:szCs w:val="30"/>
        </w:rPr>
        <w:t>1,764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ล้านบาทแล้ว ดังนั้น เงินปันผลที่ต้องจ่ายเพิ่มอีก </w:t>
      </w:r>
      <w:r w:rsidRPr="000839D1">
        <w:rPr>
          <w:rFonts w:asciiTheme="majorBidi" w:hAnsiTheme="majorBidi" w:cstheme="majorBidi"/>
          <w:sz w:val="30"/>
          <w:szCs w:val="30"/>
        </w:rPr>
        <w:t>0.03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บาทต่อหุ้น เป็นจำนวนเงิน </w:t>
      </w:r>
      <w:r w:rsidRPr="000839D1">
        <w:rPr>
          <w:rFonts w:asciiTheme="majorBidi" w:hAnsiTheme="majorBidi" w:cstheme="majorBidi"/>
          <w:sz w:val="30"/>
          <w:szCs w:val="30"/>
        </w:rPr>
        <w:t>252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ล้านบาท กำหนดจ่ายเงินปันผลในวันที่ </w:t>
      </w:r>
      <w:r w:rsidRPr="000839D1">
        <w:rPr>
          <w:rFonts w:asciiTheme="majorBidi" w:hAnsiTheme="majorBidi" w:cstheme="majorBidi"/>
          <w:sz w:val="30"/>
          <w:szCs w:val="30"/>
        </w:rPr>
        <w:t>11</w:t>
      </w:r>
      <w:r w:rsidRPr="000839D1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0839D1">
        <w:rPr>
          <w:rFonts w:asciiTheme="majorBidi" w:hAnsiTheme="majorBidi" w:cstheme="majorBidi"/>
          <w:sz w:val="30"/>
          <w:szCs w:val="30"/>
        </w:rPr>
        <w:t>2566</w:t>
      </w:r>
    </w:p>
    <w:sectPr w:rsidR="002F13E3" w:rsidRPr="000839D1" w:rsidSect="000B7DA2">
      <w:headerReference w:type="default" r:id="rId26"/>
      <w:footerReference w:type="default" r:id="rId27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13222" w14:textId="77777777" w:rsidR="00242B9E" w:rsidRDefault="00242B9E">
      <w:r>
        <w:separator/>
      </w:r>
    </w:p>
  </w:endnote>
  <w:endnote w:type="continuationSeparator" w:id="0">
    <w:p w14:paraId="3D7344CE" w14:textId="77777777" w:rsidR="00242B9E" w:rsidRDefault="0024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E72A" w14:textId="5C570B94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D306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7225" w14:textId="77777777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92E4" w14:textId="77777777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06DF" w14:textId="77777777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EEA9" w14:textId="77777777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A67A" w14:textId="14BBDF7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  <w:lang w:val="en-US"/>
      </w:rPr>
      <w:t>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C9A0" w14:textId="77777777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  <w:lang w:val="en-US"/>
      </w:rPr>
      <w:t>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5CFE8523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D306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D306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F6F62" w14:textId="77777777" w:rsidR="00242B9E" w:rsidRDefault="00242B9E">
      <w:r>
        <w:separator/>
      </w:r>
    </w:p>
  </w:footnote>
  <w:footnote w:type="continuationSeparator" w:id="0">
    <w:p w14:paraId="63495BBD" w14:textId="77777777" w:rsidR="00242B9E" w:rsidRDefault="0024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EDA53E" w14:textId="40BE848A" w:rsidR="00E6144A" w:rsidRPr="00720668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FD3068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FD3068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605C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32728E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616FDA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1748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98083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07FDE67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5F1F2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90F926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57049D2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B880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20CDD4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853B39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7D4D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DCF7D3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1C2A93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1391F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D941CF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BEA399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1AB0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9B7990B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77234C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12CB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8C5E683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2917AB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407D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4B8B19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81877B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21869584">
    <w:abstractNumId w:val="11"/>
  </w:num>
  <w:num w:numId="2" w16cid:durableId="379018663">
    <w:abstractNumId w:val="20"/>
  </w:num>
  <w:num w:numId="3" w16cid:durableId="699550380">
    <w:abstractNumId w:val="29"/>
  </w:num>
  <w:num w:numId="4" w16cid:durableId="1789350475">
    <w:abstractNumId w:val="10"/>
  </w:num>
  <w:num w:numId="5" w16cid:durableId="1265459376">
    <w:abstractNumId w:val="8"/>
  </w:num>
  <w:num w:numId="6" w16cid:durableId="1258053704">
    <w:abstractNumId w:val="15"/>
  </w:num>
  <w:num w:numId="7" w16cid:durableId="347296586">
    <w:abstractNumId w:val="2"/>
  </w:num>
  <w:num w:numId="8" w16cid:durableId="342704692">
    <w:abstractNumId w:val="0"/>
  </w:num>
  <w:num w:numId="9" w16cid:durableId="375204717">
    <w:abstractNumId w:val="6"/>
  </w:num>
  <w:num w:numId="10" w16cid:durableId="1823304102">
    <w:abstractNumId w:val="12"/>
  </w:num>
  <w:num w:numId="11" w16cid:durableId="1960914198">
    <w:abstractNumId w:val="27"/>
  </w:num>
  <w:num w:numId="12" w16cid:durableId="462961232">
    <w:abstractNumId w:val="23"/>
  </w:num>
  <w:num w:numId="13" w16cid:durableId="1962683242">
    <w:abstractNumId w:val="19"/>
  </w:num>
  <w:num w:numId="14" w16cid:durableId="970204887">
    <w:abstractNumId w:val="17"/>
  </w:num>
  <w:num w:numId="15" w16cid:durableId="1339650088">
    <w:abstractNumId w:val="21"/>
  </w:num>
  <w:num w:numId="16" w16cid:durableId="1278174515">
    <w:abstractNumId w:val="5"/>
  </w:num>
  <w:num w:numId="17" w16cid:durableId="1092244098">
    <w:abstractNumId w:val="7"/>
  </w:num>
  <w:num w:numId="18" w16cid:durableId="1657568135">
    <w:abstractNumId w:val="30"/>
  </w:num>
  <w:num w:numId="19" w16cid:durableId="1566798191">
    <w:abstractNumId w:val="28"/>
  </w:num>
  <w:num w:numId="20" w16cid:durableId="266279617">
    <w:abstractNumId w:val="9"/>
  </w:num>
  <w:num w:numId="21" w16cid:durableId="1138568146">
    <w:abstractNumId w:val="18"/>
  </w:num>
  <w:num w:numId="22" w16cid:durableId="341859724">
    <w:abstractNumId w:val="25"/>
  </w:num>
  <w:num w:numId="23" w16cid:durableId="1091507932">
    <w:abstractNumId w:val="31"/>
  </w:num>
  <w:num w:numId="24" w16cid:durableId="42407306">
    <w:abstractNumId w:val="14"/>
  </w:num>
  <w:num w:numId="25" w16cid:durableId="1363285475">
    <w:abstractNumId w:val="3"/>
  </w:num>
  <w:num w:numId="26" w16cid:durableId="852643870">
    <w:abstractNumId w:val="2"/>
    <w:lvlOverride w:ilvl="0">
      <w:startOverride w:val="1"/>
    </w:lvlOverride>
  </w:num>
  <w:num w:numId="27" w16cid:durableId="1591961257">
    <w:abstractNumId w:val="2"/>
  </w:num>
  <w:num w:numId="28" w16cid:durableId="245312518">
    <w:abstractNumId w:val="2"/>
  </w:num>
  <w:num w:numId="29" w16cid:durableId="918565313">
    <w:abstractNumId w:val="16"/>
  </w:num>
  <w:num w:numId="30" w16cid:durableId="574170279">
    <w:abstractNumId w:val="4"/>
  </w:num>
  <w:num w:numId="31" w16cid:durableId="1484614951">
    <w:abstractNumId w:val="13"/>
  </w:num>
  <w:num w:numId="32" w16cid:durableId="432479292">
    <w:abstractNumId w:val="26"/>
  </w:num>
  <w:num w:numId="33" w16cid:durableId="753867034">
    <w:abstractNumId w:val="22"/>
  </w:num>
  <w:num w:numId="34" w16cid:durableId="1056978040">
    <w:abstractNumId w:val="24"/>
  </w:num>
  <w:num w:numId="35" w16cid:durableId="1917126668">
    <w:abstractNumId w:val="2"/>
  </w:num>
  <w:num w:numId="36" w16cid:durableId="2066828226">
    <w:abstractNumId w:val="2"/>
  </w:num>
  <w:num w:numId="37" w16cid:durableId="1378508794">
    <w:abstractNumId w:val="2"/>
  </w:num>
  <w:num w:numId="38" w16cid:durableId="67083534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C96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60"/>
    <w:rsid w:val="001250AB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9E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7C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D8D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72B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32D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84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F4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B6"/>
    <w:rsid w:val="00786E65"/>
    <w:rsid w:val="00787718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08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25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970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18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E61"/>
    <w:rsid w:val="00A1526C"/>
    <w:rsid w:val="00A15854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48C9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252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28"/>
    <w:rsid w:val="00C76AA0"/>
    <w:rsid w:val="00C76C79"/>
    <w:rsid w:val="00C76CFE"/>
    <w:rsid w:val="00C77387"/>
    <w:rsid w:val="00C7742E"/>
    <w:rsid w:val="00C7750C"/>
    <w:rsid w:val="00C77735"/>
    <w:rsid w:val="00C77BE8"/>
    <w:rsid w:val="00C77DF6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CAA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721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4B2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5F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81</TotalTime>
  <Pages>47</Pages>
  <Words>10214</Words>
  <Characters>58220</Characters>
  <Application>Microsoft Office Word</Application>
  <DocSecurity>0</DocSecurity>
  <Lines>485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Chatpimuk, Srisupan</cp:lastModifiedBy>
  <cp:revision>13</cp:revision>
  <cp:lastPrinted>2023-05-09T05:15:00Z</cp:lastPrinted>
  <dcterms:created xsi:type="dcterms:W3CDTF">2023-05-08T14:43:00Z</dcterms:created>
  <dcterms:modified xsi:type="dcterms:W3CDTF">2023-05-12T08:20:00Z</dcterms:modified>
</cp:coreProperties>
</file>