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169A46D2" w:rsidR="001C00CB" w:rsidRDefault="00593876" w:rsidP="001753D1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93876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503232AF" w14:textId="77777777" w:rsidR="0069739F" w:rsidRPr="00505EB3" w:rsidRDefault="0069739F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5AB05E0D" w:rsidR="0069739F" w:rsidRPr="001753D1" w:rsidRDefault="0069739F" w:rsidP="001753D1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53D1">
        <w:rPr>
          <w:rFonts w:ascii="Angsana New" w:hAnsi="Angsana New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="001753D1"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</w:rPr>
        <w:t>31</w:t>
      </w:r>
      <w:r w:rsidRPr="001753D1">
        <w:rPr>
          <w:rFonts w:ascii="Angsana New" w:hAnsi="Angsana New"/>
          <w:sz w:val="28"/>
          <w:szCs w:val="28"/>
          <w:cs/>
        </w:rPr>
        <w:t xml:space="preserve"> มกราคม </w:t>
      </w:r>
      <w:r w:rsidRPr="001753D1">
        <w:rPr>
          <w:rFonts w:ascii="Angsana New" w:hAnsi="Angsana New"/>
          <w:sz w:val="28"/>
          <w:szCs w:val="28"/>
        </w:rPr>
        <w:t>2485</w:t>
      </w:r>
      <w:r w:rsidRPr="001753D1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1753D1">
        <w:rPr>
          <w:rFonts w:ascii="Angsana New" w:hAnsi="Angsana New"/>
          <w:sz w:val="28"/>
          <w:szCs w:val="28"/>
        </w:rPr>
        <w:t xml:space="preserve">87 </w:t>
      </w:r>
      <w:r w:rsidR="009051EF" w:rsidRPr="001753D1">
        <w:rPr>
          <w:rFonts w:ascii="Angsana New" w:hAnsi="Angsana New" w:hint="cs"/>
          <w:sz w:val="28"/>
          <w:szCs w:val="28"/>
          <w:cs/>
        </w:rPr>
        <w:t>อาคาร</w:t>
      </w:r>
      <w:r w:rsidR="00F82A59"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เอ็ม</w:t>
      </w:r>
      <w:r w:rsidRPr="001753D1">
        <w:rPr>
          <w:rFonts w:ascii="Angsana New" w:hAnsi="Angsana New"/>
          <w:sz w:val="28"/>
          <w:szCs w:val="28"/>
        </w:rPr>
        <w:t xml:space="preserve">. </w:t>
      </w:r>
      <w:r w:rsidRPr="001753D1">
        <w:rPr>
          <w:rFonts w:ascii="Angsana New" w:hAnsi="Angsana New"/>
          <w:sz w:val="28"/>
          <w:szCs w:val="28"/>
          <w:cs/>
        </w:rPr>
        <w:t xml:space="preserve">ไทย </w:t>
      </w:r>
      <w:r w:rsidRPr="001753D1">
        <w:rPr>
          <w:rFonts w:ascii="Angsana New" w:hAnsi="Angsana New" w:hint="cs"/>
          <w:sz w:val="28"/>
          <w:szCs w:val="28"/>
          <w:cs/>
        </w:rPr>
        <w:t xml:space="preserve">ทาวเวอร์ </w:t>
      </w:r>
      <w:r w:rsidRPr="001753D1">
        <w:rPr>
          <w:rFonts w:ascii="Angsana New" w:hAnsi="Angsana New"/>
          <w:sz w:val="28"/>
          <w:szCs w:val="28"/>
          <w:cs/>
        </w:rPr>
        <w:t>ออล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ซีซั่น</w:t>
      </w:r>
      <w:r w:rsidRPr="001753D1">
        <w:rPr>
          <w:rFonts w:ascii="Angsana New" w:hAnsi="Angsana New" w:hint="cs"/>
          <w:sz w:val="28"/>
          <w:szCs w:val="28"/>
          <w:cs/>
        </w:rPr>
        <w:t xml:space="preserve">ส์ </w:t>
      </w:r>
      <w:r w:rsidRPr="001753D1">
        <w:rPr>
          <w:rFonts w:ascii="Angsana New" w:hAnsi="Angsana New"/>
          <w:sz w:val="28"/>
          <w:szCs w:val="28"/>
          <w:cs/>
        </w:rPr>
        <w:t>เพลส ชั้น</w:t>
      </w:r>
      <w:r w:rsidRPr="001753D1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1753D1">
        <w:rPr>
          <w:rFonts w:ascii="Angsana New" w:hAnsi="Angsana New"/>
          <w:sz w:val="28"/>
          <w:szCs w:val="28"/>
        </w:rPr>
        <w:t xml:space="preserve">15 </w:t>
      </w:r>
      <w:r w:rsidRPr="001753D1">
        <w:rPr>
          <w:rFonts w:ascii="Angsana New" w:hAnsi="Angsana New" w:hint="cs"/>
          <w:sz w:val="28"/>
          <w:szCs w:val="28"/>
          <w:cs/>
        </w:rPr>
        <w:t>ห้องเลข</w:t>
      </w:r>
      <w:r w:rsidRPr="001753D1">
        <w:rPr>
          <w:rFonts w:ascii="Angsana New" w:hAnsi="Angsana New"/>
          <w:sz w:val="28"/>
          <w:szCs w:val="28"/>
          <w:cs/>
        </w:rPr>
        <w:t xml:space="preserve">ที่ </w:t>
      </w:r>
      <w:r w:rsidRPr="001753D1">
        <w:rPr>
          <w:rFonts w:ascii="Angsana New" w:hAnsi="Angsana New"/>
          <w:sz w:val="28"/>
          <w:szCs w:val="28"/>
        </w:rPr>
        <w:t>1</w:t>
      </w:r>
      <w:r w:rsidRPr="001753D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753D1">
        <w:rPr>
          <w:rFonts w:ascii="Angsana New" w:hAnsi="Angsana New"/>
          <w:sz w:val="28"/>
          <w:szCs w:val="28"/>
        </w:rPr>
        <w:t>4</w:t>
      </w:r>
      <w:r w:rsidR="006D170E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</w:rPr>
        <w:t>-</w:t>
      </w:r>
      <w:r w:rsidR="006D170E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</w:rPr>
        <w:t xml:space="preserve">6 </w:t>
      </w:r>
      <w:r w:rsidRPr="001753D1">
        <w:rPr>
          <w:rFonts w:ascii="Angsana New" w:hAnsi="Angsana New"/>
          <w:sz w:val="28"/>
          <w:szCs w:val="28"/>
          <w:cs/>
        </w:rPr>
        <w:t>ถนนวิทย</w:t>
      </w:r>
      <w:r w:rsidRPr="001753D1">
        <w:rPr>
          <w:rFonts w:ascii="Angsana New" w:hAnsi="Angsana New" w:hint="cs"/>
          <w:sz w:val="28"/>
          <w:szCs w:val="28"/>
          <w:cs/>
        </w:rPr>
        <w:t>ุ</w:t>
      </w:r>
      <w:r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แขวงลุมพินี เขตปทุมวัน กรุงเทพมหานคร ประเทศไท</w:t>
      </w:r>
      <w:r w:rsidRPr="001753D1">
        <w:rPr>
          <w:rFonts w:ascii="Angsana New" w:hAnsi="Angsana New" w:hint="cs"/>
          <w:sz w:val="28"/>
          <w:szCs w:val="28"/>
          <w:cs/>
        </w:rPr>
        <w:t>ย</w:t>
      </w:r>
    </w:p>
    <w:p w14:paraId="17AFF186" w14:textId="3DCE6321" w:rsidR="0069739F" w:rsidRPr="00F31A75" w:rsidRDefault="00F31A75" w:rsidP="001753D1">
      <w:pPr>
        <w:pStyle w:val="FSNoteNumbered"/>
        <w:spacing w:before="120" w:after="12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r w:rsidRPr="001753D1">
        <w:rPr>
          <w:b/>
          <w:bCs/>
          <w:u w:val="none"/>
          <w:cs/>
          <w:lang w:val="en-US"/>
        </w:rPr>
        <w:t xml:space="preserve"> </w:t>
      </w:r>
      <w:r w:rsidRPr="001753D1">
        <w:rPr>
          <w:rFonts w:hint="cs"/>
          <w:b/>
          <w:bCs/>
          <w:u w:val="none"/>
          <w:cs/>
          <w:lang w:val="en-US"/>
        </w:rPr>
        <w:t xml:space="preserve">    </w:t>
      </w:r>
      <w:bookmarkStart w:id="0" w:name="_Hlk24232674"/>
      <w:r w:rsidR="00C41E7F" w:rsidRPr="001753D1">
        <w:rPr>
          <w:rFonts w:hint="cs"/>
          <w:b/>
          <w:bCs/>
          <w:u w:val="none"/>
          <w:cs/>
          <w:lang w:val="en-US"/>
        </w:rPr>
        <w:t xml:space="preserve"> </w:t>
      </w:r>
      <w:r w:rsidR="001753D1">
        <w:rPr>
          <w:b/>
          <w:bCs/>
          <w:u w:val="none"/>
          <w:lang w:val="en-US"/>
        </w:rPr>
        <w:t xml:space="preserve"> </w:t>
      </w:r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420B9C9E" w14:textId="489D00FF" w:rsidR="006E72EF" w:rsidRDefault="0069739F" w:rsidP="0038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523B9B">
        <w:rPr>
          <w:rFonts w:ascii="Angsana New" w:hAnsi="Angsana New"/>
          <w:spacing w:val="-5"/>
          <w:sz w:val="28"/>
          <w:szCs w:val="28"/>
          <w:cs/>
        </w:rPr>
        <w:t>บริษัทมีผลขาดทุนสะสม</w:t>
      </w:r>
      <w:r w:rsidR="006E72EF">
        <w:rPr>
          <w:rFonts w:ascii="Angsana New" w:hAnsi="Angsana New" w:hint="cs"/>
          <w:spacing w:val="-5"/>
          <w:sz w:val="28"/>
          <w:szCs w:val="28"/>
          <w:cs/>
        </w:rPr>
        <w:t>อย่างต่อเนื่อง โดย</w:t>
      </w:r>
      <w:r w:rsidRPr="00523B9B">
        <w:rPr>
          <w:rFonts w:ascii="Angsana New" w:hAnsi="Angsana New"/>
          <w:spacing w:val="-5"/>
          <w:sz w:val="28"/>
          <w:szCs w:val="28"/>
          <w:cs/>
        </w:rPr>
        <w:t xml:space="preserve"> ณ </w:t>
      </w:r>
      <w:r w:rsidRPr="00523B9B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523B9B">
        <w:rPr>
          <w:rFonts w:ascii="Angsana New" w:hAnsi="Angsana New"/>
          <w:spacing w:val="-5"/>
          <w:sz w:val="28"/>
          <w:szCs w:val="28"/>
        </w:rPr>
        <w:t xml:space="preserve"> </w:t>
      </w:r>
      <w:r w:rsidR="00AD041B" w:rsidRPr="00523B9B">
        <w:rPr>
          <w:rFonts w:ascii="Angsana New" w:hAnsi="Angsana New"/>
          <w:spacing w:val="-5"/>
          <w:sz w:val="28"/>
          <w:szCs w:val="28"/>
        </w:rPr>
        <w:t xml:space="preserve">31 </w:t>
      </w:r>
      <w:r w:rsidR="00523B9B" w:rsidRPr="00523B9B">
        <w:rPr>
          <w:rFonts w:ascii="Angsana New" w:hAnsi="Angsana New" w:hint="cs"/>
          <w:spacing w:val="-5"/>
          <w:sz w:val="28"/>
          <w:szCs w:val="28"/>
          <w:cs/>
        </w:rPr>
        <w:t>มีนาคม</w:t>
      </w:r>
      <w:r w:rsidR="00AD041B" w:rsidRPr="00523B9B">
        <w:rPr>
          <w:rFonts w:ascii="Angsana New" w:hAnsi="Angsana New"/>
          <w:spacing w:val="-5"/>
          <w:sz w:val="28"/>
          <w:szCs w:val="28"/>
          <w:cs/>
        </w:rPr>
        <w:t xml:space="preserve"> </w:t>
      </w:r>
      <w:r w:rsidR="00AD041B" w:rsidRPr="00523B9B">
        <w:rPr>
          <w:rFonts w:ascii="Angsana New" w:hAnsi="Angsana New"/>
          <w:spacing w:val="-5"/>
          <w:sz w:val="28"/>
          <w:szCs w:val="28"/>
        </w:rPr>
        <w:t>256</w:t>
      </w:r>
      <w:r w:rsidR="00523B9B" w:rsidRPr="00523B9B">
        <w:rPr>
          <w:rFonts w:ascii="Angsana New" w:hAnsi="Angsana New"/>
          <w:spacing w:val="-5"/>
          <w:sz w:val="28"/>
          <w:szCs w:val="28"/>
        </w:rPr>
        <w:t>6</w:t>
      </w:r>
      <w:r w:rsidR="00AD041B" w:rsidRPr="00523B9B">
        <w:rPr>
          <w:rFonts w:ascii="Angsana New" w:hAnsi="Angsana New"/>
          <w:spacing w:val="-5"/>
          <w:sz w:val="28"/>
          <w:szCs w:val="28"/>
        </w:rPr>
        <w:t xml:space="preserve"> </w:t>
      </w:r>
      <w:r w:rsidRPr="00523B9B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="00210DD4">
        <w:rPr>
          <w:rFonts w:ascii="Angsana New" w:hAnsi="Angsana New" w:hint="cs"/>
          <w:spacing w:val="-5"/>
          <w:sz w:val="28"/>
          <w:szCs w:val="28"/>
          <w:cs/>
        </w:rPr>
        <w:t xml:space="preserve">วันที่ </w:t>
      </w:r>
      <w:r w:rsidR="00523B9B" w:rsidRPr="00523B9B">
        <w:rPr>
          <w:rFonts w:ascii="Angsana New" w:hAnsi="Angsana New"/>
          <w:spacing w:val="-5"/>
          <w:sz w:val="28"/>
          <w:szCs w:val="28"/>
        </w:rPr>
        <w:t xml:space="preserve">31 </w:t>
      </w:r>
      <w:r w:rsidR="00523B9B" w:rsidRPr="00523B9B">
        <w:rPr>
          <w:rFonts w:ascii="Angsana New" w:hAnsi="Angsana New" w:hint="cs"/>
          <w:spacing w:val="-5"/>
          <w:sz w:val="28"/>
          <w:szCs w:val="28"/>
          <w:cs/>
        </w:rPr>
        <w:t xml:space="preserve">ธันวาคม </w:t>
      </w:r>
      <w:r w:rsidRPr="00FC51C4">
        <w:rPr>
          <w:rFonts w:ascii="Angsana New" w:hAnsi="Angsana New"/>
          <w:spacing w:val="-5"/>
          <w:sz w:val="28"/>
          <w:szCs w:val="28"/>
        </w:rPr>
        <w:t>256</w:t>
      </w:r>
      <w:r w:rsidR="00523B9B" w:rsidRPr="00FC51C4">
        <w:rPr>
          <w:rFonts w:ascii="Angsana New" w:hAnsi="Angsana New"/>
          <w:spacing w:val="-5"/>
          <w:sz w:val="28"/>
          <w:szCs w:val="28"/>
        </w:rPr>
        <w:t>5</w:t>
      </w:r>
      <w:r w:rsidRPr="00FC51C4">
        <w:rPr>
          <w:rFonts w:ascii="Angsana New" w:hAnsi="Angsana New"/>
          <w:spacing w:val="-5"/>
          <w:sz w:val="28"/>
          <w:szCs w:val="28"/>
        </w:rPr>
        <w:t xml:space="preserve"> </w:t>
      </w:r>
      <w:r w:rsidR="00386B86">
        <w:rPr>
          <w:rFonts w:ascii="Angsana New" w:hAnsi="Angsana New" w:hint="cs"/>
          <w:spacing w:val="-5"/>
          <w:sz w:val="28"/>
          <w:szCs w:val="28"/>
          <w:cs/>
        </w:rPr>
        <w:t>บริษัทมีผลขาดทุนสะสม</w:t>
      </w:r>
      <w:r w:rsidRPr="00FC51C4">
        <w:rPr>
          <w:rFonts w:ascii="Angsana New" w:hAnsi="Angsana New"/>
          <w:spacing w:val="-5"/>
          <w:sz w:val="28"/>
          <w:szCs w:val="28"/>
          <w:cs/>
        </w:rPr>
        <w:t>จำนวน</w:t>
      </w:r>
      <w:r w:rsidR="001568FF" w:rsidRPr="00FC51C4">
        <w:rPr>
          <w:rFonts w:ascii="Angsana New" w:hAnsi="Angsana New"/>
          <w:spacing w:val="-5"/>
          <w:sz w:val="28"/>
          <w:szCs w:val="28"/>
        </w:rPr>
        <w:t xml:space="preserve"> </w:t>
      </w:r>
      <w:r w:rsidR="00FC51C4" w:rsidRPr="00FC51C4">
        <w:rPr>
          <w:rFonts w:ascii="Angsana New" w:hAnsi="Angsana New"/>
          <w:spacing w:val="-5"/>
          <w:sz w:val="28"/>
          <w:szCs w:val="28"/>
        </w:rPr>
        <w:t>730.</w:t>
      </w:r>
      <w:r w:rsidR="004145DF">
        <w:rPr>
          <w:rFonts w:ascii="Angsana New" w:hAnsi="Angsana New"/>
          <w:spacing w:val="-5"/>
          <w:sz w:val="28"/>
          <w:szCs w:val="28"/>
        </w:rPr>
        <w:t>1</w:t>
      </w:r>
      <w:r w:rsidR="00502FF4" w:rsidRPr="00FC51C4">
        <w:rPr>
          <w:rFonts w:ascii="Angsana New" w:hAnsi="Angsana New"/>
          <w:spacing w:val="-5"/>
          <w:sz w:val="28"/>
          <w:szCs w:val="28"/>
        </w:rPr>
        <w:t xml:space="preserve"> </w:t>
      </w:r>
      <w:r w:rsidRPr="00FC51C4">
        <w:rPr>
          <w:rFonts w:ascii="Angsana New" w:hAnsi="Angsana New"/>
          <w:spacing w:val="-5"/>
          <w:sz w:val="28"/>
          <w:szCs w:val="28"/>
          <w:cs/>
        </w:rPr>
        <w:t xml:space="preserve">ล้านบาท </w:t>
      </w:r>
      <w:r w:rsidR="001F1455" w:rsidRPr="00FC51C4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="001F1455" w:rsidRPr="00523B9B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523B9B" w:rsidRPr="00523B9B">
        <w:rPr>
          <w:rFonts w:ascii="Angsana New" w:hAnsi="Angsana New"/>
          <w:spacing w:val="-5"/>
          <w:sz w:val="28"/>
          <w:szCs w:val="28"/>
        </w:rPr>
        <w:t>716.0</w:t>
      </w:r>
      <w:r w:rsidR="005535D7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1F1455" w:rsidRPr="00523B9B">
        <w:rPr>
          <w:rFonts w:ascii="Angsana New" w:hAnsi="Angsana New" w:hint="cs"/>
          <w:spacing w:val="-5"/>
          <w:sz w:val="28"/>
          <w:szCs w:val="28"/>
          <w:cs/>
        </w:rPr>
        <w:t>ล้านบาท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 xml:space="preserve"> ตามลำดับ</w:t>
      </w:r>
      <w:r w:rsidR="00B66BD7">
        <w:rPr>
          <w:rFonts w:ascii="Angsana New" w:hAnsi="Angsana New"/>
          <w:spacing w:val="-5"/>
          <w:sz w:val="28"/>
          <w:szCs w:val="28"/>
        </w:rPr>
        <w:t xml:space="preserve"> </w:t>
      </w:r>
      <w:r w:rsidR="00500C7F" w:rsidRPr="005F2DD4">
        <w:rPr>
          <w:rFonts w:ascii="Angsana New" w:hAnsi="Angsana New"/>
          <w:sz w:val="28"/>
          <w:szCs w:val="28"/>
          <w:cs/>
        </w:rPr>
        <w:t>ปัจจัย</w:t>
      </w:r>
      <w:r w:rsidR="00AC5908">
        <w:rPr>
          <w:rFonts w:ascii="Angsana New" w:hAnsi="Angsana New" w:hint="cs"/>
          <w:sz w:val="28"/>
          <w:szCs w:val="28"/>
          <w:cs/>
        </w:rPr>
        <w:t>นี้</w:t>
      </w:r>
      <w:r w:rsidR="00500C7F" w:rsidRPr="005F2DD4">
        <w:rPr>
          <w:rFonts w:ascii="Angsana New" w:hAnsi="Angsana New"/>
          <w:sz w:val="28"/>
          <w:szCs w:val="28"/>
          <w:cs/>
        </w:rPr>
        <w:t>แสดง</w:t>
      </w:r>
      <w:r w:rsidR="00424DBF" w:rsidRPr="005F2DD4">
        <w:rPr>
          <w:rFonts w:ascii="Angsana New" w:hAnsi="Angsana New" w:hint="cs"/>
          <w:sz w:val="28"/>
          <w:szCs w:val="28"/>
          <w:cs/>
        </w:rPr>
        <w:t>ให้เห็น</w:t>
      </w:r>
      <w:r w:rsidR="00500C7F" w:rsidRPr="005F2DD4">
        <w:rPr>
          <w:rFonts w:ascii="Angsana New" w:hAnsi="Angsana New"/>
          <w:sz w:val="28"/>
          <w:szCs w:val="28"/>
          <w:cs/>
        </w:rPr>
        <w:t>ว่า</w:t>
      </w:r>
      <w:r w:rsidR="006E72EF">
        <w:rPr>
          <w:rFonts w:ascii="Angsana New" w:hAnsi="Angsana New" w:hint="cs"/>
          <w:sz w:val="28"/>
          <w:szCs w:val="28"/>
          <w:cs/>
        </w:rPr>
        <w:t>อาจ</w:t>
      </w:r>
      <w:r w:rsidR="00500C7F" w:rsidRPr="005F2DD4">
        <w:rPr>
          <w:rFonts w:ascii="Angsana New" w:hAnsi="Angsana New"/>
          <w:sz w:val="28"/>
          <w:szCs w:val="28"/>
          <w:cs/>
        </w:rPr>
        <w:t>มีความไม่แน่นอนเกี่ยวกับความ</w:t>
      </w:r>
      <w:r w:rsidR="00274AC7" w:rsidRPr="005F2DD4">
        <w:rPr>
          <w:rFonts w:ascii="Angsana New" w:hAnsi="Angsana New" w:hint="cs"/>
          <w:sz w:val="28"/>
          <w:szCs w:val="28"/>
          <w:cs/>
        </w:rPr>
        <w:t>สามารถ</w:t>
      </w:r>
      <w:r w:rsidR="00500C7F" w:rsidRPr="005F2DD4">
        <w:rPr>
          <w:rFonts w:ascii="Angsana New" w:hAnsi="Angsana New"/>
          <w:sz w:val="28"/>
          <w:szCs w:val="28"/>
          <w:cs/>
        </w:rPr>
        <w:t>ในการดำเนินงานต่อเนื่อง</w:t>
      </w:r>
      <w:r w:rsidR="00A37C29">
        <w:rPr>
          <w:rFonts w:ascii="Angsana New" w:hAnsi="Angsana New" w:hint="cs"/>
          <w:sz w:val="28"/>
          <w:szCs w:val="28"/>
          <w:cs/>
        </w:rPr>
        <w:t>ของบริษัท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 อย่างไรก็ตาม </w:t>
      </w:r>
      <w:r w:rsidR="0082781A">
        <w:rPr>
          <w:rFonts w:ascii="Angsana New" w:hAnsi="Angsana New" w:hint="cs"/>
          <w:sz w:val="28"/>
          <w:szCs w:val="28"/>
          <w:cs/>
        </w:rPr>
        <w:t>บริษัทได้มีความพยายามอย่างต่อเนื่อง</w:t>
      </w:r>
      <w:r w:rsidR="00A37C29">
        <w:rPr>
          <w:rFonts w:ascii="Angsana New" w:hAnsi="Angsana New" w:hint="cs"/>
          <w:sz w:val="28"/>
          <w:szCs w:val="28"/>
          <w:cs/>
        </w:rPr>
        <w:t>ใน</w:t>
      </w:r>
      <w:r w:rsidR="0082781A">
        <w:rPr>
          <w:rFonts w:ascii="Angsana New" w:hAnsi="Angsana New" w:hint="cs"/>
          <w:sz w:val="28"/>
          <w:szCs w:val="28"/>
          <w:cs/>
        </w:rPr>
        <w:t>การ</w:t>
      </w:r>
      <w:r w:rsidR="006E72EF">
        <w:rPr>
          <w:rFonts w:ascii="Angsana New" w:hAnsi="Angsana New" w:hint="cs"/>
          <w:sz w:val="28"/>
          <w:szCs w:val="28"/>
          <w:cs/>
        </w:rPr>
        <w:t>เพิ่มรายได้จาก</w:t>
      </w:r>
      <w:r w:rsidR="0082781A">
        <w:rPr>
          <w:rFonts w:ascii="Angsana New" w:hAnsi="Angsana New" w:hint="cs"/>
          <w:sz w:val="28"/>
          <w:szCs w:val="28"/>
          <w:cs/>
        </w:rPr>
        <w:t>เบี้ยประกันภัยรับ</w:t>
      </w:r>
      <w:r w:rsidR="004145DF">
        <w:rPr>
          <w:rFonts w:ascii="Angsana New" w:hAnsi="Angsana New" w:hint="cs"/>
          <w:sz w:val="28"/>
          <w:szCs w:val="28"/>
          <w:cs/>
        </w:rPr>
        <w:t>และเพิ่มคุณภาพของเบี้ยประกันภัยโดยมีการวิเคราะห์และคัดเลือกผลิตภัณฑ์ที่ขาย</w:t>
      </w:r>
      <w:r w:rsidR="00965450">
        <w:rPr>
          <w:rFonts w:ascii="Angsana New" w:hAnsi="Angsana New" w:hint="cs"/>
          <w:sz w:val="28"/>
          <w:szCs w:val="28"/>
          <w:cs/>
        </w:rPr>
        <w:t xml:space="preserve">โดยคัดเลือกงานที่มีคุณภาพและมีอัตราส่วนค่าสินไหมทดแทน </w:t>
      </w:r>
      <w:r w:rsidR="00965450">
        <w:rPr>
          <w:rFonts w:ascii="Angsana New" w:hAnsi="Angsana New"/>
          <w:sz w:val="28"/>
          <w:szCs w:val="28"/>
        </w:rPr>
        <w:t xml:space="preserve">(Loss ratio) </w:t>
      </w:r>
      <w:r w:rsidR="00965450">
        <w:rPr>
          <w:rFonts w:ascii="Angsana New" w:hAnsi="Angsana New" w:hint="cs"/>
          <w:sz w:val="28"/>
          <w:szCs w:val="28"/>
          <w:cs/>
        </w:rPr>
        <w:t>ไม่เกินกว่าที่กำหนดในแผนธุรกิจ</w:t>
      </w:r>
      <w:r w:rsidR="004145DF">
        <w:rPr>
          <w:rFonts w:ascii="Angsana New" w:hAnsi="Angsana New" w:hint="cs"/>
          <w:sz w:val="28"/>
          <w:szCs w:val="28"/>
          <w:cs/>
        </w:rPr>
        <w:t xml:space="preserve"> </w:t>
      </w:r>
      <w:r w:rsidR="0082781A">
        <w:rPr>
          <w:rFonts w:ascii="Angsana New" w:hAnsi="Angsana New" w:hint="cs"/>
          <w:sz w:val="28"/>
          <w:szCs w:val="28"/>
          <w:cs/>
        </w:rPr>
        <w:t>ควบคู่กับการบริหารต้นทุนการ</w:t>
      </w:r>
      <w:r w:rsidR="001654A2">
        <w:rPr>
          <w:rFonts w:ascii="Angsana New" w:hAnsi="Angsana New" w:hint="cs"/>
          <w:sz w:val="28"/>
          <w:szCs w:val="28"/>
          <w:cs/>
        </w:rPr>
        <w:t>รับ</w:t>
      </w:r>
      <w:r w:rsidR="0082781A">
        <w:rPr>
          <w:rFonts w:ascii="Angsana New" w:hAnsi="Angsana New" w:hint="cs"/>
          <w:sz w:val="28"/>
          <w:szCs w:val="28"/>
          <w:cs/>
        </w:rPr>
        <w:t>ประกันภัย และ</w:t>
      </w:r>
      <w:r w:rsidR="00A37C29">
        <w:rPr>
          <w:rFonts w:ascii="Angsana New" w:hAnsi="Angsana New" w:hint="cs"/>
          <w:sz w:val="28"/>
          <w:szCs w:val="28"/>
          <w:cs/>
        </w:rPr>
        <w:t>ควบคุม</w:t>
      </w:r>
      <w:r w:rsidR="0082781A">
        <w:rPr>
          <w:rFonts w:ascii="Angsana New" w:hAnsi="Angsana New" w:hint="cs"/>
          <w:sz w:val="28"/>
          <w:szCs w:val="28"/>
          <w:cs/>
        </w:rPr>
        <w:t xml:space="preserve">ค่าใช้จ่ายในส่วนงานต่าง ๆ ให้มีประสิทธิภาพมากขึ้น </w:t>
      </w:r>
      <w:r w:rsidR="00F20700" w:rsidRPr="00F20700">
        <w:rPr>
          <w:rFonts w:ascii="Angsana New" w:hAnsi="Angsana New"/>
          <w:sz w:val="28"/>
          <w:szCs w:val="28"/>
          <w:cs/>
        </w:rPr>
        <w:t>ดังนั้น</w:t>
      </w:r>
      <w:r w:rsidR="00A37C29">
        <w:rPr>
          <w:rFonts w:ascii="Angsana New" w:hAnsi="Angsana New" w:hint="cs"/>
          <w:sz w:val="28"/>
          <w:szCs w:val="28"/>
          <w:cs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0A702B" w:rsidRPr="000A702B">
        <w:rPr>
          <w:rFonts w:ascii="Angsana New" w:hAnsi="Angsana New"/>
          <w:sz w:val="28"/>
          <w:szCs w:val="28"/>
          <w:cs/>
        </w:rPr>
        <w:t>การจัดทำ</w:t>
      </w:r>
      <w:r w:rsidR="00EE3E7A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0A702B" w:rsidRPr="000A702B">
        <w:rPr>
          <w:rFonts w:ascii="Angsana New" w:hAnsi="Angsana New"/>
          <w:sz w:val="28"/>
          <w:szCs w:val="28"/>
          <w:cs/>
        </w:rPr>
        <w:t>สำหรับ</w:t>
      </w:r>
      <w:r w:rsidR="0001177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523B9B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523B9B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</w:t>
      </w:r>
      <w:r w:rsidR="003221C1" w:rsidRPr="003221C1">
        <w:rPr>
          <w:rFonts w:ascii="Angsana New" w:hAnsi="Angsana New"/>
          <w:sz w:val="28"/>
          <w:szCs w:val="28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  <w:r w:rsidR="006E72EF">
        <w:rPr>
          <w:rFonts w:ascii="Angsana New" w:hAnsi="Angsana New"/>
          <w:sz w:val="28"/>
          <w:szCs w:val="28"/>
        </w:rPr>
        <w:t xml:space="preserve"> </w:t>
      </w:r>
    </w:p>
    <w:p w14:paraId="669A86A6" w14:textId="1B55BC47" w:rsidR="00692C93" w:rsidRDefault="006E72EF" w:rsidP="0038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pacing w:val="2"/>
          <w:sz w:val="28"/>
          <w:szCs w:val="28"/>
        </w:rPr>
        <w:t xml:space="preserve">31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pacing w:val="2"/>
          <w:sz w:val="28"/>
          <w:szCs w:val="28"/>
        </w:rPr>
        <w:t xml:space="preserve">2566 </w:t>
      </w:r>
      <w:r w:rsidRPr="004D3CD3">
        <w:rPr>
          <w:rFonts w:ascii="Angsana New" w:hAnsi="Angsana New"/>
          <w:spacing w:val="2"/>
          <w:sz w:val="28"/>
          <w:szCs w:val="28"/>
          <w:cs/>
        </w:rPr>
        <w:t xml:space="preserve">ตลาดหลักทรัพย์แห่งประเทศไทยยังคงขึ้นเครื่องหมาย </w:t>
      </w:r>
      <w:r w:rsidRPr="004D3CD3">
        <w:rPr>
          <w:rFonts w:ascii="Angsana New" w:hAnsi="Angsana New"/>
          <w:spacing w:val="2"/>
          <w:sz w:val="28"/>
          <w:szCs w:val="28"/>
        </w:rPr>
        <w:t xml:space="preserve">C-caution </w:t>
      </w:r>
      <w:r w:rsidRPr="004D3CD3">
        <w:rPr>
          <w:rFonts w:ascii="Angsana New" w:hAnsi="Angsana New"/>
          <w:spacing w:val="2"/>
          <w:sz w:val="28"/>
          <w:szCs w:val="28"/>
          <w:cs/>
        </w:rPr>
        <w:t>บนหลักทรัพย์ของบริษัท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535D7">
        <w:rPr>
          <w:rFonts w:ascii="Angsana New" w:hAnsi="Angsana New"/>
          <w:spacing w:val="2"/>
          <w:sz w:val="28"/>
          <w:szCs w:val="28"/>
          <w:cs/>
        </w:rPr>
        <w:br/>
      </w:r>
      <w:r w:rsidRPr="00AC3415">
        <w:rPr>
          <w:rFonts w:ascii="Angsana New" w:hAnsi="Angsana New"/>
          <w:spacing w:val="-5"/>
          <w:sz w:val="28"/>
          <w:szCs w:val="28"/>
          <w:cs/>
        </w:rPr>
        <w:t xml:space="preserve">อันเนื่องมาจากการที่บริษัทยังคงมีส่วนของผู้ถือหุ้นน้อยกว่าร้อยละ </w:t>
      </w:r>
      <w:r w:rsidRPr="00AC3415">
        <w:rPr>
          <w:rFonts w:ascii="Angsana New" w:hAnsi="Angsana New"/>
          <w:spacing w:val="-5"/>
          <w:sz w:val="28"/>
          <w:szCs w:val="28"/>
        </w:rPr>
        <w:t>50</w:t>
      </w:r>
      <w:r w:rsidRPr="00AC3415">
        <w:rPr>
          <w:rFonts w:ascii="Angsana New" w:hAnsi="Angsana New"/>
          <w:spacing w:val="-5"/>
          <w:sz w:val="28"/>
          <w:szCs w:val="28"/>
          <w:cs/>
        </w:rPr>
        <w:t xml:space="preserve"> ของทุนชำระแล้ว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อย่างไรก็ตาม การขึ้นเครื่องหมาย </w:t>
      </w:r>
      <w:r w:rsidR="005535D7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/>
          <w:sz w:val="28"/>
          <w:szCs w:val="28"/>
        </w:rPr>
        <w:t xml:space="preserve">C-caution </w:t>
      </w:r>
      <w:r>
        <w:rPr>
          <w:rFonts w:ascii="Angsana New" w:hAnsi="Angsana New" w:hint="cs"/>
          <w:sz w:val="28"/>
          <w:szCs w:val="28"/>
          <w:cs/>
        </w:rPr>
        <w:t>ของตลาดหลักทรัพย์แห่งประเทศไทยเป็นการแสดงให้เห็นว่า</w:t>
      </w:r>
      <w:r w:rsidR="00386B86">
        <w:rPr>
          <w:rFonts w:ascii="Angsana New" w:hAnsi="Angsana New" w:hint="cs"/>
          <w:sz w:val="28"/>
          <w:szCs w:val="28"/>
          <w:cs/>
        </w:rPr>
        <w:t>หลักทรัพย์ดังกล่าว</w:t>
      </w:r>
      <w:r>
        <w:rPr>
          <w:rFonts w:ascii="Angsana New" w:hAnsi="Angsana New" w:hint="cs"/>
          <w:sz w:val="28"/>
          <w:szCs w:val="28"/>
          <w:cs/>
        </w:rPr>
        <w:t>ต้องมีการซื้อ ขาย ด้วยเงินสดเท่านั้น ทั้งนี้ไม่มีผลกระทบด้านฐานะการเงินของบริษัท</w:t>
      </w:r>
      <w:r w:rsidR="009F12B9">
        <w:rPr>
          <w:rFonts w:ascii="Angsana New" w:hAnsi="Angsana New" w:hint="cs"/>
          <w:sz w:val="28"/>
          <w:szCs w:val="28"/>
          <w:cs/>
        </w:rPr>
        <w:t>โดยรวม</w:t>
      </w:r>
    </w:p>
    <w:p w14:paraId="038BA176" w14:textId="1E11BBC0" w:rsidR="003C6F7B" w:rsidRDefault="003C6F7B" w:rsidP="003C6F7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>
        <w:rPr>
          <w:rFonts w:ascii="Angsana New" w:hAnsi="Angsana New"/>
          <w:spacing w:val="-5"/>
          <w:sz w:val="28"/>
          <w:szCs w:val="28"/>
        </w:rPr>
        <w:t xml:space="preserve">31 </w:t>
      </w:r>
      <w:r>
        <w:rPr>
          <w:rFonts w:ascii="Angsana New" w:hAnsi="Angsana New"/>
          <w:spacing w:val="-5"/>
          <w:sz w:val="28"/>
          <w:szCs w:val="28"/>
          <w:cs/>
        </w:rPr>
        <w:t>ม</w:t>
      </w:r>
      <w:r>
        <w:rPr>
          <w:rFonts w:ascii="Angsana New" w:hAnsi="Angsana New" w:hint="cs"/>
          <w:spacing w:val="-5"/>
          <w:sz w:val="28"/>
          <w:szCs w:val="28"/>
          <w:cs/>
        </w:rPr>
        <w:t>ีนาคม</w:t>
      </w:r>
      <w:r>
        <w:rPr>
          <w:rFonts w:ascii="Angsana New" w:hAnsi="Angsana New"/>
          <w:spacing w:val="-5"/>
          <w:sz w:val="28"/>
          <w:szCs w:val="28"/>
          <w:cs/>
        </w:rPr>
        <w:t xml:space="preserve"> </w:t>
      </w:r>
      <w:r>
        <w:rPr>
          <w:rFonts w:ascii="Angsana New" w:hAnsi="Angsana New"/>
          <w:spacing w:val="-5"/>
          <w:sz w:val="28"/>
          <w:szCs w:val="28"/>
        </w:rPr>
        <w:t xml:space="preserve">2566 </w:t>
      </w:r>
      <w:r w:rsidRPr="005F2DD4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</w:t>
      </w:r>
      <w:r w:rsidRPr="00502FF4">
        <w:rPr>
          <w:rFonts w:ascii="Angsana New" w:hAnsi="Angsana New"/>
          <w:sz w:val="28"/>
          <w:szCs w:val="28"/>
          <w:cs/>
        </w:rPr>
        <w:t>การเงินจำนวน</w:t>
      </w:r>
      <w:r w:rsidRPr="00502FF4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30.5 </w:t>
      </w:r>
      <w:r w:rsidRPr="00502FF4">
        <w:rPr>
          <w:rFonts w:ascii="Angsana New" w:hAnsi="Angsana New"/>
          <w:sz w:val="28"/>
          <w:szCs w:val="28"/>
          <w:cs/>
        </w:rPr>
        <w:t>ล้านบาท</w:t>
      </w:r>
      <w:r w:rsidRPr="005F2DD4">
        <w:rPr>
          <w:rFonts w:ascii="Angsana New" w:hAnsi="Angsana New"/>
          <w:sz w:val="28"/>
          <w:szCs w:val="28"/>
          <w:cs/>
        </w:rPr>
        <w:t xml:space="preserve"> </w:t>
      </w:r>
      <w:bookmarkStart w:id="1" w:name="_Hlk118751774"/>
      <w:r>
        <w:rPr>
          <w:rFonts w:ascii="Angsana New" w:hAnsi="Angsana New"/>
          <w:sz w:val="28"/>
          <w:szCs w:val="28"/>
        </w:rPr>
        <w:t xml:space="preserve">(31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>
        <w:rPr>
          <w:rFonts w:ascii="Angsana New" w:hAnsi="Angsana New"/>
          <w:sz w:val="28"/>
          <w:szCs w:val="28"/>
        </w:rPr>
        <w:t xml:space="preserve"> : </w:t>
      </w:r>
      <w:r w:rsidRPr="00502FF4">
        <w:rPr>
          <w:rFonts w:ascii="Angsana New" w:hAnsi="Angsana New"/>
          <w:sz w:val="28"/>
          <w:szCs w:val="28"/>
        </w:rPr>
        <w:t xml:space="preserve">29.1 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/>
          <w:sz w:val="28"/>
          <w:szCs w:val="28"/>
        </w:rPr>
        <w:t xml:space="preserve">) </w:t>
      </w:r>
      <w:bookmarkEnd w:id="1"/>
      <w:r w:rsidRPr="005F2DD4">
        <w:rPr>
          <w:rFonts w:ascii="Angsana New" w:hAnsi="Angsana New"/>
          <w:sz w:val="28"/>
          <w:szCs w:val="28"/>
          <w:cs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>
        <w:rPr>
          <w:rFonts w:ascii="Angsana New" w:hAnsi="Angsana New"/>
          <w:sz w:val="28"/>
          <w:szCs w:val="28"/>
        </w:rPr>
        <w:t xml:space="preserve"> </w:t>
      </w:r>
      <w:r w:rsidRPr="005F2DD4">
        <w:rPr>
          <w:rFonts w:ascii="Angsana New" w:hAnsi="Angsana New"/>
          <w:sz w:val="28"/>
          <w:szCs w:val="28"/>
          <w:cs/>
        </w:rPr>
        <w:t>อย่างไรก็ตามประโยชน์ที่จะได้รับดังกล่าวข้างต้นขึ้นอยู่กับ</w:t>
      </w:r>
      <w:bookmarkStart w:id="2" w:name="_Hlk118751824"/>
      <w:r w:rsidRPr="005F2DD4">
        <w:rPr>
          <w:rFonts w:ascii="Angsana New" w:hAnsi="Angsana New"/>
          <w:sz w:val="28"/>
          <w:szCs w:val="28"/>
          <w:cs/>
        </w:rPr>
        <w:t>ความสามารถของบริษัทที่จะดำเนินธุ</w:t>
      </w:r>
      <w:r w:rsidRPr="00726C6B">
        <w:rPr>
          <w:rFonts w:ascii="Angsana New" w:hAnsi="Angsana New"/>
          <w:spacing w:val="2"/>
          <w:sz w:val="28"/>
          <w:szCs w:val="28"/>
          <w:cs/>
        </w:rPr>
        <w:t>รกิจเพื่อที่จะทำให้บริษัท</w:t>
      </w:r>
      <w:bookmarkEnd w:id="2"/>
      <w:r w:rsidRPr="00726C6B">
        <w:rPr>
          <w:rFonts w:ascii="Angsana New" w:hAnsi="Angsana New"/>
          <w:spacing w:val="2"/>
          <w:sz w:val="28"/>
          <w:szCs w:val="28"/>
          <w:cs/>
        </w:rPr>
        <w:t xml:space="preserve">มีกำไรทางภาษีเพียงพอที่จะนำสินทรัพย์ภาษีเงินได้รอการตัดบัญชีทั้งหมดหรือบางส่วนมาใช้ </w:t>
      </w:r>
      <w:r>
        <w:rPr>
          <w:rFonts w:ascii="Angsana New" w:hAnsi="Angsana New" w:hint="cs"/>
          <w:sz w:val="28"/>
          <w:szCs w:val="28"/>
          <w:cs/>
        </w:rPr>
        <w:t>ซึ่ง</w:t>
      </w:r>
      <w:r w:rsidRPr="005F2DD4">
        <w:rPr>
          <w:rFonts w:ascii="Angsana New" w:hAnsi="Angsana New"/>
          <w:sz w:val="28"/>
          <w:szCs w:val="28"/>
          <w:cs/>
        </w:rPr>
        <w:t>ผู้บริหารของบริษัท</w:t>
      </w:r>
      <w:r w:rsidRPr="00726C6B">
        <w:rPr>
          <w:rFonts w:ascii="Angsana New" w:hAnsi="Angsana New"/>
          <w:sz w:val="28"/>
          <w:szCs w:val="28"/>
          <w:cs/>
        </w:rPr>
        <w:t>จะได้พิจารณามูลค่าที่จะสามารถใช้ประโยชน์ได้</w:t>
      </w:r>
      <w:r>
        <w:rPr>
          <w:rFonts w:ascii="Angsana New" w:hAnsi="Angsana New" w:hint="cs"/>
          <w:sz w:val="28"/>
          <w:szCs w:val="28"/>
          <w:cs/>
        </w:rPr>
        <w:t>อย่างส</w:t>
      </w:r>
      <w:r w:rsidRPr="00726C6B">
        <w:rPr>
          <w:rFonts w:ascii="Angsana New" w:hAnsi="Angsana New"/>
          <w:sz w:val="28"/>
          <w:szCs w:val="28"/>
          <w:cs/>
        </w:rPr>
        <w:t>ม่ำเสมอ เพื่อให้</w:t>
      </w:r>
      <w:r w:rsidRPr="005F2DD4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Pr="00726C6B">
        <w:rPr>
          <w:rFonts w:ascii="Angsana New" w:hAnsi="Angsana New"/>
          <w:sz w:val="28"/>
          <w:szCs w:val="28"/>
          <w:cs/>
        </w:rPr>
        <w:t>แสดงมูลค่า</w:t>
      </w:r>
      <w:r w:rsidRPr="005F2DD4">
        <w:rPr>
          <w:rFonts w:ascii="Angsana New" w:hAnsi="Angsana New"/>
          <w:sz w:val="28"/>
          <w:szCs w:val="28"/>
          <w:cs/>
        </w:rPr>
        <w:t>ในงบการเงินของบริษัทอย่างเหมาะสม</w:t>
      </w:r>
    </w:p>
    <w:p w14:paraId="484B15AE" w14:textId="77777777" w:rsidR="003C6F7B" w:rsidRDefault="003C6F7B" w:rsidP="0038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2B1CE70" w14:textId="77777777" w:rsidR="003C6F7B" w:rsidRDefault="003C6F7B" w:rsidP="0038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D0F6255" w14:textId="77777777" w:rsidR="003C6F7B" w:rsidRPr="004D3CD3" w:rsidRDefault="003C6F7B" w:rsidP="0038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84B21D" w14:textId="1A0FF8EF" w:rsidR="003064A6" w:rsidRDefault="003064A6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5B3D3CBC" w14:textId="5EC0F9A3" w:rsidR="00323BAF" w:rsidRPr="001753D1" w:rsidRDefault="00323BAF" w:rsidP="001753D1">
      <w:pPr>
        <w:pStyle w:val="FSNoteNumbered"/>
        <w:numPr>
          <w:ilvl w:val="1"/>
          <w:numId w:val="39"/>
        </w:numPr>
        <w:spacing w:before="120" w:after="120"/>
        <w:ind w:left="540" w:hanging="540"/>
        <w:rPr>
          <w:b/>
          <w:bCs/>
          <w:u w:val="none"/>
          <w:cs/>
          <w:lang w:val="en-US"/>
        </w:rPr>
      </w:pPr>
      <w:r w:rsidRPr="001753D1">
        <w:rPr>
          <w:b/>
          <w:bCs/>
          <w:u w:val="none"/>
          <w:cs/>
          <w:lang w:val="en-US"/>
        </w:rPr>
        <w:t>เกณฑ์การจัดทำ</w:t>
      </w:r>
      <w:r w:rsidRPr="001753D1">
        <w:rPr>
          <w:rFonts w:hint="cs"/>
          <w:b/>
          <w:bCs/>
          <w:u w:val="none"/>
          <w:cs/>
          <w:lang w:val="en-US"/>
        </w:rPr>
        <w:t>ข้อมูลทางการเงิน</w:t>
      </w:r>
      <w:r w:rsidRPr="001753D1">
        <w:rPr>
          <w:b/>
          <w:bCs/>
          <w:u w:val="none"/>
          <w:cs/>
          <w:lang w:val="en-US"/>
        </w:rPr>
        <w:t>ระหว่าง</w:t>
      </w:r>
      <w:r w:rsidRPr="001753D1">
        <w:rPr>
          <w:rFonts w:hint="cs"/>
          <w:b/>
          <w:bCs/>
          <w:u w:val="none"/>
          <w:cs/>
          <w:lang w:val="en-US"/>
        </w:rPr>
        <w:t>กาล</w:t>
      </w:r>
    </w:p>
    <w:p w14:paraId="574FDB93" w14:textId="257B1EC7" w:rsidR="00323BAF" w:rsidRDefault="00323BAF" w:rsidP="001753D1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53D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1753D1">
        <w:rPr>
          <w:rFonts w:ascii="Angsana New" w:hAnsi="Angsana New"/>
          <w:sz w:val="28"/>
          <w:szCs w:val="28"/>
        </w:rPr>
        <w:t>34</w:t>
      </w:r>
      <w:r w:rsidRPr="001753D1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1753D1">
        <w:rPr>
          <w:rFonts w:ascii="Angsana New" w:hAnsi="Angsana New" w:hint="cs"/>
          <w:sz w:val="28"/>
          <w:szCs w:val="28"/>
          <w:cs/>
        </w:rPr>
        <w:t>บริษัทได้เปิดเผย</w:t>
      </w:r>
      <w:r w:rsidRPr="001753D1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หลักเกณฑ์ วิธีการ เงื่อนไข และระยะเวลา</w:t>
      </w:r>
      <w:r w:rsidR="004145DF"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ในการจัดทำและยื่นงบการเงินของบริษัทประกันวินาศภัย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พ.ศ. </w:t>
      </w:r>
      <w:r w:rsidRPr="001753D1">
        <w:rPr>
          <w:rFonts w:ascii="Angsana New" w:hAnsi="Angsana New"/>
          <w:sz w:val="28"/>
          <w:szCs w:val="28"/>
        </w:rPr>
        <w:t>256</w:t>
      </w:r>
      <w:r w:rsidR="004145DF" w:rsidRPr="001753D1">
        <w:rPr>
          <w:rFonts w:ascii="Angsana New" w:hAnsi="Angsana New"/>
          <w:sz w:val="28"/>
          <w:szCs w:val="28"/>
        </w:rPr>
        <w:t>6</w:t>
      </w:r>
      <w:r w:rsidRPr="001753D1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4145DF" w:rsidRPr="001753D1">
        <w:rPr>
          <w:rFonts w:ascii="Angsana New" w:hAnsi="Angsana New"/>
          <w:sz w:val="28"/>
          <w:szCs w:val="28"/>
        </w:rPr>
        <w:t>8</w:t>
      </w:r>
      <w:r w:rsidRPr="001753D1">
        <w:rPr>
          <w:rFonts w:ascii="Angsana New" w:hAnsi="Angsana New"/>
          <w:sz w:val="28"/>
          <w:szCs w:val="28"/>
          <w:cs/>
        </w:rPr>
        <w:t xml:space="preserve"> </w:t>
      </w:r>
      <w:r w:rsidR="004145DF" w:rsidRPr="001753D1">
        <w:rPr>
          <w:rFonts w:ascii="Angsana New" w:hAnsi="Angsana New" w:hint="cs"/>
          <w:sz w:val="28"/>
          <w:szCs w:val="28"/>
          <w:cs/>
        </w:rPr>
        <w:t>กุมภาพันธ์</w:t>
      </w:r>
      <w:r w:rsidRPr="001753D1">
        <w:rPr>
          <w:rFonts w:ascii="Angsana New" w:hAnsi="Angsana New"/>
          <w:sz w:val="28"/>
          <w:szCs w:val="28"/>
        </w:rPr>
        <w:t xml:space="preserve"> 256</w:t>
      </w:r>
      <w:r w:rsidR="004145DF" w:rsidRPr="001753D1">
        <w:rPr>
          <w:rFonts w:ascii="Angsana New" w:hAnsi="Angsana New"/>
          <w:sz w:val="28"/>
          <w:szCs w:val="28"/>
        </w:rPr>
        <w:t>6</w:t>
      </w:r>
      <w:r w:rsidRPr="001753D1">
        <w:rPr>
          <w:rFonts w:ascii="Angsana New" w:hAnsi="Angsana New"/>
          <w:sz w:val="28"/>
          <w:szCs w:val="28"/>
          <w:cs/>
        </w:rPr>
        <w:t xml:space="preserve"> </w:t>
      </w:r>
    </w:p>
    <w:p w14:paraId="6888D973" w14:textId="77777777" w:rsidR="001D7FCA" w:rsidRDefault="00323BAF" w:rsidP="0047573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2EA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172EA3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172EA3">
        <w:rPr>
          <w:rFonts w:ascii="Angsana New" w:hAnsi="Angsana New"/>
          <w:sz w:val="28"/>
          <w:szCs w:val="28"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172EA3">
        <w:rPr>
          <w:rFonts w:ascii="Angsana New" w:hAnsi="Angsana New" w:hint="cs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172EA3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172EA3">
        <w:rPr>
          <w:rFonts w:ascii="Angsana New" w:hAnsi="Angsana New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</w:p>
    <w:p w14:paraId="7089AB75" w14:textId="3C74D129" w:rsidR="00475732" w:rsidRPr="00475732" w:rsidRDefault="00323BAF" w:rsidP="0047573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C3098">
        <w:rPr>
          <w:rFonts w:ascii="Angsana New" w:hAnsi="Angsana New"/>
          <w:spacing w:val="2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Pr="007C309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C3098">
        <w:rPr>
          <w:rFonts w:ascii="Angsana New" w:hAnsi="Angsana New"/>
          <w:spacing w:val="2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5D5027D5" w14:textId="77777777" w:rsidR="00323BAF" w:rsidRPr="00F5652E" w:rsidRDefault="00323BAF" w:rsidP="001753D1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3" w:name="_Hlk71626241"/>
    </w:p>
    <w:bookmarkEnd w:id="3"/>
    <w:p w14:paraId="6714F2C3" w14:textId="65A20DF8" w:rsidR="00323BAF" w:rsidRPr="001753D1" w:rsidRDefault="00323BAF" w:rsidP="001753D1">
      <w:pPr>
        <w:pStyle w:val="FSNoteNumbered"/>
        <w:numPr>
          <w:ilvl w:val="1"/>
          <w:numId w:val="39"/>
        </w:numPr>
        <w:spacing w:after="120"/>
        <w:ind w:left="540" w:hanging="540"/>
        <w:rPr>
          <w:b/>
          <w:bCs/>
          <w:u w:val="none"/>
          <w:lang w:val="en-US"/>
        </w:rPr>
      </w:pPr>
      <w:r w:rsidRPr="001753D1">
        <w:rPr>
          <w:b/>
          <w:bCs/>
          <w:u w:val="none"/>
          <w:cs/>
          <w:lang w:val="en-US"/>
        </w:rPr>
        <w:t>มาตรฐานการรายงานทางการเงิน</w:t>
      </w:r>
      <w:bookmarkStart w:id="4" w:name="_Hlk101789793"/>
      <w:r w:rsidR="002D732D" w:rsidRPr="001753D1">
        <w:rPr>
          <w:b/>
          <w:bCs/>
          <w:u w:val="none"/>
          <w:cs/>
          <w:lang w:val="en-US"/>
        </w:rPr>
        <w:t>ซึ่งได้ประกาศในราชกิจจานุเบกษาแล้ว แต่ยังไม่มีผลบังคับใช้</w:t>
      </w:r>
      <w:bookmarkEnd w:id="4"/>
    </w:p>
    <w:p w14:paraId="028413DB" w14:textId="0E0ABCFD" w:rsidR="00C41BAB" w:rsidRPr="00C41BAB" w:rsidRDefault="002D732D" w:rsidP="00C41BAB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2D732D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2D732D">
        <w:rPr>
          <w:rFonts w:asciiTheme="majorBidi" w:hAnsiTheme="majorBidi"/>
          <w:sz w:val="28"/>
          <w:szCs w:val="28"/>
        </w:rPr>
        <w:t xml:space="preserve">17 </w:t>
      </w:r>
      <w:r w:rsidRPr="002D732D">
        <w:rPr>
          <w:rFonts w:asciiTheme="majorBidi" w:hAnsiTheme="majorBidi"/>
          <w:sz w:val="28"/>
          <w:szCs w:val="28"/>
          <w:cs/>
        </w:rPr>
        <w:t xml:space="preserve"> เรื่อง สัญญาประกันภัย (“</w:t>
      </w:r>
      <w:r w:rsidRPr="002D732D">
        <w:rPr>
          <w:rFonts w:asciiTheme="majorBidi" w:hAnsiTheme="majorBidi" w:cstheme="majorBidi"/>
          <w:sz w:val="28"/>
          <w:szCs w:val="28"/>
        </w:rPr>
        <w:t xml:space="preserve">TFRS </w:t>
      </w:r>
      <w:r w:rsidRPr="002D732D">
        <w:rPr>
          <w:rFonts w:asciiTheme="majorBidi" w:hAnsiTheme="majorBidi"/>
          <w:sz w:val="28"/>
          <w:szCs w:val="28"/>
        </w:rPr>
        <w:t>17</w:t>
      </w:r>
      <w:r w:rsidRPr="002D732D">
        <w:rPr>
          <w:rFonts w:asciiTheme="majorBidi" w:hAnsiTheme="majorBidi"/>
          <w:sz w:val="28"/>
          <w:szCs w:val="28"/>
          <w:cs/>
        </w:rPr>
        <w:t xml:space="preserve">”) ซึ่งเป็นมาตรฐานการรายงานทางการเงินฉบับใหม่สำหรับประเทศไทยที่กิจการต้องถือปฏิบัติแทนมาตรฐานการรายงานทางการเงิน ฉบับที่ </w:t>
      </w:r>
      <w:r w:rsidRPr="002D732D">
        <w:rPr>
          <w:rFonts w:asciiTheme="majorBidi" w:hAnsiTheme="majorBidi"/>
          <w:sz w:val="28"/>
          <w:szCs w:val="28"/>
        </w:rPr>
        <w:t>4</w:t>
      </w:r>
      <w:r w:rsidRPr="002D732D">
        <w:rPr>
          <w:rFonts w:asciiTheme="majorBidi" w:hAnsiTheme="majorBidi"/>
          <w:sz w:val="28"/>
          <w:szCs w:val="28"/>
          <w:cs/>
        </w:rPr>
        <w:t xml:space="preserve"> ซึ่งได้ประกาศในราชกิจจานุเบกษาแล้วเมื่อวันที่ </w:t>
      </w:r>
      <w:r w:rsidRPr="002D732D">
        <w:rPr>
          <w:rFonts w:asciiTheme="majorBidi" w:hAnsiTheme="majorBidi"/>
          <w:sz w:val="28"/>
          <w:szCs w:val="28"/>
        </w:rPr>
        <w:t>19</w:t>
      </w:r>
      <w:r w:rsidRPr="002D732D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2D732D">
        <w:rPr>
          <w:rFonts w:asciiTheme="majorBidi" w:hAnsiTheme="majorBidi"/>
          <w:sz w:val="28"/>
          <w:szCs w:val="28"/>
        </w:rPr>
        <w:t>2565</w:t>
      </w:r>
      <w:r w:rsidRPr="002D732D">
        <w:rPr>
          <w:rFonts w:asciiTheme="majorBidi" w:hAnsiTheme="majorBidi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2D732D">
        <w:rPr>
          <w:rFonts w:asciiTheme="majorBidi" w:hAnsiTheme="majorBidi"/>
          <w:sz w:val="28"/>
          <w:szCs w:val="28"/>
        </w:rPr>
        <w:t>1</w:t>
      </w:r>
      <w:r w:rsidRPr="002D732D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2D732D">
        <w:rPr>
          <w:rFonts w:asciiTheme="majorBidi" w:hAnsiTheme="majorBidi"/>
          <w:sz w:val="28"/>
          <w:szCs w:val="28"/>
        </w:rPr>
        <w:t>2568</w:t>
      </w:r>
      <w:r w:rsidRPr="002D732D">
        <w:rPr>
          <w:rFonts w:asciiTheme="majorBidi" w:hAnsiTheme="majorBidi"/>
          <w:sz w:val="28"/>
          <w:szCs w:val="28"/>
          <w:cs/>
        </w:rPr>
        <w:t xml:space="preserve"> เป็นต้นไป ทั้งนี้ อนุญาตให้กิจการถือปฏิบัติก่อนวันที่มีผลบังคับใช้การปรับปรุงมาตรฐานการรายงานทางการเงินดังกล่าว</w:t>
      </w:r>
    </w:p>
    <w:p w14:paraId="3180A3C5" w14:textId="34414FED" w:rsidR="002D732D" w:rsidRPr="004477F6" w:rsidRDefault="002D732D" w:rsidP="004477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4477F6">
        <w:rPr>
          <w:rFonts w:ascii="Angsana New" w:hAnsi="Angsana New"/>
          <w:spacing w:val="2"/>
          <w:sz w:val="28"/>
          <w:szCs w:val="28"/>
          <w:cs/>
        </w:rPr>
        <w:t>ผู</w:t>
      </w:r>
      <w:r w:rsidRPr="004477F6">
        <w:rPr>
          <w:rFonts w:ascii="Angsana New" w:hAnsi="Angsana New" w:hint="cs"/>
          <w:spacing w:val="2"/>
          <w:sz w:val="28"/>
          <w:szCs w:val="28"/>
          <w:cs/>
        </w:rPr>
        <w:t>้</w:t>
      </w:r>
      <w:r w:rsidRPr="004477F6">
        <w:rPr>
          <w:rFonts w:ascii="Angsana New" w:hAnsi="Angsana New"/>
          <w:spacing w:val="2"/>
          <w:sz w:val="28"/>
          <w:szCs w:val="28"/>
          <w:cs/>
        </w:rPr>
        <w:t>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31C09120" w14:textId="221ACDF3" w:rsidR="00323BAF" w:rsidRPr="001753D1" w:rsidRDefault="00323BAF" w:rsidP="001753D1">
      <w:pPr>
        <w:pStyle w:val="FSNoteNumbered"/>
        <w:numPr>
          <w:ilvl w:val="1"/>
          <w:numId w:val="39"/>
        </w:numPr>
        <w:spacing w:after="120"/>
        <w:ind w:left="540" w:hanging="540"/>
        <w:rPr>
          <w:b/>
          <w:bCs/>
          <w:u w:val="none"/>
          <w:cs/>
          <w:lang w:val="en-US"/>
        </w:rPr>
      </w:pPr>
      <w:r w:rsidRPr="001753D1">
        <w:rPr>
          <w:b/>
          <w:bCs/>
          <w:u w:val="none"/>
          <w:cs/>
          <w:lang w:val="en-US"/>
        </w:rPr>
        <w:t>นโยบายการบัญชีที่สำคัญ</w:t>
      </w:r>
    </w:p>
    <w:p w14:paraId="438C5397" w14:textId="342CFC2A" w:rsidR="00323BAF" w:rsidRDefault="00323BAF" w:rsidP="00323B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</w:t>
      </w:r>
      <w:r w:rsidRPr="00172EA3">
        <w:rPr>
          <w:rFonts w:ascii="Angsana New" w:hAnsi="Angsana New"/>
          <w:spacing w:val="6"/>
          <w:sz w:val="28"/>
          <w:szCs w:val="28"/>
          <w:cs/>
        </w:rPr>
        <w:t>เป็นนโยบายเดียวกันกับนโยบายการบัญชีที่ใช้ในการ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172EA3">
        <w:rPr>
          <w:rFonts w:ascii="Angsana New" w:hAnsi="Angsana New"/>
          <w:spacing w:val="-2"/>
          <w:sz w:val="28"/>
          <w:szCs w:val="28"/>
        </w:rPr>
        <w:t xml:space="preserve">31 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172EA3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5</w:t>
      </w:r>
    </w:p>
    <w:p w14:paraId="5884B156" w14:textId="77777777" w:rsidR="003C6F7B" w:rsidRDefault="003C6F7B" w:rsidP="00323B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D92362B" w14:textId="77777777" w:rsidR="003C6F7B" w:rsidRDefault="003C6F7B" w:rsidP="00323B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96A6F6E" w14:textId="77777777" w:rsidR="003C6F7B" w:rsidRDefault="003C6F7B" w:rsidP="00323B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4B39CC4" w14:textId="77777777" w:rsidR="00323BAF" w:rsidRPr="001753D1" w:rsidRDefault="00323BAF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  <w:cs/>
        </w:rPr>
      </w:pPr>
      <w:r w:rsidRPr="001753D1">
        <w:rPr>
          <w:rFonts w:asciiTheme="majorBidi" w:hAnsiTheme="majorBidi" w:cstheme="majorBidi"/>
          <w:b/>
          <w:bCs/>
          <w:u w:val="none"/>
          <w:cs/>
        </w:rPr>
        <w:lastRenderedPageBreak/>
        <w:t>การประมาณการและการใช้ดุลยพินิจ</w:t>
      </w:r>
    </w:p>
    <w:p w14:paraId="2992082F" w14:textId="77777777" w:rsidR="00323BAF" w:rsidRPr="00624505" w:rsidRDefault="00323BAF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71CDA1D8" w14:textId="330F03A5" w:rsidR="00323BAF" w:rsidRDefault="00323BAF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7A92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D97A9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7A92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624505">
        <w:rPr>
          <w:rFonts w:ascii="Angsana New" w:hAnsi="Angsana New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ซึ่งถือปฏิบัติเช่นเดียวกันในการจัดทำงบการเงินสำหรับปีสิ้นสุด</w:t>
      </w:r>
      <w:r w:rsidRPr="00172EA3">
        <w:rPr>
          <w:rFonts w:ascii="Angsana New" w:hAnsi="Angsana New"/>
          <w:sz w:val="28"/>
          <w:szCs w:val="28"/>
          <w:cs/>
        </w:rPr>
        <w:t xml:space="preserve">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</w:p>
    <w:p w14:paraId="15C50699" w14:textId="3B1A3D81" w:rsidR="0036676E" w:rsidRPr="003A2815" w:rsidRDefault="00BA6577" w:rsidP="003A2815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</w:rPr>
      </w:pPr>
      <w:r w:rsidRPr="003A2815">
        <w:rPr>
          <w:rFonts w:asciiTheme="majorBidi" w:hAnsiTheme="majorBidi" w:cstheme="majorBidi"/>
          <w:b/>
          <w:bCs/>
          <w:u w:val="none"/>
          <w:cs/>
        </w:rPr>
        <w:t>ค่าตอบแทนกรรมการและผู้บริหาร</w:t>
      </w:r>
    </w:p>
    <w:p w14:paraId="78744F9C" w14:textId="152D1752" w:rsidR="00C37335" w:rsidRDefault="00F4699A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4699A">
        <w:rPr>
          <w:rFonts w:ascii="Angsana New" w:hAnsi="Angsana New"/>
          <w:sz w:val="28"/>
          <w:szCs w:val="28"/>
          <w:cs/>
        </w:rPr>
        <w:t>ค่าตอบแทนของ</w:t>
      </w:r>
      <w:r w:rsidR="00262725">
        <w:rPr>
          <w:rFonts w:ascii="Angsana New" w:hAnsi="Angsana New" w:hint="cs"/>
          <w:sz w:val="28"/>
          <w:szCs w:val="28"/>
          <w:cs/>
        </w:rPr>
        <w:t>กรรมการและ</w:t>
      </w:r>
      <w:r w:rsidR="001A41C4" w:rsidRPr="001A41C4">
        <w:rPr>
          <w:rFonts w:ascii="Angsana New" w:hAnsi="Angsana New"/>
          <w:sz w:val="28"/>
          <w:szCs w:val="28"/>
          <w:cs/>
        </w:rPr>
        <w:t>ผู้บริหารสำหรับ</w:t>
      </w:r>
      <w:r w:rsidR="00080B4C">
        <w:rPr>
          <w:rFonts w:ascii="Angsana New" w:hAnsi="Angsana New" w:hint="cs"/>
          <w:sz w:val="28"/>
          <w:szCs w:val="28"/>
          <w:cs/>
        </w:rPr>
        <w:t>งวดสามเดือนสิ้นสุดวันที่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</w:t>
      </w:r>
      <w:r w:rsidR="00080B4C">
        <w:rPr>
          <w:rFonts w:ascii="Angsana New" w:hAnsi="Angsana New"/>
          <w:sz w:val="28"/>
          <w:szCs w:val="28"/>
        </w:rPr>
        <w:t xml:space="preserve">31 </w:t>
      </w:r>
      <w:r w:rsidR="00080B4C">
        <w:rPr>
          <w:rFonts w:ascii="Angsana New" w:hAnsi="Angsana New" w:hint="cs"/>
          <w:sz w:val="28"/>
          <w:szCs w:val="28"/>
          <w:cs/>
        </w:rPr>
        <w:t>มีนาคม</w:t>
      </w:r>
      <w:r w:rsidR="00080B4C">
        <w:rPr>
          <w:rFonts w:ascii="Angsana New" w:hAnsi="Angsana New"/>
          <w:sz w:val="28"/>
          <w:szCs w:val="28"/>
        </w:rPr>
        <w:t xml:space="preserve"> </w:t>
      </w:r>
      <w:r w:rsidR="00645ADF">
        <w:rPr>
          <w:rFonts w:ascii="Angsana New" w:hAnsi="Angsana New"/>
          <w:sz w:val="28"/>
          <w:szCs w:val="28"/>
        </w:rPr>
        <w:t>256</w:t>
      </w:r>
      <w:r w:rsidR="00080B4C">
        <w:rPr>
          <w:rFonts w:ascii="Angsana New" w:hAnsi="Angsana New"/>
          <w:sz w:val="28"/>
          <w:szCs w:val="28"/>
        </w:rPr>
        <w:t>6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และ </w:t>
      </w:r>
      <w:r w:rsidR="00645ADF">
        <w:rPr>
          <w:rFonts w:ascii="Angsana New" w:hAnsi="Angsana New"/>
          <w:sz w:val="28"/>
          <w:szCs w:val="28"/>
        </w:rPr>
        <w:t>256</w:t>
      </w:r>
      <w:r w:rsidR="00080B4C">
        <w:rPr>
          <w:rFonts w:ascii="Angsana New" w:hAnsi="Angsana New"/>
          <w:sz w:val="28"/>
          <w:szCs w:val="28"/>
        </w:rPr>
        <w:t>5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70"/>
        <w:gridCol w:w="270"/>
        <w:gridCol w:w="270"/>
        <w:gridCol w:w="270"/>
        <w:gridCol w:w="342"/>
        <w:gridCol w:w="1440"/>
        <w:gridCol w:w="270"/>
        <w:gridCol w:w="1440"/>
      </w:tblGrid>
      <w:tr w:rsidR="001A41C4" w:rsidRPr="006B2D1A" w14:paraId="2BEDB200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373752BE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E18F7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C0A2AE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DDD14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872973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14DEACF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5CC5B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E2DA5" w:rsidRPr="006B2D1A" w14:paraId="2FB2652F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58D2760D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7B893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0AFCD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5217D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2A655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AB3D043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497BD2" w14:textId="7D940FB4" w:rsidR="008E2DA5" w:rsidRPr="008122FF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00D32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A6EBD7" w14:textId="7A81F71C" w:rsidR="008E2DA5" w:rsidRPr="008122FF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E2DA5" w:rsidRPr="006B2D1A" w14:paraId="07FF35DA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9E0855A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8C042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99C3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ABBC5D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5EC43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F25B430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E53DB" w14:textId="21D7455B" w:rsidR="008E2DA5" w:rsidRPr="00B246AA" w:rsidRDefault="00CB347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3B7CB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EF2A2" w14:textId="286FAC46" w:rsidR="008E2DA5" w:rsidRPr="006B2D1A" w:rsidRDefault="006102D2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4,319</w:t>
            </w:r>
          </w:p>
        </w:tc>
      </w:tr>
      <w:tr w:rsidR="008E2DA5" w:rsidRPr="006B2D1A" w14:paraId="4A825488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4C1AF8E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8BFBC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97BE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A2505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5B1838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BBCE94B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ED0FD" w14:textId="1398C6CE" w:rsidR="008E2DA5" w:rsidRPr="00B246AA" w:rsidRDefault="00CB347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465BB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F9F61" w14:textId="72931F12" w:rsidR="008E2DA5" w:rsidRPr="006B2D1A" w:rsidRDefault="00711F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310</w:t>
            </w:r>
          </w:p>
        </w:tc>
      </w:tr>
      <w:tr w:rsidR="008E2DA5" w:rsidRPr="006B2D1A" w14:paraId="72414152" w14:textId="77777777" w:rsidTr="001F6BC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04F1CED6" w14:textId="242704B7" w:rsidR="008E2DA5" w:rsidRPr="004145DF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5DF">
              <w:rPr>
                <w:rFonts w:asciiTheme="majorBidi" w:hAnsiTheme="majorBidi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88AA9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C4199" w14:textId="77777777" w:rsidR="008E2DA5" w:rsidRPr="00D70F85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D5A02" w14:textId="77777777" w:rsidR="008E2DA5" w:rsidRPr="00D70F85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2C6E2" w14:textId="77777777" w:rsidR="008E2DA5" w:rsidRPr="00D70F85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884A2DE" w14:textId="77777777" w:rsidR="008E2DA5" w:rsidRPr="00D70F85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0587" w14:textId="597AE611" w:rsidR="008E2DA5" w:rsidRPr="00B246AA" w:rsidRDefault="00CB347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CE95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E8FE" w14:textId="78A3B2A6" w:rsidR="008E2DA5" w:rsidRPr="006B2D1A" w:rsidDel="00CE63E9" w:rsidRDefault="00711F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</w:tr>
      <w:tr w:rsidR="008E2DA5" w:rsidRPr="006B2D1A" w14:paraId="1142C2EF" w14:textId="77777777" w:rsidTr="001F6BC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C73DA1A" w14:textId="77777777" w:rsidR="008E2DA5" w:rsidRPr="003D06A3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830644" w14:textId="77777777" w:rsidR="008E2DA5" w:rsidRPr="003D06A3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2AFB" w14:textId="77777777" w:rsidR="008E2DA5" w:rsidRPr="003D06A3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41B593" w14:textId="77777777" w:rsidR="008E2DA5" w:rsidRPr="003D06A3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FB2CC" w14:textId="77777777" w:rsidR="008E2DA5" w:rsidRPr="003D06A3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2DB399E" w14:textId="77777777" w:rsidR="008E2DA5" w:rsidRPr="003D06A3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1F77" w14:textId="54A23ABF" w:rsidR="008E2DA5" w:rsidRPr="003D06A3" w:rsidRDefault="00CB347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9F37F" w14:textId="77777777" w:rsidR="008E2DA5" w:rsidRPr="008E1C1D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F0BC1" w14:textId="55554D5B" w:rsidR="008E2DA5" w:rsidRPr="006B2D1A" w:rsidRDefault="00711F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</w:p>
        </w:tc>
      </w:tr>
      <w:tr w:rsidR="008E2DA5" w:rsidRPr="008F7E7B" w14:paraId="0C6F62C1" w14:textId="77777777" w:rsidTr="001F6BCB">
        <w:trPr>
          <w:trHeight w:val="41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93CF9CE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82967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93EE4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9E8EF0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E6C6D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2F23FE7" w14:textId="77777777" w:rsidR="008E2DA5" w:rsidRPr="006B2D1A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A6480" w14:textId="6D748514" w:rsidR="008E2DA5" w:rsidRPr="00E376D7" w:rsidRDefault="00CB347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E4557" w14:textId="77777777" w:rsidR="008E2DA5" w:rsidRPr="00D75DBB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6CEFB" w14:textId="11A35874" w:rsidR="008E2DA5" w:rsidRPr="00711F6F" w:rsidRDefault="00711F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11F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4,752</w:t>
            </w:r>
          </w:p>
        </w:tc>
      </w:tr>
    </w:tbl>
    <w:p w14:paraId="606BA72B" w14:textId="6F83E6CD" w:rsidR="00BE29D7" w:rsidRPr="00C45BAD" w:rsidRDefault="00263326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347DA49D" w:rsidR="00DA4329" w:rsidRPr="007A3CD0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99462001"/>
            <w:r w:rsidRPr="007613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613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bookmarkEnd w:id="5"/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540F39E3" w:rsidR="00DA4329" w:rsidRPr="007A3CD0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80B4C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00896811" w:rsidR="00080B4C" w:rsidRPr="007A3CD0" w:rsidRDefault="007D69C2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1C48920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080B4C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23522EEE" w:rsidR="00080B4C" w:rsidRPr="007A3CD0" w:rsidRDefault="007D69C2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150,316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4D1F069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150,858</w:t>
            </w:r>
          </w:p>
        </w:tc>
      </w:tr>
      <w:tr w:rsidR="00080B4C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1F1D56C6" w:rsidR="00080B4C" w:rsidRPr="007A3CD0" w:rsidRDefault="007D69C2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150,446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2B40D735" w:rsidR="00080B4C" w:rsidRPr="00DB65A3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150,988</w:t>
            </w:r>
          </w:p>
        </w:tc>
      </w:tr>
    </w:tbl>
    <w:p w14:paraId="66BFD668" w14:textId="3406DF3D" w:rsidR="00FB1496" w:rsidRDefault="009E0C88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3A2815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AD041B" w:rsidRPr="00323BAF">
        <w:rPr>
          <w:rFonts w:ascii="Angsana New" w:hAnsi="Angsana New"/>
          <w:spacing w:val="2"/>
          <w:sz w:val="28"/>
          <w:szCs w:val="28"/>
        </w:rPr>
        <w:t xml:space="preserve">31 </w:t>
      </w:r>
      <w:r w:rsidR="00711F6F">
        <w:rPr>
          <w:rFonts w:ascii="Angsana New" w:hAnsi="Angsana New" w:hint="cs"/>
          <w:spacing w:val="2"/>
          <w:sz w:val="28"/>
          <w:szCs w:val="28"/>
          <w:cs/>
        </w:rPr>
        <w:t>มีนาคม</w:t>
      </w:r>
      <w:r w:rsidR="00AD041B" w:rsidRPr="00323BAF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 w:rsidRPr="00323BAF">
        <w:rPr>
          <w:rFonts w:ascii="Angsana New" w:hAnsi="Angsana New"/>
          <w:spacing w:val="2"/>
          <w:sz w:val="28"/>
          <w:szCs w:val="28"/>
        </w:rPr>
        <w:t>256</w:t>
      </w:r>
      <w:r w:rsidR="00323BAF" w:rsidRPr="00323BAF">
        <w:rPr>
          <w:rFonts w:ascii="Angsana New" w:hAnsi="Angsana New"/>
          <w:spacing w:val="2"/>
          <w:sz w:val="28"/>
          <w:szCs w:val="28"/>
        </w:rPr>
        <w:t>6</w:t>
      </w:r>
      <w:r w:rsidR="00AD041B" w:rsidRPr="00323BAF">
        <w:rPr>
          <w:rFonts w:ascii="Angsana New" w:hAnsi="Angsana New"/>
          <w:spacing w:val="2"/>
          <w:sz w:val="28"/>
          <w:szCs w:val="28"/>
        </w:rPr>
        <w:t xml:space="preserve"> </w:t>
      </w:r>
      <w:r w:rsidRPr="003A2815">
        <w:rPr>
          <w:rFonts w:ascii="Angsana New" w:hAnsi="Angsana New"/>
          <w:spacing w:val="2"/>
          <w:sz w:val="28"/>
          <w:szCs w:val="28"/>
          <w:cs/>
        </w:rPr>
        <w:t>เงินฝาก</w:t>
      </w:r>
      <w:r w:rsidRPr="003A2815">
        <w:rPr>
          <w:rFonts w:ascii="Angsana New" w:hAnsi="Angsana New" w:hint="cs"/>
          <w:spacing w:val="2"/>
          <w:sz w:val="28"/>
          <w:szCs w:val="28"/>
          <w:cs/>
        </w:rPr>
        <w:t>ธนาคาร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จำนวนเงิน</w:t>
      </w:r>
      <w:r w:rsidR="00AB22C6" w:rsidRPr="003A2815">
        <w:rPr>
          <w:rFonts w:ascii="Angsana New" w:hAnsi="Angsana New"/>
          <w:spacing w:val="2"/>
          <w:sz w:val="28"/>
          <w:szCs w:val="28"/>
        </w:rPr>
        <w:t xml:space="preserve"> </w:t>
      </w:r>
      <w:r w:rsidR="00E76C83" w:rsidRPr="003A2815">
        <w:rPr>
          <w:rFonts w:ascii="Angsana New" w:hAnsi="Angsana New"/>
          <w:spacing w:val="2"/>
          <w:sz w:val="28"/>
          <w:szCs w:val="28"/>
        </w:rPr>
        <w:t xml:space="preserve">0.4 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ล้านบาทได้ถูก</w:t>
      </w:r>
      <w:r w:rsidR="003915ED" w:rsidRPr="003A2815">
        <w:rPr>
          <w:rFonts w:ascii="Angsana New" w:hAnsi="Angsana New"/>
          <w:spacing w:val="2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 xml:space="preserve">ในประเทศ </w:t>
      </w:r>
      <w:r w:rsidR="003915ED" w:rsidRPr="003A2815">
        <w:rPr>
          <w:rFonts w:ascii="Angsana New" w:hAnsi="Angsana New"/>
          <w:spacing w:val="2"/>
          <w:sz w:val="28"/>
          <w:szCs w:val="28"/>
          <w:cs/>
        </w:rPr>
        <w:t xml:space="preserve">ตามที่กล่าวไว้ในหมายเหตุ </w:t>
      </w:r>
      <w:r w:rsidR="00711F6F" w:rsidRPr="003A2815">
        <w:rPr>
          <w:rFonts w:ascii="Angsana New" w:hAnsi="Angsana New"/>
          <w:spacing w:val="2"/>
          <w:sz w:val="28"/>
          <w:szCs w:val="28"/>
        </w:rPr>
        <w:t>29</w:t>
      </w:r>
      <w:r w:rsidR="003915ED" w:rsidRPr="003A2815">
        <w:rPr>
          <w:rFonts w:ascii="Angsana New" w:hAnsi="Angsana New"/>
          <w:spacing w:val="2"/>
          <w:sz w:val="28"/>
          <w:szCs w:val="28"/>
        </w:rPr>
        <w:t xml:space="preserve"> </w:t>
      </w:r>
      <w:r w:rsidR="00134F10" w:rsidRPr="003A2815">
        <w:rPr>
          <w:rFonts w:ascii="Angsana New" w:hAnsi="Angsana New" w:hint="cs"/>
          <w:spacing w:val="2"/>
          <w:sz w:val="28"/>
          <w:szCs w:val="28"/>
          <w:cs/>
        </w:rPr>
        <w:t>ข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)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(31 </w:t>
      </w:r>
      <w:r w:rsidR="00DA4329" w:rsidRPr="003A2815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DA4329" w:rsidRPr="003A2815">
        <w:rPr>
          <w:rFonts w:ascii="Angsana New" w:hAnsi="Angsana New"/>
          <w:spacing w:val="2"/>
          <w:sz w:val="28"/>
          <w:szCs w:val="28"/>
        </w:rPr>
        <w:t>256</w:t>
      </w:r>
      <w:r w:rsidR="00323BAF" w:rsidRPr="003A2815">
        <w:rPr>
          <w:rFonts w:ascii="Angsana New" w:hAnsi="Angsana New"/>
          <w:spacing w:val="2"/>
          <w:sz w:val="28"/>
          <w:szCs w:val="28"/>
        </w:rPr>
        <w:t>5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: 0.</w:t>
      </w:r>
      <w:r w:rsidR="009E4495" w:rsidRPr="003A2815">
        <w:rPr>
          <w:rFonts w:ascii="Angsana New" w:hAnsi="Angsana New"/>
          <w:spacing w:val="2"/>
          <w:sz w:val="28"/>
          <w:szCs w:val="28"/>
        </w:rPr>
        <w:t>4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</w:t>
      </w:r>
      <w:r w:rsidR="00DA4329" w:rsidRPr="003A2815">
        <w:rPr>
          <w:rFonts w:ascii="Angsana New" w:hAnsi="Angsana New"/>
          <w:spacing w:val="2"/>
          <w:sz w:val="28"/>
          <w:szCs w:val="28"/>
          <w:cs/>
        </w:rPr>
        <w:t>ล้านบาท)</w:t>
      </w:r>
    </w:p>
    <w:p w14:paraId="3740A5CE" w14:textId="77777777" w:rsidR="003C6F7B" w:rsidRDefault="003C6F7B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2A02D087" w14:textId="77777777" w:rsidR="003C6F7B" w:rsidRDefault="003C6F7B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B52AD6B" w14:textId="77777777" w:rsidR="003C6F7B" w:rsidRDefault="003C6F7B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4C6822B9" w14:textId="77777777" w:rsidR="003C6F7B" w:rsidRDefault="003C6F7B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3C946A5C" w14:textId="77777777" w:rsidR="003C6F7B" w:rsidRDefault="003C6F7B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DA5F0B5" w14:textId="77777777" w:rsidR="003C6F7B" w:rsidRPr="003A2815" w:rsidRDefault="003C6F7B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6E5FBCD2" w14:textId="791B0853" w:rsidR="00435055" w:rsidRPr="00C45BAD" w:rsidRDefault="00435055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2EA58181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2"/>
          <w:sz w:val="28"/>
          <w:szCs w:val="28"/>
        </w:rPr>
        <w:t xml:space="preserve">31 </w:t>
      </w:r>
      <w:r w:rsidR="00080B4C">
        <w:rPr>
          <w:rFonts w:ascii="Angsana New" w:hAnsi="Angsana New" w:hint="cs"/>
          <w:spacing w:val="2"/>
          <w:sz w:val="28"/>
          <w:szCs w:val="28"/>
          <w:cs/>
        </w:rPr>
        <w:t>มีนาคม</w:t>
      </w:r>
      <w:r w:rsidR="00AD041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2"/>
          <w:sz w:val="28"/>
          <w:szCs w:val="28"/>
        </w:rPr>
        <w:t>256</w:t>
      </w:r>
      <w:r w:rsidR="00080B4C">
        <w:rPr>
          <w:rFonts w:ascii="Angsana New" w:hAnsi="Angsana New" w:hint="cs"/>
          <w:spacing w:val="2"/>
          <w:sz w:val="28"/>
          <w:szCs w:val="28"/>
          <w:cs/>
        </w:rPr>
        <w:t>6</w:t>
      </w:r>
      <w:r w:rsidR="00AD041B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166F95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166F95">
        <w:rPr>
          <w:rFonts w:ascii="Angsana New" w:hAnsi="Angsana New"/>
          <w:spacing w:val="2"/>
          <w:sz w:val="28"/>
          <w:szCs w:val="28"/>
        </w:rPr>
        <w:t xml:space="preserve">31 </w:t>
      </w:r>
      <w:r w:rsidR="00166F95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080B4C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123DC902" w:rsidR="00DA4329" w:rsidRPr="002638F1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6788F578" w:rsidR="00DA4329" w:rsidRPr="002638F1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80B4C" w:rsidRPr="002638F1" w14:paraId="2906677C" w14:textId="77777777" w:rsidTr="0088776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1A590484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59,08</w:t>
            </w:r>
            <w:r w:rsidR="00B4029A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F17F" w14:textId="08792A94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55,145</w:t>
            </w:r>
          </w:p>
        </w:tc>
      </w:tr>
      <w:tr w:rsidR="00080B4C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7D2917E0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182E91F6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20,768</w:t>
            </w:r>
          </w:p>
        </w:tc>
      </w:tr>
      <w:tr w:rsidR="00080B4C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595E5036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665BDFEC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3,011</w:t>
            </w:r>
          </w:p>
        </w:tc>
      </w:tr>
      <w:tr w:rsidR="00080B4C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48614004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1,9</w:t>
            </w:r>
            <w:r w:rsidR="001912DA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36D2485C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1,274</w:t>
            </w:r>
          </w:p>
        </w:tc>
      </w:tr>
      <w:tr w:rsidR="00080B4C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1F833AFD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68B1AC99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4,140</w:t>
            </w:r>
          </w:p>
        </w:tc>
      </w:tr>
      <w:tr w:rsidR="00080B4C" w:rsidRPr="002638F1" w14:paraId="50AA116A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5670C1B2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7D91F054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080B4C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373C485C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96,83</w:t>
            </w:r>
            <w:r w:rsidR="006B44D8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629E1C3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88,253</w:t>
            </w:r>
          </w:p>
        </w:tc>
      </w:tr>
      <w:tr w:rsidR="00080B4C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080B4C" w:rsidRPr="008654BA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2BEFA0AC" w:rsidR="00080B4C" w:rsidRPr="002638F1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(5,038)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751DA5CA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(3,915)</w:t>
            </w:r>
          </w:p>
        </w:tc>
      </w:tr>
      <w:tr w:rsidR="00080B4C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080B4C" w:rsidRPr="008654BA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7EBAA349" w:rsidR="00080B4C" w:rsidRPr="00FA4FF0" w:rsidRDefault="00826131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91,79</w:t>
            </w:r>
            <w:r w:rsidR="006B44D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58E6022A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84,338</w:t>
            </w:r>
          </w:p>
        </w:tc>
      </w:tr>
    </w:tbl>
    <w:p w14:paraId="1CFDDD53" w14:textId="1ABDF159" w:rsidR="00317302" w:rsidRDefault="00207EAF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>เบี้ยประกันภัยค้างรับจากตัวแทนและนายหน้าประกันภัยราย</w:t>
      </w:r>
      <w:r w:rsidR="00A0556B" w:rsidRPr="00D51344">
        <w:rPr>
          <w:rFonts w:ascii="Angsana New" w:hAnsi="Angsana New"/>
          <w:sz w:val="28"/>
          <w:szCs w:val="28"/>
          <w:cs/>
        </w:rPr>
        <w:t>ใหญ่จำนวน</w:t>
      </w:r>
      <w:r w:rsidR="00A0556B" w:rsidRPr="00D51344">
        <w:rPr>
          <w:rFonts w:ascii="Angsana New" w:hAnsi="Angsana New"/>
          <w:sz w:val="28"/>
          <w:szCs w:val="28"/>
        </w:rPr>
        <w:t xml:space="preserve"> </w:t>
      </w:r>
      <w:r w:rsidR="00F5346E" w:rsidRPr="00D51344">
        <w:rPr>
          <w:rFonts w:ascii="Angsana New" w:hAnsi="Angsana New"/>
          <w:sz w:val="28"/>
          <w:szCs w:val="28"/>
        </w:rPr>
        <w:t xml:space="preserve">5 </w:t>
      </w:r>
      <w:r w:rsidR="00A0556B" w:rsidRPr="00D51344">
        <w:rPr>
          <w:rFonts w:ascii="Angsana New" w:hAnsi="Angsana New"/>
          <w:sz w:val="28"/>
          <w:szCs w:val="28"/>
          <w:cs/>
        </w:rPr>
        <w:t>ราย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pacing w:val="-4"/>
          <w:sz w:val="28"/>
          <w:szCs w:val="28"/>
        </w:rPr>
        <w:t xml:space="preserve">31 </w:t>
      </w:r>
      <w:r w:rsidR="008E2DA5">
        <w:rPr>
          <w:rFonts w:ascii="Angsana New" w:hAnsi="Angsana New" w:hint="cs"/>
          <w:spacing w:val="-4"/>
          <w:sz w:val="28"/>
          <w:szCs w:val="28"/>
          <w:cs/>
        </w:rPr>
        <w:t>มีนา</w:t>
      </w:r>
      <w:r w:rsidR="00AD041B">
        <w:rPr>
          <w:rFonts w:ascii="Angsana New" w:hAnsi="Angsana New"/>
          <w:spacing w:val="-4"/>
          <w:sz w:val="28"/>
          <w:szCs w:val="28"/>
          <w:cs/>
        </w:rPr>
        <w:t xml:space="preserve">คม </w:t>
      </w:r>
      <w:r w:rsidR="00AD041B" w:rsidRPr="00826131">
        <w:rPr>
          <w:rFonts w:ascii="Angsana New" w:hAnsi="Angsana New"/>
          <w:spacing w:val="-4"/>
          <w:sz w:val="28"/>
          <w:szCs w:val="28"/>
        </w:rPr>
        <w:t>256</w:t>
      </w:r>
      <w:r w:rsidR="008E2DA5" w:rsidRPr="0082613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D041B" w:rsidRPr="00826131">
        <w:rPr>
          <w:rFonts w:ascii="Angsana New" w:hAnsi="Angsana New"/>
          <w:spacing w:val="-4"/>
          <w:sz w:val="28"/>
          <w:szCs w:val="28"/>
        </w:rPr>
        <w:t xml:space="preserve"> </w:t>
      </w:r>
      <w:r w:rsidR="003F2EAF" w:rsidRPr="00826131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826131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C56585" w:rsidRPr="00826131">
        <w:rPr>
          <w:rFonts w:ascii="Angsana New" w:hAnsi="Angsana New"/>
          <w:spacing w:val="-4"/>
          <w:sz w:val="28"/>
          <w:szCs w:val="28"/>
        </w:rPr>
        <w:t xml:space="preserve"> </w:t>
      </w:r>
      <w:r w:rsidR="00826131" w:rsidRPr="00826131">
        <w:rPr>
          <w:rFonts w:ascii="Angsana New" w:hAnsi="Angsana New"/>
          <w:spacing w:val="-4"/>
          <w:sz w:val="28"/>
          <w:szCs w:val="28"/>
        </w:rPr>
        <w:t>45.4</w:t>
      </w:r>
      <w:r w:rsidR="00F457F8" w:rsidRPr="00826131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826131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A0556B" w:rsidRPr="005E755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653F" w:rsidRPr="005E755B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5E755B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5E75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5E755B">
        <w:rPr>
          <w:rFonts w:ascii="Angsana New" w:hAnsi="Angsana New"/>
          <w:spacing w:val="-4"/>
          <w:sz w:val="28"/>
          <w:szCs w:val="28"/>
        </w:rPr>
        <w:t>256</w:t>
      </w:r>
      <w:r w:rsidR="008E2DA5">
        <w:rPr>
          <w:rFonts w:ascii="Angsana New" w:hAnsi="Angsana New" w:hint="cs"/>
          <w:spacing w:val="-4"/>
          <w:sz w:val="28"/>
          <w:szCs w:val="28"/>
          <w:cs/>
        </w:rPr>
        <w:t>5</w:t>
      </w:r>
      <w:r w:rsidR="0038653F" w:rsidRPr="005E755B">
        <w:rPr>
          <w:rFonts w:ascii="Angsana New" w:hAnsi="Angsana New"/>
          <w:spacing w:val="-4"/>
          <w:sz w:val="28"/>
          <w:szCs w:val="28"/>
        </w:rPr>
        <w:t xml:space="preserve">: </w:t>
      </w:r>
      <w:r w:rsidR="008E2DA5" w:rsidRPr="008E2DA5">
        <w:rPr>
          <w:rFonts w:ascii="Angsana New" w:hAnsi="Angsana New"/>
          <w:spacing w:val="-4"/>
          <w:sz w:val="28"/>
          <w:szCs w:val="28"/>
        </w:rPr>
        <w:t xml:space="preserve">37.0 </w:t>
      </w:r>
      <w:r w:rsidR="0038653F" w:rsidRPr="008E2DA5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8E2DA5">
        <w:rPr>
          <w:rFonts w:ascii="Angsana New" w:hAnsi="Angsana New"/>
          <w:spacing w:val="-4"/>
          <w:sz w:val="28"/>
          <w:szCs w:val="28"/>
        </w:rPr>
        <w:t>)</w:t>
      </w:r>
      <w:r w:rsidR="00A0556B" w:rsidRPr="005E755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5E755B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5E755B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5E755B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5E755B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5E755B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5E755B">
        <w:rPr>
          <w:rFonts w:ascii="Angsana New" w:hAnsi="Angsana New"/>
          <w:spacing w:val="-4"/>
          <w:sz w:val="28"/>
          <w:szCs w:val="28"/>
          <w:cs/>
        </w:rPr>
        <w:t>เป็น</w:t>
      </w:r>
      <w:r w:rsidR="006E72EF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Pr="005E755B">
        <w:rPr>
          <w:rFonts w:ascii="Angsana New" w:hAnsi="Angsana New"/>
          <w:spacing w:val="-4"/>
          <w:sz w:val="28"/>
          <w:szCs w:val="28"/>
          <w:cs/>
        </w:rPr>
        <w:t xml:space="preserve">กรณีไป </w:t>
      </w:r>
      <w:r w:rsidR="00FA432E" w:rsidRPr="005E755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D041B" w:rsidRPr="005E755B">
        <w:rPr>
          <w:rFonts w:ascii="Angsana New" w:hAnsi="Angsana New"/>
          <w:spacing w:val="-4"/>
          <w:sz w:val="28"/>
          <w:szCs w:val="28"/>
        </w:rPr>
        <w:t xml:space="preserve">31 </w:t>
      </w:r>
      <w:r w:rsidR="008E2DA5">
        <w:rPr>
          <w:rFonts w:ascii="Angsana New" w:hAnsi="Angsana New" w:hint="cs"/>
          <w:spacing w:val="-4"/>
          <w:sz w:val="28"/>
          <w:szCs w:val="28"/>
          <w:cs/>
        </w:rPr>
        <w:t>มีนา</w:t>
      </w:r>
      <w:r w:rsidR="00AD041B" w:rsidRPr="005E755B">
        <w:rPr>
          <w:rFonts w:ascii="Angsana New" w:hAnsi="Angsana New"/>
          <w:spacing w:val="-4"/>
          <w:sz w:val="28"/>
          <w:szCs w:val="28"/>
          <w:cs/>
        </w:rPr>
        <w:t xml:space="preserve">คม </w:t>
      </w:r>
      <w:r w:rsidR="00AD041B" w:rsidRPr="005E755B">
        <w:rPr>
          <w:rFonts w:ascii="Angsana New" w:hAnsi="Angsana New"/>
          <w:spacing w:val="-4"/>
          <w:sz w:val="28"/>
          <w:szCs w:val="28"/>
        </w:rPr>
        <w:t>256</w:t>
      </w:r>
      <w:r w:rsidR="008E2DA5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D041B" w:rsidRPr="005E755B">
        <w:rPr>
          <w:rFonts w:ascii="Angsana New" w:hAnsi="Angsana New"/>
          <w:spacing w:val="-4"/>
          <w:sz w:val="28"/>
          <w:szCs w:val="28"/>
        </w:rPr>
        <w:t xml:space="preserve"> </w:t>
      </w:r>
      <w:r w:rsidR="008C2803" w:rsidRPr="005E755B">
        <w:rPr>
          <w:rFonts w:ascii="Angsana New" w:hAnsi="Angsana New"/>
          <w:spacing w:val="-4"/>
          <w:sz w:val="28"/>
          <w:szCs w:val="28"/>
        </w:rPr>
        <w:t xml:space="preserve"> </w:t>
      </w:r>
      <w:r w:rsidRPr="005E755B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</w:t>
      </w:r>
      <w:r w:rsidRPr="00826131">
        <w:rPr>
          <w:rFonts w:ascii="Angsana New" w:hAnsi="Angsana New"/>
          <w:spacing w:val="2"/>
          <w:sz w:val="28"/>
          <w:szCs w:val="28"/>
          <w:cs/>
        </w:rPr>
        <w:t>จำนวนเงิน</w:t>
      </w:r>
      <w:r w:rsidR="00874152" w:rsidRPr="00826131">
        <w:rPr>
          <w:rFonts w:ascii="Angsana New" w:hAnsi="Angsana New"/>
          <w:spacing w:val="2"/>
          <w:sz w:val="28"/>
          <w:szCs w:val="28"/>
        </w:rPr>
        <w:t xml:space="preserve"> </w:t>
      </w:r>
      <w:r w:rsidR="00826131" w:rsidRPr="00826131">
        <w:rPr>
          <w:rFonts w:ascii="Angsana New" w:hAnsi="Angsana New"/>
          <w:spacing w:val="2"/>
          <w:sz w:val="28"/>
          <w:szCs w:val="28"/>
        </w:rPr>
        <w:t>5.0</w:t>
      </w:r>
      <w:r w:rsidR="00B40B34" w:rsidRPr="00826131">
        <w:rPr>
          <w:rFonts w:ascii="Angsana New" w:hAnsi="Angsana New"/>
          <w:spacing w:val="2"/>
          <w:sz w:val="28"/>
          <w:szCs w:val="28"/>
        </w:rPr>
        <w:t xml:space="preserve"> </w:t>
      </w:r>
      <w:r w:rsidRPr="00826131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826131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826131">
        <w:rPr>
          <w:rFonts w:ascii="Angsana New" w:hAnsi="Angsana New"/>
          <w:spacing w:val="2"/>
          <w:sz w:val="28"/>
          <w:szCs w:val="28"/>
        </w:rPr>
        <w:t>(</w:t>
      </w:r>
      <w:r w:rsidR="0038653F" w:rsidRPr="005E755B">
        <w:rPr>
          <w:rFonts w:ascii="Angsana New" w:hAnsi="Angsana New"/>
          <w:spacing w:val="2"/>
          <w:sz w:val="28"/>
          <w:szCs w:val="28"/>
        </w:rPr>
        <w:t xml:space="preserve">31 </w:t>
      </w:r>
      <w:r w:rsidR="0038653F" w:rsidRPr="005E755B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8E2DA5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8E2DA5" w:rsidRPr="005E755B">
        <w:rPr>
          <w:rFonts w:ascii="Angsana New" w:hAnsi="Angsana New"/>
          <w:spacing w:val="2"/>
          <w:sz w:val="28"/>
          <w:szCs w:val="28"/>
        </w:rPr>
        <w:t xml:space="preserve">3.9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5B97321" w:rsidR="00F06D23" w:rsidRPr="001F3F4C" w:rsidRDefault="002E6FF6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71F33D4D" w:rsidR="00F06D23" w:rsidRPr="001F3F4C" w:rsidRDefault="006D477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2243DCD9" w:rsidR="00F06D23" w:rsidRPr="001F3F4C" w:rsidRDefault="006D477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F06D23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E2DA5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13FFDE88" w:rsidR="008E2DA5" w:rsidRPr="001F3F4C" w:rsidRDefault="00D04C0B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276,77</w:t>
            </w:r>
            <w:r w:rsidR="003137B3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290779F3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255,321</w:t>
            </w:r>
          </w:p>
        </w:tc>
      </w:tr>
      <w:tr w:rsidR="008E2DA5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E2DA5" w:rsidRPr="001F3F4C" w14:paraId="10FFF598" w14:textId="77777777" w:rsidTr="00071B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07D9CFA0" w:rsidR="008E2DA5" w:rsidRPr="001F3F4C" w:rsidRDefault="00D04C0B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199,588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4BA163D5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181,617</w:t>
            </w:r>
          </w:p>
        </w:tc>
      </w:tr>
      <w:tr w:rsidR="008E2DA5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6ECEB921" w:rsidR="008E2DA5" w:rsidRPr="001F3F4C" w:rsidRDefault="00D04C0B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476,36</w:t>
            </w:r>
            <w:r w:rsidR="003137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051C79BE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436,938</w:t>
            </w:r>
          </w:p>
        </w:tc>
      </w:tr>
    </w:tbl>
    <w:p w14:paraId="3F01D5F2" w14:textId="77777777" w:rsidR="003C6F7B" w:rsidRDefault="003C6F7B" w:rsidP="003C6F7B">
      <w:pPr>
        <w:pStyle w:val="FSNoteNumbered"/>
        <w:spacing w:after="120"/>
        <w:ind w:left="540"/>
        <w:rPr>
          <w:b/>
          <w:bCs/>
          <w:u w:val="none"/>
        </w:rPr>
      </w:pPr>
    </w:p>
    <w:p w14:paraId="044064FF" w14:textId="77777777" w:rsidR="003C6F7B" w:rsidRDefault="003C6F7B" w:rsidP="003C6F7B">
      <w:pPr>
        <w:rPr>
          <w:lang w:val="th-TH"/>
        </w:rPr>
      </w:pPr>
    </w:p>
    <w:p w14:paraId="07165711" w14:textId="77777777" w:rsidR="003C6F7B" w:rsidRDefault="003C6F7B" w:rsidP="003C6F7B">
      <w:pPr>
        <w:rPr>
          <w:lang w:val="th-TH"/>
        </w:rPr>
      </w:pPr>
    </w:p>
    <w:p w14:paraId="28FA7F6C" w14:textId="77777777" w:rsidR="003C6F7B" w:rsidRPr="003C6F7B" w:rsidRDefault="003C6F7B" w:rsidP="003C6F7B">
      <w:pPr>
        <w:rPr>
          <w:cs/>
          <w:lang w:val="th-TH"/>
        </w:rPr>
      </w:pPr>
    </w:p>
    <w:p w14:paraId="02DDBEEC" w14:textId="02101BA9" w:rsidR="008877F8" w:rsidRPr="00C45BAD" w:rsidRDefault="008877F8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653C2E02" w:rsidR="003075BB" w:rsidRPr="00EA2538" w:rsidRDefault="006D477D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0C9EF0E4" w:rsidR="003075BB" w:rsidRPr="00EA2538" w:rsidRDefault="00FC2D07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8E2DA5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48AE2204" w:rsidR="008E2DA5" w:rsidRPr="00EA2538" w:rsidRDefault="00D04C0B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0178C8B5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</w:tr>
      <w:tr w:rsidR="008E2DA5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2ACBBCD1" w:rsidR="008E2DA5" w:rsidRPr="00EA2538" w:rsidRDefault="00D04C0B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6FAC7D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11AABDCA" w14:textId="344397B8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694926">
        <w:rPr>
          <w:rFonts w:ascii="Angsana New" w:hAnsi="Angsana New" w:hint="cs"/>
          <w:sz w:val="28"/>
          <w:szCs w:val="28"/>
          <w:cs/>
        </w:rPr>
        <w:t>มีน</w:t>
      </w:r>
      <w:r w:rsidR="00AD041B">
        <w:rPr>
          <w:rFonts w:ascii="Angsana New" w:hAnsi="Angsana New"/>
          <w:sz w:val="28"/>
          <w:szCs w:val="28"/>
          <w:cs/>
        </w:rPr>
        <w:t xml:space="preserve">าคม </w:t>
      </w:r>
      <w:r w:rsidR="00AD041B">
        <w:rPr>
          <w:rFonts w:ascii="Angsana New" w:hAnsi="Angsana New"/>
          <w:sz w:val="28"/>
          <w:szCs w:val="28"/>
        </w:rPr>
        <w:t>256</w:t>
      </w:r>
      <w:r w:rsidR="00694926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8817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69492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F20A2EB" w14:textId="77777777" w:rsidTr="004621D8">
        <w:tc>
          <w:tcPr>
            <w:tcW w:w="5850" w:type="dxa"/>
          </w:tcPr>
          <w:p w14:paraId="09099B98" w14:textId="77777777" w:rsidR="003075BB" w:rsidRPr="00EA2538" w:rsidRDefault="003075BB" w:rsidP="003075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326B3685" w:rsidR="003075BB" w:rsidRPr="00EA2538" w:rsidRDefault="009B6E1D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5925B9AE" w:rsidR="003075BB" w:rsidRPr="00881727" w:rsidRDefault="00881727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8E2DA5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22CBCEC4" w:rsidR="008E2DA5" w:rsidRPr="00EA2538" w:rsidRDefault="003137B3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7B3">
              <w:rPr>
                <w:rFonts w:asciiTheme="majorBidi" w:hAnsiTheme="majorBidi" w:cstheme="majorBidi"/>
                <w:sz w:val="28"/>
                <w:szCs w:val="28"/>
              </w:rPr>
              <w:t>76,406</w:t>
            </w:r>
          </w:p>
        </w:tc>
        <w:tc>
          <w:tcPr>
            <w:tcW w:w="270" w:type="dxa"/>
          </w:tcPr>
          <w:p w14:paraId="579EFB59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01D4E7F4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530"/>
                <w:tab w:val="right" w:pos="1168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33,479</w:t>
            </w:r>
          </w:p>
        </w:tc>
      </w:tr>
      <w:tr w:rsidR="008E2DA5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2D53DAC3" w:rsidR="008E2DA5" w:rsidRPr="00EA2538" w:rsidRDefault="003137B3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7B3">
              <w:rPr>
                <w:rFonts w:asciiTheme="majorBidi" w:hAnsiTheme="majorBidi" w:cstheme="majorBidi"/>
                <w:sz w:val="28"/>
                <w:szCs w:val="28"/>
              </w:rPr>
              <w:t>17,678</w:t>
            </w:r>
          </w:p>
        </w:tc>
        <w:tc>
          <w:tcPr>
            <w:tcW w:w="270" w:type="dxa"/>
          </w:tcPr>
          <w:p w14:paraId="6477EEF2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44759B8E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29,157</w:t>
            </w:r>
          </w:p>
        </w:tc>
      </w:tr>
      <w:tr w:rsidR="008E2DA5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76A86482" w:rsidR="008E2DA5" w:rsidRPr="00EA2538" w:rsidRDefault="003137B3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7B3">
              <w:rPr>
                <w:rFonts w:asciiTheme="majorBidi" w:hAnsiTheme="majorBidi" w:cstheme="majorBidi"/>
                <w:sz w:val="28"/>
                <w:szCs w:val="28"/>
              </w:rPr>
              <w:t>2,174</w:t>
            </w:r>
          </w:p>
        </w:tc>
        <w:tc>
          <w:tcPr>
            <w:tcW w:w="270" w:type="dxa"/>
          </w:tcPr>
          <w:p w14:paraId="06056269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3FC47C0E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8E2DA5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57B5E80C" w:rsidR="008E2DA5" w:rsidRPr="00EA2538" w:rsidRDefault="003137B3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7B3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270" w:type="dxa"/>
          </w:tcPr>
          <w:p w14:paraId="24FF3B37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4C27DE19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</w:tr>
      <w:tr w:rsidR="008E2DA5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8E2DA5" w:rsidRPr="009F457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45C23AC8" w:rsidR="008E2DA5" w:rsidRPr="00EA2538" w:rsidRDefault="003137B3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3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98,053</w:t>
            </w:r>
          </w:p>
        </w:tc>
        <w:tc>
          <w:tcPr>
            <w:tcW w:w="270" w:type="dxa"/>
          </w:tcPr>
          <w:p w14:paraId="671BBFBC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4287BA94" w:rsidR="008E2DA5" w:rsidRPr="00673CB1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75F97ABB" w14:textId="761C5449" w:rsidR="002F1C4F" w:rsidRPr="00057D2D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F7436" w:rsidRPr="00E809E9" w14:paraId="76B20AE7" w14:textId="77777777" w:rsidTr="004B6E0F">
        <w:tc>
          <w:tcPr>
            <w:tcW w:w="5850" w:type="dxa"/>
          </w:tcPr>
          <w:p w14:paraId="3387BEC3" w14:textId="77777777" w:rsidR="00BF7436" w:rsidRPr="00E809E9" w:rsidRDefault="00BF7436" w:rsidP="00BF7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138C9F76" w:rsidR="00BF7436" w:rsidRPr="00E809E9" w:rsidRDefault="006D477D" w:rsidP="00BF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BF7436" w:rsidRPr="00E809E9" w:rsidRDefault="00BF7436" w:rsidP="00BF74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5C5D2079" w:rsidR="00BF7436" w:rsidRPr="00E809E9" w:rsidRDefault="006D477D" w:rsidP="00BF743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DA5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8E2DA5" w:rsidRPr="00E809E9" w:rsidRDefault="008E2DA5" w:rsidP="008E2DA5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09BFC80C" w:rsidR="008E2DA5" w:rsidRPr="00E809E9" w:rsidRDefault="00411077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40,25</w:t>
            </w:r>
            <w:r w:rsidR="00414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4CA7D69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2EA938F9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8E2DA5" w:rsidRPr="00E809E9" w14:paraId="1FB111B3" w14:textId="77777777" w:rsidTr="00E3058E">
        <w:tc>
          <w:tcPr>
            <w:tcW w:w="5850" w:type="dxa"/>
          </w:tcPr>
          <w:p w14:paraId="218224D9" w14:textId="0C37E2D4" w:rsidR="008E2DA5" w:rsidRPr="00E809E9" w:rsidRDefault="008E2DA5" w:rsidP="008E2DA5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0D58E4FA" w:rsidR="008E2DA5" w:rsidRPr="00E809E9" w:rsidRDefault="00411077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</w:t>
            </w:r>
            <w:r w:rsidR="00414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42A5B3E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46EAD8FB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8E2DA5" w:rsidRPr="00E809E9" w14:paraId="4424A5F1" w14:textId="77777777" w:rsidTr="00E43BC1">
        <w:tc>
          <w:tcPr>
            <w:tcW w:w="5850" w:type="dxa"/>
          </w:tcPr>
          <w:p w14:paraId="7F5B62EA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236CD471" w:rsidR="008E2DA5" w:rsidRPr="00E809E9" w:rsidRDefault="00411077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163,37</w:t>
            </w:r>
            <w:r w:rsidR="00AE0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16A70F5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322AA7E1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0F856C9B" w14:textId="7AC854B8" w:rsidR="00B57166" w:rsidRPr="00C25F8D" w:rsidRDefault="00B57166" w:rsidP="00F904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Theme="majorBidi" w:hAnsiTheme="majorBidi" w:cstheme="majorBidi"/>
          <w:sz w:val="28"/>
          <w:szCs w:val="28"/>
        </w:rPr>
        <w:t xml:space="preserve">31 </w:t>
      </w:r>
      <w:r w:rsidR="009A7853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="00AD041B">
        <w:rPr>
          <w:rFonts w:asciiTheme="majorBidi" w:hAnsiTheme="majorBidi" w:cstheme="majorBidi"/>
          <w:sz w:val="28"/>
          <w:szCs w:val="28"/>
        </w:rPr>
        <w:t>256</w:t>
      </w:r>
      <w:r w:rsidR="009A7853">
        <w:rPr>
          <w:rFonts w:asciiTheme="majorBidi" w:hAnsiTheme="majorBidi" w:cstheme="majorBidi" w:hint="cs"/>
          <w:sz w:val="28"/>
          <w:szCs w:val="28"/>
          <w:cs/>
        </w:rPr>
        <w:t>6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Pr="00C25F8D">
        <w:rPr>
          <w:rFonts w:ascii="Angsana New" w:hAnsi="Angsana New" w:hint="cs"/>
          <w:sz w:val="28"/>
          <w:szCs w:val="28"/>
          <w:cs/>
        </w:rPr>
        <w:t>และ</w:t>
      </w:r>
      <w:r w:rsidR="008817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9A7853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C25F8D">
        <w:rPr>
          <w:rFonts w:ascii="Angsana New" w:hAnsi="Angsana New"/>
          <w:sz w:val="28"/>
          <w:szCs w:val="28"/>
          <w:cs/>
        </w:rPr>
        <w:t xml:space="preserve"> </w:t>
      </w:r>
      <w:r w:rsidRPr="00C25F8D">
        <w:rPr>
          <w:rFonts w:ascii="Angsana New" w:hAnsi="Angsana New"/>
          <w:sz w:val="28"/>
          <w:szCs w:val="28"/>
        </w:rPr>
        <w:t>256</w:t>
      </w:r>
      <w:r w:rsidR="00E5558B">
        <w:rPr>
          <w:rFonts w:ascii="Angsana New" w:hAnsi="Angsana New"/>
          <w:sz w:val="28"/>
          <w:szCs w:val="28"/>
        </w:rPr>
        <w:t>5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06F2BDE8" w:rsidR="00173871" w:rsidRPr="00735725" w:rsidRDefault="006D477D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08FA26E0" w:rsidR="00173871" w:rsidRPr="00735725" w:rsidRDefault="00F9384E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84E">
              <w:rPr>
                <w:rFonts w:asciiTheme="majorBidi" w:hAnsiTheme="majorBidi" w:cstheme="majorBidi"/>
                <w:sz w:val="28"/>
                <w:szCs w:val="28"/>
              </w:rPr>
              <w:t>6,00</w:t>
            </w:r>
            <w:r w:rsidR="004145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0395838C" w:rsidR="00173871" w:rsidRPr="00735725" w:rsidRDefault="00F9384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84E">
              <w:rPr>
                <w:rFonts w:asciiTheme="majorBidi" w:hAnsiTheme="majorBidi" w:cstheme="majorBidi"/>
                <w:sz w:val="28"/>
                <w:szCs w:val="28"/>
              </w:rPr>
              <w:t>34,245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44CD3BD0" w:rsidR="00173871" w:rsidRPr="00735725" w:rsidRDefault="00411077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5682EB13" w:rsidR="00173871" w:rsidRPr="00735725" w:rsidRDefault="00F9384E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84E">
              <w:rPr>
                <w:rFonts w:asciiTheme="majorBidi" w:hAnsiTheme="majorBidi" w:cstheme="majorBidi"/>
                <w:sz w:val="28"/>
                <w:szCs w:val="28"/>
              </w:rPr>
              <w:t>40,25</w:t>
            </w:r>
            <w:r w:rsidR="00414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00140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E00140" w:rsidRPr="00735725" w:rsidRDefault="00E00140" w:rsidP="00E00140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70448770" w:rsidR="00E00140" w:rsidRPr="00735725" w:rsidRDefault="00F9384E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84E">
              <w:rPr>
                <w:rFonts w:asciiTheme="majorBidi" w:hAnsiTheme="majorBidi" w:cstheme="majorBidi"/>
                <w:sz w:val="28"/>
                <w:szCs w:val="28"/>
              </w:rPr>
              <w:t>123,12</w:t>
            </w:r>
            <w:r w:rsidR="00414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5415EBA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168F5955" w:rsidR="00E00140" w:rsidRPr="00735725" w:rsidRDefault="0041107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107C63EC" w:rsidR="00E00140" w:rsidRPr="00735725" w:rsidRDefault="0041107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2FDFBD2F" w:rsidR="00E00140" w:rsidRPr="00735725" w:rsidRDefault="00F9384E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84E">
              <w:rPr>
                <w:rFonts w:asciiTheme="majorBidi" w:hAnsiTheme="majorBidi" w:cstheme="majorBidi"/>
                <w:sz w:val="28"/>
                <w:szCs w:val="28"/>
              </w:rPr>
              <w:t>123,12</w:t>
            </w:r>
            <w:r w:rsidR="00414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00140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E00140" w:rsidRPr="00735725" w:rsidRDefault="00E00140" w:rsidP="00E00140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2019CFEF" w:rsidR="00E00140" w:rsidRPr="00735725" w:rsidRDefault="00F9384E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8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129,133</w:t>
            </w:r>
          </w:p>
        </w:tc>
        <w:tc>
          <w:tcPr>
            <w:tcW w:w="270" w:type="dxa"/>
            <w:vAlign w:val="bottom"/>
          </w:tcPr>
          <w:p w14:paraId="4F939777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11352042" w:rsidR="00E00140" w:rsidRPr="00735725" w:rsidRDefault="00F9384E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8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34,245</w:t>
            </w:r>
          </w:p>
        </w:tc>
        <w:tc>
          <w:tcPr>
            <w:tcW w:w="270" w:type="dxa"/>
            <w:vAlign w:val="bottom"/>
          </w:tcPr>
          <w:p w14:paraId="1F46524C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0F12018B" w:rsidR="00E00140" w:rsidRPr="00735725" w:rsidRDefault="0041107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383687BF" w:rsidR="00E00140" w:rsidRPr="00735725" w:rsidRDefault="00F9384E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8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163,378</w:t>
            </w:r>
          </w:p>
        </w:tc>
      </w:tr>
    </w:tbl>
    <w:p w14:paraId="41ADF909" w14:textId="77777777" w:rsidR="00173871" w:rsidRPr="00475FEA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283498CF" w:rsidR="00173871" w:rsidRPr="00735725" w:rsidRDefault="000764AB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73871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9A7853" w:rsidRPr="00735725" w:rsidRDefault="009A7853" w:rsidP="009A7853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301399CD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6,016</w:t>
            </w:r>
          </w:p>
        </w:tc>
        <w:tc>
          <w:tcPr>
            <w:tcW w:w="270" w:type="dxa"/>
            <w:vAlign w:val="bottom"/>
          </w:tcPr>
          <w:p w14:paraId="048DA76E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50C8900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080725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7A32DF3D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1B010455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9A7853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9A7853" w:rsidRPr="00735725" w:rsidRDefault="009A7853" w:rsidP="009A7853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29596D00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270" w:type="dxa"/>
            <w:vAlign w:val="bottom"/>
          </w:tcPr>
          <w:p w14:paraId="24A7BF96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240E72B0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50709156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3B30B36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9A7853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9A7853" w:rsidRPr="00735725" w:rsidRDefault="009A7853" w:rsidP="009A7853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2A4A816C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129,140</w:t>
            </w:r>
          </w:p>
        </w:tc>
        <w:tc>
          <w:tcPr>
            <w:tcW w:w="270" w:type="dxa"/>
            <w:vAlign w:val="bottom"/>
          </w:tcPr>
          <w:p w14:paraId="0ADFE1A0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372A2A0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1C70B7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4EFA469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48FAA03A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3A393922" w14:textId="29055185" w:rsidR="00CC2CF3" w:rsidRDefault="00F06D23" w:rsidP="00A745E1">
      <w:pPr>
        <w:pStyle w:val="FSNoteNumbered"/>
        <w:spacing w:after="120"/>
        <w:ind w:left="547"/>
        <w:rPr>
          <w:u w:val="none"/>
          <w:cs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AD041B">
        <w:rPr>
          <w:spacing w:val="-2"/>
          <w:u w:val="none"/>
          <w:lang w:val="en-US"/>
        </w:rPr>
        <w:t xml:space="preserve">31 </w:t>
      </w:r>
      <w:r w:rsidR="009A7853">
        <w:rPr>
          <w:rFonts w:hint="cs"/>
          <w:spacing w:val="-2"/>
          <w:u w:val="none"/>
          <w:cs/>
          <w:lang w:val="en-US"/>
        </w:rPr>
        <w:t>มีนา</w:t>
      </w:r>
      <w:r w:rsidR="00AD041B">
        <w:rPr>
          <w:spacing w:val="-2"/>
          <w:u w:val="none"/>
          <w:cs/>
          <w:lang w:val="en-US"/>
        </w:rPr>
        <w:t xml:space="preserve">คม </w:t>
      </w:r>
      <w:r w:rsidR="00AD041B">
        <w:rPr>
          <w:spacing w:val="-2"/>
          <w:u w:val="none"/>
          <w:lang w:val="en-US"/>
        </w:rPr>
        <w:t>256</w:t>
      </w:r>
      <w:r w:rsidR="009A7853">
        <w:rPr>
          <w:rFonts w:hint="cs"/>
          <w:spacing w:val="-2"/>
          <w:u w:val="none"/>
          <w:cs/>
          <w:lang w:val="en-US"/>
        </w:rPr>
        <w:t>6</w:t>
      </w:r>
      <w:r w:rsidR="00AD041B">
        <w:rPr>
          <w:spacing w:val="-2"/>
          <w:u w:val="none"/>
          <w:lang w:val="en-US"/>
        </w:rPr>
        <w:t xml:space="preserve">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</w:t>
      </w:r>
      <w:r w:rsidRPr="00034CD7">
        <w:rPr>
          <w:rFonts w:asciiTheme="majorBidi" w:eastAsia="Cordia New" w:hAnsiTheme="majorBidi" w:cstheme="majorBidi"/>
          <w:spacing w:val="-2"/>
          <w:u w:val="none"/>
          <w:cs/>
        </w:rPr>
        <w:t>เดือน</w:t>
      </w:r>
      <w:r w:rsidRPr="00324AFE">
        <w:rPr>
          <w:spacing w:val="-2"/>
          <w:u w:val="none"/>
          <w:cs/>
        </w:rPr>
        <w:t>จำนวน</w:t>
      </w:r>
      <w:r w:rsidR="00034CD7" w:rsidRPr="00324AFE">
        <w:rPr>
          <w:rFonts w:hint="cs"/>
          <w:spacing w:val="-2"/>
          <w:u w:val="none"/>
          <w:cs/>
        </w:rPr>
        <w:t xml:space="preserve"> </w:t>
      </w:r>
      <w:r w:rsidR="00FE0D77" w:rsidRPr="00180CE2">
        <w:rPr>
          <w:u w:val="none"/>
          <w:lang w:val="en-US"/>
        </w:rPr>
        <w:t>100.3</w:t>
      </w:r>
      <w:r w:rsidR="00FC1D38" w:rsidRPr="00324AFE">
        <w:rPr>
          <w:rFonts w:hint="cs"/>
          <w:spacing w:val="-2"/>
          <w:u w:val="none"/>
          <w:cs/>
        </w:rPr>
        <w:t xml:space="preserve"> </w:t>
      </w:r>
      <w:r w:rsidRPr="00324AFE">
        <w:rPr>
          <w:rFonts w:hint="cs"/>
          <w:spacing w:val="-2"/>
          <w:u w:val="none"/>
          <w:cs/>
        </w:rPr>
        <w:t>ล้านบาท</w:t>
      </w:r>
      <w:r w:rsidRPr="00034CD7">
        <w:rPr>
          <w:rFonts w:hint="cs"/>
          <w:spacing w:val="-2"/>
          <w:u w:val="none"/>
          <w:cs/>
        </w:rPr>
        <w:t xml:space="preserve"> </w:t>
      </w:r>
      <w:r w:rsidR="005C7C2F" w:rsidRPr="00034CD7">
        <w:rPr>
          <w:spacing w:val="-2"/>
          <w:u w:val="none"/>
          <w:cs/>
        </w:rPr>
        <w:t>(</w:t>
      </w:r>
      <w:r w:rsidR="00F551FB" w:rsidRPr="00034CD7">
        <w:rPr>
          <w:spacing w:val="-2"/>
          <w:u w:val="none"/>
          <w:lang w:val="en-US"/>
        </w:rPr>
        <w:t>31</w:t>
      </w:r>
      <w:r w:rsidR="004243B7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ธันวาคม</w:t>
      </w:r>
      <w:r w:rsidR="005C7C2F" w:rsidRPr="00180CE2">
        <w:rPr>
          <w:rFonts w:hint="cs"/>
          <w:spacing w:val="-2"/>
          <w:u w:val="none"/>
          <w:cs/>
        </w:rPr>
        <w:t xml:space="preserve"> </w:t>
      </w:r>
      <w:r w:rsidR="00F551FB" w:rsidRPr="00180CE2">
        <w:rPr>
          <w:spacing w:val="-2"/>
          <w:u w:val="none"/>
          <w:lang w:val="en-US"/>
        </w:rPr>
        <w:t>256</w:t>
      </w:r>
      <w:r w:rsidR="009A7853">
        <w:rPr>
          <w:rFonts w:hint="cs"/>
          <w:spacing w:val="-2"/>
          <w:u w:val="none"/>
          <w:cs/>
          <w:lang w:val="en-US"/>
        </w:rPr>
        <w:t>5</w:t>
      </w:r>
      <w:r w:rsidR="005C7C2F" w:rsidRPr="00180CE2">
        <w:rPr>
          <w:u w:val="none"/>
          <w:cs/>
        </w:rPr>
        <w:t xml:space="preserve">: </w:t>
      </w:r>
      <w:r w:rsidR="00D113BC" w:rsidRPr="00180CE2">
        <w:rPr>
          <w:u w:val="none"/>
          <w:lang w:val="en-US"/>
        </w:rPr>
        <w:t xml:space="preserve">100.3 </w:t>
      </w:r>
      <w:r w:rsidR="005C7C2F" w:rsidRPr="00180CE2">
        <w:rPr>
          <w:rFonts w:hint="cs"/>
          <w:u w:val="none"/>
          <w:cs/>
        </w:rPr>
        <w:t>ล้านบาท</w:t>
      </w:r>
      <w:r w:rsidR="005C7C2F" w:rsidRPr="00180CE2">
        <w:rPr>
          <w:u w:val="none"/>
          <w:cs/>
        </w:rPr>
        <w:t xml:space="preserve">) </w:t>
      </w:r>
      <w:r w:rsidRPr="00180CE2">
        <w:rPr>
          <w:u w:val="none"/>
          <w:cs/>
        </w:rPr>
        <w:t>ได้วางไว้เป็นเงินสำรองประกันภัยกับนายทะเบียนตามที่กล่าว</w:t>
      </w:r>
      <w:r w:rsidRPr="00133654">
        <w:rPr>
          <w:u w:val="none"/>
          <w:cs/>
        </w:rPr>
        <w:t>ไว้ในหมาย</w:t>
      </w:r>
      <w:r w:rsidRPr="00B6617A">
        <w:rPr>
          <w:u w:val="none"/>
          <w:cs/>
        </w:rPr>
        <w:t xml:space="preserve">เหตุ </w:t>
      </w:r>
      <w:r w:rsidR="00AA473C" w:rsidRPr="00324AFE">
        <w:rPr>
          <w:u w:val="none"/>
          <w:lang w:val="en-US"/>
        </w:rPr>
        <w:t>2</w:t>
      </w:r>
      <w:r w:rsidR="00A66294" w:rsidRPr="00324AFE">
        <w:rPr>
          <w:u w:val="none"/>
          <w:lang w:val="en-US"/>
        </w:rPr>
        <w:t>6</w:t>
      </w:r>
      <w:r w:rsidR="00AA473C" w:rsidRPr="00324AFE">
        <w:rPr>
          <w:u w:val="none"/>
          <w:lang w:val="en-US"/>
        </w:rPr>
        <w:t xml:space="preserve"> </w:t>
      </w:r>
      <w:r w:rsidR="00AA473C" w:rsidRPr="00324AFE">
        <w:rPr>
          <w:rFonts w:hint="cs"/>
          <w:u w:val="none"/>
          <w:cs/>
          <w:lang w:val="en-US"/>
        </w:rPr>
        <w:t xml:space="preserve">และ </w:t>
      </w:r>
      <w:r w:rsidR="00A66294" w:rsidRPr="00324AFE">
        <w:rPr>
          <w:u w:val="none"/>
          <w:lang w:val="en-US"/>
        </w:rPr>
        <w:t>27</w:t>
      </w:r>
      <w:r w:rsidRPr="00133654">
        <w:rPr>
          <w:u w:val="none"/>
          <w:cs/>
        </w:rPr>
        <w:t xml:space="preserve"> </w:t>
      </w:r>
    </w:p>
    <w:p w14:paraId="146EE412" w14:textId="77777777" w:rsidR="00CC2CF3" w:rsidRDefault="00CC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28"/>
          <w:szCs w:val="28"/>
          <w:cs/>
          <w:lang w:val="th-TH"/>
        </w:rPr>
      </w:pPr>
      <w:r>
        <w:rPr>
          <w:cs/>
        </w:rPr>
        <w:br w:type="page"/>
      </w:r>
    </w:p>
    <w:p w14:paraId="3F16C78A" w14:textId="028B8847" w:rsidR="002F1C4F" w:rsidRPr="00B93E0B" w:rsidRDefault="002F1C4F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6A033F">
        <w:trPr>
          <w:trHeight w:val="350"/>
        </w:trPr>
        <w:tc>
          <w:tcPr>
            <w:tcW w:w="576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223967A2" w:rsidR="00757A2F" w:rsidRPr="00E809E9" w:rsidRDefault="006D477D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76F01D9D" w:rsidR="00757A2F" w:rsidRPr="00E809E9" w:rsidRDefault="006D477D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757A2F" w:rsidRPr="002638F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46763C42" w14:textId="77777777" w:rsidTr="00624C3E">
        <w:trPr>
          <w:trHeight w:val="89"/>
        </w:trPr>
        <w:tc>
          <w:tcPr>
            <w:tcW w:w="5760" w:type="dxa"/>
            <w:hideMark/>
          </w:tcPr>
          <w:p w14:paraId="6FAF75AA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73390C6B" w:rsidR="009A7853" w:rsidRPr="00E809E9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73,268</w:t>
            </w:r>
          </w:p>
        </w:tc>
        <w:tc>
          <w:tcPr>
            <w:tcW w:w="270" w:type="dxa"/>
          </w:tcPr>
          <w:p w14:paraId="317F558C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D01BB2A" w14:textId="31B9D371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74,511</w:t>
            </w:r>
          </w:p>
        </w:tc>
      </w:tr>
      <w:tr w:rsidR="009A7853" w:rsidRPr="00E809E9" w14:paraId="6E29D95E" w14:textId="77777777" w:rsidTr="00055899">
        <w:tc>
          <w:tcPr>
            <w:tcW w:w="5760" w:type="dxa"/>
          </w:tcPr>
          <w:p w14:paraId="40F28F83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47D3ACE7" w:rsidR="009A7853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27,66</w:t>
            </w:r>
            <w:r w:rsidR="004128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D87EAA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800417" w14:textId="062274C0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30,497</w:t>
            </w:r>
          </w:p>
        </w:tc>
      </w:tr>
      <w:tr w:rsidR="009A7853" w:rsidRPr="00E809E9" w14:paraId="6748936D" w14:textId="77777777" w:rsidTr="00055899">
        <w:tc>
          <w:tcPr>
            <w:tcW w:w="5760" w:type="dxa"/>
          </w:tcPr>
          <w:p w14:paraId="5684E475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5291AEA2" w:rsidR="009A7853" w:rsidRPr="00E809E9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7,340</w:t>
            </w:r>
          </w:p>
        </w:tc>
        <w:tc>
          <w:tcPr>
            <w:tcW w:w="270" w:type="dxa"/>
          </w:tcPr>
          <w:p w14:paraId="1ECD9A78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0ABBB98" w14:textId="6D6050A7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7,084</w:t>
            </w:r>
          </w:p>
        </w:tc>
      </w:tr>
      <w:tr w:rsidR="009A7853" w:rsidRPr="00E809E9" w14:paraId="388019AF" w14:textId="77777777" w:rsidTr="00055899">
        <w:tc>
          <w:tcPr>
            <w:tcW w:w="5760" w:type="dxa"/>
            <w:hideMark/>
          </w:tcPr>
          <w:p w14:paraId="664CBB4D" w14:textId="77777777" w:rsidR="009A7853" w:rsidRPr="00C752C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08373485" w:rsidR="009A7853" w:rsidRPr="00C752C3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108,27</w:t>
            </w:r>
            <w:r w:rsidR="0041280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EADD05" w14:textId="77777777" w:rsidR="009A7853" w:rsidRPr="00C752C3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48F8B61A" w:rsidR="009A7853" w:rsidRPr="00C752C3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112,092</w:t>
            </w:r>
          </w:p>
        </w:tc>
      </w:tr>
      <w:tr w:rsidR="009A7853" w:rsidRPr="00E809E9" w14:paraId="40134344" w14:textId="77777777" w:rsidTr="00153B2E">
        <w:tc>
          <w:tcPr>
            <w:tcW w:w="5760" w:type="dxa"/>
          </w:tcPr>
          <w:p w14:paraId="256610AA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9A7853" w:rsidRPr="00E809E9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9A7853" w:rsidRPr="00E809E9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58FED144" w:rsidR="009A7853" w:rsidRPr="00E809E9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67,369</w:t>
            </w:r>
          </w:p>
        </w:tc>
        <w:tc>
          <w:tcPr>
            <w:tcW w:w="270" w:type="dxa"/>
          </w:tcPr>
          <w:p w14:paraId="662A4CA7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21E99726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67,184</w:t>
            </w:r>
          </w:p>
        </w:tc>
      </w:tr>
      <w:tr w:rsidR="009A7853" w:rsidRPr="00E809E9" w14:paraId="1FC98D46" w14:textId="77777777" w:rsidTr="00055899">
        <w:tc>
          <w:tcPr>
            <w:tcW w:w="5760" w:type="dxa"/>
          </w:tcPr>
          <w:p w14:paraId="3EB7AF79" w14:textId="77777777" w:rsidR="009A785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0C6EF894" w:rsidR="009A7853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153,45</w:t>
            </w:r>
            <w:r w:rsidR="00CC2C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9A41F15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495188" w14:textId="6B982574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156,109</w:t>
            </w:r>
          </w:p>
        </w:tc>
      </w:tr>
      <w:tr w:rsidR="009A7853" w:rsidRPr="00E809E9" w14:paraId="6C9EE515" w14:textId="77777777" w:rsidTr="00055899">
        <w:tc>
          <w:tcPr>
            <w:tcW w:w="5760" w:type="dxa"/>
            <w:hideMark/>
          </w:tcPr>
          <w:p w14:paraId="123D791E" w14:textId="77777777" w:rsidR="009A7853" w:rsidRPr="00C752C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5A5568BB" w:rsidR="009A7853" w:rsidRPr="00C752C3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220,82</w:t>
            </w:r>
            <w:r w:rsidR="00CC2CF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D2AF3D5" w14:textId="77777777" w:rsidR="009A7853" w:rsidRPr="00C752C3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5D08F03C" w:rsidR="009A7853" w:rsidRPr="00C752C3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223,293</w:t>
            </w:r>
          </w:p>
        </w:tc>
      </w:tr>
      <w:tr w:rsidR="009A7853" w:rsidRPr="00E809E9" w14:paraId="719359F1" w14:textId="77777777" w:rsidTr="00055899">
        <w:tc>
          <w:tcPr>
            <w:tcW w:w="5760" w:type="dxa"/>
            <w:hideMark/>
          </w:tcPr>
          <w:p w14:paraId="26C74EBE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200D84E9" w:rsidR="009A7853" w:rsidRPr="00A530B2" w:rsidRDefault="00411077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329,09</w:t>
            </w:r>
            <w:r w:rsidR="00CC2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FAC2ECA" w14:textId="77777777" w:rsidR="009A7853" w:rsidRPr="00A530B2" w:rsidRDefault="009A7853" w:rsidP="009A78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65DC6241" w:rsidR="009A7853" w:rsidRPr="00A530B2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335,385</w:t>
            </w:r>
          </w:p>
        </w:tc>
      </w:tr>
    </w:tbl>
    <w:p w14:paraId="24B30286" w14:textId="52B89A71" w:rsidR="00A745E1" w:rsidRPr="00A745E1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t>เงินให้กู้ยืม</w:t>
      </w:r>
    </w:p>
    <w:p w14:paraId="04598DC6" w14:textId="13C89843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9A7853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9A7853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D1CEE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pacing w:val="-2"/>
          <w:sz w:val="28"/>
          <w:szCs w:val="28"/>
        </w:rPr>
        <w:t>31</w:t>
      </w:r>
      <w:r w:rsidR="009A7853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9A7853">
        <w:rPr>
          <w:rFonts w:ascii="Angsana New" w:hAnsi="Angsana New" w:hint="cs"/>
          <w:spacing w:val="-2"/>
          <w:sz w:val="28"/>
          <w:szCs w:val="28"/>
          <w:cs/>
        </w:rPr>
        <w:t>5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7543BF86" w:rsidR="00757A2F" w:rsidRPr="00E809E9" w:rsidRDefault="006D477D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5C98BAAA" w:rsidR="00757A2F" w:rsidRPr="00E809E9" w:rsidRDefault="006D477D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757A2F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9A7853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9A7853" w:rsidRDefault="009A7853" w:rsidP="009A7853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9A7853" w:rsidRPr="00985105" w:rsidRDefault="009A7853" w:rsidP="009A7853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9A7853" w:rsidRPr="00E809E9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6477BA54" w:rsidR="009A7853" w:rsidRPr="00E809E9" w:rsidRDefault="00D04C0B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4BC959C3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3E98DF1C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9A7853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9A7853" w:rsidRPr="00E809E9" w:rsidRDefault="009A7853" w:rsidP="009A785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9A7853" w:rsidRPr="00A530B2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3339CE36" w:rsidR="009A7853" w:rsidRPr="00A530B2" w:rsidRDefault="00D04C0B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0180FCE9" w14:textId="77777777" w:rsidR="009A7853" w:rsidRPr="00A530B2" w:rsidRDefault="009A7853" w:rsidP="009A78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5940F3D3" w:rsidR="009A7853" w:rsidRPr="00A530B2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</w:tr>
    </w:tbl>
    <w:p w14:paraId="7AAADBC5" w14:textId="15EF975D" w:rsidR="00C2772B" w:rsidRDefault="00B66BD7" w:rsidP="009B6E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pacing w:val="-2"/>
          <w:sz w:val="28"/>
          <w:szCs w:val="28"/>
        </w:rPr>
        <w:t xml:space="preserve">31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pacing w:val="-2"/>
          <w:sz w:val="28"/>
          <w:szCs w:val="28"/>
        </w:rPr>
        <w:t xml:space="preserve">2566 </w:t>
      </w:r>
      <w:r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8455F9" w:rsidRPr="006D477D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8455F9" w:rsidRPr="006D477D">
        <w:rPr>
          <w:rFonts w:ascii="Angsana New" w:hAnsi="Angsana New"/>
          <w:spacing w:val="-2"/>
          <w:sz w:val="28"/>
          <w:szCs w:val="28"/>
        </w:rPr>
        <w:t xml:space="preserve"> </w:t>
      </w:r>
      <w:r w:rsidR="00AD041B" w:rsidRPr="006D477D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 w:rsidRPr="006D477D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 w:rsidRPr="006D477D">
        <w:rPr>
          <w:rFonts w:ascii="Angsana New" w:hAnsi="Angsana New"/>
          <w:spacing w:val="-2"/>
          <w:sz w:val="28"/>
          <w:szCs w:val="28"/>
        </w:rPr>
        <w:t>2565</w:t>
      </w:r>
      <w:r w:rsidR="00FF7138">
        <w:rPr>
          <w:rFonts w:ascii="Angsana New" w:hAnsi="Angsana New"/>
          <w:spacing w:val="-2"/>
          <w:sz w:val="28"/>
          <w:szCs w:val="28"/>
        </w:rPr>
        <w:t xml:space="preserve"> </w:t>
      </w:r>
      <w:r w:rsidR="008455F9" w:rsidRPr="006D477D">
        <w:rPr>
          <w:rFonts w:ascii="Angsana New" w:hAnsi="Angsana New"/>
          <w:spacing w:val="-2"/>
          <w:sz w:val="28"/>
          <w:szCs w:val="28"/>
          <w:cs/>
        </w:rPr>
        <w:t>เงินให้กู้ยืมจำนวน</w:t>
      </w:r>
      <w:r w:rsidR="0088575F" w:rsidRPr="006D477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5346E" w:rsidRPr="006D477D">
        <w:rPr>
          <w:rFonts w:ascii="Angsana New" w:hAnsi="Angsana New"/>
          <w:spacing w:val="-2"/>
          <w:sz w:val="28"/>
          <w:szCs w:val="28"/>
        </w:rPr>
        <w:t>22</w:t>
      </w:r>
      <w:r w:rsidR="00BD35B4" w:rsidRPr="006D477D">
        <w:rPr>
          <w:rFonts w:ascii="Angsana New" w:hAnsi="Angsana New"/>
          <w:spacing w:val="-2"/>
          <w:sz w:val="28"/>
          <w:szCs w:val="28"/>
        </w:rPr>
        <w:t>.0</w:t>
      </w:r>
      <w:r w:rsidR="00F5346E" w:rsidRPr="006D477D">
        <w:rPr>
          <w:rFonts w:ascii="Angsana New" w:hAnsi="Angsana New"/>
          <w:spacing w:val="-2"/>
          <w:sz w:val="28"/>
          <w:szCs w:val="28"/>
        </w:rPr>
        <w:t xml:space="preserve"> </w:t>
      </w:r>
      <w:r w:rsidR="008455F9" w:rsidRPr="006D477D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3219E5" w:rsidRPr="006D477D">
        <w:rPr>
          <w:rFonts w:ascii="Angsana New" w:hAnsi="Angsana New"/>
          <w:spacing w:val="-2"/>
          <w:sz w:val="28"/>
          <w:szCs w:val="28"/>
          <w:cs/>
        </w:rPr>
        <w:t>เป็นเงินให้กู้ยืมแก่บุคคลภายนอก</w:t>
      </w:r>
      <w:r w:rsidR="0057650C" w:rsidRPr="006D477D">
        <w:rPr>
          <w:rFonts w:ascii="Angsana New" w:hAnsi="Angsana New" w:hint="cs"/>
          <w:spacing w:val="-2"/>
          <w:sz w:val="28"/>
          <w:szCs w:val="28"/>
          <w:cs/>
        </w:rPr>
        <w:t>หนึ่ง</w:t>
      </w:r>
      <w:r w:rsidR="003219E5" w:rsidRPr="006D477D">
        <w:rPr>
          <w:rFonts w:ascii="Angsana New" w:hAnsi="Angsana New"/>
          <w:spacing w:val="-2"/>
          <w:sz w:val="28"/>
          <w:szCs w:val="28"/>
          <w:cs/>
        </w:rPr>
        <w:t>ราย</w:t>
      </w:r>
      <w:r w:rsidR="008455F9" w:rsidRPr="006D477D">
        <w:rPr>
          <w:rFonts w:ascii="Angsana New" w:hAnsi="Angsana New"/>
          <w:sz w:val="28"/>
          <w:szCs w:val="28"/>
          <w:cs/>
        </w:rPr>
        <w:t xml:space="preserve"> </w:t>
      </w:r>
      <w:r w:rsidR="00591854" w:rsidRPr="006D477D">
        <w:rPr>
          <w:rFonts w:ascii="Angsana New" w:hAnsi="Angsana New" w:hint="cs"/>
          <w:sz w:val="28"/>
          <w:szCs w:val="28"/>
          <w:cs/>
        </w:rPr>
        <w:t xml:space="preserve">ซึ่งสัญญาหลักมีกำหนดชำระคืนวันที่ </w:t>
      </w:r>
      <w:r w:rsidR="00591854" w:rsidRPr="006D477D">
        <w:rPr>
          <w:rFonts w:ascii="Angsana New" w:hAnsi="Angsana New"/>
          <w:sz w:val="28"/>
          <w:szCs w:val="28"/>
        </w:rPr>
        <w:t xml:space="preserve">1 </w:t>
      </w:r>
      <w:r w:rsidR="00591854" w:rsidRPr="006D477D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591854" w:rsidRPr="006D477D">
        <w:rPr>
          <w:rFonts w:ascii="Angsana New" w:hAnsi="Angsana New"/>
          <w:sz w:val="28"/>
          <w:szCs w:val="28"/>
        </w:rPr>
        <w:t xml:space="preserve">2565 </w:t>
      </w:r>
      <w:r w:rsidR="00591854" w:rsidRPr="006D477D">
        <w:rPr>
          <w:rFonts w:ascii="Angsana New" w:hAnsi="Angsana New" w:hint="cs"/>
          <w:sz w:val="28"/>
          <w:szCs w:val="28"/>
          <w:cs/>
        </w:rPr>
        <w:t>แต่บริษัทได้ตกลงขยายระยะเวลาสัญญาให้กู้ยืม</w:t>
      </w:r>
      <w:r w:rsidR="00FB1496" w:rsidRPr="006D477D">
        <w:rPr>
          <w:rFonts w:ascii="Angsana New" w:hAnsi="Angsana New" w:hint="cs"/>
          <w:sz w:val="28"/>
          <w:szCs w:val="28"/>
          <w:cs/>
        </w:rPr>
        <w:t>ออกไป</w:t>
      </w:r>
      <w:r w:rsidR="00FB1496" w:rsidRPr="002C4909">
        <w:rPr>
          <w:rFonts w:ascii="Angsana New" w:hAnsi="Angsana New" w:hint="cs"/>
          <w:sz w:val="28"/>
          <w:szCs w:val="28"/>
          <w:cs/>
        </w:rPr>
        <w:t xml:space="preserve">อีก </w:t>
      </w:r>
      <w:r w:rsidR="00FB1496" w:rsidRPr="002C4909">
        <w:rPr>
          <w:rFonts w:ascii="Angsana New" w:hAnsi="Angsana New"/>
          <w:sz w:val="28"/>
          <w:szCs w:val="28"/>
        </w:rPr>
        <w:t xml:space="preserve">1 </w:t>
      </w:r>
      <w:r w:rsidR="00FB1496" w:rsidRPr="002C4909">
        <w:rPr>
          <w:rFonts w:ascii="Angsana New" w:hAnsi="Angsana New" w:hint="cs"/>
          <w:sz w:val="28"/>
          <w:szCs w:val="28"/>
          <w:cs/>
        </w:rPr>
        <w:t>ปี โดยจะครบกำหนดจ่ายชำระคืนในวันที่</w:t>
      </w:r>
      <w:r w:rsidR="00FB1496" w:rsidRPr="002C4909">
        <w:rPr>
          <w:rFonts w:ascii="Angsana New" w:hAnsi="Angsana New"/>
          <w:sz w:val="28"/>
          <w:szCs w:val="28"/>
        </w:rPr>
        <w:t xml:space="preserve"> 1 </w:t>
      </w:r>
      <w:r w:rsidR="00FB1496" w:rsidRPr="002C4909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FB1496" w:rsidRPr="002C4909">
        <w:rPr>
          <w:rFonts w:ascii="Angsana New" w:hAnsi="Angsana New"/>
          <w:sz w:val="28"/>
          <w:szCs w:val="28"/>
        </w:rPr>
        <w:t xml:space="preserve">2566 </w:t>
      </w:r>
      <w:r w:rsidR="00FB1496" w:rsidRPr="002C4909">
        <w:rPr>
          <w:rFonts w:ascii="Angsana New" w:hAnsi="Angsana New" w:hint="cs"/>
          <w:sz w:val="28"/>
          <w:szCs w:val="28"/>
          <w:cs/>
        </w:rPr>
        <w:t>สัญญามี</w:t>
      </w:r>
      <w:r w:rsidR="008455F9" w:rsidRPr="002C4909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="008455F9" w:rsidRPr="002C4909">
        <w:rPr>
          <w:rFonts w:ascii="Angsana New" w:hAnsi="Angsana New"/>
          <w:sz w:val="28"/>
          <w:szCs w:val="28"/>
        </w:rPr>
        <w:t xml:space="preserve">8 </w:t>
      </w:r>
      <w:r w:rsidR="008455F9" w:rsidRPr="002C4909">
        <w:rPr>
          <w:rFonts w:ascii="Angsana New" w:hAnsi="Angsana New"/>
          <w:sz w:val="28"/>
          <w:szCs w:val="28"/>
          <w:cs/>
        </w:rPr>
        <w:t>ต่อปี และมีกำหนดชำระดอกเบี้ยเป็นรายเดือนตั้งแต่เดือน</w:t>
      </w:r>
      <w:r w:rsidR="006401CF" w:rsidRPr="002C4909">
        <w:rPr>
          <w:rFonts w:ascii="Angsana New" w:hAnsi="Angsana New"/>
          <w:sz w:val="28"/>
          <w:szCs w:val="28"/>
          <w:cs/>
        </w:rPr>
        <w:t>กรกฎาคม</w:t>
      </w:r>
      <w:r w:rsidR="008455F9" w:rsidRPr="002C4909">
        <w:rPr>
          <w:rFonts w:ascii="Angsana New" w:hAnsi="Angsana New"/>
          <w:sz w:val="28"/>
          <w:szCs w:val="28"/>
          <w:cs/>
        </w:rPr>
        <w:t xml:space="preserve"> </w:t>
      </w:r>
      <w:r w:rsidR="008455F9" w:rsidRPr="002C4909">
        <w:rPr>
          <w:rFonts w:ascii="Angsana New" w:hAnsi="Angsana New"/>
          <w:sz w:val="28"/>
          <w:szCs w:val="28"/>
        </w:rPr>
        <w:t>256</w:t>
      </w:r>
      <w:r w:rsidR="00EE01C3" w:rsidRPr="002C4909">
        <w:rPr>
          <w:rFonts w:ascii="Angsana New" w:hAnsi="Angsana New"/>
          <w:sz w:val="28"/>
          <w:szCs w:val="28"/>
        </w:rPr>
        <w:t>5</w:t>
      </w:r>
      <w:r w:rsidR="008455F9" w:rsidRPr="002C4909">
        <w:rPr>
          <w:rFonts w:ascii="Angsana New" w:hAnsi="Angsana New"/>
          <w:sz w:val="28"/>
          <w:szCs w:val="28"/>
        </w:rPr>
        <w:t xml:space="preserve"> </w:t>
      </w:r>
      <w:r w:rsidR="008455F9" w:rsidRPr="002C4909">
        <w:rPr>
          <w:rFonts w:ascii="Angsana New" w:hAnsi="Angsana New"/>
          <w:sz w:val="28"/>
          <w:szCs w:val="28"/>
          <w:cs/>
        </w:rPr>
        <w:t>และมีการจดจำนองอสังหาริมทรัพย์เป็นหลักประกันเรียบร้อยแล้ว</w:t>
      </w:r>
      <w:r w:rsidR="009F12B9">
        <w:rPr>
          <w:rFonts w:ascii="Angsana New" w:hAnsi="Angsana New"/>
          <w:sz w:val="28"/>
          <w:szCs w:val="28"/>
        </w:rPr>
        <w:t xml:space="preserve"> </w:t>
      </w:r>
      <w:r w:rsidR="009F12B9">
        <w:rPr>
          <w:rFonts w:ascii="Angsana New" w:hAnsi="Angsana New" w:hint="cs"/>
          <w:sz w:val="28"/>
          <w:szCs w:val="28"/>
          <w:cs/>
        </w:rPr>
        <w:t>ทั้งนี้การขยายระยะเวลาสัญญาให้กู้ยืมดังกล่าวเป็นไปตามการพิจารณาของคณะกรรมการสินเชื่อ เมื่อคณะกรรมการสินเชื่อได้จัดตั้งขึ้นตามประกาศของสำนักงานกำกับและส่งเสริมการประกอบธุรกิจประกันภัย ลงวันที่</w:t>
      </w:r>
      <w:r w:rsidR="00881B74">
        <w:rPr>
          <w:rFonts w:ascii="Angsana New" w:hAnsi="Angsana New"/>
          <w:sz w:val="28"/>
          <w:szCs w:val="28"/>
        </w:rPr>
        <w:t xml:space="preserve"> 2 </w:t>
      </w:r>
      <w:r w:rsidR="009F12B9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F12B9">
        <w:rPr>
          <w:rFonts w:ascii="Angsana New" w:hAnsi="Angsana New"/>
          <w:sz w:val="28"/>
          <w:szCs w:val="28"/>
        </w:rPr>
        <w:t xml:space="preserve">2565  </w:t>
      </w:r>
      <w:r w:rsidR="009F12B9">
        <w:rPr>
          <w:rFonts w:ascii="Angsana New" w:hAnsi="Angsana New" w:hint="cs"/>
          <w:sz w:val="28"/>
          <w:szCs w:val="28"/>
          <w:cs/>
        </w:rPr>
        <w:t xml:space="preserve">ซึ่งบริษัทได้จัดตั้งคณะกรรมการสินเชื่อแล้วเสร็จเมื่อวันที่ </w:t>
      </w:r>
      <w:r w:rsidR="009F12B9">
        <w:rPr>
          <w:rFonts w:ascii="Angsana New" w:hAnsi="Angsana New"/>
          <w:sz w:val="28"/>
          <w:szCs w:val="28"/>
        </w:rPr>
        <w:t xml:space="preserve">11 </w:t>
      </w:r>
      <w:r w:rsidR="009F12B9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F12B9">
        <w:rPr>
          <w:rFonts w:ascii="Angsana New" w:hAnsi="Angsana New"/>
          <w:sz w:val="28"/>
          <w:szCs w:val="28"/>
        </w:rPr>
        <w:t>2565</w:t>
      </w:r>
    </w:p>
    <w:p w14:paraId="2129F08E" w14:textId="60FE3819" w:rsidR="00CC2CF3" w:rsidRDefault="00CC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6397E73" w14:textId="7ECE72E1" w:rsidR="000218DE" w:rsidRDefault="00AF3B4A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</w:rPr>
      </w:pPr>
      <w:r w:rsidRPr="000F3C3A">
        <w:rPr>
          <w:b/>
          <w:bCs/>
          <w:u w:val="none"/>
          <w:cs/>
        </w:rPr>
        <w:lastRenderedPageBreak/>
        <w:t>ที่ดิน อาคาร</w:t>
      </w:r>
      <w:r w:rsidR="0038653F" w:rsidRPr="000F3C3A">
        <w:rPr>
          <w:rFonts w:hint="cs"/>
          <w:b/>
          <w:bCs/>
          <w:u w:val="none"/>
          <w:cs/>
        </w:rPr>
        <w:t xml:space="preserve"> </w:t>
      </w:r>
      <w:r w:rsidRPr="000F3C3A">
        <w:rPr>
          <w:b/>
          <w:bCs/>
          <w:u w:val="none"/>
          <w:cs/>
        </w:rPr>
        <w:t xml:space="preserve">และอุปกรณ์ </w:t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900"/>
        <w:gridCol w:w="180"/>
        <w:gridCol w:w="810"/>
        <w:gridCol w:w="90"/>
        <w:gridCol w:w="180"/>
        <w:gridCol w:w="990"/>
        <w:gridCol w:w="180"/>
        <w:gridCol w:w="990"/>
        <w:gridCol w:w="180"/>
        <w:gridCol w:w="900"/>
        <w:gridCol w:w="181"/>
        <w:gridCol w:w="899"/>
        <w:gridCol w:w="180"/>
        <w:gridCol w:w="900"/>
      </w:tblGrid>
      <w:tr w:rsidR="00762658" w:rsidRPr="004F1EDD" w14:paraId="6BB40B51" w14:textId="77777777" w:rsidTr="004040EA">
        <w:trPr>
          <w:cantSplit/>
          <w:tblHeader/>
        </w:trPr>
        <w:tc>
          <w:tcPr>
            <w:tcW w:w="1980" w:type="dxa"/>
          </w:tcPr>
          <w:p w14:paraId="551D1147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9251B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3EA91D2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11"/>
            <w:tcBorders>
              <w:top w:val="nil"/>
              <w:bottom w:val="single" w:sz="4" w:space="0" w:color="auto"/>
            </w:tcBorders>
          </w:tcPr>
          <w:p w14:paraId="572CC5FB" w14:textId="13F87B91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762658" w:rsidRPr="004F1EDD" w14:paraId="04C8DED5" w14:textId="77777777" w:rsidTr="004040EA">
        <w:trPr>
          <w:cantSplit/>
          <w:tblHeader/>
        </w:trPr>
        <w:tc>
          <w:tcPr>
            <w:tcW w:w="1980" w:type="dxa"/>
          </w:tcPr>
          <w:p w14:paraId="75231A29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EAF7AEC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0D0B9C75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17DFD7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297254B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2229B692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354DC5B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03A62286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7870E8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3450C1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single" w:sz="4" w:space="0" w:color="auto"/>
              <w:bottom w:val="nil"/>
            </w:tcBorders>
          </w:tcPr>
          <w:p w14:paraId="53012F8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nil"/>
            </w:tcBorders>
            <w:vAlign w:val="bottom"/>
          </w:tcPr>
          <w:p w14:paraId="7AED86EC" w14:textId="40568A3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63B3B7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55E1143" w14:textId="78D032D6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3D2079A5" w14:textId="77777777" w:rsidTr="004040EA">
        <w:trPr>
          <w:cantSplit/>
          <w:tblHeader/>
        </w:trPr>
        <w:tc>
          <w:tcPr>
            <w:tcW w:w="1980" w:type="dxa"/>
          </w:tcPr>
          <w:p w14:paraId="29193A4B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DE097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1DF93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vAlign w:val="bottom"/>
          </w:tcPr>
          <w:p w14:paraId="14EF7F4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F3037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D8ADF0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95DBDB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E202A37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30048A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CF05C9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237A51B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C1C63CC" w14:textId="6F8A30AD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82AC6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82D4E45" w14:textId="09664571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67D83265" w14:textId="77777777" w:rsidTr="00642BDF">
        <w:trPr>
          <w:cantSplit/>
          <w:tblHeader/>
        </w:trPr>
        <w:tc>
          <w:tcPr>
            <w:tcW w:w="1980" w:type="dxa"/>
          </w:tcPr>
          <w:p w14:paraId="21E77AD9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608A62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A9AA3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vAlign w:val="bottom"/>
          </w:tcPr>
          <w:p w14:paraId="19F4E1CB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286F75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CBD98F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66470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7C07A30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1C73A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48EB7F3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29C4BF9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233A1AB" w14:textId="269E80ED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95E141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1CE0665" w14:textId="371D0000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6460D9BC" w14:textId="77777777" w:rsidTr="00642BDF">
        <w:trPr>
          <w:cantSplit/>
          <w:tblHeader/>
        </w:trPr>
        <w:tc>
          <w:tcPr>
            <w:tcW w:w="1980" w:type="dxa"/>
          </w:tcPr>
          <w:p w14:paraId="6C12477F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44DC82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0535B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DE9D53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A579D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D412039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E1E1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F55746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60879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E3E675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9EB789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single" w:sz="4" w:space="0" w:color="auto"/>
            </w:tcBorders>
            <w:vAlign w:val="bottom"/>
          </w:tcPr>
          <w:p w14:paraId="4B0FA3DD" w14:textId="6E5DF419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65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F444EF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20E29A8" w14:textId="06EF71FA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62658" w:rsidRPr="004F1EDD" w14:paraId="087D41B1" w14:textId="77777777" w:rsidTr="00642BDF">
        <w:trPr>
          <w:cantSplit/>
        </w:trPr>
        <w:tc>
          <w:tcPr>
            <w:tcW w:w="1980" w:type="dxa"/>
            <w:vAlign w:val="bottom"/>
          </w:tcPr>
          <w:p w14:paraId="728DFAF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4BE2486C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3013DF6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1B2E155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67B40FC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178EBD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FCB7AD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81F4B81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3A05DAC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A363FB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8E45732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E380E99" w14:textId="697E2F2A" w:rsidR="00762658" w:rsidRPr="004F1EDD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02A5BA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94F4B9" w14:textId="780558BE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34E9" w:rsidRPr="004F1EDD" w14:paraId="7E6D8B98" w14:textId="77777777" w:rsidTr="004040EA">
        <w:trPr>
          <w:cantSplit/>
        </w:trPr>
        <w:tc>
          <w:tcPr>
            <w:tcW w:w="1980" w:type="dxa"/>
            <w:vAlign w:val="bottom"/>
          </w:tcPr>
          <w:p w14:paraId="484DC6AB" w14:textId="0B4B5537" w:rsidR="009434E9" w:rsidRPr="004F1EDD" w:rsidRDefault="009434E9" w:rsidP="0094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B5DC5" w14:textId="091CE436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eastAsia="Cordia New" w:hAnsiTheme="majorBidi" w:cstheme="majorBidi"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92BA1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B8A0B" w14:textId="37EEE75F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B9792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9223" w14:textId="07001583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13,578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F0E0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1A901" w14:textId="5AEF7964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4,343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D46DB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421F1" w14:textId="792D55C9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1,437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0A3BB622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6E10F" w14:textId="05BCD834" w:rsidR="009434E9" w:rsidRPr="009434E9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D104C6" w14:textId="77777777" w:rsidR="009434E9" w:rsidRPr="00762658" w:rsidRDefault="009434E9" w:rsidP="009434E9">
            <w:pPr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4D35E" w14:textId="6D9CA6CA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91,713</w:t>
            </w:r>
          </w:p>
        </w:tc>
      </w:tr>
      <w:tr w:rsidR="009434E9" w:rsidRPr="004F1EDD" w14:paraId="4D709E75" w14:textId="77777777" w:rsidTr="004040EA">
        <w:trPr>
          <w:cantSplit/>
          <w:trHeight w:val="333"/>
        </w:trPr>
        <w:tc>
          <w:tcPr>
            <w:tcW w:w="1980" w:type="dxa"/>
            <w:vAlign w:val="bottom"/>
          </w:tcPr>
          <w:p w14:paraId="4B914D3D" w14:textId="77777777" w:rsidR="009434E9" w:rsidRPr="004F1EDD" w:rsidRDefault="009434E9" w:rsidP="0094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034A" w14:textId="1DD59B05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3F776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51F1" w14:textId="35330B12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6FDA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4EE37" w14:textId="023C8DB4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7CAA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4095" w14:textId="1DAEADC3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437CB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5245" w14:textId="68A2F71D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7B954C3D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9EDA4" w14:textId="49065C4E" w:rsidR="009434E9" w:rsidRPr="009434E9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B0227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9ED7" w14:textId="42B0FF9D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</w:p>
        </w:tc>
      </w:tr>
      <w:tr w:rsidR="00762658" w:rsidRPr="004F1EDD" w14:paraId="27E4392A" w14:textId="77777777" w:rsidTr="004040EA">
        <w:trPr>
          <w:cantSplit/>
          <w:trHeight w:val="333"/>
        </w:trPr>
        <w:tc>
          <w:tcPr>
            <w:tcW w:w="1980" w:type="dxa"/>
            <w:vAlign w:val="bottom"/>
          </w:tcPr>
          <w:p w14:paraId="3122A370" w14:textId="222AE9A6" w:rsidR="00762658" w:rsidRPr="00F760F7" w:rsidRDefault="00F760F7" w:rsidP="00F760F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BB5">
              <w:rPr>
                <w:rFonts w:asciiTheme="majorBidi" w:hAnsiTheme="majorBidi" w:cstheme="majorBidi"/>
                <w:sz w:val="26"/>
                <w:szCs w:val="26"/>
                <w:cs/>
              </w:rPr>
              <w:t>รับโอนจากสินทรัพย์</w:t>
            </w:r>
            <w:r w:rsidR="00E95FF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F760F7">
              <w:rPr>
                <w:rFonts w:asciiTheme="majorBidi" w:hAnsiTheme="majorBidi" w:cstheme="majorBidi"/>
                <w:sz w:val="28"/>
                <w:szCs w:val="28"/>
                <w:cs/>
              </w:rPr>
              <w:t>สิทธิ</w:t>
            </w:r>
            <w:r w:rsidRPr="002C6BB5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CED1" w14:textId="33F1CA30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D436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FDC82" w14:textId="0BC9B06C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B263D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E925" w14:textId="2CED14AA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1B5E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A06A" w14:textId="39EBFA46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F658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8720" w14:textId="5BE6A244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2F5152DD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CBE3" w14:textId="34BEDB7C" w:rsidR="00762658" w:rsidRPr="00762658" w:rsidRDefault="00DF2506" w:rsidP="007626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37445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8A7A6" w14:textId="4FD5EDEF" w:rsidR="00762658" w:rsidRPr="00762658" w:rsidRDefault="00DF2506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762658" w:rsidRPr="004F1EDD" w14:paraId="7F9C9B13" w14:textId="77777777" w:rsidTr="004040EA">
        <w:trPr>
          <w:cantSplit/>
          <w:trHeight w:val="351"/>
        </w:trPr>
        <w:tc>
          <w:tcPr>
            <w:tcW w:w="1980" w:type="dxa"/>
            <w:vAlign w:val="bottom"/>
          </w:tcPr>
          <w:p w14:paraId="747BCE2F" w14:textId="77777777" w:rsidR="00762658" w:rsidRPr="004F1EDD" w:rsidRDefault="00762658" w:rsidP="0081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1DF8D" w14:textId="26A8BE19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1570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55523" w14:textId="7B6E0250" w:rsidR="00762658" w:rsidRPr="00762658" w:rsidRDefault="00F760F7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FE57A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330EB" w14:textId="170D652B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60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878AC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A2C09" w14:textId="70F5EF64" w:rsidR="00762658" w:rsidRPr="00762658" w:rsidRDefault="00D91706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7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60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522</w:t>
            </w:r>
            <w:r w:rsidRPr="00D917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82F08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136F9" w14:textId="45CB0966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760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2977142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6CC0B" w14:textId="1546B4EF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F25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AE3F16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96D0" w14:textId="779F647F" w:rsidR="00762658" w:rsidRPr="00762658" w:rsidRDefault="00D91706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7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647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  <w:r w:rsidRPr="00D917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62658" w:rsidRPr="004F1EDD" w14:paraId="2C78A5C7" w14:textId="77777777" w:rsidTr="004040EA">
        <w:trPr>
          <w:cantSplit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35F62F4C" w14:textId="77777777" w:rsidR="00762658" w:rsidRPr="004F1EDD" w:rsidRDefault="00762658" w:rsidP="0081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5924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58E7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997C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AFD5E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6D86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349E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6565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9EEC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854D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0434290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8BFA" w14:textId="584C5A61" w:rsidR="00762658" w:rsidRPr="00762658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86F1C8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C7B7" w14:textId="39B713FF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040EA" w:rsidRPr="004F1EDD" w14:paraId="5430B731" w14:textId="77777777" w:rsidTr="004040EA">
        <w:trPr>
          <w:cantSplit/>
          <w:trHeight w:val="378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2B7C8528" w14:textId="74B160CF" w:rsidR="00762658" w:rsidRPr="004F1EDD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F3C3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Pr="000F3C3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0D1C68" w14:textId="5897E8EB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A990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009C62" w14:textId="6EDCF8E9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C0F60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66C36C" w14:textId="7390A96C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13,415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3CF25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0E67CE" w14:textId="3AC0FE1D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3,83</w:t>
            </w:r>
            <w:r w:rsidR="00642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10781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79A625" w14:textId="17ED7D6C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1,326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495EE47E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7C1D2" w14:textId="69421D10" w:rsidR="00762658" w:rsidRPr="00762658" w:rsidRDefault="00C77B2F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A07DF9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0349BC" w14:textId="65A2942F" w:rsidR="00762658" w:rsidRPr="00762658" w:rsidRDefault="00D91706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917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91,572</w:t>
            </w:r>
          </w:p>
        </w:tc>
      </w:tr>
    </w:tbl>
    <w:p w14:paraId="49608C97" w14:textId="4A391055" w:rsidR="009B35CC" w:rsidRPr="00B50D72" w:rsidRDefault="009B35CC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D7FCA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D041B" w:rsidRPr="001D7FCA">
        <w:rPr>
          <w:rFonts w:ascii="Angsana New" w:hAnsi="Angsana New"/>
          <w:spacing w:val="-4"/>
          <w:sz w:val="28"/>
          <w:szCs w:val="28"/>
        </w:rPr>
        <w:t xml:space="preserve">31 </w:t>
      </w:r>
      <w:r w:rsidR="008552B2" w:rsidRPr="001D7FCA">
        <w:rPr>
          <w:rFonts w:ascii="Angsana New" w:hAnsi="Angsana New" w:hint="cs"/>
          <w:spacing w:val="-4"/>
          <w:sz w:val="28"/>
          <w:szCs w:val="28"/>
          <w:cs/>
        </w:rPr>
        <w:t>มีนา</w:t>
      </w:r>
      <w:r w:rsidR="00AD041B" w:rsidRPr="001D7FCA">
        <w:rPr>
          <w:rFonts w:ascii="Angsana New" w:hAnsi="Angsana New"/>
          <w:spacing w:val="-4"/>
          <w:sz w:val="28"/>
          <w:szCs w:val="28"/>
          <w:cs/>
        </w:rPr>
        <w:t xml:space="preserve">คม </w:t>
      </w:r>
      <w:r w:rsidR="00AD041B" w:rsidRPr="001D7FCA">
        <w:rPr>
          <w:rFonts w:ascii="Angsana New" w:hAnsi="Angsana New"/>
          <w:spacing w:val="-4"/>
          <w:sz w:val="28"/>
          <w:szCs w:val="28"/>
        </w:rPr>
        <w:t>256</w:t>
      </w:r>
      <w:r w:rsidR="008552B2" w:rsidRPr="001D7FCA">
        <w:rPr>
          <w:rFonts w:ascii="Angsana New" w:hAnsi="Angsana New"/>
          <w:spacing w:val="-4"/>
          <w:sz w:val="28"/>
          <w:szCs w:val="28"/>
        </w:rPr>
        <w:t>6</w:t>
      </w:r>
      <w:r w:rsidR="00AD041B" w:rsidRPr="001D7FCA">
        <w:rPr>
          <w:rFonts w:ascii="Angsana New" w:hAnsi="Angsana New"/>
          <w:spacing w:val="-4"/>
          <w:sz w:val="28"/>
          <w:szCs w:val="28"/>
        </w:rPr>
        <w:t xml:space="preserve"> </w:t>
      </w:r>
      <w:r w:rsidR="0037290C" w:rsidRPr="001D7FCA">
        <w:rPr>
          <w:rFonts w:ascii="Angsana New" w:hAnsi="Angsana New"/>
          <w:spacing w:val="-4"/>
          <w:sz w:val="28"/>
          <w:szCs w:val="28"/>
          <w:cs/>
        </w:rPr>
        <w:t>และ</w:t>
      </w:r>
      <w:r w:rsidR="006F06AE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184EEB" w:rsidRPr="001D7FCA">
        <w:rPr>
          <w:rFonts w:ascii="Angsana New" w:hAnsi="Angsana New"/>
          <w:spacing w:val="-4"/>
          <w:sz w:val="28"/>
          <w:szCs w:val="28"/>
        </w:rPr>
        <w:t xml:space="preserve">31 </w:t>
      </w:r>
      <w:r w:rsidR="008552B2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AF629A" w:rsidRPr="001D7FCA">
        <w:rPr>
          <w:rFonts w:ascii="Angsana New" w:hAnsi="Angsana New"/>
          <w:spacing w:val="-4"/>
          <w:sz w:val="28"/>
          <w:szCs w:val="28"/>
        </w:rPr>
        <w:t>256</w:t>
      </w:r>
      <w:r w:rsidR="008552B2" w:rsidRPr="001D7FCA">
        <w:rPr>
          <w:rFonts w:ascii="Angsana New" w:hAnsi="Angsana New"/>
          <w:spacing w:val="-4"/>
          <w:sz w:val="28"/>
          <w:szCs w:val="28"/>
        </w:rPr>
        <w:t>5</w:t>
      </w:r>
      <w:r w:rsidR="001264BB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 สินทรัพย์บางรายการซึ่ง</w:t>
      </w:r>
      <w:r w:rsidR="009F12B9" w:rsidRPr="001D7FCA">
        <w:rPr>
          <w:rFonts w:ascii="Angsana New" w:hAnsi="Angsana New" w:hint="cs"/>
          <w:spacing w:val="-4"/>
          <w:sz w:val="28"/>
          <w:szCs w:val="28"/>
          <w:cs/>
        </w:rPr>
        <w:t>คิดค่าเสื่อมราคา</w:t>
      </w:r>
      <w:r w:rsidR="00132AEA" w:rsidRPr="001D7FCA">
        <w:rPr>
          <w:rFonts w:ascii="Angsana New" w:hAnsi="Angsana New" w:hint="cs"/>
          <w:spacing w:val="-4"/>
          <w:sz w:val="28"/>
          <w:szCs w:val="28"/>
          <w:cs/>
        </w:rPr>
        <w:t>เต็มมูลค่า</w:t>
      </w:r>
      <w:r w:rsidR="009F12B9" w:rsidRPr="001D7FCA">
        <w:rPr>
          <w:rFonts w:ascii="Angsana New" w:hAnsi="Angsana New" w:hint="cs"/>
          <w:spacing w:val="-4"/>
          <w:sz w:val="28"/>
          <w:szCs w:val="28"/>
          <w:cs/>
        </w:rPr>
        <w:t>แล้ว</w:t>
      </w:r>
      <w:r w:rsidR="00132AEA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 แต่ยังใช้งานอยู่ รวมถึงสินทรัพย์ที่มีภาระผูกพัน</w:t>
      </w:r>
      <w:r w:rsidR="00132AEA">
        <w:rPr>
          <w:rFonts w:ascii="Angsana New" w:hAnsi="Angsana New" w:hint="cs"/>
          <w:sz w:val="28"/>
          <w:szCs w:val="28"/>
          <w:cs/>
        </w:rPr>
        <w:t xml:space="preserve"> </w:t>
      </w:r>
      <w:r w:rsidR="001264BB">
        <w:rPr>
          <w:rFonts w:ascii="Angsana New" w:hAnsi="Angsana New" w:hint="cs"/>
          <w:sz w:val="28"/>
          <w:szCs w:val="28"/>
          <w:cs/>
        </w:rPr>
        <w:t>มีราย</w:t>
      </w:r>
      <w:r w:rsidR="00C81F17">
        <w:rPr>
          <w:rFonts w:ascii="Angsana New" w:hAnsi="Angsana New" w:hint="cs"/>
          <w:sz w:val="28"/>
          <w:szCs w:val="28"/>
          <w:cs/>
        </w:rPr>
        <w:t>ล</w:t>
      </w:r>
      <w:r w:rsidR="001264BB">
        <w:rPr>
          <w:rFonts w:ascii="Angsana New" w:hAnsi="Angsana New" w:hint="cs"/>
          <w:sz w:val="28"/>
          <w:szCs w:val="28"/>
          <w:cs/>
        </w:rPr>
        <w:t>ะเอียดดังนี้</w:t>
      </w:r>
    </w:p>
    <w:p w14:paraId="48FB6A75" w14:textId="1E248D83" w:rsidR="006B41DF" w:rsidRPr="00F87CF5" w:rsidRDefault="006B41DF" w:rsidP="00A5753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B41DF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F87CF5">
        <w:rPr>
          <w:rFonts w:asciiTheme="majorBidi" w:hAnsiTheme="majorBidi"/>
          <w:sz w:val="28"/>
          <w:szCs w:val="28"/>
          <w:cs/>
        </w:rPr>
        <w:t>อุปกรณ์จำนวน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="00F87CF5" w:rsidRPr="00F87CF5">
        <w:rPr>
          <w:rFonts w:asciiTheme="majorBidi" w:hAnsiTheme="majorBidi"/>
          <w:sz w:val="28"/>
          <w:szCs w:val="28"/>
        </w:rPr>
        <w:t xml:space="preserve">10.8 </w:t>
      </w:r>
      <w:r w:rsidRPr="00F87CF5">
        <w:rPr>
          <w:rFonts w:asciiTheme="majorBidi" w:hAnsiTheme="majorBidi"/>
          <w:sz w:val="28"/>
          <w:szCs w:val="28"/>
          <w:cs/>
        </w:rPr>
        <w:t>ล้านบาท</w:t>
      </w:r>
      <w:r w:rsidR="00E65C09">
        <w:rPr>
          <w:rFonts w:asciiTheme="majorBidi" w:hAnsiTheme="majorBidi" w:hint="cs"/>
          <w:sz w:val="28"/>
          <w:szCs w:val="28"/>
          <w:cs/>
        </w:rPr>
        <w:t xml:space="preserve"> </w:t>
      </w:r>
      <w:r w:rsidR="00CC2CF3">
        <w:rPr>
          <w:rFonts w:asciiTheme="majorBidi" w:hAnsiTheme="majorBidi" w:hint="cs"/>
          <w:sz w:val="28"/>
          <w:szCs w:val="28"/>
          <w:cs/>
        </w:rPr>
        <w:t>เท่ากันทั้งสองงวด</w:t>
      </w:r>
      <w:r w:rsidR="00CD1102">
        <w:rPr>
          <w:rFonts w:asciiTheme="majorBidi" w:hAnsiTheme="majorBidi" w:hint="cs"/>
          <w:sz w:val="28"/>
          <w:szCs w:val="28"/>
          <w:cs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ได้ตัดค่าเสื่อมราคาเต็มจำนวนแล้วแต่บริษัทยังสามารถใช้ประโยชน์จากสินทรัพย์เหล่านั้นได้</w:t>
      </w:r>
    </w:p>
    <w:p w14:paraId="612A51B0" w14:textId="67EC2EDD" w:rsidR="009B6E1D" w:rsidRPr="004470DA" w:rsidRDefault="006B41DF" w:rsidP="004470DA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119575573"/>
      <w:r w:rsidRPr="00F87CF5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มูลค่าสุทธิตามบัญชีของที่ดินและอาคารจำนวน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="00F87CF5" w:rsidRPr="00F87CF5">
        <w:rPr>
          <w:rFonts w:asciiTheme="majorBidi" w:hAnsiTheme="majorBidi"/>
          <w:sz w:val="28"/>
          <w:szCs w:val="28"/>
        </w:rPr>
        <w:t>36.7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402F45" w:rsidRPr="00F87CF5">
        <w:rPr>
          <w:rFonts w:asciiTheme="majorBidi" w:hAnsiTheme="majorBidi" w:cstheme="majorBidi"/>
          <w:sz w:val="28"/>
          <w:szCs w:val="28"/>
        </w:rPr>
        <w:t>36.8</w:t>
      </w:r>
      <w:r w:rsidRPr="00F87CF5">
        <w:rPr>
          <w:rFonts w:asciiTheme="majorBidi" w:hAnsiTheme="majorBidi"/>
          <w:sz w:val="28"/>
          <w:szCs w:val="28"/>
          <w:cs/>
        </w:rPr>
        <w:t xml:space="preserve"> ล้านบาท ตามลำดับ ได้ถูกจดจำนอง/จำนำ</w:t>
      </w:r>
      <w:bookmarkEnd w:id="6"/>
      <w:r w:rsidRPr="00F87CF5">
        <w:rPr>
          <w:rFonts w:asciiTheme="majorBidi" w:hAnsiTheme="majorBidi"/>
          <w:sz w:val="28"/>
          <w:szCs w:val="28"/>
          <w:cs/>
        </w:rPr>
        <w:t>เป็นหลักทรัพย์ค้ำประกันวงเงินสินเชื่อกับธนาคารในประเทศ ตามที่</w:t>
      </w:r>
      <w:r w:rsidRPr="006B41DF">
        <w:rPr>
          <w:rFonts w:asciiTheme="majorBidi" w:hAnsiTheme="majorBidi"/>
          <w:sz w:val="28"/>
          <w:szCs w:val="28"/>
          <w:cs/>
        </w:rPr>
        <w:t xml:space="preserve">กล่าวไว้ในหมายเหตุ </w:t>
      </w:r>
      <w:r w:rsidR="00402F45">
        <w:rPr>
          <w:rFonts w:asciiTheme="majorBidi" w:hAnsiTheme="majorBidi"/>
          <w:sz w:val="28"/>
          <w:szCs w:val="28"/>
        </w:rPr>
        <w:t>29</w:t>
      </w:r>
      <w:r w:rsidRPr="00AC0421">
        <w:rPr>
          <w:rFonts w:asciiTheme="majorBidi" w:hAnsiTheme="majorBidi"/>
          <w:sz w:val="28"/>
          <w:szCs w:val="28"/>
          <w:cs/>
        </w:rPr>
        <w:t xml:space="preserve"> ข)</w:t>
      </w:r>
    </w:p>
    <w:p w14:paraId="64809C74" w14:textId="065DB1B0" w:rsidR="00FB5340" w:rsidRPr="00026DD9" w:rsidRDefault="000E3D8D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E54D4">
        <w:rPr>
          <w:rFonts w:ascii="Angsana New" w:hAnsi="Angsana New"/>
          <w:sz w:val="28"/>
          <w:szCs w:val="28"/>
          <w:cs/>
        </w:rPr>
        <w:t>บริษัท</w:t>
      </w:r>
      <w:r w:rsidR="00EC4E0A" w:rsidRPr="00DE54D4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DE54D4">
        <w:rPr>
          <w:rFonts w:ascii="Angsana New" w:hAnsi="Angsana New" w:hint="cs"/>
          <w:sz w:val="28"/>
          <w:szCs w:val="28"/>
          <w:cs/>
        </w:rPr>
        <w:t>และ</w:t>
      </w:r>
      <w:r w:rsidRPr="00DE54D4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DE54D4">
        <w:rPr>
          <w:rFonts w:asciiTheme="majorBidi" w:hAnsiTheme="majorBidi"/>
          <w:sz w:val="28"/>
          <w:szCs w:val="28"/>
        </w:rPr>
        <w:t>256</w:t>
      </w:r>
      <w:r w:rsidR="00382B64" w:rsidRPr="00DE54D4">
        <w:rPr>
          <w:rFonts w:asciiTheme="majorBidi" w:hAnsiTheme="majorBidi"/>
          <w:sz w:val="28"/>
          <w:szCs w:val="28"/>
        </w:rPr>
        <w:t>5</w:t>
      </w:r>
      <w:r w:rsidRPr="00DE54D4">
        <w:rPr>
          <w:rFonts w:ascii="Angsana New" w:hAnsi="Angsana New"/>
          <w:sz w:val="28"/>
          <w:szCs w:val="28"/>
        </w:rPr>
        <w:t xml:space="preserve"> </w:t>
      </w:r>
      <w:r w:rsidR="00535FC2" w:rsidRPr="00DE54D4">
        <w:rPr>
          <w:rFonts w:ascii="Angsana New" w:hAnsi="Angsana New"/>
          <w:sz w:val="28"/>
          <w:szCs w:val="28"/>
          <w:cs/>
        </w:rPr>
        <w:t>ซึ</w:t>
      </w:r>
      <w:r w:rsidR="00535FC2" w:rsidRPr="00DE54D4">
        <w:rPr>
          <w:rFonts w:ascii="Angsana New" w:hAnsi="Angsana New" w:hint="cs"/>
          <w:sz w:val="28"/>
          <w:szCs w:val="28"/>
          <w:cs/>
        </w:rPr>
        <w:t>่</w:t>
      </w:r>
      <w:r w:rsidRPr="00DE54D4">
        <w:rPr>
          <w:rFonts w:ascii="Angsana New" w:hAnsi="Angsana New"/>
          <w:sz w:val="28"/>
          <w:szCs w:val="28"/>
          <w:cs/>
        </w:rPr>
        <w:t>งใช้วิธีพิจารณา</w:t>
      </w:r>
      <w:r w:rsidR="00EC4E0A" w:rsidRPr="00DE54D4">
        <w:rPr>
          <w:rFonts w:ascii="Angsana New" w:hAnsi="Angsana New" w:hint="cs"/>
          <w:sz w:val="28"/>
          <w:szCs w:val="28"/>
          <w:cs/>
        </w:rPr>
        <w:t>มูลค่าตลาดของทรัพย์สินเปรียบเทียบกับ</w:t>
      </w:r>
      <w:r w:rsidR="00EC4E0A" w:rsidRPr="008B624B">
        <w:rPr>
          <w:rFonts w:ascii="Angsana New" w:hAnsi="Angsana New" w:hint="cs"/>
          <w:sz w:val="28"/>
          <w:szCs w:val="28"/>
          <w:cs/>
        </w:rPr>
        <w:t>ราคาตามบัญชีของสินทรัพย์</w:t>
      </w:r>
      <w:r w:rsidR="008B7752" w:rsidRPr="008B624B">
        <w:rPr>
          <w:rFonts w:ascii="Angsana New" w:hAnsi="Angsana New" w:hint="cs"/>
          <w:sz w:val="28"/>
          <w:szCs w:val="28"/>
          <w:cs/>
        </w:rPr>
        <w:t>ตามรายงานลง</w:t>
      </w:r>
      <w:r w:rsidR="00EC4E0A" w:rsidRPr="008B624B">
        <w:rPr>
          <w:rFonts w:ascii="Angsana New" w:hAnsi="Angsana New" w:hint="cs"/>
          <w:sz w:val="28"/>
          <w:szCs w:val="28"/>
          <w:cs/>
        </w:rPr>
        <w:t>วันที่</w:t>
      </w:r>
      <w:r w:rsidR="00EC4E0A" w:rsidRPr="008B624B">
        <w:rPr>
          <w:rFonts w:ascii="Angsana New" w:hAnsi="Angsana New"/>
          <w:sz w:val="28"/>
          <w:szCs w:val="28"/>
        </w:rPr>
        <w:t xml:space="preserve"> </w:t>
      </w:r>
      <w:r w:rsidR="00EC4E0A" w:rsidRPr="008B624B">
        <w:rPr>
          <w:rFonts w:asciiTheme="majorBidi" w:hAnsiTheme="majorBidi"/>
          <w:sz w:val="28"/>
          <w:szCs w:val="28"/>
        </w:rPr>
        <w:t>3</w:t>
      </w:r>
      <w:r w:rsidR="00382B64" w:rsidRPr="008B624B">
        <w:rPr>
          <w:rFonts w:asciiTheme="majorBidi" w:hAnsiTheme="majorBidi"/>
          <w:sz w:val="28"/>
          <w:szCs w:val="28"/>
        </w:rPr>
        <w:t>1</w:t>
      </w:r>
      <w:r w:rsidR="00EC4E0A" w:rsidRPr="008B624B">
        <w:rPr>
          <w:rFonts w:ascii="Angsana New" w:hAnsi="Angsana New"/>
          <w:sz w:val="28"/>
          <w:szCs w:val="28"/>
        </w:rPr>
        <w:t xml:space="preserve"> </w:t>
      </w:r>
      <w:r w:rsidR="00382B64" w:rsidRPr="008B624B">
        <w:rPr>
          <w:rFonts w:ascii="Angsana New" w:hAnsi="Angsana New" w:hint="cs"/>
          <w:sz w:val="28"/>
          <w:szCs w:val="28"/>
          <w:cs/>
        </w:rPr>
        <w:t>พฤษภาคม</w:t>
      </w:r>
      <w:r w:rsidR="00EC4E0A" w:rsidRPr="008B624B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8B624B">
        <w:rPr>
          <w:rFonts w:asciiTheme="majorBidi" w:hAnsiTheme="majorBidi"/>
          <w:sz w:val="28"/>
          <w:szCs w:val="28"/>
        </w:rPr>
        <w:t>256</w:t>
      </w:r>
      <w:r w:rsidR="00382B64" w:rsidRPr="008B624B">
        <w:rPr>
          <w:rFonts w:asciiTheme="majorBidi" w:hAnsiTheme="majorBidi"/>
          <w:sz w:val="28"/>
          <w:szCs w:val="28"/>
        </w:rPr>
        <w:t>5</w:t>
      </w:r>
    </w:p>
    <w:p w14:paraId="463739C6" w14:textId="7B55AE95" w:rsidR="008455F9" w:rsidRDefault="00E04485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82B64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A8055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1A4714">
        <w:rPr>
          <w:rFonts w:ascii="Angsana New" w:hAnsi="Angsana New" w:hint="cs"/>
          <w:spacing w:val="4"/>
          <w:sz w:val="28"/>
          <w:szCs w:val="28"/>
          <w:cs/>
        </w:rPr>
        <w:t>งวดสามเดือน</w:t>
      </w:r>
      <w:r w:rsidR="00A80558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FD54A0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FD54A0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37290C" w:rsidRPr="00382B64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DB03FC">
        <w:rPr>
          <w:rFonts w:asciiTheme="majorBidi" w:hAnsiTheme="majorBidi"/>
          <w:spacing w:val="4"/>
          <w:sz w:val="28"/>
          <w:szCs w:val="28"/>
        </w:rPr>
        <w:t>25</w:t>
      </w:r>
      <w:r w:rsidR="004F63CC">
        <w:rPr>
          <w:rFonts w:asciiTheme="majorBidi" w:hAnsiTheme="majorBidi"/>
          <w:spacing w:val="4"/>
          <w:sz w:val="28"/>
          <w:szCs w:val="28"/>
        </w:rPr>
        <w:t>65</w:t>
      </w:r>
      <w:r w:rsidR="006913A7" w:rsidRPr="00DB03F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16337B">
        <w:rPr>
          <w:rFonts w:asciiTheme="majorBidi" w:hAnsiTheme="majorBidi"/>
          <w:sz w:val="28"/>
          <w:szCs w:val="28"/>
          <w:cs/>
        </w:rPr>
        <w:t>จำนวน</w:t>
      </w:r>
      <w:r w:rsidR="006913A7" w:rsidRPr="0016337B">
        <w:rPr>
          <w:rFonts w:asciiTheme="majorBidi" w:hAnsiTheme="majorBidi" w:hint="cs"/>
          <w:sz w:val="28"/>
          <w:szCs w:val="28"/>
          <w:cs/>
        </w:rPr>
        <w:t xml:space="preserve"> </w:t>
      </w:r>
      <w:r w:rsidR="009264E5" w:rsidRPr="0016337B">
        <w:rPr>
          <w:rFonts w:asciiTheme="majorBidi" w:hAnsiTheme="majorBidi"/>
          <w:sz w:val="28"/>
          <w:szCs w:val="28"/>
        </w:rPr>
        <w:t>0.</w:t>
      </w:r>
      <w:r w:rsidR="001A4714" w:rsidRPr="0016337B">
        <w:rPr>
          <w:rFonts w:asciiTheme="majorBidi" w:hAnsiTheme="majorBidi"/>
          <w:sz w:val="28"/>
          <w:szCs w:val="28"/>
        </w:rPr>
        <w:t>1</w:t>
      </w:r>
      <w:r w:rsidR="009264E5" w:rsidRPr="0016337B">
        <w:rPr>
          <w:rFonts w:asciiTheme="majorBidi" w:hAnsiTheme="majorBidi"/>
          <w:sz w:val="28"/>
          <w:szCs w:val="28"/>
        </w:rPr>
        <w:t xml:space="preserve"> </w:t>
      </w:r>
      <w:r w:rsidR="00C426F6" w:rsidRPr="0016337B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E65C09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3A5021" w:rsidRPr="0016337B">
        <w:rPr>
          <w:rFonts w:ascii="Angsana New" w:hAnsi="Angsana New" w:hint="cs"/>
          <w:spacing w:val="4"/>
          <w:sz w:val="28"/>
          <w:szCs w:val="28"/>
          <w:cs/>
        </w:rPr>
        <w:t>เท่ากันทั้งสอง</w:t>
      </w:r>
      <w:r w:rsidR="002C4909" w:rsidRPr="0016337B">
        <w:rPr>
          <w:rFonts w:ascii="Angsana New" w:hAnsi="Angsana New" w:hint="cs"/>
          <w:spacing w:val="4"/>
          <w:sz w:val="28"/>
          <w:szCs w:val="28"/>
          <w:cs/>
        </w:rPr>
        <w:t>งวด</w:t>
      </w:r>
      <w:r w:rsidR="003A5021" w:rsidRPr="0016337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403CB" w:rsidRPr="0016337B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9066E6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F02C1BC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E0E43B5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83CA707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7C8C7A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D217CBA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F4E292A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5BF0E6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1A6EAB3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4C7BC2D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50E6C2F" w14:textId="2BC3BA05" w:rsidR="00FA0DEC" w:rsidRDefault="00FA0DEC" w:rsidP="00B82B03">
      <w:pPr>
        <w:pStyle w:val="FSNoteNumbered"/>
        <w:numPr>
          <w:ilvl w:val="0"/>
          <w:numId w:val="16"/>
        </w:numPr>
        <w:tabs>
          <w:tab w:val="left" w:pos="540"/>
        </w:tabs>
        <w:spacing w:after="120"/>
        <w:ind w:left="540" w:hanging="540"/>
        <w:rPr>
          <w:b/>
          <w:bCs/>
          <w:u w:val="none"/>
        </w:rPr>
      </w:pPr>
      <w:r w:rsidRPr="00E511EC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710"/>
        <w:gridCol w:w="180"/>
        <w:gridCol w:w="1530"/>
        <w:gridCol w:w="180"/>
        <w:gridCol w:w="1440"/>
      </w:tblGrid>
      <w:tr w:rsidR="00FD54A0" w14:paraId="0997E38C" w14:textId="77777777" w:rsidTr="00F05598">
        <w:trPr>
          <w:cantSplit/>
        </w:trPr>
        <w:tc>
          <w:tcPr>
            <w:tcW w:w="3960" w:type="dxa"/>
            <w:vAlign w:val="bottom"/>
          </w:tcPr>
          <w:p w14:paraId="5917267D" w14:textId="77777777" w:rsidR="00FD54A0" w:rsidRPr="0052118C" w:rsidRDefault="00FD54A0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682C6126" w14:textId="77777777" w:rsidR="00FD54A0" w:rsidRPr="009B326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D54A0" w14:paraId="750F5BFC" w14:textId="77777777" w:rsidTr="00F05598">
        <w:trPr>
          <w:cantSplit/>
        </w:trPr>
        <w:tc>
          <w:tcPr>
            <w:tcW w:w="3960" w:type="dxa"/>
            <w:vAlign w:val="bottom"/>
          </w:tcPr>
          <w:p w14:paraId="23012530" w14:textId="77777777" w:rsidR="00FD54A0" w:rsidRPr="0052118C" w:rsidRDefault="00FD54A0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662B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56E8879D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1A785F3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A950C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0C491B3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65D8B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AB78B2" w:rsidRPr="00F15D05" w14:paraId="66C8C868" w14:textId="77777777" w:rsidTr="00623A00">
        <w:trPr>
          <w:cantSplit/>
        </w:trPr>
        <w:tc>
          <w:tcPr>
            <w:tcW w:w="3960" w:type="dxa"/>
            <w:vAlign w:val="bottom"/>
          </w:tcPr>
          <w:p w14:paraId="6948BF1E" w14:textId="40E8C117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8D105" w14:textId="4C736CC8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45,513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D76E9A" w14:textId="7777777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BAF637" w14:textId="032116AB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487E1" w14:textId="7777777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5D8BCA" w14:textId="276F41B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46,331</w:t>
            </w:r>
          </w:p>
        </w:tc>
      </w:tr>
      <w:tr w:rsidR="00AB78B2" w14:paraId="5CC0964E" w14:textId="77777777" w:rsidTr="00623A00">
        <w:trPr>
          <w:cantSplit/>
        </w:trPr>
        <w:tc>
          <w:tcPr>
            <w:tcW w:w="3960" w:type="dxa"/>
          </w:tcPr>
          <w:p w14:paraId="6AF4184B" w14:textId="77777777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E9C3" w14:textId="1A040D51" w:rsidR="00AB78B2" w:rsidRPr="0052118C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A2B3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8417" w14:textId="2B87F9AE" w:rsidR="00AB78B2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691B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94D" w14:textId="1C80A920" w:rsidR="00AB78B2" w:rsidRDefault="004E191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(2,087)</w:t>
            </w:r>
          </w:p>
        </w:tc>
      </w:tr>
      <w:tr w:rsidR="00623A00" w14:paraId="598C9BE3" w14:textId="77777777" w:rsidTr="00623A00">
        <w:trPr>
          <w:cantSplit/>
        </w:trPr>
        <w:tc>
          <w:tcPr>
            <w:tcW w:w="3960" w:type="dxa"/>
          </w:tcPr>
          <w:p w14:paraId="2EC30588" w14:textId="3F747DF0" w:rsidR="00623A00" w:rsidRPr="0052118C" w:rsidRDefault="00A4179F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  <w:r w:rsidR="00CF3E9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ไปยังที่ดิน อาคาร 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7F22C" w14:textId="4A33257D" w:rsidR="00623A00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24B90" w14:textId="77777777" w:rsidR="00623A00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9BB64" w14:textId="3B81335D" w:rsidR="00623A00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DF2506">
              <w:rPr>
                <w:rFonts w:asciiTheme="majorBidi" w:eastAsia="Cordia New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6AA44" w14:textId="77777777" w:rsidR="00623A00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EE2B8" w14:textId="6E7D8C88" w:rsidR="00623A00" w:rsidRDefault="004E191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(700)</w:t>
            </w:r>
          </w:p>
        </w:tc>
      </w:tr>
      <w:tr w:rsidR="00AB78B2" w14:paraId="742D1AA2" w14:textId="77777777" w:rsidTr="00F05598">
        <w:trPr>
          <w:cantSplit/>
          <w:trHeight w:val="345"/>
        </w:trPr>
        <w:tc>
          <w:tcPr>
            <w:tcW w:w="3960" w:type="dxa"/>
            <w:tcBorders>
              <w:top w:val="nil"/>
              <w:bottom w:val="nil"/>
            </w:tcBorders>
          </w:tcPr>
          <w:p w14:paraId="6353052D" w14:textId="2656A26B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1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E511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A7D32" w14:textId="4BF3735D" w:rsidR="00AB78B2" w:rsidRPr="00492F02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43,544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A594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5A045E" w14:textId="4081256F" w:rsidR="00AB78B2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86AD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4996DA" w14:textId="6290BDCE" w:rsidR="00AB78B2" w:rsidRDefault="004E191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43,544</w:t>
            </w:r>
          </w:p>
        </w:tc>
      </w:tr>
    </w:tbl>
    <w:p w14:paraId="7823AB6F" w14:textId="24C80474" w:rsidR="00735B7D" w:rsidRPr="002071DA" w:rsidRDefault="007E327D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2071DA">
        <w:rPr>
          <w:rFonts w:ascii="Angsana New" w:hAnsi="Angsana New"/>
          <w:sz w:val="28"/>
          <w:szCs w:val="28"/>
          <w:cs/>
        </w:rPr>
        <w:t>สำหรับงวดสามเดือนสิ้นสุด</w:t>
      </w:r>
      <w:r w:rsidR="00A80558" w:rsidRPr="002071DA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AD041B" w:rsidRPr="002071DA">
        <w:rPr>
          <w:rFonts w:ascii="Angsana New" w:hAnsi="Angsana New"/>
          <w:sz w:val="28"/>
          <w:szCs w:val="28"/>
        </w:rPr>
        <w:t xml:space="preserve">31 </w:t>
      </w:r>
      <w:r w:rsidR="00FD54A0" w:rsidRPr="002071DA">
        <w:rPr>
          <w:rFonts w:ascii="Angsana New" w:hAnsi="Angsana New"/>
          <w:sz w:val="28"/>
          <w:szCs w:val="28"/>
          <w:cs/>
        </w:rPr>
        <w:t>มีนาคม</w:t>
      </w:r>
      <w:r w:rsidR="00AD041B" w:rsidRPr="002071DA">
        <w:rPr>
          <w:rFonts w:ascii="Angsana New" w:hAnsi="Angsana New"/>
          <w:sz w:val="28"/>
          <w:szCs w:val="28"/>
          <w:cs/>
        </w:rPr>
        <w:t xml:space="preserve"> </w:t>
      </w:r>
      <w:r w:rsidR="00AD041B" w:rsidRPr="002071DA">
        <w:rPr>
          <w:rFonts w:ascii="Angsana New" w:hAnsi="Angsana New"/>
          <w:sz w:val="28"/>
          <w:szCs w:val="28"/>
        </w:rPr>
        <w:t>256</w:t>
      </w:r>
      <w:r w:rsidR="00A4179F" w:rsidRPr="002071DA">
        <w:rPr>
          <w:rFonts w:ascii="Angsana New" w:hAnsi="Angsana New"/>
          <w:sz w:val="28"/>
          <w:szCs w:val="28"/>
        </w:rPr>
        <w:t>6</w:t>
      </w:r>
      <w:r w:rsidR="001A4714" w:rsidRPr="002071DA">
        <w:rPr>
          <w:rFonts w:ascii="Angsana New" w:hAnsi="Angsana New"/>
          <w:sz w:val="28"/>
          <w:szCs w:val="28"/>
          <w:cs/>
        </w:rPr>
        <w:t xml:space="preserve"> และ </w:t>
      </w:r>
      <w:r w:rsidR="001A4714" w:rsidRPr="002071DA">
        <w:rPr>
          <w:rFonts w:ascii="Angsana New" w:hAnsi="Angsana New"/>
          <w:sz w:val="28"/>
          <w:szCs w:val="28"/>
        </w:rPr>
        <w:t>2565</w:t>
      </w:r>
      <w:r w:rsidR="00AD041B" w:rsidRPr="002071DA">
        <w:rPr>
          <w:rFonts w:ascii="Angsana New" w:hAnsi="Angsana New"/>
          <w:sz w:val="28"/>
          <w:szCs w:val="28"/>
        </w:rPr>
        <w:t xml:space="preserve"> </w:t>
      </w:r>
      <w:r w:rsidR="00735B7D" w:rsidRPr="002071DA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2071DA">
        <w:rPr>
          <w:rFonts w:ascii="Angsana New" w:hAnsi="Angsana New"/>
          <w:sz w:val="28"/>
          <w:szCs w:val="28"/>
          <w:cs/>
        </w:rPr>
        <w:t>ค่าเช่าจากสัญญาเช่าสินทรัพย์</w:t>
      </w:r>
      <w:r w:rsidR="00132AEA" w:rsidRPr="002071DA">
        <w:rPr>
          <w:rFonts w:ascii="Angsana New" w:hAnsi="Angsana New"/>
          <w:sz w:val="28"/>
          <w:szCs w:val="28"/>
          <w:cs/>
        </w:rPr>
        <w:t>ซึ่ง</w:t>
      </w:r>
      <w:r w:rsidR="00735B7D" w:rsidRPr="002071DA">
        <w:rPr>
          <w:rFonts w:ascii="Angsana New" w:hAnsi="Angsana New"/>
          <w:sz w:val="28"/>
          <w:szCs w:val="28"/>
          <w:cs/>
        </w:rPr>
        <w:t>มีมูลค่าต่ำจำนวน</w:t>
      </w:r>
      <w:r w:rsidR="0075033D" w:rsidRPr="002071DA">
        <w:rPr>
          <w:rFonts w:ascii="Angsana New" w:hAnsi="Angsana New"/>
          <w:sz w:val="28"/>
          <w:szCs w:val="28"/>
        </w:rPr>
        <w:t xml:space="preserve"> </w:t>
      </w:r>
      <w:r w:rsidR="001B30EA" w:rsidRPr="002071DA">
        <w:rPr>
          <w:rFonts w:ascii="Angsana New" w:hAnsi="Angsana New"/>
          <w:sz w:val="28"/>
          <w:szCs w:val="28"/>
        </w:rPr>
        <w:t>0.</w:t>
      </w:r>
      <w:r w:rsidR="003B2722" w:rsidRPr="002071DA">
        <w:rPr>
          <w:rFonts w:ascii="Angsana New" w:hAnsi="Angsana New"/>
          <w:sz w:val="28"/>
          <w:szCs w:val="28"/>
        </w:rPr>
        <w:t>2</w:t>
      </w:r>
      <w:r w:rsidR="001B30EA" w:rsidRPr="002071DA">
        <w:rPr>
          <w:rFonts w:ascii="Angsana New" w:hAnsi="Angsana New"/>
          <w:sz w:val="28"/>
          <w:szCs w:val="28"/>
        </w:rPr>
        <w:t xml:space="preserve"> </w:t>
      </w:r>
      <w:r w:rsidR="00735B7D" w:rsidRPr="002071DA">
        <w:rPr>
          <w:rFonts w:ascii="Angsana New" w:hAnsi="Angsana New"/>
          <w:sz w:val="28"/>
          <w:szCs w:val="28"/>
          <w:cs/>
        </w:rPr>
        <w:t>ล้านบาท</w:t>
      </w:r>
      <w:r w:rsidR="001A4714" w:rsidRPr="002071DA">
        <w:rPr>
          <w:rFonts w:ascii="Angsana New" w:hAnsi="Angsana New"/>
          <w:sz w:val="28"/>
          <w:szCs w:val="28"/>
        </w:rPr>
        <w:t xml:space="preserve"> </w:t>
      </w:r>
      <w:r w:rsidR="001A4714" w:rsidRPr="002071DA">
        <w:rPr>
          <w:rFonts w:ascii="Angsana New" w:hAnsi="Angsana New"/>
          <w:sz w:val="28"/>
          <w:szCs w:val="28"/>
          <w:cs/>
        </w:rPr>
        <w:t xml:space="preserve">และ </w:t>
      </w:r>
      <w:r w:rsidR="001A4714" w:rsidRPr="002071DA">
        <w:rPr>
          <w:rFonts w:ascii="Angsana New" w:hAnsi="Angsana New"/>
          <w:sz w:val="28"/>
          <w:szCs w:val="28"/>
        </w:rPr>
        <w:t>0.3</w:t>
      </w:r>
      <w:r w:rsidR="001A4714" w:rsidRPr="002071DA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1C8F59EF" w14:textId="77777777" w:rsidR="009964D9" w:rsidRPr="000E1724" w:rsidRDefault="007D0B63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5BA" w:rsidRPr="00317F1C" w14:paraId="01882630" w14:textId="77777777" w:rsidTr="00895CC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3AEB56E6" w:rsidR="00E245BA" w:rsidRPr="00317F1C" w:rsidRDefault="006D477D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50B6CFFA" w:rsidR="00E245BA" w:rsidRPr="00317F1C" w:rsidRDefault="006D477D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D54A0" w:rsidRPr="00317F1C" w14:paraId="1AB0865B" w14:textId="77777777" w:rsidTr="00D7251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1637363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34E7A9E3" w:rsidR="00FD54A0" w:rsidRPr="00317F1C" w:rsidRDefault="00D04C0B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C4B1" w14:textId="2EDF5E9D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FD54A0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2C52666A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610B6CA7" w:rsidR="00FD54A0" w:rsidRDefault="00D04C0B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3255949D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9,136</w:t>
            </w:r>
          </w:p>
        </w:tc>
      </w:tr>
      <w:tr w:rsidR="00FD54A0" w:rsidRPr="00317F1C" w14:paraId="39F43D74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47" w14:textId="586578DA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1CD2" w14:textId="5A8E91E4" w:rsidR="00FD54A0" w:rsidRDefault="00D04C0B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974C3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39D3" w14:textId="7A65B636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3,874</w:t>
            </w:r>
          </w:p>
        </w:tc>
      </w:tr>
      <w:tr w:rsidR="00FD54A0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0E6E5DB5" w:rsidR="00FD54A0" w:rsidRDefault="00D04C0B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0DC4731D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1,797</w:t>
            </w:r>
          </w:p>
        </w:tc>
      </w:tr>
      <w:tr w:rsidR="00F67714" w:rsidRPr="00317F1C" w14:paraId="49CD762A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BC7E" w14:textId="49FB9FEB" w:rsidR="00F67714" w:rsidRDefault="00F67714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5F495" w14:textId="7017DED8" w:rsidR="00F67714" w:rsidRDefault="00F67714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4C48E" w14:textId="77777777" w:rsidR="00F67714" w:rsidRPr="00317F1C" w:rsidRDefault="00F67714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55FEA" w14:textId="15782898" w:rsidR="00F67714" w:rsidRDefault="00676D7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1,267</w:t>
            </w:r>
          </w:p>
        </w:tc>
      </w:tr>
      <w:tr w:rsidR="0063044C" w:rsidRPr="00317F1C" w14:paraId="1B01589B" w14:textId="77777777" w:rsidTr="00676D7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96AC" w14:textId="432563C4" w:rsidR="0063044C" w:rsidRPr="0063044C" w:rsidRDefault="0063044C" w:rsidP="006304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เงินสำรอง</w:t>
            </w:r>
            <w:r w:rsidR="00535FE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ค่าสินไหมทดแทนที่วางไว้กับ</w:t>
            </w:r>
            <w:r w:rsidR="00AC0C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2344" w14:textId="732B4EA4" w:rsidR="0063044C" w:rsidRDefault="00676D7A" w:rsidP="0067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ADF4B" w14:textId="77777777" w:rsidR="0063044C" w:rsidRPr="00317F1C" w:rsidRDefault="0063044C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EFD4" w14:textId="40525551" w:rsidR="0063044C" w:rsidRDefault="00676D7A" w:rsidP="0067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6D7A"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</w:tr>
      <w:tr w:rsidR="00FD54A0" w:rsidRPr="00317F1C" w14:paraId="33EA94E1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6130" w14:textId="71DF80CE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C4548" w14:textId="3B0D8F7E" w:rsidR="00FD54A0" w:rsidRDefault="00D04C0B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AA2A3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2BFE" w14:textId="1BC49BEE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8,028</w:t>
            </w:r>
          </w:p>
        </w:tc>
      </w:tr>
      <w:tr w:rsidR="00FD54A0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FD54A0" w:rsidRPr="002B08E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4FFE03B8" w:rsidR="00FD54A0" w:rsidRPr="00317F1C" w:rsidRDefault="00E907D6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907D6">
              <w:rPr>
                <w:rFonts w:asciiTheme="majorBidi" w:eastAsia="Cordia New" w:hAnsiTheme="majorBidi" w:cstheme="majorBidi"/>
                <w:sz w:val="28"/>
                <w:szCs w:val="28"/>
              </w:rPr>
              <w:t>4,580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66FA48BB" w:rsidR="00FD54A0" w:rsidRPr="00317F1C" w:rsidRDefault="00676D7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3,108</w:t>
            </w:r>
          </w:p>
        </w:tc>
      </w:tr>
      <w:tr w:rsidR="00FD54A0" w:rsidRPr="005067F3" w14:paraId="372D6A46" w14:textId="77777777" w:rsidTr="004958FE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FD54A0" w:rsidRPr="00317F1C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425F244D" w:rsidR="00FD54A0" w:rsidRPr="00317F1C" w:rsidRDefault="00E907D6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0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A0C0E" w14:textId="38B0D77A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33,043</w:t>
            </w:r>
          </w:p>
        </w:tc>
      </w:tr>
    </w:tbl>
    <w:p w14:paraId="4D1A2AE9" w14:textId="77777777" w:rsidR="005535D7" w:rsidRDefault="005535D7" w:rsidP="005535D7">
      <w:pPr>
        <w:pStyle w:val="FSNoteNumbered"/>
        <w:spacing w:after="120"/>
        <w:ind w:left="547"/>
        <w:rPr>
          <w:b/>
          <w:bCs/>
          <w:u w:val="none"/>
        </w:rPr>
      </w:pPr>
    </w:p>
    <w:p w14:paraId="4693ECE3" w14:textId="77777777" w:rsidR="005535D7" w:rsidRDefault="005535D7" w:rsidP="005535D7">
      <w:pPr>
        <w:rPr>
          <w:lang w:val="th-TH"/>
        </w:rPr>
      </w:pPr>
    </w:p>
    <w:p w14:paraId="22E97A38" w14:textId="77777777" w:rsidR="005535D7" w:rsidRDefault="005535D7" w:rsidP="005535D7">
      <w:pPr>
        <w:rPr>
          <w:lang w:val="th-TH"/>
        </w:rPr>
      </w:pPr>
    </w:p>
    <w:p w14:paraId="62772564" w14:textId="77777777" w:rsidR="005535D7" w:rsidRDefault="005535D7" w:rsidP="005535D7">
      <w:pPr>
        <w:rPr>
          <w:lang w:val="th-TH"/>
        </w:rPr>
      </w:pPr>
    </w:p>
    <w:p w14:paraId="770A8BB4" w14:textId="77777777" w:rsidR="005535D7" w:rsidRDefault="005535D7" w:rsidP="005535D7">
      <w:pPr>
        <w:rPr>
          <w:lang w:val="th-TH"/>
        </w:rPr>
      </w:pPr>
    </w:p>
    <w:p w14:paraId="5B997B92" w14:textId="77777777" w:rsidR="005535D7" w:rsidRDefault="005535D7" w:rsidP="005535D7">
      <w:pPr>
        <w:rPr>
          <w:lang w:val="th-TH"/>
        </w:rPr>
      </w:pPr>
    </w:p>
    <w:p w14:paraId="1E990FD6" w14:textId="77777777" w:rsidR="005535D7" w:rsidRDefault="005535D7" w:rsidP="005535D7">
      <w:pPr>
        <w:rPr>
          <w:lang w:val="th-TH"/>
        </w:rPr>
      </w:pPr>
    </w:p>
    <w:p w14:paraId="57D0A2C3" w14:textId="77777777" w:rsidR="005535D7" w:rsidRDefault="005535D7" w:rsidP="005535D7">
      <w:pPr>
        <w:rPr>
          <w:lang w:val="th-TH"/>
        </w:rPr>
      </w:pPr>
    </w:p>
    <w:p w14:paraId="14393635" w14:textId="77777777" w:rsidR="005535D7" w:rsidRDefault="005535D7" w:rsidP="005535D7">
      <w:pPr>
        <w:rPr>
          <w:lang w:val="th-TH"/>
        </w:rPr>
      </w:pPr>
    </w:p>
    <w:p w14:paraId="6CE32DE9" w14:textId="77777777" w:rsidR="005535D7" w:rsidRDefault="005535D7" w:rsidP="005535D7">
      <w:pPr>
        <w:rPr>
          <w:lang w:val="th-TH"/>
        </w:rPr>
      </w:pPr>
    </w:p>
    <w:p w14:paraId="5E22D908" w14:textId="77777777" w:rsidR="005535D7" w:rsidRDefault="005535D7" w:rsidP="005535D7">
      <w:pPr>
        <w:rPr>
          <w:lang w:val="th-TH"/>
        </w:rPr>
      </w:pPr>
    </w:p>
    <w:p w14:paraId="11213C9A" w14:textId="77777777" w:rsidR="005535D7" w:rsidRDefault="005535D7" w:rsidP="005535D7">
      <w:pPr>
        <w:rPr>
          <w:lang w:val="th-TH"/>
        </w:rPr>
      </w:pPr>
    </w:p>
    <w:p w14:paraId="09D90794" w14:textId="77777777" w:rsidR="005535D7" w:rsidRPr="005535D7" w:rsidRDefault="005535D7" w:rsidP="005535D7">
      <w:pPr>
        <w:rPr>
          <w:lang w:val="th-TH"/>
        </w:rPr>
      </w:pPr>
    </w:p>
    <w:p w14:paraId="2CDE483E" w14:textId="7D8AB3A1" w:rsidR="00E253F0" w:rsidRPr="00577254" w:rsidRDefault="00E253F0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577254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5F0EC2B6" w:rsidR="00535FC2" w:rsidRPr="00680864" w:rsidRDefault="006D477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11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40262619" w:rsidR="001F74FD" w:rsidRPr="00680864" w:rsidRDefault="00D04C0B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0A29DC4F" w:rsidR="001F74FD" w:rsidRPr="00680864" w:rsidRDefault="00DA0FF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(254,637)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54DBD220" w:rsidR="001F74FD" w:rsidRPr="00680864" w:rsidRDefault="00DA0FF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81,523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42839446" w:rsidR="001F74FD" w:rsidRPr="00680864" w:rsidRDefault="00D04C0B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11DAE4FA" w:rsidR="001F74FD" w:rsidRPr="00680864" w:rsidRDefault="00DA0FF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(22,136)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124EA3CD" w:rsidR="001F74FD" w:rsidRPr="00680864" w:rsidRDefault="00DA0FF0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39,341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021F82F8" w:rsidR="001F74FD" w:rsidRPr="00680864" w:rsidRDefault="00D04C0B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78E9581F" w:rsidR="001F74FD" w:rsidRPr="00680864" w:rsidRDefault="00DA0FF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(276,773)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6ACFA30E" w:rsidR="001F74FD" w:rsidRPr="00680864" w:rsidRDefault="00DA0FF0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120,864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4B146B33" w:rsidR="001F74FD" w:rsidRPr="00680864" w:rsidRDefault="00D04C0B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402,51</w:t>
            </w:r>
            <w:r w:rsidR="006C0D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24BD8B93" w:rsidR="001F74FD" w:rsidRPr="00680864" w:rsidRDefault="00DA0FF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(199,588)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1ECFB259" w:rsidR="001F74FD" w:rsidRPr="00680864" w:rsidRDefault="00DA0FF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202,92</w:t>
            </w:r>
            <w:r w:rsidR="006C0D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5A278FB6" w:rsidR="001F74FD" w:rsidRPr="0083585F" w:rsidRDefault="00D04C0B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800,14</w:t>
            </w:r>
            <w:r w:rsidR="006C0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2324CDA1" w:rsidR="001F74FD" w:rsidRPr="0083585F" w:rsidRDefault="00DA0FF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(476,361)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27375514" w:rsidR="001F74FD" w:rsidRPr="0083585F" w:rsidRDefault="00DA0FF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323,78</w:t>
            </w:r>
            <w:r w:rsidR="006C0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3FA09571" w14:textId="77777777" w:rsidR="00FD54A0" w:rsidRDefault="00FD54A0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1E5EBA7" w14:textId="77777777" w:rsidR="00C41E7F" w:rsidRDefault="00C41E7F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50D5CFDF" w:rsidR="00785CC1" w:rsidRPr="005067F3" w:rsidRDefault="006D477D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CF7E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4A0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171185D1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4DC9D10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(234,250)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2216EBC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73,359</w:t>
            </w:r>
          </w:p>
        </w:tc>
      </w:tr>
      <w:tr w:rsidR="00FD54A0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FD54A0" w:rsidRPr="005067F3" w:rsidRDefault="00FD54A0" w:rsidP="00FD54A0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7011A10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45C0858E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(21,071)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28DF4FFA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39,422</w:t>
            </w:r>
          </w:p>
        </w:tc>
      </w:tr>
      <w:tr w:rsidR="00FD54A0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5976C1C1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1A728CFB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(255,321)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4175F494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112,781</w:t>
            </w:r>
          </w:p>
        </w:tc>
      </w:tr>
      <w:tr w:rsidR="00FD54A0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30DBE8A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66645146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(181,617)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52B51B8F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209,745</w:t>
            </w:r>
          </w:p>
        </w:tc>
      </w:tr>
      <w:tr w:rsidR="00FD54A0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FD54A0" w:rsidRPr="00287A7B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5669DF24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0BE40DBC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(436,938)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6F94034F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322,526</w:t>
            </w:r>
          </w:p>
        </w:tc>
      </w:tr>
    </w:tbl>
    <w:p w14:paraId="537CCF66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8331699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A3F780B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2E3DF02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B0EFAF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E2651B2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055B328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03DCAA8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C497280" w14:textId="66047156" w:rsidR="009B41EA" w:rsidRPr="00CA2968" w:rsidRDefault="00F26ADA" w:rsidP="00C41E7F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 w:hanging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A296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58BA836C" w14:textId="79557D83" w:rsidR="00F26ADA" w:rsidRPr="00BC4E91" w:rsidRDefault="00F26ADA" w:rsidP="005126F1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7F03" w:rsidRPr="00824832" w14:paraId="52D16C0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2D544EAD" w:rsidR="00627F03" w:rsidRPr="00824832" w:rsidRDefault="006D477D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627F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627F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662A8C9A" w:rsidR="00627F03" w:rsidRPr="00824832" w:rsidRDefault="006D477D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627F03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3686" w:rsidRPr="00824832" w14:paraId="674A02F9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3350D92A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453FF411" w:rsidR="00403686" w:rsidRPr="00FC3859" w:rsidRDefault="000372AB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73CE4675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4E5"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</w:tr>
      <w:tr w:rsidR="00403686" w:rsidRPr="00824832" w14:paraId="4A78417F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AD258F9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 w:rsidR="00F47A8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F47A8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6FB74651" w:rsidR="00403686" w:rsidRPr="00FC3859" w:rsidRDefault="00EF32E8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6B468FC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494,164</w:t>
            </w:r>
          </w:p>
        </w:tc>
      </w:tr>
      <w:tr w:rsidR="00403686" w:rsidRPr="00824832" w14:paraId="284A68EA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BD01F90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3E97D027" w:rsidR="00403686" w:rsidRPr="00FC3859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686" w:rsidRPr="00824832" w14:paraId="1E4977BC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63AB2826" w:rsidR="00403686" w:rsidRPr="00FC3859" w:rsidRDefault="00EF32E8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52A64694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03686" w:rsidRPr="00824832" w14:paraId="57F1A935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40C31111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79D67E8A" w:rsidR="00403686" w:rsidRPr="00FC3859" w:rsidRDefault="00EF32E8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(92,733)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0967B564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(359,286)</w:t>
            </w:r>
          </w:p>
        </w:tc>
      </w:tr>
      <w:tr w:rsidR="00403686" w:rsidRPr="00824832" w14:paraId="3C084676" w14:textId="77777777" w:rsidTr="00E27E8F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19A069B0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 w:rsidR="003017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41910271" w:rsidR="00403686" w:rsidRPr="00824832" w:rsidRDefault="00EF32E8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0E174273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368,102</w:t>
            </w:r>
          </w:p>
        </w:tc>
      </w:tr>
    </w:tbl>
    <w:p w14:paraId="2483E8C6" w14:textId="77777777" w:rsidR="00F26ADA" w:rsidRPr="00455856" w:rsidRDefault="00F26ADA" w:rsidP="00E27E8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5585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03686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303E2874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4F755B56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03686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3686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53C750B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1CB787F5" w:rsidR="00403686" w:rsidRPr="00493BF8" w:rsidRDefault="00BD604B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3F390B8F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E5"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</w:tr>
      <w:tr w:rsidR="00403686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E972069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6D875CF0" w:rsidR="00403686" w:rsidRPr="00824832" w:rsidRDefault="00AA1841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2792BEA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792,679</w:t>
            </w:r>
          </w:p>
        </w:tc>
      </w:tr>
      <w:tr w:rsidR="00403686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1AF29BAE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40FF2EE2" w:rsidR="00403686" w:rsidRPr="00824832" w:rsidRDefault="007666B8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1841">
              <w:rPr>
                <w:rFonts w:ascii="Angsana New" w:hAnsi="Angsana New"/>
                <w:sz w:val="28"/>
                <w:szCs w:val="28"/>
              </w:rPr>
              <w:t>198,329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02547D02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0B9ED2CE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(741,567)</w:t>
            </w:r>
          </w:p>
        </w:tc>
      </w:tr>
      <w:tr w:rsidR="00403686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51EF5988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3017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645887DD" w:rsidR="00403686" w:rsidRPr="00824832" w:rsidRDefault="007666B8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402,511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00E57446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391,362</w:t>
            </w:r>
          </w:p>
        </w:tc>
      </w:tr>
    </w:tbl>
    <w:p w14:paraId="56A3F88F" w14:textId="66224197" w:rsidR="00F26ADA" w:rsidRPr="008B5A70" w:rsidRDefault="00F26ADA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03686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31982E9C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28E508AB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03686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A6C94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27EB8C5F" w:rsidR="006A6C94" w:rsidRPr="00824832" w:rsidRDefault="00AA6243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6A6C94" w:rsidRPr="008D2DBB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5A3252A2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185,528</w:t>
            </w:r>
          </w:p>
        </w:tc>
      </w:tr>
      <w:tr w:rsidR="006A6C94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257D96B6" w:rsidR="006A6C94" w:rsidRPr="00824832" w:rsidRDefault="00DA0FF0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F0">
              <w:rPr>
                <w:rFonts w:asciiTheme="majorBidi" w:hAnsiTheme="majorBidi" w:cstheme="majorBidi"/>
                <w:sz w:val="28"/>
                <w:szCs w:val="28"/>
              </w:rPr>
              <w:t>83,113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24EB4660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32,005</w:t>
            </w:r>
          </w:p>
        </w:tc>
      </w:tr>
      <w:tr w:rsidR="006A6C94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35BD44B8" w:rsidR="006A6C94" w:rsidRPr="00824832" w:rsidRDefault="00DA0FF0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276,557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35819F6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217,533</w:t>
            </w:r>
          </w:p>
        </w:tc>
      </w:tr>
    </w:tbl>
    <w:p w14:paraId="18251883" w14:textId="77777777" w:rsidR="005535D7" w:rsidRDefault="005535D7" w:rsidP="005535D7">
      <w:pPr>
        <w:pStyle w:val="FSNoteNumbered"/>
        <w:spacing w:after="120"/>
        <w:ind w:left="547"/>
        <w:rPr>
          <w:b/>
          <w:bCs/>
          <w:u w:val="none"/>
        </w:rPr>
      </w:pPr>
    </w:p>
    <w:p w14:paraId="06630764" w14:textId="77777777" w:rsidR="005535D7" w:rsidRDefault="005535D7" w:rsidP="005535D7">
      <w:pPr>
        <w:rPr>
          <w:lang w:val="th-TH"/>
        </w:rPr>
      </w:pPr>
    </w:p>
    <w:p w14:paraId="669EBF58" w14:textId="77777777" w:rsidR="005535D7" w:rsidRDefault="005535D7" w:rsidP="005535D7">
      <w:pPr>
        <w:rPr>
          <w:lang w:val="th-TH"/>
        </w:rPr>
      </w:pPr>
    </w:p>
    <w:p w14:paraId="1D0A7469" w14:textId="77777777" w:rsidR="005535D7" w:rsidRDefault="005535D7" w:rsidP="005535D7">
      <w:pPr>
        <w:rPr>
          <w:lang w:val="th-TH"/>
        </w:rPr>
      </w:pPr>
    </w:p>
    <w:p w14:paraId="3E674573" w14:textId="77777777" w:rsidR="005535D7" w:rsidRDefault="005535D7" w:rsidP="005535D7">
      <w:pPr>
        <w:rPr>
          <w:lang w:val="th-TH"/>
        </w:rPr>
      </w:pPr>
    </w:p>
    <w:p w14:paraId="254A40A8" w14:textId="77777777" w:rsidR="005535D7" w:rsidRDefault="005535D7" w:rsidP="005535D7">
      <w:pPr>
        <w:rPr>
          <w:lang w:val="th-TH"/>
        </w:rPr>
      </w:pPr>
    </w:p>
    <w:p w14:paraId="73918026" w14:textId="77777777" w:rsidR="005535D7" w:rsidRDefault="005535D7" w:rsidP="005535D7">
      <w:pPr>
        <w:rPr>
          <w:lang w:val="th-TH"/>
        </w:rPr>
      </w:pPr>
    </w:p>
    <w:p w14:paraId="5EF8D45F" w14:textId="77777777" w:rsidR="005535D7" w:rsidRDefault="005535D7" w:rsidP="005535D7">
      <w:pPr>
        <w:rPr>
          <w:lang w:val="th-TH"/>
        </w:rPr>
      </w:pPr>
    </w:p>
    <w:p w14:paraId="6B655CDF" w14:textId="77777777" w:rsidR="005535D7" w:rsidRDefault="005535D7" w:rsidP="005535D7">
      <w:pPr>
        <w:rPr>
          <w:lang w:val="th-TH"/>
        </w:rPr>
      </w:pPr>
    </w:p>
    <w:p w14:paraId="2AD684D6" w14:textId="77777777" w:rsidR="005535D7" w:rsidRDefault="005535D7" w:rsidP="005535D7">
      <w:pPr>
        <w:rPr>
          <w:lang w:val="th-TH"/>
        </w:rPr>
      </w:pPr>
    </w:p>
    <w:p w14:paraId="1E5B80CD" w14:textId="77777777" w:rsidR="005535D7" w:rsidRDefault="005535D7" w:rsidP="005535D7">
      <w:pPr>
        <w:rPr>
          <w:lang w:val="th-TH"/>
        </w:rPr>
      </w:pPr>
    </w:p>
    <w:p w14:paraId="521370B7" w14:textId="77777777" w:rsidR="005535D7" w:rsidRPr="005535D7" w:rsidRDefault="005535D7" w:rsidP="005535D7">
      <w:pPr>
        <w:rPr>
          <w:lang w:val="th-TH"/>
        </w:rPr>
      </w:pPr>
    </w:p>
    <w:p w14:paraId="4834B5BC" w14:textId="0D949502" w:rsidR="005704D7" w:rsidRPr="0040193A" w:rsidRDefault="005704D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40193A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6A9A9C40" w:rsidR="000C0E90" w:rsidRPr="00C90F4A" w:rsidRDefault="00BD604B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รายได้</w:t>
      </w:r>
      <w:r w:rsidR="000125B2" w:rsidRPr="00C90F4A">
        <w:rPr>
          <w:rFonts w:ascii="Angsana New" w:hAnsi="Angsana New"/>
          <w:sz w:val="28"/>
          <w:szCs w:val="28"/>
          <w:cs/>
        </w:rPr>
        <w:t>ภาษีเงินได้สำหรับ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 w:rsidRPr="00C90F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6A6C94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6A6C94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C90F4A">
        <w:rPr>
          <w:rFonts w:ascii="Angsana New" w:hAnsi="Angsana New"/>
          <w:sz w:val="28"/>
          <w:szCs w:val="28"/>
        </w:rPr>
        <w:t>256</w:t>
      </w:r>
      <w:r w:rsidR="006D477D">
        <w:rPr>
          <w:rFonts w:ascii="Angsana New" w:hAnsi="Angsana New"/>
          <w:sz w:val="28"/>
          <w:szCs w:val="28"/>
        </w:rPr>
        <w:t>5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4440F7" w:rsidRPr="00824832" w14:paraId="4BA7FB50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69D51CF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E6DD3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40F7" w:rsidRPr="00824832" w14:paraId="627F29A5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6106BB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BEAEFD5" w14:textId="5BEB3B9E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6A6C9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F8D82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CE46EE4" w14:textId="4190B235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6A6C9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6A6C94" w:rsidRPr="00824832" w14:paraId="642C8F80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36D92DB" w14:textId="77777777" w:rsidR="006A6C94" w:rsidRPr="00824832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9999" w14:textId="4149C098" w:rsidR="006A6C94" w:rsidRPr="00824832" w:rsidRDefault="006339AC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89AE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EDF" w14:textId="6CCD316F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6C94" w:rsidRPr="00824832" w14:paraId="4A40EA81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8A0E13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490D" w14:textId="1FF1FF2A" w:rsidR="006A6C94" w:rsidRPr="00824832" w:rsidRDefault="00A331B5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</w:t>
            </w:r>
            <w:r w:rsidR="00DA0FF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63A8F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5AB0" w14:textId="2EC7B184" w:rsidR="006A6C94" w:rsidRPr="00824832" w:rsidRDefault="00BD604B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6A6C94" w:rsidRPr="00824832" w14:paraId="709207B3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71252A" w14:textId="6C4574B6" w:rsidR="006A6C94" w:rsidRPr="00824832" w:rsidRDefault="00BD7267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6A6C94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C3BBDF" w14:textId="451557CB" w:rsidR="006A6C94" w:rsidRPr="00DA7B7F" w:rsidRDefault="00A331B5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</w:t>
            </w:r>
            <w:r w:rsidR="00DA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B25B1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B1BC4F" w14:textId="244D1437" w:rsidR="006A6C94" w:rsidRPr="00824832" w:rsidRDefault="00BD604B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</w:tbl>
    <w:p w14:paraId="4DB87B05" w14:textId="25D31833" w:rsidR="00B67966" w:rsidRDefault="00B67966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860AB5" w:rsidRPr="00860AB5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="00182167">
        <w:rPr>
          <w:rFonts w:ascii="Angsana New" w:hAnsi="Angsana New" w:hint="cs"/>
          <w:sz w:val="28"/>
          <w:szCs w:val="28"/>
          <w:cs/>
        </w:rPr>
        <w:t>กำไร (</w:t>
      </w:r>
      <w:r w:rsidRPr="003058B7">
        <w:rPr>
          <w:rFonts w:ascii="Angsana New" w:hAnsi="Angsana New"/>
          <w:sz w:val="28"/>
          <w:szCs w:val="28"/>
          <w:cs/>
        </w:rPr>
        <w:t>ขาดทุน</w:t>
      </w:r>
      <w:r w:rsidR="00182167">
        <w:rPr>
          <w:rFonts w:ascii="Angsana New" w:hAnsi="Angsana New" w:hint="cs"/>
          <w:sz w:val="28"/>
          <w:szCs w:val="28"/>
          <w:cs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6C1F0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6A6C94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6A6C94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A828EB">
        <w:rPr>
          <w:rFonts w:ascii="Angsana New" w:hAnsi="Angsana New"/>
          <w:sz w:val="28"/>
          <w:szCs w:val="28"/>
        </w:rPr>
        <w:t>5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4440F7" w:rsidRPr="00824832" w14:paraId="3F5EDA33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CA2550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B95CE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40F7" w:rsidRPr="00824832" w14:paraId="5BDDD0DD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4E5B29D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B8543" w14:textId="241C2783" w:rsidR="004440F7" w:rsidRPr="00627F03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6A6C9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43600" w14:textId="77777777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895F5" w14:textId="02B8AB28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6A6C9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6A6C94" w:rsidRPr="00824832" w14:paraId="625C4DF7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7A287AC" w14:textId="09393C50" w:rsidR="006A6C94" w:rsidRPr="00824832" w:rsidRDefault="006A6C94" w:rsidP="006A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5E945" w14:textId="2EE47E6C" w:rsidR="006A6C94" w:rsidRPr="00824832" w:rsidRDefault="006339AC" w:rsidP="006A6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(16,190)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2B251" w14:textId="77777777" w:rsidR="006A6C94" w:rsidRPr="00824832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F9462" w14:textId="3B3B3513" w:rsidR="006A6C94" w:rsidRPr="00824832" w:rsidRDefault="00A70AE5" w:rsidP="006A6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0AE5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  <w:tr w:rsidR="006A6C94" w:rsidRPr="00824832" w14:paraId="0FCBB40E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A27D8D2" w14:textId="77777777" w:rsidR="006A6C94" w:rsidRPr="00824832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08A95C" w14:textId="77777777" w:rsidR="006A6C94" w:rsidRPr="00824832" w:rsidRDefault="006A6C94" w:rsidP="006A6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562123" w14:textId="77777777" w:rsidR="006A6C94" w:rsidRPr="00824832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421926" w14:textId="77777777" w:rsidR="006A6C94" w:rsidRPr="00824832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6C94" w:rsidRPr="00250566" w14:paraId="63DE67F8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4C72A45" w14:textId="77777777" w:rsidR="006A6C94" w:rsidRPr="00250566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25056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FB62D" w14:textId="54F6E0CA" w:rsidR="006A6C94" w:rsidRPr="00250566" w:rsidRDefault="006339AC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B956" w14:textId="77777777" w:rsidR="006A6C94" w:rsidRPr="00250566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EDBAE" w14:textId="12CCCF58" w:rsidR="006A6C94" w:rsidRPr="00250566" w:rsidRDefault="00562AD5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62AD5">
              <w:rPr>
                <w:rFonts w:asciiTheme="majorBidi" w:eastAsia="Cordia New" w:hAnsiTheme="majorBidi" w:cstheme="majorBidi"/>
                <w:sz w:val="28"/>
                <w:szCs w:val="28"/>
              </w:rPr>
              <w:t>(134)</w:t>
            </w:r>
          </w:p>
        </w:tc>
      </w:tr>
      <w:tr w:rsidR="006A6C94" w:rsidRPr="00250566" w14:paraId="685CE459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47730D" w14:textId="77777777" w:rsidR="006A6C94" w:rsidRPr="00250566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2505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E15B162" w14:textId="77777777" w:rsidR="006A6C94" w:rsidRPr="00250566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50566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022A" w14:textId="1D9970FA" w:rsidR="006A6C94" w:rsidRPr="00250566" w:rsidRDefault="006339AC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E1F1" w14:textId="77777777" w:rsidR="006A6C94" w:rsidRPr="00250566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CED7" w14:textId="31F158B6" w:rsidR="006A6C94" w:rsidRPr="00250566" w:rsidRDefault="007A191F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A191F">
              <w:rPr>
                <w:rFonts w:asciiTheme="majorBidi" w:eastAsia="Cordia New" w:hAnsiTheme="majorBidi"/>
                <w:sz w:val="28"/>
                <w:szCs w:val="28"/>
                <w:cs/>
              </w:rPr>
              <w:t>134</w:t>
            </w:r>
          </w:p>
        </w:tc>
      </w:tr>
      <w:tr w:rsidR="006A6C94" w:rsidRPr="00250566" w14:paraId="5FB1F246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B3F1DC" w14:textId="18051CE5" w:rsidR="006A6C94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25056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ภาษีเงินได้รอการตัดบัญชีที่รับรู้ใน</w:t>
            </w:r>
            <w:r w:rsidR="002C4909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6090" w14:textId="3214AC6F" w:rsidR="006A6C94" w:rsidRPr="00A331B5" w:rsidRDefault="006339AC" w:rsidP="00A331B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31B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B1B92">
              <w:rPr>
                <w:rFonts w:asciiTheme="majorBidi" w:hAnsiTheme="majorBidi" w:cstheme="majorBidi"/>
                <w:sz w:val="28"/>
                <w:szCs w:val="28"/>
              </w:rPr>
              <w:t>,451</w:t>
            </w:r>
            <w:r w:rsidRPr="00A3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2D69" w14:textId="77777777" w:rsidR="006A6C94" w:rsidRPr="00250566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D85B" w14:textId="3060F87C" w:rsidR="006A6C94" w:rsidRDefault="008B1058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1058">
              <w:rPr>
                <w:rFonts w:asciiTheme="majorBidi" w:eastAsia="Cordia New" w:hAnsiTheme="majorBidi" w:cstheme="majorBidi"/>
                <w:sz w:val="28"/>
                <w:szCs w:val="28"/>
              </w:rPr>
              <w:t>2,648</w:t>
            </w:r>
          </w:p>
        </w:tc>
      </w:tr>
      <w:tr w:rsidR="003516E8" w:rsidRPr="00250566" w14:paraId="3F4531EA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6839AAE" w14:textId="593B3ED5" w:rsidR="003516E8" w:rsidRPr="00250566" w:rsidRDefault="00556F89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56F89">
              <w:rPr>
                <w:rFonts w:asciiTheme="majorBidi" w:hAnsiTheme="majorBidi"/>
                <w:sz w:val="28"/>
                <w:szCs w:val="28"/>
                <w:cs/>
              </w:rPr>
              <w:t>การใช้ประโยชน์จากผลขาดทุนทางภาษีเงินได้ปีก่อน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1E618" w14:textId="565E96AD" w:rsidR="003516E8" w:rsidRDefault="006339AC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FB3D" w14:textId="77777777" w:rsidR="003516E8" w:rsidRPr="00250566" w:rsidRDefault="003516E8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28CE" w14:textId="515DEE09" w:rsidR="003516E8" w:rsidRPr="008B1058" w:rsidRDefault="002C159B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C159B">
              <w:rPr>
                <w:rFonts w:asciiTheme="majorBidi" w:eastAsia="Cordia New" w:hAnsiTheme="majorBidi" w:cstheme="majorBidi"/>
                <w:sz w:val="28"/>
                <w:szCs w:val="28"/>
              </w:rPr>
              <w:t>(2,597)</w:t>
            </w:r>
          </w:p>
        </w:tc>
      </w:tr>
      <w:tr w:rsidR="006A6C94" w:rsidRPr="004440F7" w14:paraId="6206C4D9" w14:textId="77777777" w:rsidTr="00F47D3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3E6588" w14:textId="77777777" w:rsidR="006A6C94" w:rsidRPr="004440F7" w:rsidRDefault="006A6C94" w:rsidP="006A6C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25056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A0B45" w14:textId="743407E7" w:rsidR="006A6C94" w:rsidRPr="00F47D36" w:rsidRDefault="00F47D36" w:rsidP="00F4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47D36">
              <w:rPr>
                <w:rFonts w:asciiTheme="majorBidi" w:eastAsia="Cordia New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0904" w14:textId="77777777" w:rsidR="006A6C94" w:rsidRPr="004440F7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9CC12" w14:textId="0B15C013" w:rsidR="006A6C94" w:rsidRPr="004440F7" w:rsidRDefault="006A6C94" w:rsidP="00F4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6A6C94" w:rsidRPr="005067F3" w14:paraId="1D91D673" w14:textId="77777777" w:rsidTr="004440F7">
        <w:trPr>
          <w:trHeight w:val="42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E51096" w14:textId="2AAD41B8" w:rsidR="006A6C94" w:rsidRPr="00250566" w:rsidRDefault="00A24487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6A6C94" w:rsidRPr="00250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71969" w14:textId="690E1D59" w:rsidR="006A6C94" w:rsidRPr="00250566" w:rsidRDefault="006339AC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</w:t>
            </w:r>
            <w:r w:rsidR="00A41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69ED8" w14:textId="77777777" w:rsidR="006A6C94" w:rsidRPr="00250566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8AC2C" w14:textId="0405B88A" w:rsidR="006A6C94" w:rsidRPr="00250566" w:rsidRDefault="006C1F03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C1F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</w:tbl>
    <w:p w14:paraId="55470CEF" w14:textId="5551BCD6" w:rsidR="009D2977" w:rsidRDefault="009D297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566392C" w14:textId="77777777" w:rsidR="002C4909" w:rsidRDefault="002C4909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7940C01" w14:textId="77777777" w:rsidR="005B1B92" w:rsidRDefault="005B1B92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EE62FE4" w14:textId="77777777" w:rsidR="005535D7" w:rsidRDefault="005535D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A7A4A34" w14:textId="77777777" w:rsidR="005535D7" w:rsidRDefault="005535D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F804DBD" w14:textId="77777777" w:rsidR="005535D7" w:rsidRDefault="005535D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D10C96" w14:textId="77777777" w:rsidR="005535D7" w:rsidRDefault="005535D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C68C30" w14:textId="77777777" w:rsidR="005535D7" w:rsidRDefault="005535D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412C72EA" w:rsidR="005704D7" w:rsidRPr="00E4284A" w:rsidRDefault="005704D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7" w:name="OLE_LINK1"/>
      <w:bookmarkStart w:id="8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7"/>
      <w:bookmarkEnd w:id="8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>31</w:t>
      </w:r>
      <w:r w:rsidR="009B6E1D">
        <w:rPr>
          <w:rFonts w:ascii="Angsana New" w:hAnsi="Angsana New"/>
          <w:sz w:val="28"/>
          <w:szCs w:val="28"/>
        </w:rPr>
        <w:t xml:space="preserve"> </w:t>
      </w:r>
      <w:r w:rsidR="00A828EB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A828EB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7F10C8">
        <w:rPr>
          <w:rFonts w:ascii="Angsana New" w:hAnsi="Angsana New" w:hint="cs"/>
          <w:sz w:val="28"/>
          <w:szCs w:val="28"/>
          <w:cs/>
        </w:rPr>
        <w:t>วันที่</w:t>
      </w:r>
      <w:r w:rsidR="00A828EB">
        <w:rPr>
          <w:rFonts w:ascii="Angsana New" w:hAnsi="Angsana New" w:hint="cs"/>
          <w:sz w:val="28"/>
          <w:szCs w:val="28"/>
          <w:cs/>
        </w:rPr>
        <w:t xml:space="preserve"> </w:t>
      </w:r>
      <w:r w:rsidR="00A828EB">
        <w:rPr>
          <w:rFonts w:ascii="Angsana New" w:hAnsi="Angsana New"/>
          <w:sz w:val="28"/>
          <w:szCs w:val="28"/>
        </w:rPr>
        <w:t>31</w:t>
      </w:r>
      <w:r w:rsidR="00A828E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7A014C" w:rsidRPr="009A7EE8" w14:paraId="3DD1E755" w14:textId="77777777" w:rsidTr="00226CA5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226CA5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226CA5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6A67CB90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B587" w14:textId="76F5AFBB" w:rsidR="00A36794" w:rsidRDefault="00A3679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  <w:p w14:paraId="6659D135" w14:textId="57731632" w:rsidR="00D72D3E" w:rsidRPr="009A7EE8" w:rsidRDefault="00A3679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72D3E"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1EBBDE62" w14:textId="6D4A330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2C490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1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072E174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CA66B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527EC" w14:textId="511B8BB5" w:rsidR="00D72D3E" w:rsidRPr="001A426F" w:rsidRDefault="00AD041B" w:rsidP="0022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828E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E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72D3E" w:rsidRPr="009A7EE8" w14:paraId="7F56ACA7" w14:textId="77777777" w:rsidTr="00226CA5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8EB" w:rsidRPr="009A7EE8" w14:paraId="598D1CD2" w14:textId="77777777" w:rsidTr="00B44E7A">
        <w:tc>
          <w:tcPr>
            <w:tcW w:w="3330" w:type="dxa"/>
          </w:tcPr>
          <w:p w14:paraId="3B2A891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9DA0C19" w14:textId="14A50080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6D0F05A1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4B8ABB0D" w:rsidR="00A828EB" w:rsidRPr="009A7EE8" w:rsidRDefault="00134A3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52F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FA1C6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3C9DC472" w:rsidR="00A828EB" w:rsidRPr="005F2DD4" w:rsidRDefault="00134A3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6DD4E4" w14:textId="61EBDED0" w:rsidR="00A828EB" w:rsidRPr="009A7EE8" w:rsidRDefault="00134A3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</w:t>
            </w:r>
            <w:r w:rsidR="00E52F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134A3B" w:rsidRPr="009A7EE8" w14:paraId="50B3569B" w14:textId="77777777" w:rsidTr="00E77006">
        <w:tc>
          <w:tcPr>
            <w:tcW w:w="3330" w:type="dxa"/>
          </w:tcPr>
          <w:p w14:paraId="752452B8" w14:textId="77777777" w:rsidR="00134A3B" w:rsidRPr="004C0B3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D864080" w14:textId="77777777" w:rsidR="00134A3B" w:rsidRPr="004C0B3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2653874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339EB2" w14:textId="3B6BBAF2" w:rsidR="00134A3B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475BE383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3F20E" w14:textId="0B161A5A" w:rsidR="00134A3B" w:rsidRPr="009A7EE8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1,289</w:t>
            </w:r>
          </w:p>
        </w:tc>
        <w:tc>
          <w:tcPr>
            <w:tcW w:w="270" w:type="dxa"/>
            <w:vAlign w:val="bottom"/>
          </w:tcPr>
          <w:p w14:paraId="02D9D849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B09C9" w14:textId="0B862AE6" w:rsidR="00134A3B" w:rsidRPr="005F2DD4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356BD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35EA8" w14:textId="2D0C5D1D" w:rsidR="00134A3B" w:rsidRPr="009A7EE8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2,217</w:t>
            </w:r>
          </w:p>
        </w:tc>
      </w:tr>
      <w:tr w:rsidR="00134A3B" w:rsidRPr="009A7EE8" w14:paraId="28832F13" w14:textId="77777777" w:rsidTr="00A2365A">
        <w:tc>
          <w:tcPr>
            <w:tcW w:w="3330" w:type="dxa"/>
          </w:tcPr>
          <w:p w14:paraId="59A0B518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3A2E0832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  <w:tc>
          <w:tcPr>
            <w:tcW w:w="270" w:type="dxa"/>
            <w:shd w:val="clear" w:color="auto" w:fill="auto"/>
          </w:tcPr>
          <w:p w14:paraId="4136B960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460CA5" w14:textId="2685C34B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FE49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2509A" w14:textId="35287918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AD731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E7C4B" w14:textId="5BD49535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8,559</w:t>
            </w:r>
          </w:p>
        </w:tc>
      </w:tr>
      <w:tr w:rsidR="00134A3B" w:rsidRPr="009A7EE8" w14:paraId="48F7CC41" w14:textId="77777777" w:rsidTr="00A2365A">
        <w:trPr>
          <w:trHeight w:val="720"/>
        </w:trPr>
        <w:tc>
          <w:tcPr>
            <w:tcW w:w="3330" w:type="dxa"/>
          </w:tcPr>
          <w:p w14:paraId="4BB1BFF9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1548BDAC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868B3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1EBE9" w14:textId="361BE119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404EA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D527B" w14:textId="6CBA68C1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231D9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EFA5F" w14:textId="4008D69D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5,951</w:t>
            </w:r>
          </w:p>
        </w:tc>
      </w:tr>
      <w:tr w:rsidR="00134A3B" w:rsidRPr="009A7EE8" w14:paraId="4D852BDB" w14:textId="77777777" w:rsidTr="00A2365A">
        <w:tc>
          <w:tcPr>
            <w:tcW w:w="3330" w:type="dxa"/>
          </w:tcPr>
          <w:p w14:paraId="6D472617" w14:textId="77777777" w:rsidR="00134A3B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134A3B" w:rsidRPr="00AE1CA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1C34189E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9BACD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3B49F" w14:textId="7FB57012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536D6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5B258" w14:textId="4651A88D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7A485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F7841" w14:textId="53E6D0CE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1,917</w:t>
            </w:r>
          </w:p>
        </w:tc>
      </w:tr>
      <w:tr w:rsidR="00134A3B" w:rsidRPr="009A7EE8" w14:paraId="1065CBE4" w14:textId="77777777" w:rsidTr="00A2365A">
        <w:tc>
          <w:tcPr>
            <w:tcW w:w="3330" w:type="dxa"/>
          </w:tcPr>
          <w:p w14:paraId="08F04D06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6240E428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5526BF22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2E328" w14:textId="7B054DB7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1719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06616" w14:textId="45BC0D8D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9097F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E2D1E" w14:textId="71A009CE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1,380</w:t>
            </w:r>
          </w:p>
        </w:tc>
      </w:tr>
      <w:tr w:rsidR="00134A3B" w:rsidRPr="009A7EE8" w14:paraId="2F6FF720" w14:textId="77777777" w:rsidTr="00A2365A">
        <w:tc>
          <w:tcPr>
            <w:tcW w:w="3330" w:type="dxa"/>
          </w:tcPr>
          <w:p w14:paraId="2C4BA433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66252BDD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  <w:tc>
          <w:tcPr>
            <w:tcW w:w="270" w:type="dxa"/>
            <w:shd w:val="clear" w:color="auto" w:fill="auto"/>
          </w:tcPr>
          <w:p w14:paraId="74D5B30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F335F" w14:textId="1583634A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28D2A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734C" w14:textId="5A60BC61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A324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8B260" w14:textId="7318B1D8" w:rsidR="00134A3B" w:rsidRPr="00A2365A" w:rsidRDefault="00134A3B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A828EB" w:rsidRPr="009A7EE8" w14:paraId="38B1218A" w14:textId="77777777" w:rsidTr="00A2365A">
        <w:tc>
          <w:tcPr>
            <w:tcW w:w="3330" w:type="dxa"/>
          </w:tcPr>
          <w:p w14:paraId="75684FFA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08BB9EB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1B462584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C83C" w14:textId="2ACF9601" w:rsidR="00A828EB" w:rsidRPr="00A2365A" w:rsidRDefault="00134A3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1,42</w:t>
            </w:r>
            <w:r w:rsidR="00E52F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7907F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5F24C9" w14:textId="4C27AD21" w:rsidR="00A828EB" w:rsidRPr="00A2365A" w:rsidRDefault="00134A3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32C41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58F8E" w14:textId="23497C6E" w:rsidR="00A828EB" w:rsidRPr="00A2365A" w:rsidRDefault="00134A3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30,48</w:t>
            </w:r>
            <w:r w:rsidR="00E52F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828EB" w:rsidRPr="00694D4E" w14:paraId="418B4753" w14:textId="77777777" w:rsidTr="00A2365A">
        <w:trPr>
          <w:trHeight w:val="216"/>
        </w:trPr>
        <w:tc>
          <w:tcPr>
            <w:tcW w:w="3330" w:type="dxa"/>
          </w:tcPr>
          <w:p w14:paraId="7E6074A2" w14:textId="77777777" w:rsidR="00A828EB" w:rsidRPr="00694D4E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A828EB" w:rsidRPr="00694D4E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999D36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B1AA" w14:textId="77777777" w:rsidR="00A828EB" w:rsidRPr="00A2365A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886D1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0BBD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44FC3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4E0A8" w14:textId="77777777" w:rsidR="00A828EB" w:rsidRPr="00A2365A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828EB" w:rsidRPr="009A7EE8" w14:paraId="5337FDEF" w14:textId="77777777" w:rsidTr="0096022F">
        <w:tc>
          <w:tcPr>
            <w:tcW w:w="3330" w:type="dxa"/>
          </w:tcPr>
          <w:p w14:paraId="173C2122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1909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A828EB" w:rsidRPr="009A7EE8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A828EB" w:rsidRPr="005F2DD4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3F15E7" w14:textId="77777777" w:rsidR="00A828EB" w:rsidRPr="009A7EE8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828EB" w:rsidRPr="009A7EE8" w14:paraId="371920F5" w14:textId="77777777" w:rsidTr="000B2495">
        <w:tc>
          <w:tcPr>
            <w:tcW w:w="3330" w:type="dxa"/>
          </w:tcPr>
          <w:p w14:paraId="26158A73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236D2257" w14:textId="3A6C07D0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  <w:tc>
          <w:tcPr>
            <w:tcW w:w="270" w:type="dxa"/>
          </w:tcPr>
          <w:p w14:paraId="2CCB1ECD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11AF5922" w:rsidR="00A828EB" w:rsidRPr="009A7EE8" w:rsidRDefault="00134A3B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14:paraId="784240E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0EFB2181" w:rsidR="00A828EB" w:rsidRPr="005F2DD4" w:rsidRDefault="00134A3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93027" w14:textId="2675DC64" w:rsidR="00A828EB" w:rsidRPr="009A7EE8" w:rsidRDefault="00134A3B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(10,799)</w:t>
            </w:r>
          </w:p>
        </w:tc>
      </w:tr>
      <w:tr w:rsidR="00A828EB" w:rsidRPr="009A7EE8" w14:paraId="3C446DC2" w14:textId="77777777" w:rsidTr="00226CA5">
        <w:tc>
          <w:tcPr>
            <w:tcW w:w="3330" w:type="dxa"/>
          </w:tcPr>
          <w:p w14:paraId="5A123A35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599B6AB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  <w:tc>
          <w:tcPr>
            <w:tcW w:w="270" w:type="dxa"/>
          </w:tcPr>
          <w:p w14:paraId="00D3582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1294A120" w:rsidR="00A828EB" w:rsidRPr="009A7EE8" w:rsidRDefault="00134A3B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6AF61653" w:rsidR="00A828EB" w:rsidRPr="005F2DD4" w:rsidRDefault="00134A3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CBCDB0B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102D1AD1" w:rsidR="00A828EB" w:rsidRPr="009A7EE8" w:rsidRDefault="00134A3B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(13,442)</w:t>
            </w:r>
          </w:p>
        </w:tc>
      </w:tr>
      <w:tr w:rsidR="00A828EB" w:rsidRPr="009A7EE8" w14:paraId="679940F1" w14:textId="77777777" w:rsidTr="00226CA5">
        <w:tc>
          <w:tcPr>
            <w:tcW w:w="3330" w:type="dxa"/>
          </w:tcPr>
          <w:p w14:paraId="283383E5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4A3B88E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  <w:tc>
          <w:tcPr>
            <w:tcW w:w="270" w:type="dxa"/>
          </w:tcPr>
          <w:p w14:paraId="4CEA2A8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534FC5F3" w:rsidR="00A828EB" w:rsidRPr="009A7EE8" w:rsidRDefault="00134A3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14:paraId="21B79A39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42495BC3" w:rsidR="00A828EB" w:rsidRPr="005F2DD4" w:rsidRDefault="00134A3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831E636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767003A9" w:rsidR="00A828EB" w:rsidRPr="009A7EE8" w:rsidRDefault="00134A3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(24,241)</w:t>
            </w:r>
          </w:p>
        </w:tc>
      </w:tr>
    </w:tbl>
    <w:p w14:paraId="60E0067B" w14:textId="77777777" w:rsidR="00CA66B4" w:rsidRDefault="00CA66B4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A105261" w14:textId="77777777" w:rsidR="00CA66B4" w:rsidRDefault="00CA66B4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5AAA122" w14:textId="77777777" w:rsidR="00CA66B4" w:rsidRDefault="00CA66B4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288FCEF" w14:textId="77777777" w:rsidR="00CA66B4" w:rsidRDefault="00CA66B4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935ED1" w:rsidRPr="009A7EE8" w14:paraId="275AB1AB" w14:textId="77777777" w:rsidTr="00BC5802">
        <w:trPr>
          <w:tblHeader/>
        </w:trPr>
        <w:tc>
          <w:tcPr>
            <w:tcW w:w="3330" w:type="dxa"/>
          </w:tcPr>
          <w:p w14:paraId="4054B9A6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0D62EE3F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5ED1" w:rsidRPr="009A7EE8" w14:paraId="2A1C50C6" w14:textId="77777777" w:rsidTr="00BC5802">
        <w:trPr>
          <w:tblHeader/>
        </w:trPr>
        <w:tc>
          <w:tcPr>
            <w:tcW w:w="3330" w:type="dxa"/>
          </w:tcPr>
          <w:p w14:paraId="5D5EAB3C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DC0CE5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E75679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ED6361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A7128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3DB2D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5ED1" w:rsidRPr="009A7EE8" w14:paraId="2964311A" w14:textId="77777777" w:rsidTr="00BC5802">
        <w:trPr>
          <w:tblHeader/>
        </w:trPr>
        <w:tc>
          <w:tcPr>
            <w:tcW w:w="3330" w:type="dxa"/>
          </w:tcPr>
          <w:p w14:paraId="1B53867C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5B129E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6E633DB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02729" w14:textId="77777777" w:rsidR="00935ED1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  <w:p w14:paraId="5BCB1820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1969615D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AC8E92D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64CA0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6ED6518A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F031CE9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78E133" w14:textId="77777777" w:rsidR="00935ED1" w:rsidRPr="001A426F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935ED1" w:rsidRPr="009A7EE8" w14:paraId="009EF75B" w14:textId="77777777" w:rsidTr="00BC5802">
        <w:tc>
          <w:tcPr>
            <w:tcW w:w="3330" w:type="dxa"/>
          </w:tcPr>
          <w:p w14:paraId="03BC888B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CEE4A8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6E8A9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B856F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ED04B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DAC92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3D3DB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3479D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5ED1" w:rsidRPr="009A7EE8" w14:paraId="4A86B27B" w14:textId="77777777" w:rsidTr="00BC5802">
        <w:tc>
          <w:tcPr>
            <w:tcW w:w="3330" w:type="dxa"/>
          </w:tcPr>
          <w:p w14:paraId="6D83FCB4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7B826A64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55388460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3B2F10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(30,721)</w:t>
            </w:r>
          </w:p>
        </w:tc>
        <w:tc>
          <w:tcPr>
            <w:tcW w:w="270" w:type="dxa"/>
          </w:tcPr>
          <w:p w14:paraId="1D897100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0CDF7" w14:textId="77777777" w:rsidR="00935ED1" w:rsidRPr="005F2DD4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AA42B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CE32FB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</w:tr>
      <w:tr w:rsidR="00935ED1" w:rsidRPr="009A7EE8" w14:paraId="38A86E24" w14:textId="77777777" w:rsidTr="00BC5802">
        <w:tc>
          <w:tcPr>
            <w:tcW w:w="3330" w:type="dxa"/>
          </w:tcPr>
          <w:p w14:paraId="2C79F6B8" w14:textId="77777777" w:rsidR="00935ED1" w:rsidRPr="004C0B33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DFAC91C" w14:textId="77777777" w:rsidR="00935ED1" w:rsidRPr="004C0B33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9020FF5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5F2B3392" w14:textId="77777777" w:rsidR="00935ED1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6654C3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CE85D2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  <w:vAlign w:val="bottom"/>
          </w:tcPr>
          <w:p w14:paraId="4CF09FFB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364017" w14:textId="77777777" w:rsidR="00935ED1" w:rsidRPr="005F2DD4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459F61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000ABA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</w:tr>
      <w:tr w:rsidR="00935ED1" w:rsidRPr="009A7EE8" w14:paraId="4E58A258" w14:textId="77777777" w:rsidTr="00BC5802">
        <w:tc>
          <w:tcPr>
            <w:tcW w:w="3330" w:type="dxa"/>
          </w:tcPr>
          <w:p w14:paraId="30963C7C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E9B3FFC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4F25F5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  <w:shd w:val="clear" w:color="auto" w:fill="auto"/>
          </w:tcPr>
          <w:p w14:paraId="114080AC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9507E5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CCBFC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0A5CB0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2931E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22D52B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</w:tr>
      <w:tr w:rsidR="00935ED1" w:rsidRPr="009A7EE8" w14:paraId="3EB2197B" w14:textId="77777777" w:rsidTr="00BC5802">
        <w:trPr>
          <w:trHeight w:val="720"/>
        </w:trPr>
        <w:tc>
          <w:tcPr>
            <w:tcW w:w="3330" w:type="dxa"/>
          </w:tcPr>
          <w:p w14:paraId="3958EE00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23AF3C49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4A87E89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B0239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60FDE2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86AEC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2A8C78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B9BED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9C61D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</w:tr>
      <w:tr w:rsidR="00935ED1" w:rsidRPr="009A7EE8" w14:paraId="6AF9B5A5" w14:textId="77777777" w:rsidTr="00BC5802">
        <w:tc>
          <w:tcPr>
            <w:tcW w:w="3330" w:type="dxa"/>
          </w:tcPr>
          <w:p w14:paraId="51886072" w14:textId="77777777" w:rsidR="00935ED1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77E8CA4E" w14:textId="77777777" w:rsidR="00935ED1" w:rsidRPr="00AE1CA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38A60AD2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9F720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8A627D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1236A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8505C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5F8B66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73A7D0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935ED1" w:rsidRPr="009A7EE8" w14:paraId="5A5A0E22" w14:textId="77777777" w:rsidTr="00BC5802">
        <w:tc>
          <w:tcPr>
            <w:tcW w:w="3330" w:type="dxa"/>
          </w:tcPr>
          <w:p w14:paraId="08BA680A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72360D1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1EA113CF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1A7C5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DF38E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4550E6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57E0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121C9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</w:tr>
      <w:tr w:rsidR="00935ED1" w:rsidRPr="009A7EE8" w14:paraId="7E2CF960" w14:textId="77777777" w:rsidTr="00BC5802">
        <w:tc>
          <w:tcPr>
            <w:tcW w:w="3330" w:type="dxa"/>
          </w:tcPr>
          <w:p w14:paraId="4BDD20B1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C072E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02EC6A99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21EDD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6CF5E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E13C6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98FD6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FD6B6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935ED1" w:rsidRPr="009A7EE8" w14:paraId="46F93A8C" w14:textId="77777777" w:rsidTr="00BC5802">
        <w:tc>
          <w:tcPr>
            <w:tcW w:w="3330" w:type="dxa"/>
          </w:tcPr>
          <w:p w14:paraId="1E67E258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631739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7E7EA398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6FFC5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(46,25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F04A8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25D92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CA141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2EDCA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</w:tr>
      <w:tr w:rsidR="00935ED1" w:rsidRPr="00694D4E" w14:paraId="237BE6E2" w14:textId="77777777" w:rsidTr="00BC5802">
        <w:trPr>
          <w:trHeight w:val="216"/>
        </w:trPr>
        <w:tc>
          <w:tcPr>
            <w:tcW w:w="3330" w:type="dxa"/>
          </w:tcPr>
          <w:p w14:paraId="6247E75F" w14:textId="77777777" w:rsidR="00935ED1" w:rsidRPr="00694D4E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41188" w14:textId="77777777" w:rsidR="00935ED1" w:rsidRPr="00694D4E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A18F70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6713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66FDE5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72AA8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9C619A" w14:textId="77777777" w:rsidR="00935ED1" w:rsidRPr="00A2365A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FA01" w14:textId="77777777" w:rsidR="00935ED1" w:rsidRPr="00A2365A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35ED1" w:rsidRPr="009A7EE8" w14:paraId="671B7987" w14:textId="77777777" w:rsidTr="00BC5802">
        <w:tc>
          <w:tcPr>
            <w:tcW w:w="3330" w:type="dxa"/>
          </w:tcPr>
          <w:p w14:paraId="635542DE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32586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36E95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E608FE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F3E153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1810F6" w14:textId="77777777" w:rsidR="00935ED1" w:rsidRPr="005F2DD4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4F5EBE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F293C4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35ED1" w:rsidRPr="009A7EE8" w14:paraId="4A10356D" w14:textId="77777777" w:rsidTr="00BC5802">
        <w:tc>
          <w:tcPr>
            <w:tcW w:w="3330" w:type="dxa"/>
          </w:tcPr>
          <w:p w14:paraId="24121A25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6581B8B5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97EB98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5F904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70" w:type="dxa"/>
            <w:vAlign w:val="bottom"/>
          </w:tcPr>
          <w:p w14:paraId="509EDD4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9BC9ED" w14:textId="77777777" w:rsidR="00935ED1" w:rsidRPr="005F2DD4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270" w:type="dxa"/>
            <w:vAlign w:val="bottom"/>
          </w:tcPr>
          <w:p w14:paraId="689E80D5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C14F69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</w:tr>
      <w:tr w:rsidR="00935ED1" w:rsidRPr="009A7EE8" w14:paraId="2912D8E4" w14:textId="77777777" w:rsidTr="00BC5802">
        <w:tc>
          <w:tcPr>
            <w:tcW w:w="3330" w:type="dxa"/>
          </w:tcPr>
          <w:p w14:paraId="6ADE7EF8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74B9F144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1C69C39A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081B534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113F98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FC16A6F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1CF15A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363D90B" w14:textId="77777777" w:rsidR="00935ED1" w:rsidRPr="005F2DD4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(2,783)</w:t>
            </w:r>
          </w:p>
        </w:tc>
        <w:tc>
          <w:tcPr>
            <w:tcW w:w="270" w:type="dxa"/>
            <w:vAlign w:val="bottom"/>
          </w:tcPr>
          <w:p w14:paraId="388A628C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F36FC0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</w:tr>
      <w:tr w:rsidR="00935ED1" w:rsidRPr="009A7EE8" w14:paraId="122FF481" w14:textId="77777777" w:rsidTr="00BC5802">
        <w:tc>
          <w:tcPr>
            <w:tcW w:w="3330" w:type="dxa"/>
          </w:tcPr>
          <w:p w14:paraId="531768E3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441F9FEF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0C477B01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468D69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06ABC9E4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CF404" w14:textId="77777777" w:rsidR="00935ED1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79D9FC2A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BD8BC" w14:textId="77777777" w:rsidR="00935ED1" w:rsidRPr="005F2DD4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A67957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89DEAA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35ED1" w:rsidRPr="009A7EE8" w14:paraId="02AEBC10" w14:textId="77777777" w:rsidTr="00BC5802">
        <w:tc>
          <w:tcPr>
            <w:tcW w:w="3330" w:type="dxa"/>
          </w:tcPr>
          <w:p w14:paraId="54C3BD0C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85A6F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F255CD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D26E84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70" w:type="dxa"/>
            <w:vAlign w:val="bottom"/>
          </w:tcPr>
          <w:p w14:paraId="32E69E03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8ADAF" w14:textId="77777777" w:rsidR="00935ED1" w:rsidRPr="005F2DD4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(3,651)</w:t>
            </w:r>
          </w:p>
        </w:tc>
        <w:tc>
          <w:tcPr>
            <w:tcW w:w="270" w:type="dxa"/>
            <w:vAlign w:val="bottom"/>
          </w:tcPr>
          <w:p w14:paraId="033BEF31" w14:textId="77777777" w:rsidR="00935ED1" w:rsidRPr="009A7EE8" w:rsidRDefault="00935ED1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3CB65" w14:textId="77777777" w:rsidR="00935ED1" w:rsidRPr="009A7EE8" w:rsidRDefault="00935ED1" w:rsidP="00BC58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</w:tr>
    </w:tbl>
    <w:p w14:paraId="5086E90B" w14:textId="23552BD1" w:rsidR="00304859" w:rsidRDefault="00877648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="001A47BD">
        <w:rPr>
          <w:rFonts w:ascii="Angsana New" w:hAnsi="Angsana New" w:hint="cs"/>
          <w:sz w:val="28"/>
          <w:szCs w:val="28"/>
          <w:cs/>
        </w:rPr>
        <w:t>มีนา</w:t>
      </w:r>
      <w:r>
        <w:rPr>
          <w:rFonts w:ascii="Angsana New" w:hAnsi="Angsana New"/>
          <w:sz w:val="28"/>
          <w:szCs w:val="28"/>
          <w:cs/>
        </w:rPr>
        <w:t xml:space="preserve">คม </w:t>
      </w:r>
      <w:r>
        <w:rPr>
          <w:rFonts w:ascii="Angsana New" w:hAnsi="Angsana New"/>
          <w:sz w:val="28"/>
          <w:szCs w:val="28"/>
        </w:rPr>
        <w:t>256</w:t>
      </w:r>
      <w:r w:rsidR="001A47BD"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473B">
        <w:rPr>
          <w:rFonts w:ascii="Angsana New" w:hAnsi="Angsana New"/>
          <w:spacing w:val="-2"/>
          <w:sz w:val="28"/>
          <w:szCs w:val="28"/>
          <w:cs/>
        </w:rPr>
        <w:t>ไม่ได้ใช้</w:t>
      </w:r>
      <w:r w:rsidRPr="00C008BD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1D639A" w:rsidRPr="00C008BD">
        <w:rPr>
          <w:rFonts w:ascii="Angsana New" w:hAnsi="Angsana New"/>
          <w:spacing w:val="-2"/>
          <w:sz w:val="28"/>
          <w:szCs w:val="28"/>
        </w:rPr>
        <w:t xml:space="preserve"> </w:t>
      </w:r>
      <w:r w:rsidR="00C008BD">
        <w:rPr>
          <w:rFonts w:ascii="Angsana New" w:hAnsi="Angsana New"/>
          <w:spacing w:val="-2"/>
          <w:sz w:val="28"/>
          <w:szCs w:val="28"/>
        </w:rPr>
        <w:t>1</w:t>
      </w:r>
      <w:r w:rsidR="00921257">
        <w:rPr>
          <w:rFonts w:ascii="Angsana New" w:hAnsi="Angsana New"/>
          <w:spacing w:val="-2"/>
          <w:sz w:val="28"/>
          <w:szCs w:val="28"/>
        </w:rPr>
        <w:t>54</w:t>
      </w:r>
      <w:r w:rsidR="00C008BD">
        <w:rPr>
          <w:rFonts w:ascii="Angsana New" w:hAnsi="Angsana New"/>
          <w:spacing w:val="-2"/>
          <w:sz w:val="28"/>
          <w:szCs w:val="28"/>
        </w:rPr>
        <w:t>.</w:t>
      </w:r>
      <w:r w:rsidR="00921257">
        <w:rPr>
          <w:rFonts w:ascii="Angsana New" w:hAnsi="Angsana New"/>
          <w:spacing w:val="-2"/>
          <w:sz w:val="28"/>
          <w:szCs w:val="28"/>
        </w:rPr>
        <w:t>8</w:t>
      </w:r>
      <w:r w:rsidR="001D639A" w:rsidRPr="00C008BD">
        <w:rPr>
          <w:rFonts w:ascii="Angsana New" w:hAnsi="Angsana New"/>
          <w:spacing w:val="-2"/>
          <w:sz w:val="28"/>
          <w:szCs w:val="28"/>
        </w:rPr>
        <w:t xml:space="preserve"> </w:t>
      </w:r>
      <w:r w:rsidRPr="00C008BD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8E473B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8E473B">
        <w:rPr>
          <w:rFonts w:ascii="Angsana New" w:hAnsi="Angsana New"/>
          <w:spacing w:val="-2"/>
          <w:sz w:val="28"/>
          <w:szCs w:val="28"/>
        </w:rPr>
        <w:t>31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1A47BD">
        <w:rPr>
          <w:rFonts w:ascii="Angsana New" w:hAnsi="Angsana New" w:hint="cs"/>
          <w:spacing w:val="-2"/>
          <w:sz w:val="28"/>
          <w:szCs w:val="28"/>
          <w:cs/>
        </w:rPr>
        <w:t>5</w:t>
      </w:r>
      <w:r w:rsidRPr="00A33769">
        <w:rPr>
          <w:rFonts w:ascii="Angsana New" w:hAnsi="Angsana New"/>
          <w:spacing w:val="-2"/>
          <w:sz w:val="28"/>
          <w:szCs w:val="28"/>
        </w:rPr>
        <w:t>: 1</w:t>
      </w:r>
      <w:r w:rsidR="007F10C8" w:rsidRPr="00A33769">
        <w:rPr>
          <w:rFonts w:ascii="Angsana New" w:hAnsi="Angsana New"/>
          <w:spacing w:val="-2"/>
          <w:sz w:val="28"/>
          <w:szCs w:val="28"/>
        </w:rPr>
        <w:t>48.4</w:t>
      </w:r>
      <w:r w:rsidRPr="00A33769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A33769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A90AD5">
        <w:rPr>
          <w:rFonts w:ascii="Angsana New" w:hAnsi="Angsana New"/>
          <w:spacing w:val="-2"/>
          <w:sz w:val="28"/>
          <w:szCs w:val="28"/>
          <w:cs/>
        </w:rPr>
        <w:t>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</w:t>
      </w:r>
      <w:r w:rsidR="00304859" w:rsidRPr="00996AEB">
        <w:rPr>
          <w:rFonts w:ascii="Angsana New" w:hAnsi="Angsana New"/>
          <w:sz w:val="28"/>
          <w:szCs w:val="28"/>
          <w:cs/>
        </w:rPr>
        <w:t>ในอนาคตเพียงพอที่จะนำผลแตกต่างชั่วคราวและผลขาดทุนทางภาษีมาใช้ประโยชน์ได้</w:t>
      </w:r>
      <w:r w:rsidR="00304859">
        <w:rPr>
          <w:rFonts w:ascii="Angsana New" w:hAnsi="Angsana New"/>
          <w:sz w:val="28"/>
          <w:szCs w:val="28"/>
        </w:rPr>
        <w:t xml:space="preserve"> </w:t>
      </w:r>
    </w:p>
    <w:p w14:paraId="7834ED5B" w14:textId="77777777" w:rsidR="00935ED1" w:rsidRDefault="00935ED1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A7244F" w14:textId="4C0B1B56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70146C" w:rsidRPr="001E7A5A" w14:paraId="3F4F0AE8" w14:textId="77777777" w:rsidTr="00EC7A7B">
        <w:trPr>
          <w:trHeight w:val="389"/>
        </w:trPr>
        <w:tc>
          <w:tcPr>
            <w:tcW w:w="5850" w:type="dxa"/>
          </w:tcPr>
          <w:p w14:paraId="73BA4EEB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D7291C5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146C" w:rsidRPr="001E7A5A" w14:paraId="35599728" w14:textId="77777777" w:rsidTr="00EC7A7B">
        <w:trPr>
          <w:trHeight w:val="389"/>
        </w:trPr>
        <w:tc>
          <w:tcPr>
            <w:tcW w:w="5850" w:type="dxa"/>
          </w:tcPr>
          <w:p w14:paraId="5662460A" w14:textId="77777777" w:rsidR="0070146C" w:rsidRPr="001E7A5A" w:rsidRDefault="0070146C" w:rsidP="0070146C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25CCB8" w14:textId="0C5033A2" w:rsidR="0070146C" w:rsidRPr="003D0C47" w:rsidRDefault="00D508E1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0146C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center"/>
          </w:tcPr>
          <w:p w14:paraId="2C2B7594" w14:textId="77777777" w:rsidR="0070146C" w:rsidRPr="003D0C47" w:rsidRDefault="0070146C" w:rsidP="0070146C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4A743A" w14:textId="5DD366FC" w:rsidR="0070146C" w:rsidRPr="003D0C47" w:rsidRDefault="00D508E1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70146C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008BD" w:rsidRPr="001E7A5A" w14:paraId="26AA247D" w14:textId="77777777" w:rsidTr="00EC7A7B">
        <w:trPr>
          <w:trHeight w:val="389"/>
        </w:trPr>
        <w:tc>
          <w:tcPr>
            <w:tcW w:w="5850" w:type="dxa"/>
            <w:vAlign w:val="bottom"/>
          </w:tcPr>
          <w:p w14:paraId="7FCF0A28" w14:textId="798F65A4" w:rsidR="00C008BD" w:rsidRPr="00F808BF" w:rsidRDefault="00C008BD" w:rsidP="00C008BD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4C590EC" w14:textId="7CCE024E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09E"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270" w:type="dxa"/>
          </w:tcPr>
          <w:p w14:paraId="6A559941" w14:textId="77777777" w:rsidR="00C008BD" w:rsidRPr="001A47BD" w:rsidRDefault="00C008BD" w:rsidP="00C008B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0E5458D" w14:textId="5D0D48C2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09E"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</w:tr>
      <w:tr w:rsidR="00C008BD" w:rsidRPr="001E7A5A" w14:paraId="4021FBF3" w14:textId="77777777" w:rsidTr="00EC7A7B">
        <w:trPr>
          <w:trHeight w:val="389"/>
        </w:trPr>
        <w:tc>
          <w:tcPr>
            <w:tcW w:w="5850" w:type="dxa"/>
          </w:tcPr>
          <w:p w14:paraId="5056C5CC" w14:textId="77777777" w:rsidR="00C008BD" w:rsidRPr="00F808BF" w:rsidRDefault="00C008BD" w:rsidP="00C008BD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BEF06FE" w14:textId="063B6D77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92,997</w:t>
            </w:r>
          </w:p>
        </w:tc>
        <w:tc>
          <w:tcPr>
            <w:tcW w:w="270" w:type="dxa"/>
          </w:tcPr>
          <w:p w14:paraId="0BEC0DA0" w14:textId="77777777" w:rsidR="00C008BD" w:rsidRPr="001A47BD" w:rsidRDefault="00C008BD" w:rsidP="00C008B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9D3744F" w14:textId="4C5DC625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92,997</w:t>
            </w:r>
          </w:p>
        </w:tc>
      </w:tr>
      <w:tr w:rsidR="00C008BD" w:rsidRPr="001E7A5A" w14:paraId="5D4D60EB" w14:textId="77777777" w:rsidTr="009D0A58">
        <w:trPr>
          <w:trHeight w:val="389"/>
        </w:trPr>
        <w:tc>
          <w:tcPr>
            <w:tcW w:w="5850" w:type="dxa"/>
          </w:tcPr>
          <w:p w14:paraId="72CB7FDA" w14:textId="77777777" w:rsidR="00C008BD" w:rsidRPr="00F808BF" w:rsidRDefault="00C008BD" w:rsidP="00C008BD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03F4C197" w14:textId="30E31CE9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5FB366D7" w14:textId="77777777" w:rsidR="00C008BD" w:rsidRPr="001A47BD" w:rsidRDefault="00C008BD" w:rsidP="00C008B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FFFFFF"/>
          </w:tcPr>
          <w:p w14:paraId="007D2DA9" w14:textId="14A45913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E242A2" w:rsidRPr="001E7A5A" w14:paraId="78ACAC27" w14:textId="77777777" w:rsidTr="009D0A58">
        <w:trPr>
          <w:trHeight w:val="389"/>
        </w:trPr>
        <w:tc>
          <w:tcPr>
            <w:tcW w:w="5850" w:type="dxa"/>
          </w:tcPr>
          <w:p w14:paraId="4817AF6C" w14:textId="12A80282" w:rsidR="00E242A2" w:rsidRPr="00F808BF" w:rsidRDefault="00E242A2" w:rsidP="00C008BD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40" w:type="dxa"/>
            <w:shd w:val="clear" w:color="auto" w:fill="FFFFFF"/>
          </w:tcPr>
          <w:p w14:paraId="4FB1A67D" w14:textId="5D722120" w:rsidR="00E242A2" w:rsidRPr="00A7071F" w:rsidRDefault="00E242A2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270" w:type="dxa"/>
          </w:tcPr>
          <w:p w14:paraId="6D4CE498" w14:textId="77777777" w:rsidR="00E242A2" w:rsidRPr="001A47BD" w:rsidRDefault="00E242A2" w:rsidP="00C008B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FFFFFF"/>
          </w:tcPr>
          <w:p w14:paraId="39EA9D98" w14:textId="7E6DC0E2" w:rsidR="00E242A2" w:rsidRPr="00A7071F" w:rsidRDefault="00E242A2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39AC" w:rsidRPr="001E7A5A" w14:paraId="472B122B" w14:textId="77777777" w:rsidTr="00EC7A7B">
        <w:trPr>
          <w:trHeight w:val="389"/>
        </w:trPr>
        <w:tc>
          <w:tcPr>
            <w:tcW w:w="5850" w:type="dxa"/>
          </w:tcPr>
          <w:p w14:paraId="7C8BFDDF" w14:textId="77777777" w:rsidR="006339AC" w:rsidRPr="001E7A5A" w:rsidRDefault="006339AC" w:rsidP="006339A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974BE6" w14:textId="5FE8BF64" w:rsidR="006339AC" w:rsidRPr="0087246C" w:rsidRDefault="00C008BD" w:rsidP="006339AC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242A2">
              <w:rPr>
                <w:rFonts w:ascii="Angsana New" w:hAnsi="Angsana New"/>
                <w:b/>
                <w:bCs/>
                <w:sz w:val="28"/>
                <w:szCs w:val="28"/>
              </w:rPr>
              <w:t>54,750</w:t>
            </w:r>
          </w:p>
        </w:tc>
        <w:tc>
          <w:tcPr>
            <w:tcW w:w="270" w:type="dxa"/>
          </w:tcPr>
          <w:p w14:paraId="44478202" w14:textId="77777777" w:rsidR="006339AC" w:rsidRPr="001E7A5A" w:rsidRDefault="006339AC" w:rsidP="006339AC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535D33" w14:textId="32F43922" w:rsidR="006339AC" w:rsidRPr="001E7A5A" w:rsidRDefault="006339AC" w:rsidP="006339AC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148,387</w:t>
            </w:r>
          </w:p>
        </w:tc>
      </w:tr>
    </w:tbl>
    <w:p w14:paraId="4E8B75E0" w14:textId="19B48FA4" w:rsidR="0029154B" w:rsidRPr="00770FE7" w:rsidRDefault="0029154B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70FE7">
        <w:rPr>
          <w:b/>
          <w:bCs/>
          <w:u w:val="none"/>
          <w:cs/>
        </w:rPr>
        <w:t>หนี้สินอื่น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DC3DDD" w14:paraId="32DF6C48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4E72" w:rsidRPr="00DC3DDD" w14:paraId="7FB906F3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4664B60F" w:rsidR="00F84E72" w:rsidRPr="00DC3DDD" w:rsidRDefault="001A47BD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5BA4B6F5" w:rsidR="00F84E72" w:rsidRPr="00DC3DDD" w:rsidRDefault="001A47BD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84E72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8A6C2D" w:rsidRPr="00DC3DDD" w14:paraId="050C57B6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79B0E7CD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</w:t>
            </w:r>
            <w:r w:rsidRPr="00720913">
              <w:rPr>
                <w:rFonts w:asciiTheme="majorBidi" w:hAnsiTheme="majorBidi" w:cstheme="majorBidi"/>
                <w:sz w:val="28"/>
                <w:szCs w:val="28"/>
                <w:cs/>
              </w:rPr>
              <w:t>เหตุ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C679A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09D48621" w:rsidR="008A6C2D" w:rsidRPr="00DC3DDD" w:rsidRDefault="00CC1954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C047" w14:textId="3A427F2D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</w:tr>
      <w:tr w:rsidR="008A6C2D" w:rsidRPr="00DC3DDD" w14:paraId="198EDF82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5FBD5A97" w:rsidR="008A6C2D" w:rsidRPr="0091446F" w:rsidRDefault="008240BF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60D" w14:textId="2415C514" w:rsidR="008A6C2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9,609</w:t>
            </w:r>
          </w:p>
        </w:tc>
      </w:tr>
      <w:tr w:rsidR="008A6C2D" w:rsidRPr="00DC3DDD" w14:paraId="7EB3C6CA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5173F350" w:rsidR="008A6C2D" w:rsidRPr="00DC3DDD" w:rsidRDefault="008240BF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E291" w14:textId="72366109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</w:tr>
      <w:tr w:rsidR="008A6C2D" w:rsidRPr="00DC3DDD" w14:paraId="679AC34C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510EEF1B" w:rsidR="008A6C2D" w:rsidRPr="00DC3DDD" w:rsidRDefault="008240BF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4BCD" w14:textId="2B358F21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</w:tr>
      <w:tr w:rsidR="008A6C2D" w:rsidRPr="00DC3DDD" w14:paraId="48FE748C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8A6C2D" w:rsidRPr="002B08E3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2A883AFD" w:rsidR="008A6C2D" w:rsidRDefault="008240BF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C1954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8B72" w14:textId="40C0BE61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9,071</w:t>
            </w:r>
          </w:p>
        </w:tc>
      </w:tr>
      <w:tr w:rsidR="008A6C2D" w:rsidRPr="005067F3" w14:paraId="2B139C90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7038FB90" w:rsidR="008A6C2D" w:rsidRPr="00DC3DDD" w:rsidRDefault="008240BF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</w:t>
            </w:r>
            <w:r w:rsidR="00CC19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30F01" w14:textId="3D545D77" w:rsidR="008A6C2D" w:rsidRPr="00713B32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77,227</w:t>
            </w:r>
          </w:p>
        </w:tc>
      </w:tr>
    </w:tbl>
    <w:p w14:paraId="042E0BFB" w14:textId="158D9337" w:rsidR="00537607" w:rsidRPr="00AC0421" w:rsidRDefault="004045C9" w:rsidP="006B44D8">
      <w:pPr>
        <w:pStyle w:val="FSNoteNumbered"/>
        <w:numPr>
          <w:ilvl w:val="1"/>
          <w:numId w:val="37"/>
        </w:numPr>
        <w:tabs>
          <w:tab w:val="left" w:pos="270"/>
          <w:tab w:val="left" w:pos="450"/>
          <w:tab w:val="left" w:pos="540"/>
          <w:tab w:val="left" w:pos="630"/>
        </w:tabs>
        <w:spacing w:before="120" w:after="12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   </w:t>
      </w:r>
      <w:r w:rsidR="006B44D8">
        <w:rPr>
          <w:rFonts w:hint="cs"/>
          <w:b/>
          <w:bCs/>
          <w:u w:val="none"/>
          <w:cs/>
        </w:rPr>
        <w:t xml:space="preserve"> </w:t>
      </w:r>
      <w:r w:rsidR="000F3B50" w:rsidRPr="00AC0421">
        <w:rPr>
          <w:b/>
          <w:bCs/>
          <w:u w:val="none"/>
          <w:cs/>
        </w:rPr>
        <w:t>หนี้สินตามสัญญาเช่า</w:t>
      </w:r>
    </w:p>
    <w:p w14:paraId="56A4A284" w14:textId="7BD6F48D" w:rsidR="008C7BE4" w:rsidRDefault="000F3B50" w:rsidP="00D016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</w:t>
      </w:r>
      <w:r w:rsidR="00132AEA">
        <w:rPr>
          <w:rFonts w:ascii="Angsana New" w:hAnsi="Angsana New" w:hint="cs"/>
          <w:sz w:val="28"/>
          <w:szCs w:val="28"/>
          <w:cs/>
        </w:rPr>
        <w:t>อาคารสำนักงานซึ่งบันทึกเป็นสิทธิการใช้สินทรัพย์</w:t>
      </w:r>
      <w:r w:rsidRPr="000F3B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7B5549" w:rsidRPr="00E34BE6" w14:paraId="1CDBB695" w14:textId="19269DB0" w:rsidTr="00EC7A7B">
        <w:trPr>
          <w:trHeight w:val="389"/>
          <w:tblHeader/>
        </w:trPr>
        <w:tc>
          <w:tcPr>
            <w:tcW w:w="585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1A47BD" w:rsidRPr="00E34BE6" w14:paraId="5CA43EFE" w14:textId="4BCE6CE1" w:rsidTr="00514B7B">
        <w:trPr>
          <w:trHeight w:val="389"/>
          <w:tblHeader/>
        </w:trPr>
        <w:tc>
          <w:tcPr>
            <w:tcW w:w="5850" w:type="dxa"/>
          </w:tcPr>
          <w:p w14:paraId="33F840BB" w14:textId="77777777" w:rsidR="001A47BD" w:rsidRPr="00E34BE6" w:rsidRDefault="001A47BD" w:rsidP="006B44D8">
            <w:pPr>
              <w:tabs>
                <w:tab w:val="clear" w:pos="227"/>
                <w:tab w:val="left" w:pos="54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4A3132B4" w:rsidR="001A47BD" w:rsidRPr="00073CC8" w:rsidRDefault="006D477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1A47B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1A47BD" w:rsidRPr="000C7F80" w:rsidRDefault="001A47BD" w:rsidP="001A47BD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3BE97" w14:textId="64C57CD4" w:rsidR="001A47BD" w:rsidRPr="000C7F80" w:rsidRDefault="006D477D" w:rsidP="001A47BD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A47B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1A47BD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1A47BD" w:rsidRPr="00E34BE6" w14:paraId="00A935A3" w14:textId="0A2936F1" w:rsidTr="00514B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4117908" w14:textId="77777777" w:rsidR="001A47BD" w:rsidRPr="00E34BE6" w:rsidRDefault="001A47BD" w:rsidP="006B44D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D6EB9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7BD" w:rsidRPr="00E34BE6" w14:paraId="48153142" w14:textId="31619E00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767B5C4B" w14:textId="164D174F" w:rsidR="001A47BD" w:rsidRPr="00E34BE6" w:rsidRDefault="001A47BD" w:rsidP="001A47B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76D65E08" w:rsidR="001A47BD" w:rsidRPr="004C27A0" w:rsidRDefault="00C008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08BD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227C8C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270" w:type="dxa"/>
          </w:tcPr>
          <w:p w14:paraId="25B54D2C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38B55471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</w:tr>
      <w:tr w:rsidR="001A47BD" w:rsidRPr="00E34BE6" w14:paraId="0E0D39E0" w14:textId="151BE5DD" w:rsidTr="00EC7A7B">
        <w:trPr>
          <w:trHeight w:val="389"/>
        </w:trPr>
        <w:tc>
          <w:tcPr>
            <w:tcW w:w="5850" w:type="dxa"/>
            <w:shd w:val="clear" w:color="auto" w:fill="auto"/>
            <w:hideMark/>
          </w:tcPr>
          <w:p w14:paraId="700F899D" w14:textId="6AD8D14D" w:rsidR="001A47BD" w:rsidRPr="00E34BE6" w:rsidRDefault="001A47BD" w:rsidP="001A47B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59CB7903" w:rsidR="001A47BD" w:rsidRPr="004C27A0" w:rsidRDefault="00C008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08BD"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755D5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7C8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29D9164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6EA9BFD0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</w:tr>
      <w:tr w:rsidR="001A47BD" w:rsidRPr="00E34BE6" w14:paraId="06F86D49" w14:textId="57CFEE3F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44AC12EC" w14:textId="77777777" w:rsidR="001A47BD" w:rsidRPr="00E34BE6" w:rsidRDefault="001A47BD" w:rsidP="006B4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3ED7950A" w:rsidR="001A47BD" w:rsidRPr="004C27A0" w:rsidRDefault="00C008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8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55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008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55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27C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3CD69E7D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  <w:tr w:rsidR="001A47BD" w:rsidRPr="004C3013" w14:paraId="2C2BB1CE" w14:textId="1E1AA52C" w:rsidTr="00EC7A7B">
        <w:trPr>
          <w:trHeight w:val="105"/>
        </w:trPr>
        <w:tc>
          <w:tcPr>
            <w:tcW w:w="5850" w:type="dxa"/>
            <w:shd w:val="clear" w:color="auto" w:fill="auto"/>
            <w:vAlign w:val="bottom"/>
          </w:tcPr>
          <w:p w14:paraId="038530DC" w14:textId="77777777" w:rsidR="001A47BD" w:rsidRPr="004C3013" w:rsidRDefault="001A47BD" w:rsidP="001A47BD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A47BD" w:rsidRPr="00E34BE6" w14:paraId="5C1C5A3C" w14:textId="01B21037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350E3BC" w14:textId="77777777" w:rsidR="001A47BD" w:rsidRPr="00E34BE6" w:rsidRDefault="001A47BD" w:rsidP="001A47BD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5000925C" w:rsidR="001A47BD" w:rsidRPr="007969A5" w:rsidRDefault="00C008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08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55D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08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5D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7C8C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04CB96F4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3D3A95E1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49,497</w:t>
            </w:r>
          </w:p>
        </w:tc>
      </w:tr>
      <w:tr w:rsidR="001A47BD" w:rsidRPr="00E34BE6" w14:paraId="3B2ADD8C" w14:textId="32F752ED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46BE9420" w14:textId="77777777" w:rsidR="001A47BD" w:rsidRPr="00E34BE6" w:rsidRDefault="001A47BD" w:rsidP="001A47BD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1A88BB5A" w:rsidR="001A47BD" w:rsidRPr="007969A5" w:rsidRDefault="00C008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08BD">
              <w:rPr>
                <w:rFonts w:asciiTheme="majorBidi" w:hAnsiTheme="majorBidi" w:cstheme="majorBidi"/>
                <w:sz w:val="28"/>
                <w:szCs w:val="28"/>
              </w:rPr>
              <w:t>(6,</w:t>
            </w:r>
            <w:r w:rsidR="00755D57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Pr="00C008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6362A020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(6,862)</w:t>
            </w:r>
          </w:p>
        </w:tc>
      </w:tr>
      <w:tr w:rsidR="001A47BD" w:rsidRPr="00E34BE6" w14:paraId="508BABE2" w14:textId="69369FBB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7682202B" w14:textId="77777777" w:rsidR="001A47BD" w:rsidRPr="00E34BE6" w:rsidRDefault="001A47BD" w:rsidP="001A47BD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123874C2" w:rsidR="001A47BD" w:rsidRPr="007969A5" w:rsidRDefault="008074A1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74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</w:t>
            </w:r>
            <w:r w:rsidR="00227C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490AE71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</w:tbl>
    <w:p w14:paraId="4AD6AE3B" w14:textId="77777777" w:rsidR="005535D7" w:rsidRDefault="005535D7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5A6494" w14:textId="77777777" w:rsidR="005535D7" w:rsidRDefault="005535D7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AD16495" w14:textId="28E6E135" w:rsidR="00CB245B" w:rsidRDefault="00CB245B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ดอกเบี้ยจ่ายได้คำนวณโดยประมาณการจากอัตราดอกเบี้ยที่เป็นต้นทุนเงินกู้ยืมของบริษัท ตามระยะเวลาของสัญญาเช่า</w:t>
      </w:r>
    </w:p>
    <w:p w14:paraId="638DDB10" w14:textId="6D4F863F" w:rsidR="00C008BD" w:rsidRPr="001159E9" w:rsidRDefault="000F3B50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44D8">
        <w:rPr>
          <w:rFonts w:ascii="Angsana New" w:hAnsi="Angsana New"/>
          <w:sz w:val="28"/>
          <w:szCs w:val="28"/>
          <w:cs/>
        </w:rPr>
        <w:t>สำหรับ</w:t>
      </w:r>
      <w:r w:rsidR="00F23FDA" w:rsidRPr="006B44D8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 w:rsidRPr="006B44D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 w:rsidRPr="006B44D8">
        <w:rPr>
          <w:rFonts w:ascii="Angsana New" w:hAnsi="Angsana New"/>
          <w:sz w:val="28"/>
          <w:szCs w:val="28"/>
        </w:rPr>
        <w:t xml:space="preserve">31 </w:t>
      </w:r>
      <w:r w:rsidR="001A47BD" w:rsidRPr="006B44D8">
        <w:rPr>
          <w:rFonts w:ascii="Angsana New" w:hAnsi="Angsana New" w:hint="cs"/>
          <w:sz w:val="28"/>
          <w:szCs w:val="28"/>
          <w:cs/>
        </w:rPr>
        <w:t>มีนา</w:t>
      </w:r>
      <w:r w:rsidR="00AD041B" w:rsidRPr="006B44D8">
        <w:rPr>
          <w:rFonts w:ascii="Angsana New" w:hAnsi="Angsana New"/>
          <w:sz w:val="28"/>
          <w:szCs w:val="28"/>
          <w:cs/>
        </w:rPr>
        <w:t xml:space="preserve">คม </w:t>
      </w:r>
      <w:r w:rsidR="00AD041B" w:rsidRPr="006B44D8">
        <w:rPr>
          <w:rFonts w:ascii="Angsana New" w:hAnsi="Angsana New"/>
          <w:sz w:val="28"/>
          <w:szCs w:val="28"/>
        </w:rPr>
        <w:t>256</w:t>
      </w:r>
      <w:r w:rsidR="001A47BD" w:rsidRPr="006B44D8">
        <w:rPr>
          <w:rFonts w:ascii="Angsana New" w:hAnsi="Angsana New" w:hint="cs"/>
          <w:sz w:val="28"/>
          <w:szCs w:val="28"/>
          <w:cs/>
        </w:rPr>
        <w:t>6</w:t>
      </w:r>
      <w:r w:rsidR="00AD041B" w:rsidRPr="006B44D8">
        <w:rPr>
          <w:rFonts w:ascii="Angsana New" w:hAnsi="Angsana New"/>
          <w:sz w:val="28"/>
          <w:szCs w:val="28"/>
        </w:rPr>
        <w:t xml:space="preserve"> </w:t>
      </w:r>
      <w:r w:rsidR="003E7C61" w:rsidRPr="006B44D8">
        <w:rPr>
          <w:rFonts w:ascii="Angsana New" w:hAnsi="Angsana New" w:hint="cs"/>
          <w:sz w:val="28"/>
          <w:szCs w:val="28"/>
          <w:cs/>
        </w:rPr>
        <w:t>และ</w:t>
      </w:r>
      <w:r w:rsidR="00727B8D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="003E7C61" w:rsidRPr="006B44D8">
        <w:rPr>
          <w:rFonts w:ascii="Angsana New" w:hAnsi="Angsana New"/>
          <w:sz w:val="28"/>
          <w:szCs w:val="28"/>
        </w:rPr>
        <w:t>256</w:t>
      </w:r>
      <w:r w:rsidR="001A47BD" w:rsidRPr="006B44D8">
        <w:rPr>
          <w:rFonts w:ascii="Angsana New" w:hAnsi="Angsana New"/>
          <w:sz w:val="28"/>
          <w:szCs w:val="28"/>
        </w:rPr>
        <w:t>5</w:t>
      </w:r>
      <w:r w:rsidR="003E7C61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Pr="006B44D8">
        <w:rPr>
          <w:rFonts w:ascii="Angsana New" w:hAnsi="Angsana New"/>
          <w:sz w:val="28"/>
          <w:szCs w:val="28"/>
          <w:cs/>
        </w:rPr>
        <w:t>ดอกเบี้ยจ่ายจากหนี้สินตามสัญญาเช่าจำนวน</w:t>
      </w:r>
      <w:r w:rsidR="004E2663" w:rsidRPr="006B44D8">
        <w:rPr>
          <w:rFonts w:ascii="Angsana New" w:hAnsi="Angsana New"/>
          <w:sz w:val="28"/>
          <w:szCs w:val="28"/>
        </w:rPr>
        <w:t xml:space="preserve"> </w:t>
      </w:r>
      <w:r w:rsidR="00C008BD" w:rsidRPr="006B44D8">
        <w:rPr>
          <w:rFonts w:ascii="Angsana New" w:hAnsi="Angsana New"/>
          <w:sz w:val="28"/>
          <w:szCs w:val="28"/>
        </w:rPr>
        <w:t>0.4</w:t>
      </w:r>
      <w:r w:rsidR="004E2663" w:rsidRPr="006B44D8">
        <w:rPr>
          <w:rFonts w:ascii="Angsana New" w:hAnsi="Angsana New"/>
          <w:sz w:val="28"/>
          <w:szCs w:val="28"/>
        </w:rPr>
        <w:t xml:space="preserve"> </w:t>
      </w:r>
      <w:r w:rsidR="00765B6C" w:rsidRPr="006B44D8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C815E7" w:rsidRPr="006B44D8">
        <w:rPr>
          <w:rFonts w:ascii="Angsana New" w:hAnsi="Angsana New" w:hint="cs"/>
          <w:sz w:val="28"/>
          <w:szCs w:val="28"/>
          <w:cs/>
        </w:rPr>
        <w:t xml:space="preserve">และ </w:t>
      </w:r>
      <w:r w:rsidR="00C008BD" w:rsidRPr="006B44D8">
        <w:rPr>
          <w:rFonts w:ascii="Angsana New" w:hAnsi="Angsana New"/>
          <w:sz w:val="28"/>
          <w:szCs w:val="28"/>
        </w:rPr>
        <w:t>0.5</w:t>
      </w:r>
      <w:r w:rsidR="00EC74EB" w:rsidRPr="006B44D8">
        <w:rPr>
          <w:rFonts w:ascii="Angsana New" w:hAnsi="Angsana New"/>
          <w:sz w:val="28"/>
          <w:szCs w:val="28"/>
        </w:rPr>
        <w:t xml:space="preserve"> </w:t>
      </w:r>
      <w:r w:rsidR="00C815E7" w:rsidRPr="006B44D8">
        <w:rPr>
          <w:rFonts w:ascii="Angsana New" w:hAnsi="Angsana New" w:hint="cs"/>
          <w:sz w:val="28"/>
          <w:szCs w:val="28"/>
          <w:cs/>
        </w:rPr>
        <w:t>ล้านบาท</w:t>
      </w:r>
      <w:r w:rsidR="00447786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="006C36B5" w:rsidRPr="006B44D8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302CE0">
        <w:rPr>
          <w:rFonts w:ascii="Angsana New" w:hAnsi="Angsana New" w:hint="cs"/>
          <w:sz w:val="28"/>
          <w:szCs w:val="28"/>
          <w:cs/>
        </w:rPr>
        <w:t xml:space="preserve">บันทึกเป็นดอกเบี้ยจ่ายซึ่งรวมเป็นส่วนหนึ่งของค่าใช้จ่ายในการดำเนินงาน </w:t>
      </w:r>
      <w:r w:rsidRPr="006B44D8">
        <w:rPr>
          <w:rFonts w:ascii="Angsana New" w:hAnsi="Angsana New"/>
          <w:sz w:val="28"/>
          <w:szCs w:val="28"/>
          <w:cs/>
        </w:rPr>
        <w:t>ในงบกำไรขาดทุนเบ็ดเสร็จ</w:t>
      </w:r>
    </w:p>
    <w:p w14:paraId="6F56BC1A" w14:textId="5E344896" w:rsidR="006A728D" w:rsidRPr="00824832" w:rsidRDefault="006A728D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540223EB" w:rsidR="006A728D" w:rsidRPr="00EC7A7B" w:rsidRDefault="006A728D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D477D">
        <w:rPr>
          <w:rFonts w:ascii="Angsana New" w:hAnsi="Angsana New"/>
          <w:spacing w:val="-2"/>
          <w:sz w:val="28"/>
          <w:szCs w:val="28"/>
        </w:rPr>
        <w:t>2535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กำหนดให้บริษัทต้องจัดสรร</w:t>
      </w:r>
      <w:r w:rsidR="00765B6C" w:rsidRPr="00EC7A7B">
        <w:rPr>
          <w:rFonts w:ascii="Angsana New" w:hAnsi="Angsana New" w:hint="cs"/>
          <w:spacing w:val="-2"/>
          <w:sz w:val="28"/>
          <w:szCs w:val="28"/>
          <w:cs/>
        </w:rPr>
        <w:t>กำไรสะสม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เป็นทุนสำรองอย่างน้อยร้อยละ </w:t>
      </w:r>
      <w:r w:rsidRPr="00EC7A7B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EC7A7B">
        <w:rPr>
          <w:rFonts w:ascii="Angsana New" w:hAnsi="Angsana New"/>
          <w:spacing w:val="-2"/>
          <w:sz w:val="28"/>
          <w:szCs w:val="28"/>
        </w:rPr>
        <w:t>10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ของเงินทุนจดทะเบียน </w:t>
      </w:r>
      <w:r w:rsidR="009B73F5" w:rsidRPr="00EC7A7B">
        <w:rPr>
          <w:rFonts w:ascii="Angsana New" w:hAnsi="Angsana New"/>
          <w:spacing w:val="-2"/>
          <w:sz w:val="28"/>
          <w:szCs w:val="28"/>
          <w:cs/>
        </w:rPr>
        <w:t>ทุน</w:t>
      </w:r>
      <w:r w:rsidRPr="00EC7A7B">
        <w:rPr>
          <w:rFonts w:ascii="Angsana New" w:hAnsi="Angsana New"/>
          <w:spacing w:val="-2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3778B9" w:rsidRDefault="0005240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3778B9">
        <w:rPr>
          <w:b/>
          <w:bCs/>
          <w:u w:val="none"/>
          <w:cs/>
        </w:rPr>
        <w:t>รายได้จากการลงทุน</w:t>
      </w:r>
    </w:p>
    <w:p w14:paraId="262C944D" w14:textId="1EB7F523" w:rsidR="0020784E" w:rsidRPr="00EC7A7B" w:rsidRDefault="008D2AE2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 w:hint="cs"/>
          <w:spacing w:val="-2"/>
          <w:sz w:val="28"/>
          <w:szCs w:val="28"/>
          <w:cs/>
        </w:rPr>
        <w:t>รายได้จากการลงทุนสำหรับ</w:t>
      </w:r>
      <w:r w:rsidR="00E11AF0">
        <w:rPr>
          <w:rFonts w:ascii="Angsana New" w:hAnsi="Angsana New" w:hint="cs"/>
          <w:spacing w:val="-2"/>
          <w:sz w:val="28"/>
          <w:szCs w:val="28"/>
          <w:cs/>
        </w:rPr>
        <w:t>งวดสามเดือน</w:t>
      </w:r>
      <w:r w:rsidR="00A80558" w:rsidRPr="00EC7A7B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1A47BD">
        <w:rPr>
          <w:rFonts w:ascii="Angsana New" w:hAnsi="Angsana New" w:hint="cs"/>
          <w:spacing w:val="-2"/>
          <w:sz w:val="28"/>
          <w:szCs w:val="28"/>
          <w:cs/>
        </w:rPr>
        <w:t>มีน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าคม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1A47BD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256</w:t>
      </w:r>
      <w:r w:rsidR="001A47BD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  <w:r w:rsidRPr="00EC7A7B">
        <w:rPr>
          <w:rFonts w:ascii="Angsana New" w:hAnsi="Angsana New" w:hint="cs"/>
          <w:spacing w:val="-2"/>
          <w:sz w:val="28"/>
          <w:szCs w:val="28"/>
        </w:rPr>
        <w:t> 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0146C" w:rsidRPr="00824832" w14:paraId="4CC70321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7EDCA4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37331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4B8D2BBC" w14:textId="77777777" w:rsidTr="00762283">
        <w:trPr>
          <w:trHeight w:val="3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9CFEB26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87CC256" w14:textId="13AB3350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47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81331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345103F" w14:textId="0430EDEF" w:rsidR="0070146C" w:rsidRPr="00642000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47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A189C" w:rsidRPr="00824832" w14:paraId="092A1743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1D3A5E4" w14:textId="77777777" w:rsidR="00AA189C" w:rsidRPr="00824832" w:rsidRDefault="00AA189C" w:rsidP="00AA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8FC018" w14:textId="336C3273" w:rsidR="00AA189C" w:rsidRPr="00824832" w:rsidRDefault="00F01B7B" w:rsidP="00AA189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C92F44" w14:textId="77777777" w:rsidR="00AA189C" w:rsidRPr="00824832" w:rsidRDefault="00AA189C" w:rsidP="00AA189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70651" w14:textId="2FACFBEF" w:rsidR="00AA189C" w:rsidRPr="00824832" w:rsidRDefault="00AA189C" w:rsidP="00AA189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  <w:tr w:rsidR="00AA189C" w:rsidRPr="00824832" w14:paraId="7ABC2AEF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CB23E8" w14:textId="77777777" w:rsidR="00AA189C" w:rsidRPr="00824832" w:rsidRDefault="00AA189C" w:rsidP="00AA189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D4875" w14:textId="5963F3E9" w:rsidR="00AA189C" w:rsidRPr="00824832" w:rsidRDefault="00F01B7B" w:rsidP="00AA189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18DCA" w14:textId="77777777" w:rsidR="00AA189C" w:rsidRPr="00824832" w:rsidRDefault="00AA189C" w:rsidP="00AA189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5DB2" w14:textId="1A49D4B8" w:rsidR="00AA189C" w:rsidRPr="00824832" w:rsidRDefault="00AA189C" w:rsidP="00AA189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A189C" w:rsidRPr="005067F3" w14:paraId="166B617F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FC818A6" w14:textId="77777777" w:rsidR="00AA189C" w:rsidRPr="00824832" w:rsidRDefault="00AA189C" w:rsidP="00AA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65BAA" w14:textId="5C17E61E" w:rsidR="00AA189C" w:rsidRPr="00824832" w:rsidRDefault="00F01B7B" w:rsidP="00AA189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76DEA" w14:textId="77777777" w:rsidR="00AA189C" w:rsidRPr="00824832" w:rsidRDefault="00AA189C" w:rsidP="00AA189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065BA" w14:textId="1D7268F8" w:rsidR="00AA189C" w:rsidRPr="00721BDB" w:rsidRDefault="00AA189C" w:rsidP="00AA189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1,121</w:t>
            </w:r>
          </w:p>
        </w:tc>
      </w:tr>
    </w:tbl>
    <w:p w14:paraId="62DD351D" w14:textId="40008462" w:rsidR="00AE653A" w:rsidRPr="004665D5" w:rsidRDefault="00445CF0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665D5">
        <w:rPr>
          <w:rFonts w:hint="cs"/>
          <w:b/>
          <w:bCs/>
          <w:u w:val="none"/>
          <w:cs/>
        </w:rPr>
        <w:t>กำไร</w:t>
      </w:r>
      <w:r w:rsidR="00256013" w:rsidRPr="004665D5">
        <w:rPr>
          <w:b/>
          <w:bCs/>
          <w:u w:val="none"/>
          <w:cs/>
        </w:rPr>
        <w:t>จากเครื่องมือทางการเงิน</w:t>
      </w:r>
    </w:p>
    <w:p w14:paraId="1AAF2EB0" w14:textId="39461059" w:rsidR="00680955" w:rsidRDefault="00E236B1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กำไรจากเครื่องมือทางการเงินสำหรับ</w:t>
      </w:r>
      <w:r w:rsidR="00E11AF0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งวดสามเดือน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650112">
        <w:rPr>
          <w:rFonts w:ascii="Angsana New" w:hAnsi="Angsana New" w:hint="cs"/>
          <w:spacing w:val="-2"/>
          <w:sz w:val="28"/>
          <w:szCs w:val="28"/>
          <w:cs/>
        </w:rPr>
        <w:t>มีน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าคม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650112">
        <w:rPr>
          <w:rFonts w:ascii="Angsana New" w:hAnsi="Angsana New" w:hint="cs"/>
          <w:spacing w:val="-2"/>
          <w:sz w:val="28"/>
          <w:szCs w:val="28"/>
          <w:cs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 w:rsidR="00650112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0146C" w:rsidRPr="00824832" w14:paraId="387236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3F3C2F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4D3E7" w14:textId="77777777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64E2F73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99618B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FCEDC" w14:textId="48373C55" w:rsidR="0070146C" w:rsidRPr="007C4D24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112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FC510" w14:textId="77777777" w:rsidR="0070146C" w:rsidRPr="007C4D24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7A2F2" w14:textId="7E8A3CB4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11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E11AF0" w:rsidRPr="00824832" w14:paraId="1B96696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359B0" w14:textId="77777777" w:rsidR="00E11AF0" w:rsidRPr="004646DC" w:rsidRDefault="00E11AF0" w:rsidP="00E1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46DC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3704AB2D" w14:textId="77777777" w:rsidR="00E11AF0" w:rsidRPr="009B64F2" w:rsidRDefault="00E11AF0" w:rsidP="00E1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646D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646D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4646D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4646D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A91A" w14:textId="62DB18ED" w:rsidR="00E11AF0" w:rsidRPr="007C4D24" w:rsidRDefault="00056644" w:rsidP="00E1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64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A72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166D" w14:textId="77777777" w:rsidR="00E11AF0" w:rsidRPr="00824832" w:rsidRDefault="00E11AF0" w:rsidP="00E11A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0E1E" w14:textId="20CA0323" w:rsidR="00E11AF0" w:rsidRPr="00824832" w:rsidRDefault="00E11AF0" w:rsidP="00E11A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E11AF0" w:rsidRPr="00824832" w14:paraId="6A998B66" w14:textId="77777777" w:rsidTr="00F51D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570383" w14:textId="77777777" w:rsidR="00E11AF0" w:rsidRPr="004646DC" w:rsidRDefault="00E11AF0" w:rsidP="00E1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EAA08" w14:textId="15D54FBB" w:rsidR="00E11AF0" w:rsidRDefault="00056644" w:rsidP="00E1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644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DCF0C" w14:textId="77777777" w:rsidR="00E11AF0" w:rsidRPr="00824832" w:rsidRDefault="00E11AF0" w:rsidP="00E11A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CC68B" w14:textId="00E706DF" w:rsidR="00E11AF0" w:rsidRDefault="00E11AF0" w:rsidP="00E11A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E11AF0" w:rsidRPr="005067F3" w14:paraId="73524C80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C3589BC" w14:textId="77777777" w:rsidR="00E11AF0" w:rsidRPr="00824832" w:rsidRDefault="00E11AF0" w:rsidP="00E1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1E1D7" w14:textId="7100A1D7" w:rsidR="00E11AF0" w:rsidRPr="0014638E" w:rsidRDefault="00056644" w:rsidP="00E1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6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A72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1C85A" w14:textId="77777777" w:rsidR="00E11AF0" w:rsidRPr="009D33AF" w:rsidRDefault="00E11AF0" w:rsidP="00E11A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FF6F7" w14:textId="39FF527B" w:rsidR="00E11AF0" w:rsidRPr="009D33AF" w:rsidRDefault="00E11AF0" w:rsidP="00E11A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</w:t>
            </w:r>
          </w:p>
        </w:tc>
      </w:tr>
    </w:tbl>
    <w:p w14:paraId="5C332D42" w14:textId="77777777" w:rsidR="005535D7" w:rsidRDefault="005535D7" w:rsidP="005535D7">
      <w:pPr>
        <w:pStyle w:val="FSNoteNumbered"/>
        <w:spacing w:after="0"/>
        <w:ind w:left="540"/>
        <w:rPr>
          <w:b/>
          <w:bCs/>
          <w:u w:val="none"/>
        </w:rPr>
      </w:pPr>
    </w:p>
    <w:p w14:paraId="129C1953" w14:textId="77777777" w:rsidR="005535D7" w:rsidRDefault="005535D7" w:rsidP="005535D7">
      <w:pPr>
        <w:rPr>
          <w:lang w:val="th-TH"/>
        </w:rPr>
      </w:pPr>
    </w:p>
    <w:p w14:paraId="312402A9" w14:textId="77777777" w:rsidR="005535D7" w:rsidRDefault="005535D7" w:rsidP="005535D7">
      <w:pPr>
        <w:rPr>
          <w:lang w:val="th-TH"/>
        </w:rPr>
      </w:pPr>
    </w:p>
    <w:p w14:paraId="49FD4A81" w14:textId="77777777" w:rsidR="005535D7" w:rsidRDefault="005535D7" w:rsidP="005535D7">
      <w:pPr>
        <w:rPr>
          <w:lang w:val="th-TH"/>
        </w:rPr>
      </w:pPr>
    </w:p>
    <w:p w14:paraId="0BF3C6A2" w14:textId="77777777" w:rsidR="005535D7" w:rsidRDefault="005535D7" w:rsidP="005535D7">
      <w:pPr>
        <w:rPr>
          <w:lang w:val="th-TH"/>
        </w:rPr>
      </w:pPr>
    </w:p>
    <w:p w14:paraId="0A4FAF28" w14:textId="77777777" w:rsidR="005535D7" w:rsidRDefault="005535D7" w:rsidP="005535D7">
      <w:pPr>
        <w:rPr>
          <w:lang w:val="th-TH"/>
        </w:rPr>
      </w:pPr>
    </w:p>
    <w:p w14:paraId="35C4E6DD" w14:textId="77777777" w:rsidR="005535D7" w:rsidRDefault="005535D7" w:rsidP="005535D7">
      <w:pPr>
        <w:rPr>
          <w:lang w:val="th-TH"/>
        </w:rPr>
      </w:pPr>
    </w:p>
    <w:p w14:paraId="7C65D205" w14:textId="77777777" w:rsidR="005535D7" w:rsidRDefault="005535D7" w:rsidP="005535D7">
      <w:pPr>
        <w:rPr>
          <w:lang w:val="th-TH"/>
        </w:rPr>
      </w:pPr>
    </w:p>
    <w:p w14:paraId="7D158FC1" w14:textId="77777777" w:rsidR="005535D7" w:rsidRPr="005535D7" w:rsidRDefault="005535D7" w:rsidP="005535D7">
      <w:pPr>
        <w:rPr>
          <w:lang w:val="th-TH"/>
        </w:rPr>
      </w:pPr>
    </w:p>
    <w:p w14:paraId="660BEA57" w14:textId="6EC02408" w:rsidR="00256013" w:rsidRPr="00E826E0" w:rsidRDefault="00EC7A7B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ขาดทุน</w:t>
      </w:r>
      <w:r w:rsidR="00256013" w:rsidRPr="00E826E0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B13D700" w14:textId="72D14FB0" w:rsidR="00592E74" w:rsidRDefault="00EC7A7B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C7A7B">
        <w:rPr>
          <w:rFonts w:ascii="Angsana New" w:hAnsi="Angsana New"/>
          <w:sz w:val="28"/>
          <w:szCs w:val="28"/>
          <w:cs/>
        </w:rPr>
        <w:t>ขาดทุน</w:t>
      </w:r>
      <w:r w:rsidR="00870DE4" w:rsidRPr="00870DE4">
        <w:rPr>
          <w:rFonts w:ascii="Angsana New" w:hAnsi="Angsana New"/>
          <w:sz w:val="28"/>
          <w:szCs w:val="28"/>
          <w:cs/>
        </w:rPr>
        <w:t>จากการปรับมูลค่ายุติธรรมของเครื่องมือทางการเงินสำหรับ</w:t>
      </w:r>
      <w:r w:rsidR="00E11AF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650112">
        <w:rPr>
          <w:rFonts w:ascii="Angsana New" w:hAnsi="Angsana New" w:hint="cs"/>
          <w:sz w:val="28"/>
          <w:szCs w:val="28"/>
          <w:cs/>
        </w:rPr>
        <w:t>มีน</w:t>
      </w:r>
      <w:r w:rsidR="00AD041B">
        <w:rPr>
          <w:rFonts w:ascii="Angsana New" w:hAnsi="Angsana New"/>
          <w:sz w:val="28"/>
          <w:szCs w:val="28"/>
          <w:cs/>
        </w:rPr>
        <w:t xml:space="preserve">าคม </w:t>
      </w:r>
      <w:r w:rsidR="00AD041B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และ </w:t>
      </w:r>
      <w:r w:rsidR="00727B8D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70146C" w:rsidRPr="00824832" w14:paraId="0C26E96E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4D8382D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FD0B7" w14:textId="77777777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650112" w:rsidRPr="00824832" w14:paraId="4B8EEACC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D5D8A2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4971D" w14:textId="1B31C37C" w:rsidR="00650112" w:rsidRPr="007C4D24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632B1" w14:textId="77777777" w:rsidR="00650112" w:rsidRPr="007C4D24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36D24" w14:textId="096646B0" w:rsidR="00650112" w:rsidRPr="00E9551E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936BE" w:rsidRPr="00824832" w14:paraId="7E1F7805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4D28387" w14:textId="77777777" w:rsidR="008936BE" w:rsidRDefault="008936BE" w:rsidP="0089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5B0CAFB4" w14:textId="77777777" w:rsidR="008936BE" w:rsidRPr="00107749" w:rsidRDefault="008936BE" w:rsidP="0089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D682E" w14:textId="468BEEA1" w:rsidR="008936BE" w:rsidRPr="007C4D24" w:rsidRDefault="00056644" w:rsidP="0089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644">
              <w:rPr>
                <w:rFonts w:asciiTheme="majorBidi" w:hAnsiTheme="majorBidi" w:cstheme="majorBidi"/>
                <w:sz w:val="28"/>
                <w:szCs w:val="28"/>
              </w:rPr>
              <w:t>6,443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273BE" w14:textId="77777777" w:rsidR="008936BE" w:rsidRPr="00824832" w:rsidRDefault="008936BE" w:rsidP="008936B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F215A" w14:textId="6A5E811C" w:rsidR="008936BE" w:rsidRPr="00824832" w:rsidRDefault="008936BE" w:rsidP="008936B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8936BE" w:rsidRPr="00824832" w14:paraId="7CEA2D36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4C619D" w14:textId="77777777" w:rsidR="008936BE" w:rsidRPr="00107749" w:rsidRDefault="008936BE" w:rsidP="0089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7902" w14:textId="014E8011" w:rsidR="008936BE" w:rsidRPr="007C4D24" w:rsidRDefault="00056644" w:rsidP="0089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644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2BAD" w14:textId="77777777" w:rsidR="008936BE" w:rsidRPr="00824832" w:rsidRDefault="008936BE" w:rsidP="008936B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5F8B" w14:textId="0F55D1CE" w:rsidR="008936BE" w:rsidRPr="00824832" w:rsidRDefault="008936BE" w:rsidP="008936B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8936BE" w:rsidRPr="005067F3" w14:paraId="522EB9F8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ED56907" w14:textId="77777777" w:rsidR="008936BE" w:rsidRPr="00824832" w:rsidRDefault="008936BE" w:rsidP="0089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B077D" w14:textId="3B93BD08" w:rsidR="008936BE" w:rsidRPr="0014638E" w:rsidRDefault="00056644" w:rsidP="0089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6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B0700" w14:textId="77777777" w:rsidR="008936BE" w:rsidRPr="009D33AF" w:rsidRDefault="008936BE" w:rsidP="008936B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85481" w14:textId="3DE4D896" w:rsidR="008936BE" w:rsidRPr="009D33AF" w:rsidRDefault="008936BE" w:rsidP="008936B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</w:p>
        </w:tc>
      </w:tr>
    </w:tbl>
    <w:p w14:paraId="5C009B0B" w14:textId="17E946F9" w:rsidR="0034029A" w:rsidRPr="00E826E0" w:rsidRDefault="0034029A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b/>
          <w:bCs/>
          <w:u w:val="none"/>
          <w:cs/>
        </w:rPr>
        <w:t>ค่าใช้จ่ายในการดำเนินงาน</w:t>
      </w:r>
    </w:p>
    <w:p w14:paraId="38EDC185" w14:textId="08B08E01" w:rsid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="008936B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650112">
        <w:rPr>
          <w:rFonts w:ascii="Angsana New" w:hAnsi="Angsana New" w:hint="cs"/>
          <w:spacing w:val="-2"/>
          <w:sz w:val="28"/>
          <w:szCs w:val="28"/>
          <w:cs/>
        </w:rPr>
        <w:t>มีน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าคม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9B6E1D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9B6E1D">
        <w:rPr>
          <w:rFonts w:ascii="Angsana New" w:hAnsi="Angsana New"/>
          <w:sz w:val="28"/>
          <w:szCs w:val="28"/>
        </w:rPr>
        <w:t>5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900"/>
        <w:gridCol w:w="1440"/>
        <w:gridCol w:w="270"/>
        <w:gridCol w:w="1440"/>
      </w:tblGrid>
      <w:tr w:rsidR="0070146C" w:rsidRPr="00824832" w14:paraId="089FEBAD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C6BFE5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C9CB7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5014E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212E4048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20F355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3F984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81DAF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7AF85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55F34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821839" w14:textId="70CE70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112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7FD60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8F02E55" w14:textId="14054174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11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50112" w:rsidRPr="00824832" w14:paraId="6ED05AC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64D5FD" w14:textId="77777777" w:rsidR="00650112" w:rsidRPr="00824832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1F77E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07988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351AA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50B8E2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16C93" w14:textId="468E1F33" w:rsidR="00650112" w:rsidRPr="00824832" w:rsidRDefault="00230D9B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F1F45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F5018" w14:textId="366567F6" w:rsidR="00650112" w:rsidRPr="007A7B74" w:rsidRDefault="00422A56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A56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422A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2A56">
              <w:rPr>
                <w:rFonts w:asciiTheme="majorBidi" w:hAnsiTheme="majorBidi"/>
                <w:sz w:val="28"/>
                <w:szCs w:val="28"/>
                <w:cs/>
              </w:rPr>
              <w:t>601</w:t>
            </w:r>
          </w:p>
        </w:tc>
      </w:tr>
      <w:tr w:rsidR="00650112" w:rsidRPr="00824832" w14:paraId="4E47D2BE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371E4B" w14:textId="77777777" w:rsidR="00650112" w:rsidRPr="00824832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1FE49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50498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1F66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76045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53D8F" w14:textId="3C260276" w:rsidR="00650112" w:rsidRPr="00824832" w:rsidRDefault="00230D9B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798F4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381D0" w14:textId="122D5536" w:rsidR="00650112" w:rsidRPr="007A7B74" w:rsidRDefault="007561B5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61B5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756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61B5">
              <w:rPr>
                <w:rFonts w:asciiTheme="majorBidi" w:hAnsiTheme="majorBidi"/>
                <w:sz w:val="28"/>
                <w:szCs w:val="28"/>
                <w:cs/>
              </w:rPr>
              <w:t>669</w:t>
            </w:r>
          </w:p>
        </w:tc>
      </w:tr>
      <w:tr w:rsidR="00650112" w:rsidRPr="00824832" w14:paraId="45E2F97B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6C961F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7E799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CA53C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BC1AB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192EB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DF405" w14:textId="421A89F2" w:rsidR="00650112" w:rsidRPr="00824832" w:rsidRDefault="00230D9B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75BED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3E7388" w14:textId="2DBA9C33" w:rsidR="00650112" w:rsidRPr="007A7B74" w:rsidRDefault="009F5AB1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AB1">
              <w:rPr>
                <w:rFonts w:asciiTheme="majorBidi" w:hAnsiTheme="majorBidi"/>
                <w:sz w:val="28"/>
                <w:szCs w:val="28"/>
                <w:cs/>
              </w:rPr>
              <w:t>113</w:t>
            </w:r>
          </w:p>
        </w:tc>
      </w:tr>
      <w:tr w:rsidR="00650112" w:rsidRPr="00824832" w14:paraId="02CC61D2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89ABB1" w14:textId="243F85F6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C6E21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9D71B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E0EF5" w14:textId="77777777" w:rsidR="00650112" w:rsidRPr="00824832" w:rsidRDefault="00650112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40B947" w14:textId="77777777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109E54" w14:textId="15885758" w:rsidR="00650112" w:rsidRPr="00824832" w:rsidRDefault="00230D9B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6C593" w14:textId="0D9D1B44" w:rsidR="00650112" w:rsidRPr="00824832" w:rsidRDefault="00650112" w:rsidP="006501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264FB3" w14:textId="296441B0" w:rsidR="00650112" w:rsidRPr="007A7B74" w:rsidRDefault="005A7BA8" w:rsidP="0065011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7BA8">
              <w:rPr>
                <w:rFonts w:asciiTheme="majorBidi" w:hAnsiTheme="majorBidi"/>
                <w:sz w:val="28"/>
                <w:szCs w:val="28"/>
                <w:cs/>
              </w:rPr>
              <w:t>38</w:t>
            </w:r>
          </w:p>
        </w:tc>
      </w:tr>
      <w:tr w:rsidR="00987419" w:rsidRPr="00824832" w14:paraId="7482D43C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5E809A" w14:textId="77777777" w:rsidR="00987419" w:rsidRPr="00824832" w:rsidRDefault="00987419" w:rsidP="0098741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84B8A" w14:textId="77777777" w:rsidR="00987419" w:rsidRPr="00824832" w:rsidRDefault="00987419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6E4CA" w14:textId="77777777" w:rsidR="00987419" w:rsidRPr="00824832" w:rsidRDefault="00987419" w:rsidP="0098741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41CA7" w14:textId="77777777" w:rsidR="00987419" w:rsidRPr="00824832" w:rsidRDefault="00987419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BC3BDD" w14:textId="77777777" w:rsidR="00987419" w:rsidRPr="00824832" w:rsidRDefault="00987419" w:rsidP="0098741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1573D" w14:textId="5105E19B" w:rsidR="00987419" w:rsidRPr="00824832" w:rsidRDefault="00230D9B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A72AA1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CA3B8" w14:textId="77777777" w:rsidR="00987419" w:rsidRPr="00824832" w:rsidRDefault="00987419" w:rsidP="0098741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1742E" w14:textId="7DBA3D3B" w:rsidR="00987419" w:rsidRPr="007A7B74" w:rsidRDefault="00A72AA1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4,004</w:t>
            </w:r>
          </w:p>
        </w:tc>
      </w:tr>
      <w:tr w:rsidR="00987419" w:rsidRPr="005067F3" w14:paraId="6E38667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150598" w14:textId="77777777" w:rsidR="00987419" w:rsidRPr="00824832" w:rsidRDefault="00987419" w:rsidP="0098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48589" w14:textId="77777777" w:rsidR="00987419" w:rsidRPr="00824832" w:rsidRDefault="00987419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3D97F" w14:textId="77777777" w:rsidR="00987419" w:rsidRPr="00824832" w:rsidRDefault="00987419" w:rsidP="0098741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B960" w14:textId="77777777" w:rsidR="00987419" w:rsidRPr="00824832" w:rsidRDefault="00987419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C3625B" w14:textId="77777777" w:rsidR="00987419" w:rsidRPr="00824832" w:rsidRDefault="00987419" w:rsidP="0098741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02A105AB" w14:textId="0C7556CA" w:rsidR="00987419" w:rsidRPr="00824832" w:rsidRDefault="00230D9B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35,37</w:t>
            </w:r>
            <w:r w:rsidR="00C008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6324F8" w14:textId="77777777" w:rsidR="00987419" w:rsidRPr="00824832" w:rsidRDefault="00987419" w:rsidP="0098741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48E329C" w14:textId="4E510723" w:rsidR="00987419" w:rsidRPr="007A7B74" w:rsidRDefault="00987419" w:rsidP="0098741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28,425</w:t>
            </w:r>
          </w:p>
        </w:tc>
      </w:tr>
    </w:tbl>
    <w:p w14:paraId="0CF9BE72" w14:textId="669832DE" w:rsidR="00D15E95" w:rsidRPr="007F5870" w:rsidRDefault="00D15E95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763B7830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627ECF55" w14:textId="35E4E07F" w:rsidR="00694926" w:rsidRDefault="00694926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8854234" w14:textId="1B49851B" w:rsidR="00694926" w:rsidRDefault="00694926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D8A47F" w14:textId="081E1B29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650112">
        <w:rPr>
          <w:rFonts w:ascii="Angsana New" w:hAnsi="Angsana New" w:hint="cs"/>
          <w:sz w:val="28"/>
          <w:szCs w:val="28"/>
          <w:cs/>
        </w:rPr>
        <w:t>มีน</w:t>
      </w:r>
      <w:r w:rsidR="00AD041B">
        <w:rPr>
          <w:rFonts w:ascii="Angsana New" w:hAnsi="Angsana New"/>
          <w:sz w:val="28"/>
          <w:szCs w:val="28"/>
          <w:cs/>
        </w:rPr>
        <w:t xml:space="preserve">าคม </w:t>
      </w:r>
      <w:r w:rsidR="00AD041B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C45928">
        <w:rPr>
          <w:rFonts w:ascii="Angsana New" w:hAnsi="Angsana New" w:hint="cs"/>
          <w:sz w:val="28"/>
          <w:szCs w:val="28"/>
          <w:cs/>
        </w:rPr>
        <w:t>วันที่</w:t>
      </w:r>
      <w:r w:rsidR="00650112">
        <w:rPr>
          <w:rFonts w:ascii="Angsana New" w:hAnsi="Angsana New" w:hint="cs"/>
          <w:sz w:val="28"/>
          <w:szCs w:val="28"/>
          <w:cs/>
        </w:rPr>
        <w:t xml:space="preserve"> </w:t>
      </w:r>
      <w:r w:rsidR="006D477D">
        <w:rPr>
          <w:rFonts w:ascii="Angsana New" w:hAnsi="Angsana New"/>
          <w:sz w:val="28"/>
          <w:szCs w:val="28"/>
        </w:rPr>
        <w:t>31</w:t>
      </w:r>
      <w:r w:rsidR="00650112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67025C">
        <w:rPr>
          <w:rFonts w:ascii="Angsana New" w:hAnsi="Angsana New" w:hint="cs"/>
          <w:sz w:val="28"/>
          <w:szCs w:val="28"/>
          <w:cs/>
        </w:rPr>
        <w:t xml:space="preserve"> </w:t>
      </w:r>
      <w:r w:rsidRPr="0082169D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5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0"/>
      </w:tblGrid>
      <w:tr w:rsidR="00D15E95" w:rsidRPr="00E86A87" w14:paraId="5C535771" w14:textId="77777777" w:rsidTr="00762283">
        <w:tc>
          <w:tcPr>
            <w:tcW w:w="315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762283">
        <w:tc>
          <w:tcPr>
            <w:tcW w:w="315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0ADF8BB" w14:textId="4C5693F6" w:rsidR="00D15E95" w:rsidRDefault="00105AB4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762283" w:rsidRPr="00E86A87" w14:paraId="6DAB6FFA" w14:textId="77777777" w:rsidTr="00762283">
        <w:tc>
          <w:tcPr>
            <w:tcW w:w="315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2283" w:rsidRPr="00E86A87" w14:paraId="5E4F1BDB" w14:textId="77777777" w:rsidTr="00762283">
        <w:tc>
          <w:tcPr>
            <w:tcW w:w="315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CAD3F" w14:textId="77777777" w:rsidR="00D15E95" w:rsidRPr="00762283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283" w:rsidRPr="00E86A87" w14:paraId="7FC714C0" w14:textId="77777777" w:rsidTr="00762283">
        <w:tc>
          <w:tcPr>
            <w:tcW w:w="315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5E3C7D64" w14:textId="7ADDB261" w:rsidR="00D15E95" w:rsidRPr="000853F0" w:rsidRDefault="008D443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88,761</w:t>
            </w:r>
          </w:p>
        </w:tc>
        <w:tc>
          <w:tcPr>
            <w:tcW w:w="270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7F9CF" w14:textId="58ED45A3" w:rsidR="00D15E95" w:rsidRPr="000853F0" w:rsidRDefault="00DA5C3B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5C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5C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3D531" w14:textId="14DC18E1" w:rsidR="00D15E95" w:rsidRPr="000853F0" w:rsidRDefault="008D443E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67,36</w:t>
            </w:r>
            <w:r w:rsidR="00117F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F76413" w14:textId="1D68DA05" w:rsidR="00D15E95" w:rsidRPr="000853F0" w:rsidRDefault="00DA5C3B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5C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5C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  <w:r w:rsidR="00117F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332F77" w:rsidRPr="00E86A87" w14:paraId="2EAFEDE1" w14:textId="77777777" w:rsidTr="00762283">
        <w:tc>
          <w:tcPr>
            <w:tcW w:w="3150" w:type="dxa"/>
            <w:vAlign w:val="bottom"/>
          </w:tcPr>
          <w:p w14:paraId="7804C373" w14:textId="2E45ADBA" w:rsidR="00332F77" w:rsidRPr="008F2EAD" w:rsidRDefault="00332F77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9CB09FC" w14:textId="7CD4376E" w:rsidR="00332F77" w:rsidRDefault="00C37C2C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4B0873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FFFF1" w14:textId="771D5172" w:rsidR="00332F77" w:rsidRDefault="008D443E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595A840F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89268B" w14:textId="678C8080" w:rsidR="00332F77" w:rsidRDefault="008D443E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9855F9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270321" w14:textId="32CC8306" w:rsidR="00332F77" w:rsidRDefault="008D443E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762283" w:rsidRPr="00E86A87" w14:paraId="62435362" w14:textId="77777777" w:rsidTr="00762283">
        <w:tc>
          <w:tcPr>
            <w:tcW w:w="315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84440" w14:textId="0B847731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B2265" w14:textId="0BEC1750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283" w:rsidRPr="00E86A87" w14:paraId="2828C931" w14:textId="77777777" w:rsidTr="00762283">
        <w:tc>
          <w:tcPr>
            <w:tcW w:w="3150" w:type="dxa"/>
          </w:tcPr>
          <w:p w14:paraId="4BE2B682" w14:textId="77777777" w:rsidR="00D15E95" w:rsidRPr="00C74082" w:rsidRDefault="00D15E95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6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283" w:rsidRPr="00E86A87" w14:paraId="7C6DEBD6" w14:textId="77777777" w:rsidTr="00762283">
        <w:tc>
          <w:tcPr>
            <w:tcW w:w="315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6ACB476E" w:rsidR="00D15E95" w:rsidRPr="000853F0" w:rsidRDefault="008D443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13804764" w:rsidR="00D15E95" w:rsidRPr="000853F0" w:rsidRDefault="008D443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6FA0FF4A" w:rsidR="00D15E95" w:rsidRPr="000853F0" w:rsidRDefault="008D443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85,756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6F0E5215" w:rsidR="00D15E95" w:rsidRPr="000853F0" w:rsidRDefault="008D443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85,756</w:t>
            </w:r>
          </w:p>
        </w:tc>
      </w:tr>
      <w:tr w:rsidR="00762283" w:rsidRPr="00E86A87" w14:paraId="6AC74C11" w14:textId="77777777" w:rsidTr="00762283">
        <w:tc>
          <w:tcPr>
            <w:tcW w:w="315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199EB9AE" w:rsidR="00D15E95" w:rsidRPr="008955F0" w:rsidRDefault="008D443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88,761</w:t>
            </w:r>
          </w:p>
        </w:tc>
        <w:tc>
          <w:tcPr>
            <w:tcW w:w="270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67C1DB59" w:rsidR="00D15E95" w:rsidRPr="008955F0" w:rsidRDefault="00DA5C3B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5C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A5C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11691150" w:rsidR="00D15E95" w:rsidRPr="008955F0" w:rsidRDefault="008D443E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153,12</w:t>
            </w:r>
            <w:r w:rsidR="00117F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52FAB054" w:rsidR="00D15E95" w:rsidRPr="008955F0" w:rsidRDefault="00DA5C3B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5C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A5C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</w:t>
            </w:r>
            <w:r w:rsidR="00117F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762283" w14:paraId="2F8823E4" w14:textId="77777777" w:rsidTr="00F01B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1B7B" w14:paraId="25FC5DC9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D6591A" w14:textId="6535D338" w:rsidR="00F01B7B" w:rsidRDefault="00F01B7B" w:rsidP="00F01B7B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51F99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A12AA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AD4AF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DF7A4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424604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4CF76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7AAB3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1B7B" w14:paraId="6DF44CF0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1C9904" w14:textId="5CF4ED6C" w:rsidR="00F01B7B" w:rsidRDefault="00F01B7B" w:rsidP="00F01B7B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707FF" w14:textId="3B453F85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A776F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4C733" w14:textId="7A7C8897" w:rsidR="00F01B7B" w:rsidRDefault="00927198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ABC41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4E374" w14:textId="7E89E3D2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6AACF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3C6F4" w14:textId="3F4FD035" w:rsidR="00F01B7B" w:rsidRDefault="00927198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F01B7B" w14:paraId="199D9467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0386E1" w14:textId="1545654D" w:rsidR="00F01B7B" w:rsidRDefault="00F01B7B" w:rsidP="00F01B7B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A5168" w14:textId="224C0AB3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203BC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860DEE" w14:textId="5E159101" w:rsidR="00F01B7B" w:rsidRDefault="00927198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113A4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B4C8D" w14:textId="5EFC9CF2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E48C1F" w14:textId="77777777" w:rsidR="00F01B7B" w:rsidRDefault="00F01B7B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0655D" w14:textId="02ADFDEB" w:rsidR="00F01B7B" w:rsidRDefault="00927198" w:rsidP="00F01B7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</w:tr>
      <w:tr w:rsidR="00F01B7B" w14:paraId="2EAE022C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200A25" w14:textId="77777777" w:rsidR="00F01B7B" w:rsidRDefault="00F01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3228B3" w14:textId="77777777" w:rsidR="00F01B7B" w:rsidRDefault="00F01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02D3A" w14:textId="77777777" w:rsidR="00F01B7B" w:rsidRDefault="00F01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E3C783" w14:textId="77777777" w:rsidR="00F01B7B" w:rsidRDefault="00F01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9C455" w14:textId="77777777" w:rsidR="00F01B7B" w:rsidRDefault="00F01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9DBF41" w14:textId="77777777" w:rsidR="00F01B7B" w:rsidRDefault="00F01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BEFA4E" w14:textId="77777777" w:rsidR="00F01B7B" w:rsidRDefault="00F01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954612" w14:textId="77777777" w:rsidR="00F01B7B" w:rsidRDefault="00F01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:rsidRPr="00E86A87" w14:paraId="24254632" w14:textId="77777777" w:rsidTr="00762283">
        <w:tc>
          <w:tcPr>
            <w:tcW w:w="315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762283">
        <w:tc>
          <w:tcPr>
            <w:tcW w:w="315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2A4463C6" w:rsidR="00756B7B" w:rsidRDefault="006D477D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105AB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05AB4" w:rsidRPr="0082169D">
              <w:rPr>
                <w:rFonts w:ascii="Angsana New" w:hAnsi="Angsana New"/>
                <w:sz w:val="28"/>
                <w:szCs w:val="28"/>
              </w:rPr>
              <w:t>256</w:t>
            </w:r>
            <w:r w:rsidR="00105AB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756B7B" w:rsidRPr="00E86A87" w14:paraId="70533CCB" w14:textId="77777777" w:rsidTr="00762283">
        <w:tc>
          <w:tcPr>
            <w:tcW w:w="315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762283">
        <w:tc>
          <w:tcPr>
            <w:tcW w:w="315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112" w:rsidRPr="00E86A87" w14:paraId="57CB1DB4" w14:textId="77777777" w:rsidTr="00762283">
        <w:tc>
          <w:tcPr>
            <w:tcW w:w="3150" w:type="dxa"/>
            <w:vAlign w:val="bottom"/>
          </w:tcPr>
          <w:p w14:paraId="5BD5305E" w14:textId="77777777" w:rsidR="00650112" w:rsidRPr="008F2EAD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1CAD6E14" w14:textId="1DEEE941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4464A645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B76F6" w14:textId="027A2C4E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175,909</w:t>
            </w:r>
          </w:p>
        </w:tc>
        <w:tc>
          <w:tcPr>
            <w:tcW w:w="270" w:type="dxa"/>
          </w:tcPr>
          <w:p w14:paraId="3E1FA9A9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CA09E" w14:textId="09D203DD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67,184</w:t>
            </w:r>
          </w:p>
        </w:tc>
        <w:tc>
          <w:tcPr>
            <w:tcW w:w="270" w:type="dxa"/>
          </w:tcPr>
          <w:p w14:paraId="626AC0A3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D14FE" w14:textId="449D4D48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335,385</w:t>
            </w:r>
          </w:p>
        </w:tc>
      </w:tr>
      <w:tr w:rsidR="00650112" w:rsidRPr="00E86A87" w14:paraId="0BF874ED" w14:textId="77777777" w:rsidTr="00762283">
        <w:tc>
          <w:tcPr>
            <w:tcW w:w="3150" w:type="dxa"/>
            <w:vAlign w:val="bottom"/>
          </w:tcPr>
          <w:p w14:paraId="263F5C88" w14:textId="77777777" w:rsidR="00650112" w:rsidRPr="008F2EAD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7CD9496" w14:textId="6AA0456F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A2DC2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4A6190" w14:textId="5E9E8BE6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1F8DB558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2B754" w14:textId="0DDC9F53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E10D4" w14:textId="11EC6D7C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</w:tr>
      <w:tr w:rsidR="00650112" w:rsidRPr="00E86A87" w14:paraId="0B73301F" w14:textId="77777777" w:rsidTr="00762283">
        <w:tc>
          <w:tcPr>
            <w:tcW w:w="3150" w:type="dxa"/>
            <w:vAlign w:val="bottom"/>
          </w:tcPr>
          <w:p w14:paraId="55AA6EC1" w14:textId="77777777" w:rsidR="00650112" w:rsidRPr="00E86A87" w:rsidRDefault="00650112" w:rsidP="00650112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0667C6F8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8DE4D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51161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F9825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8F9C7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50112" w:rsidRPr="00E86A87" w14:paraId="035048BC" w14:textId="77777777" w:rsidTr="00762283">
        <w:tc>
          <w:tcPr>
            <w:tcW w:w="3150" w:type="dxa"/>
          </w:tcPr>
          <w:p w14:paraId="5D09CD28" w14:textId="77777777" w:rsidR="00650112" w:rsidRPr="00773897" w:rsidRDefault="00650112" w:rsidP="0065011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60" w:type="dxa"/>
          </w:tcPr>
          <w:p w14:paraId="5C1064B3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19D0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F4B41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DFE354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92293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50112" w:rsidRPr="00E86A87" w14:paraId="206D2CBE" w14:textId="77777777" w:rsidTr="00762283">
        <w:tc>
          <w:tcPr>
            <w:tcW w:w="3150" w:type="dxa"/>
          </w:tcPr>
          <w:p w14:paraId="3A02F3FE" w14:textId="77777777" w:rsidR="00650112" w:rsidRPr="00773897" w:rsidRDefault="00650112" w:rsidP="006501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0C963FDD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0FB935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17D0C8B2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601B146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  <w:tc>
          <w:tcPr>
            <w:tcW w:w="270" w:type="dxa"/>
          </w:tcPr>
          <w:p w14:paraId="23C9C817" w14:textId="77777777" w:rsidR="00650112" w:rsidRPr="000853F0" w:rsidRDefault="00650112" w:rsidP="0065011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087E9487" w:rsidR="00650112" w:rsidRPr="000853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</w:tr>
      <w:tr w:rsidR="00650112" w:rsidRPr="00E86A87" w14:paraId="72A0E8C9" w14:textId="77777777" w:rsidTr="00762283">
        <w:tc>
          <w:tcPr>
            <w:tcW w:w="3150" w:type="dxa"/>
          </w:tcPr>
          <w:p w14:paraId="175A323E" w14:textId="77777777" w:rsidR="00650112" w:rsidRPr="001F1BDE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65BAD6D9" w:rsidR="00650112" w:rsidRPr="008955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72C69F28" w14:textId="77777777" w:rsidR="00650112" w:rsidRPr="008955F0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30CFBDF3" w:rsidR="00650112" w:rsidRPr="008955F0" w:rsidRDefault="00650112" w:rsidP="0065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175,943</w:t>
            </w:r>
          </w:p>
        </w:tc>
        <w:tc>
          <w:tcPr>
            <w:tcW w:w="270" w:type="dxa"/>
          </w:tcPr>
          <w:p w14:paraId="24EB1D1D" w14:textId="77777777" w:rsidR="00650112" w:rsidRPr="008955F0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7FBC34B0" w:rsidR="00650112" w:rsidRPr="008955F0" w:rsidRDefault="00650112" w:rsidP="00650112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153,103</w:t>
            </w:r>
          </w:p>
        </w:tc>
        <w:tc>
          <w:tcPr>
            <w:tcW w:w="270" w:type="dxa"/>
          </w:tcPr>
          <w:p w14:paraId="31254AEB" w14:textId="77777777" w:rsidR="00650112" w:rsidRPr="008955F0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5B165BD2" w:rsidR="00650112" w:rsidRPr="008955F0" w:rsidRDefault="00650112" w:rsidP="00650112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421,338</w:t>
            </w:r>
          </w:p>
        </w:tc>
      </w:tr>
      <w:tr w:rsidR="00650112" w14:paraId="20B42544" w14:textId="77777777" w:rsidTr="007A33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650112" w:rsidRDefault="00650112" w:rsidP="0065011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650112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650112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650112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650112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650112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650112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650112" w:rsidRDefault="00650112" w:rsidP="0065011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D39BB8" w14:textId="77777777" w:rsidR="004863EE" w:rsidRDefault="004863EE" w:rsidP="004863EE">
      <w:pPr>
        <w:pStyle w:val="FSNoteNumbered"/>
        <w:spacing w:after="120"/>
        <w:ind w:left="547"/>
        <w:rPr>
          <w:b/>
          <w:bCs/>
          <w:u w:val="none"/>
        </w:rPr>
      </w:pPr>
    </w:p>
    <w:p w14:paraId="63A38616" w14:textId="77777777" w:rsidR="004863EE" w:rsidRDefault="004863EE" w:rsidP="004863EE">
      <w:pPr>
        <w:rPr>
          <w:lang w:val="th-TH"/>
        </w:rPr>
      </w:pPr>
    </w:p>
    <w:p w14:paraId="377A116D" w14:textId="77777777" w:rsidR="004863EE" w:rsidRDefault="004863EE" w:rsidP="004863EE"/>
    <w:p w14:paraId="6C1EB444" w14:textId="77777777" w:rsidR="00C008BD" w:rsidRDefault="00C008BD" w:rsidP="004863EE"/>
    <w:p w14:paraId="3BF27A1A" w14:textId="77777777" w:rsidR="00C008BD" w:rsidRDefault="00C008BD" w:rsidP="004863EE"/>
    <w:p w14:paraId="06E6FB9C" w14:textId="77777777" w:rsidR="00C008BD" w:rsidRPr="007A33DE" w:rsidRDefault="00C008BD" w:rsidP="004863EE">
      <w:pPr>
        <w:rPr>
          <w:cs/>
        </w:rPr>
      </w:pPr>
    </w:p>
    <w:p w14:paraId="7A98204B" w14:textId="20A952A1" w:rsidR="00F95529" w:rsidRPr="007F5870" w:rsidRDefault="00F95529" w:rsidP="0076228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117F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7DE91F01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5C5786C9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EE1567" w:rsidRPr="00824832">
        <w:rPr>
          <w:rFonts w:ascii="Angsana New" w:hAnsi="Angsana New"/>
          <w:sz w:val="28"/>
          <w:szCs w:val="28"/>
          <w:cs/>
        </w:rPr>
        <w:t xml:space="preserve"> </w:t>
      </w:r>
      <w:r w:rsidR="00F95529" w:rsidRPr="00812396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12396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046B4428" w14:textId="7AA7903F" w:rsidR="00650112" w:rsidRDefault="00650112" w:rsidP="006501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AD1DEE">
        <w:rPr>
          <w:rFonts w:asciiTheme="majorBidi" w:hAnsiTheme="majorBidi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AD1DEE">
        <w:rPr>
          <w:rFonts w:ascii="Angsana New" w:hAnsi="Angsana New"/>
          <w:spacing w:val="-4"/>
          <w:sz w:val="28"/>
          <w:szCs w:val="28"/>
        </w:rPr>
        <w:t>3</w:t>
      </w:r>
      <w:r>
        <w:rPr>
          <w:rFonts w:ascii="Angsana New" w:hAnsi="Angsana New"/>
          <w:spacing w:val="-4"/>
          <w:sz w:val="28"/>
          <w:szCs w:val="28"/>
        </w:rPr>
        <w:t>1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256</w:t>
      </w:r>
      <w:r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 w:rsidR="00302CE0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302CE0">
        <w:rPr>
          <w:rFonts w:ascii="Angsana New" w:hAnsi="Angsana New"/>
          <w:spacing w:val="-4"/>
          <w:sz w:val="28"/>
          <w:szCs w:val="28"/>
        </w:rPr>
        <w:t xml:space="preserve">2565 </w:t>
      </w:r>
      <w:r w:rsidRPr="00AD1DEE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Pr="00625317">
        <w:rPr>
          <w:rFonts w:ascii="Angsana New" w:hAnsi="Angsana New" w:hint="cs"/>
          <w:sz w:val="28"/>
          <w:szCs w:val="28"/>
          <w:cs/>
        </w:rPr>
        <w:t>ส</w:t>
      </w:r>
      <w:r w:rsidR="00ED0B5F">
        <w:rPr>
          <w:rFonts w:ascii="Angsana New" w:hAnsi="Angsana New" w:hint="cs"/>
          <w:sz w:val="28"/>
          <w:szCs w:val="28"/>
          <w:cs/>
        </w:rPr>
        <w:t>าม</w:t>
      </w:r>
      <w:r w:rsidRPr="00625317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Pr="00625317">
        <w:rPr>
          <w:rFonts w:ascii="Angsana New" w:hAnsi="Angsana New"/>
          <w:sz w:val="28"/>
          <w:szCs w:val="28"/>
        </w:rPr>
        <w:t xml:space="preserve"> </w:t>
      </w:r>
      <w:r w:rsidR="004B4418">
        <w:rPr>
          <w:rFonts w:ascii="Angsana New" w:hAnsi="Angsana New"/>
          <w:sz w:val="28"/>
          <w:szCs w:val="28"/>
        </w:rPr>
        <w:t>80</w:t>
      </w:r>
      <w:r w:rsidR="00ED0B5F">
        <w:rPr>
          <w:rFonts w:ascii="Angsana New" w:hAnsi="Angsana New"/>
          <w:sz w:val="28"/>
          <w:szCs w:val="28"/>
        </w:rPr>
        <w:t>.</w:t>
      </w:r>
      <w:r w:rsidR="004B4418">
        <w:rPr>
          <w:rFonts w:ascii="Angsana New" w:hAnsi="Angsana New"/>
          <w:sz w:val="28"/>
          <w:szCs w:val="28"/>
        </w:rPr>
        <w:t>4</w:t>
      </w:r>
      <w:r w:rsidRPr="00625317">
        <w:rPr>
          <w:rFonts w:ascii="Angsana New" w:hAnsi="Angsana New"/>
          <w:sz w:val="28"/>
          <w:szCs w:val="28"/>
        </w:rPr>
        <w:t xml:space="preserve"> </w:t>
      </w:r>
      <w:r w:rsidRPr="00625317">
        <w:rPr>
          <w:rFonts w:ascii="Angsana New" w:hAnsi="Angsana New"/>
          <w:sz w:val="28"/>
          <w:szCs w:val="28"/>
          <w:cs/>
        </w:rPr>
        <w:t>ล้านบาท</w:t>
      </w:r>
      <w:r w:rsidRPr="00823B46">
        <w:rPr>
          <w:rFonts w:ascii="Angsana New" w:hAnsi="Angsana New"/>
          <w:sz w:val="28"/>
          <w:szCs w:val="28"/>
          <w:cs/>
        </w:rPr>
        <w:t xml:space="preserve"> </w:t>
      </w:r>
      <w:r w:rsidR="00302CE0">
        <w:rPr>
          <w:rFonts w:ascii="Angsana New" w:hAnsi="Angsana New" w:hint="cs"/>
          <w:sz w:val="28"/>
          <w:szCs w:val="28"/>
          <w:cs/>
        </w:rPr>
        <w:t xml:space="preserve">และ </w:t>
      </w:r>
      <w:r w:rsidR="00302CE0">
        <w:rPr>
          <w:rFonts w:ascii="Angsana New" w:hAnsi="Angsana New"/>
          <w:sz w:val="28"/>
          <w:szCs w:val="28"/>
        </w:rPr>
        <w:t xml:space="preserve">101.9 </w:t>
      </w:r>
      <w:r w:rsidR="00302CE0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C728A3D" w14:textId="77777777" w:rsidR="00650112" w:rsidRPr="00812396" w:rsidRDefault="0065011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174D28" w14:textId="6E055F92" w:rsidR="007F5870" w:rsidRDefault="007F5870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9" w:name="OLE_LINK5"/>
      <w:bookmarkStart w:id="10" w:name="_Hlk69747233"/>
    </w:p>
    <w:p w14:paraId="5F305687" w14:textId="0630BCF3" w:rsidR="0065563C" w:rsidRDefault="0065563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6CD7765" w14:textId="3732F121" w:rsidR="0070146C" w:rsidRDefault="0070146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38595455" w14:textId="56051672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C3AFDE4" w14:textId="1E2ACB94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AD0A5A2" w14:textId="616F32E2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01FFEBD6" w14:textId="270A3B7C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4E98C216" w14:textId="77777777" w:rsidR="00214B21" w:rsidRDefault="00214B21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5A979AA" w14:textId="01AD5F14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3254087" w14:textId="77297912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0D16AC64" w14:textId="39E02DC1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8480C25" w14:textId="2F06C8C6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017D7364" w14:textId="77777777" w:rsidR="005535D7" w:rsidRDefault="005535D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249DC567" w14:textId="77777777" w:rsidR="005535D7" w:rsidRDefault="005535D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C18757D" w14:textId="77777777" w:rsidR="00FF59BA" w:rsidRDefault="00FF59BA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28CE9FC" w14:textId="27B84659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>สำหรับ</w:t>
      </w:r>
      <w:r w:rsidR="00ED3F85">
        <w:rPr>
          <w:rFonts w:asciiTheme="majorBidi" w:hAnsiTheme="majorBidi" w:hint="cs"/>
          <w:sz w:val="28"/>
          <w:szCs w:val="28"/>
          <w:cs/>
        </w:rPr>
        <w:t>งวดสามเดือน</w:t>
      </w:r>
      <w:r w:rsidR="00A8055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EC4D59">
        <w:rPr>
          <w:rFonts w:asciiTheme="majorBidi" w:hAnsiTheme="majorBidi" w:cstheme="majorBidi"/>
          <w:sz w:val="28"/>
          <w:szCs w:val="28"/>
        </w:rPr>
        <w:t>31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="00650112">
        <w:rPr>
          <w:rFonts w:asciiTheme="majorBidi" w:hAnsiTheme="majorBidi" w:cstheme="majorBidi" w:hint="cs"/>
          <w:sz w:val="28"/>
          <w:szCs w:val="28"/>
          <w:cs/>
        </w:rPr>
        <w:t>มีน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AD041B">
        <w:rPr>
          <w:rFonts w:asciiTheme="majorBidi" w:hAnsiTheme="majorBidi" w:cstheme="majorBidi"/>
          <w:sz w:val="28"/>
          <w:szCs w:val="28"/>
        </w:rPr>
        <w:t>256</w:t>
      </w:r>
      <w:r w:rsidR="003637AF">
        <w:rPr>
          <w:rFonts w:asciiTheme="majorBidi" w:hAnsiTheme="majorBidi" w:cstheme="majorBidi"/>
          <w:sz w:val="28"/>
          <w:szCs w:val="28"/>
        </w:rPr>
        <w:t>6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90"/>
        <w:gridCol w:w="180"/>
        <w:gridCol w:w="810"/>
        <w:gridCol w:w="270"/>
        <w:gridCol w:w="810"/>
      </w:tblGrid>
      <w:tr w:rsidR="00770245" w:rsidRPr="00824832" w14:paraId="6E03B689" w14:textId="77777777" w:rsidTr="003221C1">
        <w:trPr>
          <w:tblHeader/>
        </w:trPr>
        <w:tc>
          <w:tcPr>
            <w:tcW w:w="324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3221C1">
        <w:trPr>
          <w:tblHeader/>
        </w:trPr>
        <w:tc>
          <w:tcPr>
            <w:tcW w:w="324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3221C1">
        <w:trPr>
          <w:tblHeader/>
        </w:trPr>
        <w:tc>
          <w:tcPr>
            <w:tcW w:w="324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27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3221C1">
        <w:trPr>
          <w:tblHeader/>
        </w:trPr>
        <w:tc>
          <w:tcPr>
            <w:tcW w:w="324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3221C1">
        <w:trPr>
          <w:trHeight w:val="374"/>
        </w:trPr>
        <w:tc>
          <w:tcPr>
            <w:tcW w:w="324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221C1" w:rsidRPr="00824832" w14:paraId="2D979CAE" w14:textId="77777777" w:rsidTr="003221C1">
        <w:trPr>
          <w:trHeight w:val="374"/>
        </w:trPr>
        <w:tc>
          <w:tcPr>
            <w:tcW w:w="3240" w:type="dxa"/>
          </w:tcPr>
          <w:p w14:paraId="6B1E3DA1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2F2D39" w14:textId="4597888D" w:rsidR="003625B7" w:rsidRPr="003625B7" w:rsidRDefault="0082423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235C350C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2EC05FAE" w:rsidR="003625B7" w:rsidRPr="003625B7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0890EB7B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67B4AAC2" w:rsidR="003625B7" w:rsidRPr="003625B7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166,41</w:t>
            </w:r>
            <w:r w:rsidR="00ED0B5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78623FFA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024DDBB1" w:rsidR="003625B7" w:rsidRPr="003625B7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437090CF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3462A872" w:rsidR="003625B7" w:rsidRPr="003625B7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32B295B7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5912CFF0" w:rsidR="003625B7" w:rsidRPr="003625B7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209,47</w:t>
            </w:r>
            <w:r w:rsidR="00ED0B5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221C1" w:rsidRPr="00824832" w14:paraId="598672C0" w14:textId="77777777" w:rsidTr="003221C1">
        <w:trPr>
          <w:trHeight w:val="749"/>
        </w:trPr>
        <w:tc>
          <w:tcPr>
            <w:tcW w:w="3240" w:type="dxa"/>
          </w:tcPr>
          <w:p w14:paraId="2C6294EE" w14:textId="1B1A0164" w:rsid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7C7E93CB" w:rsidR="003625B7" w:rsidRPr="00DB24B1" w:rsidRDefault="0082423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24EE4AB7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(1,31</w:t>
            </w:r>
            <w:r w:rsidR="00D449B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14A4E5CB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(84,02</w:t>
            </w:r>
            <w:r w:rsidR="00D449B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20E9FB72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(27,993)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47E4E4F8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4BBC777D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(116,237)</w:t>
            </w:r>
          </w:p>
        </w:tc>
      </w:tr>
      <w:tr w:rsidR="003221C1" w:rsidRPr="00824832" w14:paraId="441D094E" w14:textId="77777777" w:rsidTr="003221C1">
        <w:trPr>
          <w:trHeight w:val="374"/>
        </w:trPr>
        <w:tc>
          <w:tcPr>
            <w:tcW w:w="3240" w:type="dxa"/>
          </w:tcPr>
          <w:p w14:paraId="15ED1BCD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40B37299" w:rsidR="003625B7" w:rsidRPr="00DB24B1" w:rsidRDefault="0082423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4539CC9A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D449B8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00DFB5C4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82,38</w:t>
            </w:r>
            <w:r w:rsidR="00ED0B5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0107E5D0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3330E9D7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1D6CB459" w:rsidR="003625B7" w:rsidRPr="00DB24B1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93,24</w:t>
            </w:r>
            <w:r w:rsidR="00ED0B5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221C1" w:rsidRPr="00824832" w14:paraId="2250A2BE" w14:textId="77777777" w:rsidTr="003221C1">
        <w:trPr>
          <w:trHeight w:val="749"/>
        </w:trPr>
        <w:tc>
          <w:tcPr>
            <w:tcW w:w="3240" w:type="dxa"/>
          </w:tcPr>
          <w:p w14:paraId="28FADE76" w14:textId="0AFC31B6" w:rsidR="003625B7" w:rsidRPr="007F1C21" w:rsidRDefault="003625B7" w:rsidP="003625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3625B7" w:rsidRPr="007F1C21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3625B7" w:rsidRPr="00AC5042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D558D9" w14:textId="694AFF6A" w:rsidR="003625B7" w:rsidRPr="00AE15CD" w:rsidRDefault="0082423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24A863E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0315F92B" w:rsidR="003625B7" w:rsidRPr="00AE15CD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6634F481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2BC1DA45" w:rsidR="003625B7" w:rsidRPr="00AE15CD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5,82</w:t>
            </w:r>
            <w:r w:rsidR="00DC43B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1D646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3E6C340B" w:rsidR="003625B7" w:rsidRPr="00AE15CD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D62965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7687BE96" w:rsidR="003625B7" w:rsidRPr="00AE15CD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57F35F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02C57140" w:rsidR="003625B7" w:rsidRPr="00AE15CD" w:rsidRDefault="00121672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6,82</w:t>
            </w:r>
            <w:r w:rsidR="00DC43B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625B7" w:rsidRPr="00824832" w14:paraId="1D024A1B" w14:textId="77777777" w:rsidTr="003221C1">
        <w:trPr>
          <w:trHeight w:val="374"/>
        </w:trPr>
        <w:tc>
          <w:tcPr>
            <w:tcW w:w="3240" w:type="dxa"/>
          </w:tcPr>
          <w:p w14:paraId="0A802706" w14:textId="77777777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1297A0A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76255E1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7750E9C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7EAE644C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5E76FF9A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7B0DE0D3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1672" w:rsidRPr="00824832" w14:paraId="3B60A7C0" w14:textId="77777777" w:rsidTr="003221C1">
        <w:trPr>
          <w:trHeight w:val="374"/>
        </w:trPr>
        <w:tc>
          <w:tcPr>
            <w:tcW w:w="3240" w:type="dxa"/>
          </w:tcPr>
          <w:p w14:paraId="7BE1B690" w14:textId="77777777" w:rsidR="00121672" w:rsidRPr="00AC5042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9A77" w14:textId="57B8F7D4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8D4A" w14:textId="4AA9EAC9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235B" w14:textId="0823A185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</w:t>
            </w:r>
            <w:r w:rsidR="00D449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1ADF" w14:textId="58323B04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BB6C" w14:textId="20A6C117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88,20</w:t>
            </w:r>
            <w:r w:rsidR="009E1C2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435C8D6D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41100BBB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18AA00BD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100,06</w:t>
            </w:r>
            <w:r w:rsidR="009E1C2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221C1" w:rsidRPr="00824832" w14:paraId="20AE55AB" w14:textId="77777777" w:rsidTr="003221C1">
        <w:trPr>
          <w:trHeight w:val="374"/>
        </w:trPr>
        <w:tc>
          <w:tcPr>
            <w:tcW w:w="3240" w:type="dxa"/>
          </w:tcPr>
          <w:p w14:paraId="061034F0" w14:textId="77777777" w:rsidR="00121672" w:rsidRPr="00AC5042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343D7EAE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7DD12ED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281F9465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197C60FE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533F9294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AF978F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20B67CD1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32AC31B2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1F9ED303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3A085FB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2184B44C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44,629</w:t>
            </w:r>
          </w:p>
        </w:tc>
      </w:tr>
      <w:tr w:rsidR="003221C1" w:rsidRPr="00824832" w14:paraId="7A7636A8" w14:textId="77777777" w:rsidTr="003221C1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5B1944B5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7BE788D5" w:rsidR="00A265DD" w:rsidRPr="001C4C5B" w:rsidRDefault="0082423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1D46C8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44C6EE3E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40F7D76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25C79529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1793C97F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13DF1A40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117B7BE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18E69227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197D645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7B77499D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1,105</w:t>
            </w:r>
          </w:p>
        </w:tc>
      </w:tr>
      <w:tr w:rsidR="003221C1" w:rsidRPr="00824832" w14:paraId="5FB76CC6" w14:textId="77777777" w:rsidTr="003221C1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241BD008" w14:textId="562BCEE2" w:rsidR="00A265DD" w:rsidRPr="00936959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7C795753" w:rsidR="00A265DD" w:rsidRPr="001C4C5B" w:rsidRDefault="0082423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2ACEC00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1EAE98DE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34A98A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74B21ED5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1FD74C9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70FEB5D4" w:rsidR="00A265DD" w:rsidRPr="001C4C5B" w:rsidRDefault="0012167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264507E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2FF2CEFF" w:rsidR="00A265DD" w:rsidRPr="001C4C5B" w:rsidRDefault="00CE08D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400E83C9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44AEF976" w:rsidR="00A265DD" w:rsidRPr="001C4C5B" w:rsidRDefault="00CE08D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515</w:t>
            </w:r>
          </w:p>
        </w:tc>
      </w:tr>
      <w:tr w:rsidR="003221C1" w:rsidRPr="00824832" w14:paraId="07C3565A" w14:textId="77777777" w:rsidTr="003221C1">
        <w:trPr>
          <w:trHeight w:val="749"/>
        </w:trPr>
        <w:tc>
          <w:tcPr>
            <w:tcW w:w="3240" w:type="dxa"/>
            <w:tcBorders>
              <w:top w:val="nil"/>
              <w:bottom w:val="nil"/>
            </w:tcBorders>
          </w:tcPr>
          <w:p w14:paraId="1AD4D75A" w14:textId="11ADEB0A" w:rsidR="00CE08D3" w:rsidRPr="00936959" w:rsidRDefault="00CE08D3" w:rsidP="00CE08D3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CE08D3" w:rsidRPr="00936959" w:rsidRDefault="00CE08D3" w:rsidP="00CE08D3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56180669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5ADE1A11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2B2B360C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5FF8150F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7055C285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FF1F3FB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76928923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7D9E44C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7C18318E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(6,581)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3DCE29BA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66E1604D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(6,581)</w:t>
            </w:r>
          </w:p>
        </w:tc>
      </w:tr>
      <w:tr w:rsidR="003221C1" w:rsidRPr="00824832" w14:paraId="695EDD79" w14:textId="77777777" w:rsidTr="003221C1">
        <w:trPr>
          <w:trHeight w:val="374"/>
        </w:trPr>
        <w:tc>
          <w:tcPr>
            <w:tcW w:w="3240" w:type="dxa"/>
          </w:tcPr>
          <w:p w14:paraId="6BD46D0B" w14:textId="3C1E93A6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6117AADD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0AC8E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33C52315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2796CDF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41BA2AFD" w:rsidR="007F1C21" w:rsidRPr="001C4C5B" w:rsidRDefault="00F21F8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0449E95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7C5723F9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3529990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749E3620" w:rsidR="007F1C21" w:rsidRPr="001C4C5B" w:rsidRDefault="00F21F8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AA9117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7B7B932C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1,95</w:t>
            </w:r>
            <w:r w:rsidR="00A4130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221C1" w:rsidRPr="00824832" w14:paraId="7D600976" w14:textId="77777777" w:rsidTr="003221C1">
        <w:trPr>
          <w:trHeight w:val="374"/>
        </w:trPr>
        <w:tc>
          <w:tcPr>
            <w:tcW w:w="3240" w:type="dxa"/>
          </w:tcPr>
          <w:p w14:paraId="77636743" w14:textId="77777777" w:rsidR="007F1C21" w:rsidRPr="00557DD1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118F4C32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2,693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551DAE64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</w:t>
            </w:r>
            <w:r w:rsidR="00D449B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5E8C5676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122,</w:t>
            </w:r>
            <w:r w:rsidR="00F21F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7B6D8A61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19,789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16ADDC14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F21F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4,323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32C34F0D" w:rsidR="007F1C21" w:rsidRPr="001C4C5B" w:rsidRDefault="001216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141,68</w:t>
            </w:r>
            <w:r w:rsidR="00A4130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7F1C21" w:rsidRPr="00824832" w14:paraId="68A27D92" w14:textId="77777777" w:rsidTr="003221C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240" w:type="dxa"/>
          </w:tcPr>
          <w:p w14:paraId="6857E29C" w14:textId="77777777" w:rsidR="007F1C21" w:rsidRPr="00AC5042" w:rsidRDefault="007F1C21" w:rsidP="007F1C2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C21" w:rsidRPr="00824832" w14:paraId="0245812D" w14:textId="77777777" w:rsidTr="003221C1">
        <w:trPr>
          <w:trHeight w:val="374"/>
        </w:trPr>
        <w:tc>
          <w:tcPr>
            <w:tcW w:w="3240" w:type="dxa"/>
          </w:tcPr>
          <w:p w14:paraId="3CB845E5" w14:textId="77777777" w:rsidR="007F1C21" w:rsidRPr="00AC5042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7F1C21" w:rsidRPr="001C6EE1" w:rsidRDefault="007F1C21" w:rsidP="007F1C2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0EDBE300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1C1" w:rsidRPr="00824832" w14:paraId="37DAFB6F" w14:textId="77777777" w:rsidTr="003221C1">
        <w:trPr>
          <w:trHeight w:val="374"/>
        </w:trPr>
        <w:tc>
          <w:tcPr>
            <w:tcW w:w="3240" w:type="dxa"/>
          </w:tcPr>
          <w:p w14:paraId="3F795558" w14:textId="77777777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380DC169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6795673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4FDAA767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3499CF39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1E361F21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81,89</w:t>
            </w:r>
            <w:r w:rsidR="00D449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7D70AC7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35D06072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40,560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1693DE1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3EB97AB5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6C868FF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62018561" w:rsidR="007F1C21" w:rsidRPr="003A3ADE" w:rsidRDefault="0099525C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122,26</w:t>
            </w:r>
            <w:r w:rsidR="00D449B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3221C1" w:rsidRPr="00824832" w14:paraId="3E607085" w14:textId="77777777" w:rsidTr="003221C1">
        <w:trPr>
          <w:trHeight w:val="374"/>
        </w:trPr>
        <w:tc>
          <w:tcPr>
            <w:tcW w:w="3240" w:type="dxa"/>
          </w:tcPr>
          <w:p w14:paraId="5FC65FC5" w14:textId="0C8B6192" w:rsidR="007F1C21" w:rsidRPr="00AC5042" w:rsidRDefault="003221C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บวก (</w:t>
            </w:r>
            <w:r w:rsidR="007F1C21"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)</w:t>
            </w:r>
            <w:r w:rsidR="007F1C21"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จ่าย (</w:t>
            </w:r>
            <w:r w:rsidR="007F1C21"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66AB8E7E" w:rsidR="007F1C21" w:rsidRPr="008C5150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04529FEB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1E76DF31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21C1" w:rsidRPr="00824832" w14:paraId="077A8FBC" w14:textId="77777777" w:rsidTr="003221C1">
        <w:trPr>
          <w:trHeight w:val="374"/>
        </w:trPr>
        <w:tc>
          <w:tcPr>
            <w:tcW w:w="3240" w:type="dxa"/>
          </w:tcPr>
          <w:p w14:paraId="66ECB14E" w14:textId="0BE99514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5FC2FB8A" w:rsidR="007F1C21" w:rsidRPr="008C5150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4DAE9E9F" w:rsidR="007F1C21" w:rsidRPr="0045658D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44B6AC31" w:rsidR="007F1C21" w:rsidRPr="0045658D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(34,78</w:t>
            </w:r>
            <w:r w:rsidR="00466EA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7E258178" w:rsidR="007F1C21" w:rsidRPr="0045658D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(32,57</w:t>
            </w:r>
            <w:r w:rsidR="009E1C2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515D2069" w:rsidR="007F1C21" w:rsidRPr="0045658D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0932BDBA" w:rsidR="007F1C21" w:rsidRPr="0045658D" w:rsidRDefault="0099525C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(66,40</w:t>
            </w:r>
            <w:r w:rsidR="009E1C2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221C1" w:rsidRPr="0045658D" w14:paraId="7E1B9F64" w14:textId="77777777" w:rsidTr="003221C1">
        <w:trPr>
          <w:trHeight w:val="374"/>
        </w:trPr>
        <w:tc>
          <w:tcPr>
            <w:tcW w:w="3240" w:type="dxa"/>
          </w:tcPr>
          <w:p w14:paraId="03E8D8FF" w14:textId="5D441809" w:rsidR="007F1C21" w:rsidRPr="00AC5042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6723C0D3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00764A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34BC62EB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793EE44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203714D6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47,1</w:t>
            </w:r>
            <w:r w:rsidR="00466EA9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6F935BD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2DB3046A" w:rsidR="00802003" w:rsidRPr="003A3ADE" w:rsidRDefault="00802003" w:rsidP="008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</w:t>
            </w:r>
            <w:r w:rsidR="009952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9E1C2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2881B64E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7CB12C2A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4DC492A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3F6A9E36" w:rsidR="007F1C21" w:rsidRPr="003A3ADE" w:rsidRDefault="0099525C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55,86</w:t>
            </w:r>
            <w:r w:rsidR="009E1C2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221C1" w:rsidRPr="00824832" w14:paraId="2E02BFB6" w14:textId="77777777" w:rsidTr="003221C1">
        <w:trPr>
          <w:trHeight w:val="374"/>
        </w:trPr>
        <w:tc>
          <w:tcPr>
            <w:tcW w:w="3240" w:type="dxa"/>
          </w:tcPr>
          <w:p w14:paraId="04BEBC3D" w14:textId="7392BBFD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4AB4CBF6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0C95053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772E5E19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0EC2580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37C9F951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25,012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3191C7E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3BA33AF0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1D900426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33F84729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50ACC31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1AD166DA" w:rsidR="007F1C21" w:rsidRPr="003A3ADE" w:rsidRDefault="0099525C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33,560</w:t>
            </w:r>
          </w:p>
        </w:tc>
      </w:tr>
      <w:tr w:rsidR="003221C1" w:rsidRPr="00824832" w14:paraId="058C31DE" w14:textId="77777777" w:rsidTr="003221C1">
        <w:trPr>
          <w:trHeight w:val="374"/>
        </w:trPr>
        <w:tc>
          <w:tcPr>
            <w:tcW w:w="3240" w:type="dxa"/>
          </w:tcPr>
          <w:p w14:paraId="3A81856E" w14:textId="1E824E0C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58549722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6CDC7A4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7840D824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50749FD1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37D6A2E0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30,624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8AE33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1581EDE8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56C5BEC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56CECC21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16D51AC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30F1D30D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33,076</w:t>
            </w:r>
          </w:p>
        </w:tc>
      </w:tr>
      <w:tr w:rsidR="003221C1" w:rsidRPr="00824832" w14:paraId="55F8FA9F" w14:textId="77777777" w:rsidTr="003221C1">
        <w:trPr>
          <w:trHeight w:val="374"/>
        </w:trPr>
        <w:tc>
          <w:tcPr>
            <w:tcW w:w="3240" w:type="dxa"/>
          </w:tcPr>
          <w:p w14:paraId="6E61CAD1" w14:textId="70F0DBBF" w:rsidR="007F1C21" w:rsidRPr="00AC5042" w:rsidRDefault="007F1C21" w:rsidP="007F1C2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1EB9FA7D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49A17F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6AB0C500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675DCB3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5588BDC8" w:rsidR="007F1C21" w:rsidRPr="003A3ADE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5B34EAE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661200AC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F4C526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7249DD0F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FFFC73D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1B097458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35,377</w:t>
            </w:r>
          </w:p>
        </w:tc>
      </w:tr>
      <w:tr w:rsidR="003221C1" w:rsidRPr="004F075C" w14:paraId="08DA98C0" w14:textId="77777777" w:rsidTr="003221C1">
        <w:trPr>
          <w:trHeight w:val="374"/>
        </w:trPr>
        <w:tc>
          <w:tcPr>
            <w:tcW w:w="3240" w:type="dxa"/>
          </w:tcPr>
          <w:p w14:paraId="4BB379D5" w14:textId="0973965E" w:rsidR="007F1C21" w:rsidRPr="004F075C" w:rsidRDefault="007F1C21" w:rsidP="007F1C21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6941EB48" w:rsidR="007F1C21" w:rsidRPr="004F075C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1C8AB634" w:rsidR="007F1C21" w:rsidRPr="004F075C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05706348" w:rsidR="007F1C21" w:rsidRPr="004F075C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102,87</w:t>
            </w:r>
            <w:r w:rsidR="00466EA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195487F8" w:rsidR="007F1C21" w:rsidRPr="004F075C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17,80</w:t>
            </w:r>
            <w:r w:rsidR="009E1C2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611EFF89" w:rsidR="007F1C21" w:rsidRPr="004F075C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71B0AB9A" w:rsidR="007F1C21" w:rsidRPr="004F075C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157,87</w:t>
            </w:r>
            <w:r w:rsidR="009E1C2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3221C1" w:rsidRPr="003C1FB1" w14:paraId="61B10A47" w14:textId="77777777" w:rsidTr="003221C1">
        <w:trPr>
          <w:trHeight w:val="374"/>
        </w:trPr>
        <w:tc>
          <w:tcPr>
            <w:tcW w:w="3240" w:type="dxa"/>
          </w:tcPr>
          <w:p w14:paraId="4522ABC2" w14:textId="735B9932" w:rsidR="007F1C21" w:rsidRPr="00AC5042" w:rsidRDefault="00E44032" w:rsidP="007F1C2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1A9B4158" w:rsidR="007F1C21" w:rsidRPr="007B5A16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106A4ABF" w:rsidR="007F1C21" w:rsidRPr="007B5A16" w:rsidRDefault="0080200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D449B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709FA76F" w:rsidR="007F1C21" w:rsidRPr="007B5A16" w:rsidRDefault="00F21F8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8020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7DD4267B" w:rsidR="007F1C21" w:rsidRPr="007B5A16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1,98</w:t>
            </w:r>
            <w:r w:rsidR="00421D6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33D0E37D" w:rsidR="007F1C21" w:rsidRPr="007B5A16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1F8D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21F8D">
              <w:rPr>
                <w:rFonts w:ascii="Angsana New" w:hAnsi="Angsana New"/>
                <w:b/>
                <w:bCs/>
                <w:sz w:val="28"/>
                <w:szCs w:val="28"/>
              </w:rPr>
              <w:t>571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70CAB560" w:rsidR="007F1C21" w:rsidRPr="007B5A16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(16,1</w:t>
            </w:r>
            <w:r w:rsidR="00A4130B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3221C1" w:rsidRPr="00824832" w14:paraId="21A73E10" w14:textId="77777777" w:rsidTr="003221C1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5FE42D91" w14:textId="7F20B86C" w:rsidR="007F1C21" w:rsidRPr="00AC5042" w:rsidRDefault="009E1C2F" w:rsidP="007F1C2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7F1C21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6141923A" w:rsidR="007F1C21" w:rsidRPr="003A3ADE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3221C1" w:rsidRPr="004A603D" w14:paraId="19D2203C" w14:textId="77777777" w:rsidTr="003221C1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2804BD56" w14:textId="7A204828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FF4CF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41FD38F2" w:rsidR="007F1C21" w:rsidRPr="003A3ADE" w:rsidDel="001E262A" w:rsidRDefault="0099525C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(14,73</w:t>
            </w:r>
            <w:r w:rsidR="00A4130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007EBB0B" w14:textId="478A83E7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1" w:name="_Hlk69747274"/>
      <w:bookmarkEnd w:id="9"/>
      <w:bookmarkEnd w:id="10"/>
      <w:r w:rsidRPr="009B6E1D"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ED3F8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 w:rsidRPr="009B6E1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D846ED" w:rsidRPr="009B6E1D">
        <w:rPr>
          <w:rFonts w:asciiTheme="majorBidi" w:hAnsiTheme="majorBidi" w:cstheme="majorBidi"/>
          <w:sz w:val="28"/>
          <w:szCs w:val="28"/>
        </w:rPr>
        <w:t xml:space="preserve">31 </w:t>
      </w:r>
      <w:r w:rsidR="0054614D" w:rsidRPr="009B6E1D">
        <w:rPr>
          <w:rFonts w:asciiTheme="majorBidi" w:hAnsiTheme="majorBidi" w:hint="cs"/>
          <w:sz w:val="28"/>
          <w:szCs w:val="28"/>
          <w:cs/>
        </w:rPr>
        <w:t>มีน</w:t>
      </w:r>
      <w:r w:rsidR="00D846ED" w:rsidRPr="009B6E1D">
        <w:rPr>
          <w:rFonts w:asciiTheme="majorBidi" w:hAnsiTheme="majorBidi"/>
          <w:sz w:val="28"/>
          <w:szCs w:val="28"/>
          <w:cs/>
        </w:rPr>
        <w:t>าคม</w:t>
      </w:r>
      <w:r w:rsidRPr="009B6E1D">
        <w:rPr>
          <w:rFonts w:ascii="Angsana New" w:hAnsi="Angsana New" w:hint="cs"/>
          <w:sz w:val="28"/>
          <w:szCs w:val="28"/>
          <w:cs/>
        </w:rPr>
        <w:t xml:space="preserve"> </w:t>
      </w:r>
      <w:r w:rsidRPr="009B6E1D">
        <w:rPr>
          <w:rFonts w:ascii="Angsana New" w:hAnsi="Angsana New" w:hint="cs"/>
          <w:sz w:val="28"/>
          <w:szCs w:val="28"/>
        </w:rPr>
        <w:t>256</w:t>
      </w:r>
      <w:r w:rsidR="003637AF">
        <w:rPr>
          <w:rFonts w:ascii="Angsana New" w:hAnsi="Angsana New"/>
          <w:sz w:val="28"/>
          <w:szCs w:val="28"/>
        </w:rPr>
        <w:t>5</w:t>
      </w:r>
      <w:r w:rsidRPr="009B6E1D">
        <w:rPr>
          <w:rFonts w:ascii="Angsana New" w:hAnsi="Angsana New" w:hint="cs"/>
          <w:sz w:val="28"/>
          <w:szCs w:val="28"/>
        </w:rPr>
        <w:t xml:space="preserve"> </w:t>
      </w:r>
      <w:r w:rsidRPr="009B6E1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566898" w:rsidRPr="00824832" w14:paraId="4685B0DF" w14:textId="77777777" w:rsidTr="004B612D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723CE7AE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2590FEA4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566898" w:rsidRPr="00824832" w14:paraId="1FA5BA6F" w14:textId="77777777" w:rsidTr="004B612D">
        <w:trPr>
          <w:tblHeader/>
        </w:trPr>
        <w:tc>
          <w:tcPr>
            <w:tcW w:w="2970" w:type="dxa"/>
            <w:tcBorders>
              <w:top w:val="nil"/>
            </w:tcBorders>
          </w:tcPr>
          <w:p w14:paraId="11DF25F1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BF5A9B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003ADCC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2F3B82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70AC03E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7DF871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5B0F2CC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5F5D98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964FC2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7EA085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EE0B607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B40EBA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66898" w:rsidRPr="00824832" w14:paraId="04ADA761" w14:textId="77777777" w:rsidTr="004B612D">
        <w:trPr>
          <w:tblHeader/>
        </w:trPr>
        <w:tc>
          <w:tcPr>
            <w:tcW w:w="2970" w:type="dxa"/>
          </w:tcPr>
          <w:p w14:paraId="33EDE507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7819EE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8797E0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6DA531A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0B2E768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A646E40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09E6758E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9387611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6164DD5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0B4AE30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7E8B17B0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918BA3E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898" w:rsidRPr="00824832" w14:paraId="11472468" w14:textId="77777777" w:rsidTr="004B612D">
        <w:trPr>
          <w:tblHeader/>
        </w:trPr>
        <w:tc>
          <w:tcPr>
            <w:tcW w:w="2970" w:type="dxa"/>
          </w:tcPr>
          <w:p w14:paraId="14FAF953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B3BAAC2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3B12CADD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AFD59D3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6BCFD0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710486F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46B7BD6A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1EA655A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683ED900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E17D4C1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349BE58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F17DB5C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66898" w:rsidRPr="00824832" w14:paraId="3EAAB36A" w14:textId="77777777" w:rsidTr="004B612D">
        <w:trPr>
          <w:trHeight w:val="374"/>
        </w:trPr>
        <w:tc>
          <w:tcPr>
            <w:tcW w:w="2970" w:type="dxa"/>
          </w:tcPr>
          <w:p w14:paraId="714C54F0" w14:textId="77777777" w:rsidR="00566898" w:rsidRPr="00AC5042" w:rsidRDefault="00566898" w:rsidP="004B61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8636D02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95995E8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3CD8B741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0FB0783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95C10B2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BF949E9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25957A44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28037AD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3BE4D1CC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45152F4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EE83E4B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66898" w:rsidRPr="00824832" w14:paraId="37994C1A" w14:textId="77777777" w:rsidTr="004B612D">
        <w:trPr>
          <w:trHeight w:val="374"/>
        </w:trPr>
        <w:tc>
          <w:tcPr>
            <w:tcW w:w="2970" w:type="dxa"/>
          </w:tcPr>
          <w:p w14:paraId="35B1C020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246490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8,919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32D975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CD1BC4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1,600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AF2C3B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40C134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156,785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40C5B4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D4DBF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30,270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CCA3E7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8B727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570BAA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6750F4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197,574 </w:t>
            </w:r>
          </w:p>
        </w:tc>
      </w:tr>
      <w:tr w:rsidR="00566898" w:rsidRPr="00824832" w14:paraId="2A1DA405" w14:textId="77777777" w:rsidTr="004B612D">
        <w:trPr>
          <w:trHeight w:val="749"/>
        </w:trPr>
        <w:tc>
          <w:tcPr>
            <w:tcW w:w="2970" w:type="dxa"/>
          </w:tcPr>
          <w:p w14:paraId="0F094269" w14:textId="77777777" w:rsidR="00566898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71457C20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B7CA7E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(5,400)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E008C8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BDC5A8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4B88A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385F5F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(60,378)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AFA629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9866D40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(21,431)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1A21EB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93FCFA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5CDD09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98706C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(88,009)</w:t>
            </w:r>
          </w:p>
        </w:tc>
      </w:tr>
      <w:tr w:rsidR="00566898" w:rsidRPr="00824832" w14:paraId="57D147F3" w14:textId="77777777" w:rsidTr="004B612D">
        <w:trPr>
          <w:trHeight w:val="374"/>
        </w:trPr>
        <w:tc>
          <w:tcPr>
            <w:tcW w:w="2970" w:type="dxa"/>
          </w:tcPr>
          <w:p w14:paraId="4E2A23EA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B0A884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3,519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3DA7FF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62A586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74CEE2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19FB3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96,407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C86993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86F42F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8,839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52895E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6C89E7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F349F2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89963" w14:textId="77777777" w:rsidR="00566898" w:rsidRPr="00DB24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109,565</w:t>
            </w:r>
          </w:p>
        </w:tc>
      </w:tr>
      <w:tr w:rsidR="00566898" w:rsidRPr="00824832" w14:paraId="2471C75F" w14:textId="77777777" w:rsidTr="004B612D">
        <w:trPr>
          <w:trHeight w:val="749"/>
        </w:trPr>
        <w:tc>
          <w:tcPr>
            <w:tcW w:w="2970" w:type="dxa"/>
          </w:tcPr>
          <w:p w14:paraId="12C21F14" w14:textId="77777777" w:rsidR="00566898" w:rsidRDefault="00566898" w:rsidP="004B612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3C2F0806" w14:textId="77777777" w:rsidR="00566898" w:rsidRDefault="00566898" w:rsidP="004B612D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7353AC23" w14:textId="77777777" w:rsidR="00566898" w:rsidRPr="00AC5042" w:rsidRDefault="00566898" w:rsidP="004B612D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FFB25F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 (1,377)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6AE9DC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A86CB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522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320CD6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34796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 (16,460)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7DF0CD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8BC1DC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569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990983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0EB257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DCA5F2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D715F3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 (16,746)</w:t>
            </w:r>
          </w:p>
        </w:tc>
      </w:tr>
      <w:tr w:rsidR="00566898" w:rsidRPr="00824832" w14:paraId="4488C1AD" w14:textId="77777777" w:rsidTr="004B612D">
        <w:trPr>
          <w:trHeight w:val="374"/>
        </w:trPr>
        <w:tc>
          <w:tcPr>
            <w:tcW w:w="2970" w:type="dxa"/>
          </w:tcPr>
          <w:p w14:paraId="3BFA54EA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860D7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7C4B1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170B2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57EC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2CAEE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F043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13871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3BDD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86DF2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E9C88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7C90C" w14:textId="77777777" w:rsidR="00566898" w:rsidRPr="0005666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66898" w:rsidRPr="00824832" w14:paraId="15E2030B" w14:textId="77777777" w:rsidTr="004B612D">
        <w:trPr>
          <w:trHeight w:val="374"/>
        </w:trPr>
        <w:tc>
          <w:tcPr>
            <w:tcW w:w="2970" w:type="dxa"/>
          </w:tcPr>
          <w:p w14:paraId="4D7AEE7A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1B95FE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2,142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55D251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724B3D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1,322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BD34E8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A388A5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79,947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BDC5AF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5596B3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9,408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833FD8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35341C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CECB7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B1FA74" w14:textId="77777777" w:rsidR="00566898" w:rsidRPr="00AE15C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92,819</w:t>
            </w:r>
          </w:p>
        </w:tc>
      </w:tr>
      <w:tr w:rsidR="00566898" w:rsidRPr="00824832" w14:paraId="3D613E8D" w14:textId="77777777" w:rsidTr="004B612D">
        <w:trPr>
          <w:trHeight w:val="374"/>
        </w:trPr>
        <w:tc>
          <w:tcPr>
            <w:tcW w:w="2970" w:type="dxa"/>
          </w:tcPr>
          <w:p w14:paraId="1A9B7ABD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C071E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1,92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DEDBE6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A6E1BD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300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2F120A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D3BF36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25,194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5B293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948CC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8,076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7A92D4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5F84E4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79E94F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8444E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35,49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66898" w:rsidRPr="00824832" w14:paraId="7500E1A5" w14:textId="77777777" w:rsidTr="004B612D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6A9755F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08A8A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3B2B7E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0614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A0DF33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9F6B6A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E88AB7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1E53B7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7E6706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433F53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1,121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12D70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991D2C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1,121 </w:t>
            </w:r>
          </w:p>
        </w:tc>
      </w:tr>
      <w:tr w:rsidR="00566898" w:rsidRPr="00824832" w14:paraId="48E68A54" w14:textId="77777777" w:rsidTr="004B612D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3DDD6DC7" w14:textId="77777777" w:rsidR="00566898" w:rsidRPr="00936959" w:rsidRDefault="00566898" w:rsidP="004B612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C9486D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EC7556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E21E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47ADED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8457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BE0DD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25FDF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8CFF84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333E6C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501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EE9C6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F3468F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501 </w:t>
            </w:r>
          </w:p>
        </w:tc>
      </w:tr>
      <w:tr w:rsidR="00566898" w:rsidRPr="00824832" w14:paraId="73A577D9" w14:textId="77777777" w:rsidTr="004B612D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4F55A310" w14:textId="77777777" w:rsidR="00566898" w:rsidRPr="00936959" w:rsidRDefault="00566898" w:rsidP="004B612D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235D81E5" w14:textId="77777777" w:rsidR="00566898" w:rsidRPr="00936959" w:rsidRDefault="00566898" w:rsidP="004B612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CE2F1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AB0C9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0F0348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FD8F64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72BC95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B95E04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58C101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11F60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4D81D0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(303)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79DD88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34837F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(303)</w:t>
            </w:r>
          </w:p>
        </w:tc>
      </w:tr>
      <w:tr w:rsidR="00566898" w:rsidRPr="00824832" w14:paraId="63FF71CD" w14:textId="77777777" w:rsidTr="004B612D">
        <w:trPr>
          <w:trHeight w:val="374"/>
        </w:trPr>
        <w:tc>
          <w:tcPr>
            <w:tcW w:w="2970" w:type="dxa"/>
          </w:tcPr>
          <w:p w14:paraId="2DF3C26F" w14:textId="77777777" w:rsidR="00566898" w:rsidRPr="00AC5042" w:rsidRDefault="00566898" w:rsidP="004B612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76E6E0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841551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2744E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A4B0CC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1F617F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2,624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EC0174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00A173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3E783E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7B698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2,279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44B76B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3D4150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4,979 </w:t>
            </w:r>
          </w:p>
        </w:tc>
      </w:tr>
      <w:tr w:rsidR="00566898" w:rsidRPr="00824832" w14:paraId="5700B008" w14:textId="77777777" w:rsidTr="004B612D">
        <w:trPr>
          <w:trHeight w:val="374"/>
        </w:trPr>
        <w:tc>
          <w:tcPr>
            <w:tcW w:w="2970" w:type="dxa"/>
          </w:tcPr>
          <w:p w14:paraId="59BDBA36" w14:textId="77777777" w:rsidR="00566898" w:rsidRPr="00557DD1" w:rsidRDefault="00566898" w:rsidP="004B61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9D834E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3316F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4C50F4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CA947C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AF057B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107,765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720E83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A36E5C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17,553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CDB729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F85D91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3,598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A2398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46697" w14:textId="77777777" w:rsidR="00566898" w:rsidRPr="001C4C5B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134,60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566898" w:rsidRPr="00824832" w14:paraId="5B9AC6FE" w14:textId="77777777" w:rsidTr="004B612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506E0270" w14:textId="77777777" w:rsidR="00566898" w:rsidRPr="00AC5042" w:rsidRDefault="00566898" w:rsidP="004B612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0733B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17188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D32BE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6FAC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12B7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FF2A2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C303B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192F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9DA11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AEA4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BBC11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898" w:rsidRPr="00824832" w14:paraId="54A14EA0" w14:textId="77777777" w:rsidTr="004B612D">
        <w:trPr>
          <w:trHeight w:val="374"/>
        </w:trPr>
        <w:tc>
          <w:tcPr>
            <w:tcW w:w="2970" w:type="dxa"/>
          </w:tcPr>
          <w:p w14:paraId="5BD0F0EA" w14:textId="77777777" w:rsidR="00566898" w:rsidRPr="00AC5042" w:rsidRDefault="00566898" w:rsidP="004B61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71766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98E75" w14:textId="77777777" w:rsidR="00566898" w:rsidRPr="001C6EE1" w:rsidRDefault="00566898" w:rsidP="004B612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ACF49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E082" w14:textId="77777777" w:rsidR="00566898" w:rsidRPr="001C6EE1" w:rsidRDefault="00566898" w:rsidP="004B612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7E38B" w14:textId="77777777" w:rsidR="00566898" w:rsidRPr="001C6EE1" w:rsidRDefault="00566898" w:rsidP="004B612D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06C3" w14:textId="77777777" w:rsidR="00566898" w:rsidRPr="001C6EE1" w:rsidRDefault="00566898" w:rsidP="004B612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D5AAF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C9802" w14:textId="77777777" w:rsidR="00566898" w:rsidRPr="001C6EE1" w:rsidRDefault="00566898" w:rsidP="004B612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0538E" w14:textId="77777777" w:rsidR="00566898" w:rsidRPr="001C6EE1" w:rsidRDefault="00566898" w:rsidP="004B612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255D" w14:textId="77777777" w:rsidR="00566898" w:rsidRPr="001C6EE1" w:rsidRDefault="00566898" w:rsidP="004B612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00BCA" w14:textId="77777777" w:rsidR="00566898" w:rsidRPr="001C6EE1" w:rsidRDefault="00566898" w:rsidP="004B612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6898" w:rsidRPr="00824832" w14:paraId="27C1B3CA" w14:textId="77777777" w:rsidTr="004B612D">
        <w:trPr>
          <w:trHeight w:val="374"/>
        </w:trPr>
        <w:tc>
          <w:tcPr>
            <w:tcW w:w="2970" w:type="dxa"/>
          </w:tcPr>
          <w:p w14:paraId="4B522EE9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DE71DE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(389)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32798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D2B2D0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1,395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2278B4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7D727F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60,014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9E5B90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2B6C98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(3,673)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F1CF6B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AF31A9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10E88D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B63FFD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57,347 </w:t>
            </w:r>
          </w:p>
        </w:tc>
      </w:tr>
      <w:tr w:rsidR="00566898" w:rsidRPr="00824832" w14:paraId="0ECED246" w14:textId="77777777" w:rsidTr="004B612D">
        <w:trPr>
          <w:trHeight w:val="374"/>
        </w:trPr>
        <w:tc>
          <w:tcPr>
            <w:tcW w:w="2970" w:type="dxa"/>
          </w:tcPr>
          <w:p w14:paraId="4D1B0EEB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)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8329A" w14:textId="77777777" w:rsidR="00566898" w:rsidRPr="008C5150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5A00A2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D713A7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19CE7A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12EBDF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EFA3C8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6AD400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53BB25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3F6EA7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84F262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35AC9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66898" w:rsidRPr="00824832" w14:paraId="0FACD89A" w14:textId="77777777" w:rsidTr="004B612D">
        <w:trPr>
          <w:trHeight w:val="374"/>
        </w:trPr>
        <w:tc>
          <w:tcPr>
            <w:tcW w:w="2970" w:type="dxa"/>
          </w:tcPr>
          <w:p w14:paraId="2F6587A5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077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1191F7" w14:textId="77777777" w:rsidR="00566898" w:rsidRPr="008C5150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1,022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9A671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9132499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(492)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7002FC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2F4B9F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(22,299)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74F6F2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9324FC6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6,928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B18B2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25F6698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EF8758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02828AA" w14:textId="77777777" w:rsidR="00566898" w:rsidRPr="0045658D" w:rsidRDefault="00566898" w:rsidP="004B612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(14,841)</w:t>
            </w:r>
          </w:p>
        </w:tc>
      </w:tr>
      <w:tr w:rsidR="00566898" w:rsidRPr="0045658D" w14:paraId="5EE01DC5" w14:textId="77777777" w:rsidTr="004B612D">
        <w:trPr>
          <w:trHeight w:val="374"/>
        </w:trPr>
        <w:tc>
          <w:tcPr>
            <w:tcW w:w="2970" w:type="dxa"/>
          </w:tcPr>
          <w:p w14:paraId="74FE536D" w14:textId="77777777" w:rsidR="00566898" w:rsidRPr="00AC5042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D36160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633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B858D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4F5EB9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903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F19349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AC1435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37,715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03A68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1D52B6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3,255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B1365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23C629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75DCC7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37585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42,506 </w:t>
            </w:r>
          </w:p>
        </w:tc>
      </w:tr>
      <w:tr w:rsidR="00566898" w:rsidRPr="00824832" w14:paraId="5D31E89D" w14:textId="77777777" w:rsidTr="00EF0F13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6E30015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870696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1,970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1483FB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1805B4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208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9FBC36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413B9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22,599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756B37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9EC9A4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5,429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A55F1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AFF5B1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713396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D4C261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30,206 </w:t>
            </w:r>
          </w:p>
        </w:tc>
      </w:tr>
      <w:tr w:rsidR="00566898" w:rsidRPr="00824832" w14:paraId="76A46BEB" w14:textId="77777777" w:rsidTr="00EF0F13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5EB5C605" w14:textId="77777777" w:rsidR="00566898" w:rsidRPr="00AC5042" w:rsidRDefault="00566898" w:rsidP="004B61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7A98BC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742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426C38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3E6700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24FDB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BE4AC3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30,618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47229C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07999C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1,182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9CAE78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DDFF4C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97C7F3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DE77BD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32,802 </w:t>
            </w:r>
          </w:p>
        </w:tc>
      </w:tr>
      <w:tr w:rsidR="00566898" w:rsidRPr="00824832" w14:paraId="794059FE" w14:textId="77777777" w:rsidTr="00EF0F13">
        <w:trPr>
          <w:trHeight w:val="374"/>
        </w:trPr>
        <w:tc>
          <w:tcPr>
            <w:tcW w:w="2970" w:type="dxa"/>
            <w:tcBorders>
              <w:top w:val="nil"/>
            </w:tcBorders>
          </w:tcPr>
          <w:p w14:paraId="1CCD038B" w14:textId="77777777" w:rsidR="00566898" w:rsidRPr="00AC5042" w:rsidRDefault="00566898" w:rsidP="004B612D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0DB801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589CF0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895ADC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6F8FD2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ED6CB2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(51)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6F9074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0576EE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B04930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F4A4FF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28,376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6A91BE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660E53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28,425 </w:t>
            </w:r>
          </w:p>
        </w:tc>
      </w:tr>
      <w:tr w:rsidR="00566898" w:rsidRPr="004F075C" w14:paraId="3ADC4958" w14:textId="77777777" w:rsidTr="004B612D">
        <w:trPr>
          <w:trHeight w:val="374"/>
        </w:trPr>
        <w:tc>
          <w:tcPr>
            <w:tcW w:w="2970" w:type="dxa"/>
          </w:tcPr>
          <w:p w14:paraId="34C96F4B" w14:textId="77777777" w:rsidR="00566898" w:rsidRPr="004F075C" w:rsidRDefault="00566898" w:rsidP="004B612D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BF5A34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3,348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F43B14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8B6554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1,373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BB131F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D94A4E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90,881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045518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E4173D9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9,961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64EE2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D0D0219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28,376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167CA7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4B9115F" w14:textId="77777777" w:rsidR="00566898" w:rsidRPr="004F075C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133,939</w:t>
            </w:r>
          </w:p>
        </w:tc>
      </w:tr>
      <w:tr w:rsidR="00566898" w:rsidRPr="003C1FB1" w14:paraId="6ED415B8" w14:textId="77777777" w:rsidTr="004B612D">
        <w:trPr>
          <w:trHeight w:val="374"/>
        </w:trPr>
        <w:tc>
          <w:tcPr>
            <w:tcW w:w="2970" w:type="dxa"/>
          </w:tcPr>
          <w:p w14:paraId="2FF69B06" w14:textId="77777777" w:rsidR="00566898" w:rsidRPr="00AC5042" w:rsidRDefault="00566898" w:rsidP="004B612D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2A5F7CB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1FEC94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7C3CEB1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DD4FD7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E4CC865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16,884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B083A3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8B6DFDA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7,592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B68DA7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865293E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(24,778)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EC06BD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CB6AFC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</w:tr>
      <w:tr w:rsidR="00566898" w:rsidRPr="00824832" w14:paraId="52B4247B" w14:textId="77777777" w:rsidTr="004B612D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9521B52" w14:textId="77777777" w:rsidR="00566898" w:rsidRPr="00AC5042" w:rsidRDefault="00566898" w:rsidP="004B612D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EEECC9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FEA640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3CA6CF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D850EE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A58C83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0C2D18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2AD1B4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BBB404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F5DE2F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599E19" w14:textId="77777777" w:rsidR="00566898" w:rsidRPr="007B5A16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12E3A6" w14:textId="77777777" w:rsidR="00566898" w:rsidRPr="003A3ADE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566898" w:rsidRPr="004A603D" w14:paraId="03DD3E0E" w14:textId="77777777" w:rsidTr="004B612D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63E85FF8" w14:textId="77777777" w:rsidR="00566898" w:rsidRPr="00AC5042" w:rsidRDefault="00566898" w:rsidP="004B612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B68C67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35270E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8238B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E87512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E00AD4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C584F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A49AC0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D19F9A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E4A759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F4B0FC" w14:textId="77777777" w:rsidR="00566898" w:rsidRPr="003C1FB1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D36A178" w14:textId="77777777" w:rsidR="00566898" w:rsidRPr="003A3ADE" w:rsidDel="001E262A" w:rsidRDefault="00566898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721</w:t>
            </w:r>
          </w:p>
        </w:tc>
      </w:tr>
    </w:tbl>
    <w:p w14:paraId="6EE560BC" w14:textId="646A993C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2" w:name="_Hlk69747314"/>
      <w:bookmarkEnd w:id="11"/>
      <w:r w:rsidRPr="005C5C3A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54614D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54614D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6644E2" w:rsidRPr="005C5C3A">
        <w:rPr>
          <w:rFonts w:ascii="Angsana New" w:hAnsi="Angsana New"/>
          <w:sz w:val="28"/>
          <w:szCs w:val="28"/>
          <w:cs/>
        </w:rPr>
        <w:t>และ</w:t>
      </w:r>
      <w:r w:rsidR="00C25F17">
        <w:rPr>
          <w:rFonts w:ascii="Angsana New" w:hAnsi="Angsana New" w:hint="cs"/>
          <w:sz w:val="28"/>
          <w:szCs w:val="28"/>
          <w:cs/>
        </w:rPr>
        <w:t>วันที่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4614D">
        <w:rPr>
          <w:rFonts w:ascii="Angsana New" w:hAnsi="Angsana New"/>
          <w:sz w:val="28"/>
          <w:szCs w:val="28"/>
        </w:rPr>
        <w:t>31</w:t>
      </w:r>
      <w:r w:rsidR="0054614D">
        <w:rPr>
          <w:rFonts w:ascii="Angsana New" w:hAnsi="Angsana New" w:hint="cs"/>
          <w:sz w:val="28"/>
          <w:szCs w:val="28"/>
          <w:cs/>
        </w:rPr>
        <w:t xml:space="preserve"> </w:t>
      </w:r>
      <w:r w:rsidR="0054614D">
        <w:rPr>
          <w:rFonts w:ascii="Angsana New" w:hAnsi="Angsana New"/>
          <w:sz w:val="28"/>
          <w:szCs w:val="28"/>
          <w:cs/>
        </w:rPr>
        <w:t>ธันวาคม</w:t>
      </w:r>
      <w:r w:rsidR="0054614D">
        <w:rPr>
          <w:rFonts w:ascii="Angsana New" w:hAnsi="Angsana New" w:hint="cs"/>
          <w:sz w:val="28"/>
          <w:szCs w:val="28"/>
          <w:cs/>
        </w:rPr>
        <w:t xml:space="preserve">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54614D">
        <w:rPr>
          <w:rFonts w:ascii="Angsana New" w:hAnsi="Angsana New"/>
          <w:sz w:val="28"/>
          <w:szCs w:val="28"/>
        </w:rPr>
        <w:t>5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353"/>
        <w:gridCol w:w="10"/>
      </w:tblGrid>
      <w:tr w:rsidR="006644E2" w:rsidRPr="00824832" w14:paraId="68E7CC9D" w14:textId="77777777" w:rsidTr="0080489D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303" w:type="dxa"/>
            <w:gridSpan w:val="10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80489D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303" w:type="dxa"/>
            <w:gridSpan w:val="10"/>
            <w:tcBorders>
              <w:bottom w:val="single" w:sz="4" w:space="0" w:color="auto"/>
            </w:tcBorders>
          </w:tcPr>
          <w:p w14:paraId="1276E115" w14:textId="5C768E23" w:rsidR="006644E2" w:rsidRPr="00824832" w:rsidRDefault="0054614D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644E2" w:rsidRPr="00824832" w14:paraId="7DAD20DE" w14:textId="77777777" w:rsidTr="0080489D">
        <w:trPr>
          <w:gridAfter w:val="1"/>
          <w:wAfter w:w="10" w:type="dxa"/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80489D">
        <w:trPr>
          <w:gridAfter w:val="1"/>
          <w:wAfter w:w="10" w:type="dxa"/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80489D">
        <w:trPr>
          <w:gridAfter w:val="1"/>
          <w:wAfter w:w="10" w:type="dxa"/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4A0D0F29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7,97</w:t>
            </w:r>
            <w:r w:rsidR="00C2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4BA764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68ACA35E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69E64C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1484896C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6E8C687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3897F80F" w:rsidR="008D2806" w:rsidRPr="00C75AC7" w:rsidRDefault="0041297C" w:rsidP="0080489D">
            <w:pPr>
              <w:tabs>
                <w:tab w:val="clear" w:pos="680"/>
                <w:tab w:val="clear" w:pos="907"/>
                <w:tab w:val="clear" w:pos="2807"/>
                <w:tab w:val="left" w:pos="969"/>
              </w:tabs>
              <w:ind w:left="-111" w:right="27" w:firstLine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310,93</w:t>
            </w:r>
            <w:r w:rsidR="00C23D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0A4C09F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6FCD8F86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666,20</w:t>
            </w:r>
            <w:r w:rsidR="00C23D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D2806" w:rsidRPr="008D2806" w14:paraId="226A6423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5E46554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0715765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0188202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3427B19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400E596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53AD685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4F3F077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2499834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62B919C9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871,73</w:t>
            </w:r>
            <w:r w:rsidR="00C2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D2806" w:rsidRPr="008D2806" w14:paraId="381B9DAF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690594C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5FB65DE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3F3BDD7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6019FAC6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601DAA0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732EA918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0061A19F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4B4362B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48C046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6975EC6" w14:textId="36B26DE0" w:rsidR="008D2806" w:rsidRPr="008D2806" w:rsidRDefault="0041297C" w:rsidP="00675B7A">
            <w:pPr>
              <w:tabs>
                <w:tab w:val="clear" w:pos="680"/>
                <w:tab w:val="clear" w:pos="907"/>
              </w:tabs>
              <w:ind w:left="-198" w:right="27" w:firstLine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1,537,94</w:t>
            </w:r>
            <w:r w:rsidR="00C2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8D2806" w:rsidRPr="00824832" w14:paraId="27224E89" w14:textId="77777777" w:rsidTr="0080489D">
        <w:trPr>
          <w:gridAfter w:val="1"/>
          <w:wAfter w:w="10" w:type="dxa"/>
          <w:trHeight w:val="106"/>
        </w:trPr>
        <w:tc>
          <w:tcPr>
            <w:tcW w:w="2250" w:type="dxa"/>
          </w:tcPr>
          <w:p w14:paraId="167D0E8E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center"/>
          </w:tcPr>
          <w:p w14:paraId="7835A150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8D2806" w:rsidRPr="00F7616E" w14:paraId="1732F5E2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A2BAD44" w14:textId="77777777" w:rsidR="008D2806" w:rsidRPr="00F7616E" w:rsidRDefault="008D2806" w:rsidP="008D280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47C152B8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16,04</w:t>
            </w:r>
            <w:r w:rsidR="00602B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06D69EC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41EE0AC0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6C1B9D5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54CF9A1C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704,45</w:t>
            </w:r>
            <w:r w:rsidR="00602B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0BFA2BF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4853ED93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365,08</w:t>
            </w:r>
            <w:r w:rsidR="00602B1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37610CA2" w:rsidR="008D2806" w:rsidRPr="00C75AC7" w:rsidDel="001E262A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352BA389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1,095,1</w:t>
            </w:r>
            <w:r w:rsidR="00C23D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02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D2806" w:rsidRPr="00F7616E" w14:paraId="060DF53B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190F9B46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142A15A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73616EF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4B1F8B2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175F001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4254D29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5ECEF1E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723DA7A1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542A921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142B3518" w:rsidR="008D2806" w:rsidRPr="00C75AC7" w:rsidRDefault="0041297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99,64</w:t>
            </w:r>
            <w:r w:rsidR="00D81E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D2806" w:rsidRPr="00824832" w14:paraId="5C302239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0857F65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6E6B0DA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64E3CE1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7A2166A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4FD0A9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313C875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1641CDC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2D8DBA9B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6CCDA780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213BD583" w:rsidR="008D2806" w:rsidRPr="008D2806" w:rsidRDefault="00D8339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1,194,78</w:t>
            </w:r>
            <w:r w:rsidR="00D81E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03872260" w:rsidR="00E258A6" w:rsidRDefault="0054614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5C3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4614D" w14:paraId="1DB65BCC" w14:textId="77777777" w:rsidTr="008E5994">
        <w:trPr>
          <w:trHeight w:val="281"/>
        </w:trPr>
        <w:tc>
          <w:tcPr>
            <w:tcW w:w="2250" w:type="dxa"/>
            <w:hideMark/>
          </w:tcPr>
          <w:p w14:paraId="0094353F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  <w:hideMark/>
          </w:tcPr>
          <w:p w14:paraId="50CB7326" w14:textId="344229A1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8,054</w:t>
            </w:r>
          </w:p>
        </w:tc>
        <w:tc>
          <w:tcPr>
            <w:tcW w:w="270" w:type="dxa"/>
            <w:vAlign w:val="bottom"/>
          </w:tcPr>
          <w:p w14:paraId="280D5AA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35BF33E" w14:textId="6CAD41BF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4,187</w:t>
            </w:r>
          </w:p>
        </w:tc>
        <w:tc>
          <w:tcPr>
            <w:tcW w:w="270" w:type="dxa"/>
            <w:vAlign w:val="bottom"/>
          </w:tcPr>
          <w:p w14:paraId="198F4FF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9FA8FCB" w14:textId="5DF91731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284,504</w:t>
            </w:r>
          </w:p>
        </w:tc>
        <w:tc>
          <w:tcPr>
            <w:tcW w:w="270" w:type="dxa"/>
            <w:vAlign w:val="bottom"/>
          </w:tcPr>
          <w:p w14:paraId="0C6B1DE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4675235" w14:textId="4A014DB9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289,388</w:t>
            </w:r>
          </w:p>
        </w:tc>
        <w:tc>
          <w:tcPr>
            <w:tcW w:w="270" w:type="dxa"/>
            <w:vAlign w:val="bottom"/>
          </w:tcPr>
          <w:p w14:paraId="0AC9779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DFCFE58" w14:textId="0126696D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586,133</w:t>
            </w:r>
          </w:p>
        </w:tc>
      </w:tr>
      <w:tr w:rsidR="0054614D" w14:paraId="4819C0A2" w14:textId="77777777" w:rsidTr="008E5994">
        <w:trPr>
          <w:trHeight w:val="281"/>
        </w:trPr>
        <w:tc>
          <w:tcPr>
            <w:tcW w:w="2250" w:type="dxa"/>
            <w:hideMark/>
          </w:tcPr>
          <w:p w14:paraId="77EC7540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vAlign w:val="bottom"/>
          </w:tcPr>
          <w:p w14:paraId="455B17C7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AC0D20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806AAE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8957D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AFF7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81CFB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EC6FF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9166E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64B0B" w14:textId="5C4F0FB4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872,519</w:t>
            </w:r>
          </w:p>
        </w:tc>
      </w:tr>
      <w:tr w:rsidR="0054614D" w14:paraId="5D164A0C" w14:textId="77777777" w:rsidTr="008E5994">
        <w:trPr>
          <w:trHeight w:val="281"/>
        </w:trPr>
        <w:tc>
          <w:tcPr>
            <w:tcW w:w="2250" w:type="dxa"/>
            <w:hideMark/>
          </w:tcPr>
          <w:p w14:paraId="1EFFE650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334E46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4EAAA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F56644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610EF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876EB8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AF7F0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A8345D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ED95F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9E4DAB" w14:textId="6FF01E7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1,458,652</w:t>
            </w:r>
          </w:p>
        </w:tc>
      </w:tr>
      <w:tr w:rsidR="0054614D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54614D" w:rsidRDefault="0054614D" w:rsidP="0054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54614D" w14:paraId="4DD5F250" w14:textId="77777777" w:rsidTr="000A7748">
        <w:trPr>
          <w:trHeight w:val="281"/>
        </w:trPr>
        <w:tc>
          <w:tcPr>
            <w:tcW w:w="2250" w:type="dxa"/>
            <w:hideMark/>
          </w:tcPr>
          <w:p w14:paraId="4CBA14F9" w14:textId="77777777" w:rsidR="0054614D" w:rsidRDefault="0054614D" w:rsidP="0054614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  <w:hideMark/>
          </w:tcPr>
          <w:p w14:paraId="19C38560" w14:textId="0959AC0E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16,570</w:t>
            </w:r>
          </w:p>
        </w:tc>
        <w:tc>
          <w:tcPr>
            <w:tcW w:w="270" w:type="dxa"/>
            <w:vAlign w:val="bottom"/>
          </w:tcPr>
          <w:p w14:paraId="7CE0837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C1FA8DF" w14:textId="006DF6A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8,520</w:t>
            </w:r>
          </w:p>
        </w:tc>
        <w:tc>
          <w:tcPr>
            <w:tcW w:w="270" w:type="dxa"/>
            <w:vAlign w:val="bottom"/>
          </w:tcPr>
          <w:p w14:paraId="759E419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347EC44" w14:textId="216828D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640,169</w:t>
            </w:r>
          </w:p>
        </w:tc>
        <w:tc>
          <w:tcPr>
            <w:tcW w:w="270" w:type="dxa"/>
            <w:vAlign w:val="bottom"/>
          </w:tcPr>
          <w:p w14:paraId="093FCA7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F460D71" w14:textId="12A09BBD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328,560</w:t>
            </w:r>
          </w:p>
        </w:tc>
        <w:tc>
          <w:tcPr>
            <w:tcW w:w="270" w:type="dxa"/>
            <w:vAlign w:val="bottom"/>
          </w:tcPr>
          <w:p w14:paraId="6D7E915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B99FEEF" w14:textId="66F4667E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993,819</w:t>
            </w:r>
          </w:p>
        </w:tc>
      </w:tr>
      <w:tr w:rsidR="0054614D" w14:paraId="5517EE45" w14:textId="77777777" w:rsidTr="000A7748">
        <w:trPr>
          <w:trHeight w:val="281"/>
        </w:trPr>
        <w:tc>
          <w:tcPr>
            <w:tcW w:w="2250" w:type="dxa"/>
            <w:hideMark/>
          </w:tcPr>
          <w:p w14:paraId="23BDB896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vAlign w:val="bottom"/>
          </w:tcPr>
          <w:p w14:paraId="405F1DF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0CA36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E4B19B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7E5A5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C2C3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1A3DB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BF2EC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71C408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A54E7" w14:textId="0ED54D3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107,469</w:t>
            </w:r>
          </w:p>
        </w:tc>
      </w:tr>
      <w:tr w:rsidR="0054614D" w14:paraId="20FF4F49" w14:textId="77777777" w:rsidTr="000A7748">
        <w:trPr>
          <w:trHeight w:val="281"/>
        </w:trPr>
        <w:tc>
          <w:tcPr>
            <w:tcW w:w="2250" w:type="dxa"/>
            <w:hideMark/>
          </w:tcPr>
          <w:p w14:paraId="121CAA6E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C2FDD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39251E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5C77A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67747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EB226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931C29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AC35D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99ACD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81E4E" w14:textId="1E204FB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1,101,288</w:t>
            </w:r>
          </w:p>
        </w:tc>
      </w:tr>
      <w:bookmarkEnd w:id="12"/>
    </w:tbl>
    <w:p w14:paraId="1F0201A5" w14:textId="77777777" w:rsidR="00F10ECE" w:rsidRDefault="00F10ECE" w:rsidP="00F10ECE">
      <w:pPr>
        <w:pStyle w:val="FSNoteNumbered"/>
        <w:spacing w:after="0"/>
        <w:ind w:left="540"/>
        <w:rPr>
          <w:b/>
          <w:bCs/>
          <w:u w:val="none"/>
        </w:rPr>
      </w:pPr>
    </w:p>
    <w:p w14:paraId="1B553877" w14:textId="77777777" w:rsidR="00F10ECE" w:rsidRDefault="00F10ECE" w:rsidP="00F10ECE">
      <w:pPr>
        <w:rPr>
          <w:lang w:val="th-TH"/>
        </w:rPr>
      </w:pPr>
    </w:p>
    <w:p w14:paraId="25CA3044" w14:textId="77777777" w:rsidR="00F10ECE" w:rsidRDefault="00F10ECE" w:rsidP="00F10ECE">
      <w:pPr>
        <w:rPr>
          <w:lang w:val="th-TH"/>
        </w:rPr>
      </w:pPr>
    </w:p>
    <w:p w14:paraId="198BD8F6" w14:textId="77777777" w:rsidR="00F10ECE" w:rsidRDefault="00F10ECE" w:rsidP="00F10ECE">
      <w:pPr>
        <w:rPr>
          <w:lang w:val="th-TH"/>
        </w:rPr>
      </w:pPr>
    </w:p>
    <w:p w14:paraId="517642BA" w14:textId="77777777" w:rsidR="00F10ECE" w:rsidRDefault="00F10ECE" w:rsidP="00F10ECE">
      <w:pPr>
        <w:rPr>
          <w:lang w:val="th-TH"/>
        </w:rPr>
      </w:pPr>
    </w:p>
    <w:p w14:paraId="0A868B91" w14:textId="77777777" w:rsidR="00F10ECE" w:rsidRPr="00F10ECE" w:rsidRDefault="00F10ECE" w:rsidP="00F10ECE">
      <w:pPr>
        <w:rPr>
          <w:lang w:val="th-TH"/>
        </w:rPr>
      </w:pPr>
    </w:p>
    <w:p w14:paraId="5C3B8D5F" w14:textId="2AB93A65" w:rsidR="003F2A02" w:rsidRPr="00A56944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147E19E9" w14:textId="1550E2B7" w:rsidR="000B776F" w:rsidRPr="000B776F" w:rsidRDefault="000B776F" w:rsidP="005F2D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Angsana New" w:hAnsi="Angsana New"/>
          <w:sz w:val="28"/>
          <w:szCs w:val="28"/>
        </w:rPr>
      </w:pPr>
      <w:bookmarkStart w:id="13" w:name="_Hlk99538124"/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317A60">
        <w:rPr>
          <w:rFonts w:ascii="Angsana New" w:hAnsi="Angsana New" w:hint="cs"/>
          <w:sz w:val="28"/>
          <w:szCs w:val="28"/>
          <w:cs/>
        </w:rPr>
        <w:t>มีนา</w:t>
      </w:r>
      <w:r w:rsidR="00AD041B">
        <w:rPr>
          <w:rFonts w:ascii="Angsana New" w:hAnsi="Angsana New"/>
          <w:sz w:val="28"/>
          <w:szCs w:val="28"/>
          <w:cs/>
        </w:rPr>
        <w:t xml:space="preserve">คม </w:t>
      </w:r>
      <w:r w:rsidR="00AD041B">
        <w:rPr>
          <w:rFonts w:ascii="Angsana New" w:hAnsi="Angsana New"/>
          <w:sz w:val="28"/>
          <w:szCs w:val="28"/>
        </w:rPr>
        <w:t>256</w:t>
      </w:r>
      <w:r w:rsidR="00317A60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 w:rsidR="00317A6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317A6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 w:rsidR="00317A60"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</w:t>
      </w:r>
      <w:r w:rsidR="005F2DD4">
        <w:rPr>
          <w:rFonts w:ascii="Angsana New" w:hAnsi="Angsana New" w:hint="cs"/>
          <w:sz w:val="28"/>
          <w:szCs w:val="28"/>
          <w:cs/>
        </w:rPr>
        <w:t>ม</w:t>
      </w:r>
      <w:r w:rsidRPr="000B776F">
        <w:rPr>
          <w:rFonts w:ascii="Angsana New" w:hAnsi="Angsana New"/>
          <w:sz w:val="28"/>
          <w:szCs w:val="28"/>
          <w:cs/>
        </w:rPr>
        <w:t>พระราชบัญญัติประกันวินาศภัย ดังนี้</w:t>
      </w:r>
    </w:p>
    <w:bookmarkEnd w:id="13"/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33DFF20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6EE4729B" w:rsidR="00D33A93" w:rsidRPr="00824832" w:rsidRDefault="00317A60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18D2466B" w:rsidR="00D33A93" w:rsidRPr="00824832" w:rsidRDefault="006D477D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D33A93" w:rsidRPr="00824832" w14:paraId="5CB6DD88" w14:textId="77777777" w:rsidTr="00762283">
        <w:trPr>
          <w:trHeight w:val="396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7042EC42" w:rsidR="00D33A93" w:rsidRPr="00C4339B" w:rsidRDefault="00290048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C4339B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517D4E54" w:rsidR="005B7353" w:rsidRPr="00824832" w:rsidRDefault="00317A6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มีนา</w:t>
      </w:r>
      <w:r>
        <w:rPr>
          <w:rFonts w:ascii="Angsana New" w:hAnsi="Angsana New"/>
          <w:sz w:val="28"/>
          <w:szCs w:val="28"/>
          <w:cs/>
        </w:rPr>
        <w:t xml:space="preserve">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8F30F0"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1C8B81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054FCB4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642808BF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6FE9C5F9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E5960" w:rsidRPr="007F5870" w14:paraId="4FF2AB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4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68069A63" w:rsidR="00CE5960" w:rsidRPr="007F5870" w:rsidRDefault="00CE5960" w:rsidP="00CE59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1DD906D1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</w:tr>
      <w:tr w:rsidR="00CE5960" w:rsidRPr="007F5870" w14:paraId="2AA4571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605DB1E9" w:rsidR="00CE5960" w:rsidRPr="007F5870" w:rsidRDefault="00CE5960" w:rsidP="00CE59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2A2C743B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</w:tr>
    </w:tbl>
    <w:bookmarkEnd w:id="14"/>
    <w:p w14:paraId="7DAEFAA1" w14:textId="0998201A" w:rsidR="005B7353" w:rsidRPr="007F5870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1D7F49AD" w:rsidR="00520742" w:rsidRDefault="00317A6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มีนา</w:t>
      </w:r>
      <w:r>
        <w:rPr>
          <w:rFonts w:ascii="Angsana New" w:hAnsi="Angsana New"/>
          <w:sz w:val="28"/>
          <w:szCs w:val="28"/>
          <w:cs/>
        </w:rPr>
        <w:t xml:space="preserve">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A15D85" w:rsidRPr="00A15D85">
        <w:rPr>
          <w:rFonts w:ascii="Angsana New" w:hAnsi="Angsana New"/>
          <w:sz w:val="28"/>
          <w:szCs w:val="28"/>
          <w:cs/>
        </w:rPr>
        <w:t>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5C070F" w:rsidRPr="00824832" w14:paraId="4689548D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68F78389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7E6E06A3" w:rsidR="00317A60" w:rsidRPr="005C070F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5C7B03B7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17A60" w:rsidRPr="00824832" w14:paraId="1781CEF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47031F9A" w:rsidR="00317A60" w:rsidRPr="00855947" w:rsidRDefault="00602B12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6179A63E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458</w:t>
            </w:r>
          </w:p>
        </w:tc>
      </w:tr>
      <w:tr w:rsidR="00317A60" w:rsidRPr="00824832" w14:paraId="148AC9B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56C59830" w:rsidR="00317A60" w:rsidRPr="00855947" w:rsidRDefault="00562D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</w:t>
            </w:r>
            <w:r w:rsidR="00602B12">
              <w:rPr>
                <w:rFonts w:asciiTheme="majorBidi" w:eastAsia="Cordia New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0358CEF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86,021</w:t>
            </w:r>
          </w:p>
        </w:tc>
      </w:tr>
      <w:tr w:rsidR="00317A60" w:rsidRPr="00824832" w14:paraId="6954372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7AB1383A" w:rsidR="00317A60" w:rsidRPr="00855947" w:rsidRDefault="00602B12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4F200F58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221</w:t>
            </w:r>
          </w:p>
        </w:tc>
      </w:tr>
      <w:tr w:rsidR="00317A60" w:rsidRPr="00824832" w14:paraId="6E1A09B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17A60" w:rsidRPr="00E872E9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17A60" w:rsidRPr="00855947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17A60" w:rsidRPr="00824832" w14:paraId="4490BF6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7E392671" w:rsidR="00317A60" w:rsidRPr="00855947" w:rsidRDefault="00562D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4E1338EA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20,509</w:t>
            </w:r>
          </w:p>
        </w:tc>
      </w:tr>
      <w:tr w:rsidR="00317A60" w:rsidRPr="00824832" w14:paraId="3BA6AA9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6D3FFBEC" w:rsidR="00317A60" w:rsidRPr="00855947" w:rsidRDefault="00562D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5C1F8341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28,377</w:t>
            </w:r>
          </w:p>
        </w:tc>
      </w:tr>
      <w:tr w:rsidR="00317A60" w:rsidRPr="00824832" w14:paraId="13FCB5B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6361DD4A" w:rsidR="00317A60" w:rsidRPr="005F6E44" w:rsidRDefault="00562D6B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7,34</w:t>
            </w:r>
            <w:r w:rsidR="00117F86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2570A470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7,084</w:t>
            </w:r>
          </w:p>
        </w:tc>
      </w:tr>
      <w:tr w:rsidR="00317A60" w:rsidRPr="00824832" w14:paraId="068D351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17A60" w:rsidRPr="00E872E9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17A60" w:rsidRPr="005F6E44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17A60" w:rsidRPr="00824832" w14:paraId="27989358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17A60" w:rsidRPr="00E872E9" w:rsidRDefault="00317A60" w:rsidP="00317A6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7ED66508" w:rsidR="00317A60" w:rsidRPr="005F6E44" w:rsidRDefault="00562D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45224E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67,184</w:t>
            </w:r>
          </w:p>
        </w:tc>
      </w:tr>
      <w:tr w:rsidR="00317A60" w:rsidRPr="00824832" w14:paraId="4B95662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17A60" w:rsidRPr="00E872E9" w:rsidRDefault="00317A60" w:rsidP="00317A6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3734F8C9" w:rsidR="00317A60" w:rsidRPr="005F6E44" w:rsidRDefault="00562D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514F8E3A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101,495</w:t>
            </w:r>
          </w:p>
        </w:tc>
      </w:tr>
      <w:tr w:rsidR="00317A60" w:rsidRPr="005067F3" w14:paraId="6CD9542F" w14:textId="77777777" w:rsidTr="00762283">
        <w:trPr>
          <w:trHeight w:val="3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2BBC5CE8" w:rsidR="00317A60" w:rsidRPr="005F6E44" w:rsidRDefault="00562D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310,</w:t>
            </w:r>
            <w:r w:rsidR="00602B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66</w:t>
            </w:r>
            <w:r w:rsidR="00117F8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7CE2BB5B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311,349</w:t>
            </w:r>
          </w:p>
        </w:tc>
      </w:tr>
    </w:tbl>
    <w:p w14:paraId="2F3EA492" w14:textId="77777777" w:rsidR="00B97319" w:rsidRDefault="00B97319" w:rsidP="00317A60"/>
    <w:p w14:paraId="6EC480DF" w14:textId="77777777" w:rsidR="00024912" w:rsidRPr="00B97319" w:rsidRDefault="00024912" w:rsidP="00317A60">
      <w:pPr>
        <w:rPr>
          <w:cs/>
        </w:rPr>
      </w:pPr>
    </w:p>
    <w:p w14:paraId="2F2FE517" w14:textId="1C327652" w:rsidR="00507A1B" w:rsidRPr="00507A1B" w:rsidRDefault="00AB3FF6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A15D329" w:rsidR="00AB3FF6" w:rsidRPr="0045246C" w:rsidRDefault="00AB3FF6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</w:t>
      </w:r>
    </w:p>
    <w:p w14:paraId="1A8E4AEE" w14:textId="5A3C8654" w:rsidR="005B7353" w:rsidRDefault="00317A60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มีนา</w:t>
      </w:r>
      <w:r>
        <w:rPr>
          <w:rFonts w:ascii="Angsana New" w:hAnsi="Angsana New"/>
          <w:sz w:val="28"/>
          <w:szCs w:val="28"/>
          <w:cs/>
        </w:rPr>
        <w:t xml:space="preserve">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290048">
        <w:rPr>
          <w:rFonts w:ascii="Angsana New" w:hAnsi="Angsana New"/>
          <w:spacing w:val="4"/>
          <w:sz w:val="28"/>
          <w:szCs w:val="28"/>
        </w:rPr>
        <w:t>6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024912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45246C" w14:paraId="5ABD45AF" w14:textId="77777777" w:rsidTr="008D0C03">
        <w:tc>
          <w:tcPr>
            <w:tcW w:w="5490" w:type="dxa"/>
          </w:tcPr>
          <w:p w14:paraId="0A1C0B83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45204AE1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5C377410" w:rsidR="00317A60" w:rsidRPr="0045246C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17A60" w:rsidRPr="0045246C" w14:paraId="42275581" w14:textId="77777777" w:rsidTr="008D0C03">
        <w:tc>
          <w:tcPr>
            <w:tcW w:w="5490" w:type="dxa"/>
          </w:tcPr>
          <w:p w14:paraId="2A271DF9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09FAD02F" w:rsidR="00317A60" w:rsidRPr="005F6E44" w:rsidRDefault="00285CA6" w:rsidP="00317A60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2,649</w:t>
            </w:r>
          </w:p>
        </w:tc>
        <w:tc>
          <w:tcPr>
            <w:tcW w:w="270" w:type="dxa"/>
          </w:tcPr>
          <w:p w14:paraId="05E0D382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6F54EA5A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</w:tr>
      <w:tr w:rsidR="00317A60" w:rsidRPr="0045246C" w14:paraId="5D57C570" w14:textId="77777777" w:rsidTr="008D0C03">
        <w:tc>
          <w:tcPr>
            <w:tcW w:w="5490" w:type="dxa"/>
          </w:tcPr>
          <w:p w14:paraId="7A08092E" w14:textId="00A773CE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4AFC4070" w:rsidR="00317A60" w:rsidRPr="005F6E44" w:rsidRDefault="00285CA6" w:rsidP="00317A6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2,559</w:t>
            </w:r>
          </w:p>
        </w:tc>
        <w:tc>
          <w:tcPr>
            <w:tcW w:w="270" w:type="dxa"/>
          </w:tcPr>
          <w:p w14:paraId="5B1EC8CA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0EF539B9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3,190</w:t>
            </w:r>
          </w:p>
        </w:tc>
      </w:tr>
      <w:tr w:rsidR="00317A60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5279223C" w:rsidR="00317A60" w:rsidRPr="005F6E44" w:rsidRDefault="00285CA6" w:rsidP="00317A6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5,208</w:t>
            </w:r>
          </w:p>
        </w:tc>
        <w:tc>
          <w:tcPr>
            <w:tcW w:w="270" w:type="dxa"/>
            <w:vAlign w:val="bottom"/>
          </w:tcPr>
          <w:p w14:paraId="4D8481C4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4BD00D7A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5,925</w:t>
            </w:r>
          </w:p>
        </w:tc>
      </w:tr>
    </w:tbl>
    <w:p w14:paraId="7929FE62" w14:textId="2BB2E956" w:rsidR="00EE5A54" w:rsidRPr="0040193A" w:rsidRDefault="00513B6A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4077C83A" w14:textId="77777777" w:rsidTr="00EB6706">
        <w:tc>
          <w:tcPr>
            <w:tcW w:w="5490" w:type="dxa"/>
          </w:tcPr>
          <w:p w14:paraId="401FF5F1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14B82423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69A884BE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1C4127" w:rsidRPr="00824832" w14:paraId="4C76DABE" w14:textId="77777777" w:rsidTr="003711C9">
        <w:tc>
          <w:tcPr>
            <w:tcW w:w="5490" w:type="dxa"/>
          </w:tcPr>
          <w:p w14:paraId="4E493070" w14:textId="4BCC9A2D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2F3D628E" w:rsidR="001C4127" w:rsidRPr="008108B4" w:rsidRDefault="00C155D9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9A6E46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75EEF244" w:rsidR="001C4127" w:rsidRPr="004E4EFB" w:rsidRDefault="00C649C5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4127"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C4127" w:rsidRPr="00824832" w14:paraId="73085B14" w14:textId="77777777" w:rsidTr="003711C9">
        <w:tc>
          <w:tcPr>
            <w:tcW w:w="5490" w:type="dxa"/>
          </w:tcPr>
          <w:p w14:paraId="06B292CE" w14:textId="5454FFDD" w:rsidR="001C4127" w:rsidRPr="00A64216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6EEC57E1" w:rsidR="001C4127" w:rsidRPr="008108B4" w:rsidRDefault="00C155D9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2AA1">
              <w:rPr>
                <w:rFonts w:asciiTheme="majorBidi" w:hAnsiTheme="majorBidi" w:cstheme="majorBidi"/>
                <w:sz w:val="28"/>
                <w:szCs w:val="28"/>
              </w:rPr>
              <w:t>7,230</w:t>
            </w:r>
          </w:p>
        </w:tc>
        <w:tc>
          <w:tcPr>
            <w:tcW w:w="270" w:type="dxa"/>
          </w:tcPr>
          <w:p w14:paraId="78946F5A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3914577F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1C4127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5FD707DE" w:rsidR="001C4127" w:rsidRPr="008108B4" w:rsidRDefault="00C155D9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72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8,030</w:t>
            </w:r>
          </w:p>
        </w:tc>
        <w:tc>
          <w:tcPr>
            <w:tcW w:w="270" w:type="dxa"/>
            <w:vAlign w:val="bottom"/>
          </w:tcPr>
          <w:p w14:paraId="65F0F39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62C9A79D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</w:tbl>
    <w:p w14:paraId="72CF8486" w14:textId="6C0944F7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5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317A60">
        <w:rPr>
          <w:rFonts w:ascii="Angsana New" w:hAnsi="Angsana New" w:hint="cs"/>
          <w:sz w:val="28"/>
          <w:szCs w:val="28"/>
          <w:cs/>
        </w:rPr>
        <w:t>มีน</w:t>
      </w:r>
      <w:r w:rsidR="00AD041B">
        <w:rPr>
          <w:rFonts w:ascii="Angsana New" w:hAnsi="Angsana New"/>
          <w:sz w:val="28"/>
          <w:szCs w:val="28"/>
          <w:cs/>
        </w:rPr>
        <w:t xml:space="preserve">าคม </w:t>
      </w:r>
      <w:r w:rsidR="00AD041B">
        <w:rPr>
          <w:rFonts w:ascii="Angsana New" w:hAnsi="Angsana New"/>
          <w:sz w:val="28"/>
          <w:szCs w:val="28"/>
        </w:rPr>
        <w:t>256</w:t>
      </w:r>
      <w:r w:rsidR="00024912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ก</w:t>
      </w:r>
      <w:r w:rsidRPr="007D69C2">
        <w:rPr>
          <w:rFonts w:ascii="Angsana New" w:hAnsi="Angsana New" w:hint="cs"/>
          <w:spacing w:val="4"/>
          <w:sz w:val="28"/>
          <w:szCs w:val="28"/>
          <w:cs/>
        </w:rPr>
        <w:t>ธนาคารจำนวน</w:t>
      </w:r>
      <w:r w:rsidR="00616A2C" w:rsidRPr="007D69C2">
        <w:rPr>
          <w:rFonts w:ascii="Angsana New" w:hAnsi="Angsana New"/>
          <w:spacing w:val="4"/>
          <w:sz w:val="28"/>
          <w:szCs w:val="28"/>
        </w:rPr>
        <w:t xml:space="preserve"> 0.4</w:t>
      </w:r>
      <w:r w:rsidRPr="007D69C2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</w:t>
      </w:r>
      <w:r w:rsidRPr="00443A16">
        <w:rPr>
          <w:rFonts w:ascii="Angsana New" w:hAnsi="Angsana New"/>
          <w:spacing w:val="4"/>
          <w:sz w:val="28"/>
          <w:szCs w:val="28"/>
        </w:rPr>
        <w:t xml:space="preserve">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164A5">
        <w:rPr>
          <w:rFonts w:ascii="Angsana New" w:hAnsi="Angsana New"/>
          <w:spacing w:val="4"/>
          <w:sz w:val="28"/>
          <w:szCs w:val="28"/>
        </w:rPr>
        <w:t xml:space="preserve">31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17A60">
        <w:rPr>
          <w:rFonts w:ascii="Angsana New" w:hAnsi="Angsana New" w:hint="cs"/>
          <w:spacing w:val="4"/>
          <w:sz w:val="28"/>
          <w:szCs w:val="28"/>
          <w:cs/>
        </w:rPr>
        <w:t>5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</w:t>
      </w:r>
      <w:r w:rsidR="000164A5">
        <w:rPr>
          <w:rFonts w:ascii="Angsana New" w:hAnsi="Angsana New"/>
          <w:spacing w:val="4"/>
          <w:sz w:val="28"/>
          <w:szCs w:val="28"/>
        </w:rPr>
        <w:t>0.4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>กล่าวไว้ใน</w:t>
      </w:r>
      <w:r w:rsidRPr="00C155D9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D81051" w:rsidRPr="00C155D9">
        <w:rPr>
          <w:rFonts w:ascii="Angsana New" w:hAnsi="Angsana New"/>
          <w:sz w:val="28"/>
          <w:szCs w:val="28"/>
        </w:rPr>
        <w:t>5</w:t>
      </w:r>
      <w:r w:rsidR="00494F9D" w:rsidRPr="00C155D9">
        <w:rPr>
          <w:rFonts w:ascii="Angsana New" w:hAnsi="Angsana New"/>
          <w:sz w:val="28"/>
          <w:szCs w:val="28"/>
        </w:rPr>
        <w:t>,</w:t>
      </w:r>
      <w:r w:rsidRPr="00C155D9">
        <w:rPr>
          <w:rFonts w:ascii="Angsana New" w:hAnsi="Angsana New"/>
          <w:sz w:val="28"/>
          <w:szCs w:val="28"/>
        </w:rPr>
        <w:t xml:space="preserve"> </w:t>
      </w:r>
      <w:r w:rsidR="00D81051" w:rsidRPr="00C155D9">
        <w:rPr>
          <w:rFonts w:ascii="Angsana New" w:hAnsi="Angsana New"/>
          <w:sz w:val="28"/>
          <w:szCs w:val="28"/>
        </w:rPr>
        <w:t>9</w:t>
      </w:r>
      <w:r w:rsidRPr="00C155D9">
        <w:rPr>
          <w:rFonts w:ascii="Angsana New" w:hAnsi="Angsana New"/>
          <w:sz w:val="28"/>
          <w:szCs w:val="28"/>
        </w:rPr>
        <w:t xml:space="preserve"> </w:t>
      </w:r>
      <w:r w:rsidRPr="00C155D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155D9">
        <w:rPr>
          <w:rFonts w:ascii="Angsana New" w:hAnsi="Angsana New"/>
          <w:sz w:val="28"/>
          <w:szCs w:val="28"/>
        </w:rPr>
        <w:t>1</w:t>
      </w:r>
      <w:r w:rsidR="00D81051" w:rsidRPr="00C155D9">
        <w:rPr>
          <w:rFonts w:ascii="Angsana New" w:hAnsi="Angsana New"/>
          <w:sz w:val="28"/>
          <w:szCs w:val="28"/>
        </w:rPr>
        <w:t>2</w:t>
      </w:r>
    </w:p>
    <w:bookmarkEnd w:id="15"/>
    <w:p w14:paraId="77E34217" w14:textId="66FF5050" w:rsidR="00734748" w:rsidRPr="00517FD7" w:rsidRDefault="00513B6A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72EA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172EA3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 w:rsidRPr="00172EA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17FD7">
        <w:rPr>
          <w:rFonts w:asciiTheme="majorBidi" w:hAnsiTheme="majorBidi" w:cstheme="majorBidi"/>
          <w:sz w:val="28"/>
          <w:szCs w:val="28"/>
        </w:rPr>
        <w:t xml:space="preserve">24,000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517FD7">
        <w:rPr>
          <w:rFonts w:asciiTheme="majorBidi" w:hAnsiTheme="majorBidi" w:cstheme="majorBidi"/>
          <w:sz w:val="28"/>
          <w:szCs w:val="28"/>
        </w:rPr>
        <w:t xml:space="preserve">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7FD7">
        <w:rPr>
          <w:rFonts w:asciiTheme="majorBidi" w:hAnsiTheme="majorBidi" w:cstheme="majorBidi"/>
          <w:sz w:val="28"/>
          <w:szCs w:val="28"/>
        </w:rPr>
        <w:t xml:space="preserve">90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12A682EF" w14:textId="2CB9CD65" w:rsidR="00B4029A" w:rsidRPr="00B4029A" w:rsidRDefault="00392AA9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E71F5">
        <w:rPr>
          <w:rFonts w:asciiTheme="majorBidi" w:hAnsiTheme="majorBidi"/>
          <w:spacing w:val="-2"/>
          <w:sz w:val="28"/>
          <w:szCs w:val="28"/>
          <w:cs/>
        </w:rPr>
        <w:t>ณ</w:t>
      </w:r>
      <w:r w:rsidR="006644A6">
        <w:rPr>
          <w:rFonts w:asciiTheme="majorBidi" w:hAnsiTheme="majorBidi"/>
          <w:spacing w:val="-2"/>
          <w:sz w:val="28"/>
          <w:szCs w:val="28"/>
        </w:rPr>
        <w:t xml:space="preserve"> </w:t>
      </w:r>
      <w:r w:rsidR="006644A6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="00592D3C">
        <w:rPr>
          <w:rFonts w:asciiTheme="majorBidi" w:hAnsiTheme="majorBidi"/>
          <w:spacing w:val="-2"/>
          <w:sz w:val="28"/>
          <w:szCs w:val="28"/>
        </w:rPr>
        <w:t xml:space="preserve"> 31 </w:t>
      </w:r>
      <w:r w:rsidR="00592D3C">
        <w:rPr>
          <w:rFonts w:asciiTheme="majorBidi" w:hAnsiTheme="majorBidi" w:hint="cs"/>
          <w:spacing w:val="-2"/>
          <w:sz w:val="28"/>
          <w:szCs w:val="28"/>
          <w:cs/>
        </w:rPr>
        <w:t xml:space="preserve">มีนาคม </w:t>
      </w:r>
      <w:r w:rsidR="00592D3C">
        <w:rPr>
          <w:rFonts w:asciiTheme="majorBidi" w:hAnsiTheme="majorBidi"/>
          <w:spacing w:val="-2"/>
          <w:sz w:val="28"/>
          <w:szCs w:val="28"/>
        </w:rPr>
        <w:t xml:space="preserve">2566 </w:t>
      </w:r>
      <w:r w:rsidR="00592D3C">
        <w:rPr>
          <w:rFonts w:asciiTheme="majorBidi" w:hAnsiTheme="majorBidi" w:hint="cs"/>
          <w:spacing w:val="-2"/>
          <w:sz w:val="28"/>
          <w:szCs w:val="28"/>
          <w:cs/>
        </w:rPr>
        <w:t>และ</w:t>
      </w:r>
      <w:r w:rsidR="00CD57A2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="006644A6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AD041B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/>
          <w:spacing w:val="-2"/>
          <w:sz w:val="28"/>
          <w:szCs w:val="28"/>
        </w:rPr>
        <w:t>2565</w:t>
      </w:r>
      <w:r w:rsidR="00961BE4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บริษัทมีภาระผูกพันจากการเข้าทำสัญญาบริการให้คำปรึกษาและ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2E71F5">
        <w:rPr>
          <w:rFonts w:asciiTheme="majorBidi" w:hAnsiTheme="majorBidi"/>
          <w:spacing w:val="2"/>
          <w:sz w:val="28"/>
          <w:szCs w:val="28"/>
        </w:rPr>
        <w:t>17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 กับบริษัทแห่งหนึ่ง</w:t>
      </w:r>
      <w:r w:rsidRPr="00931F99">
        <w:rPr>
          <w:rFonts w:asciiTheme="majorBidi" w:hAnsiTheme="majorBidi"/>
          <w:spacing w:val="2"/>
          <w:sz w:val="28"/>
          <w:szCs w:val="28"/>
          <w:cs/>
        </w:rPr>
        <w:t>เป็นจำนวนเงิน</w:t>
      </w:r>
      <w:r w:rsidR="00592D3C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592D3C">
        <w:rPr>
          <w:rFonts w:asciiTheme="majorBidi" w:hAnsiTheme="majorBidi"/>
          <w:spacing w:val="2"/>
          <w:sz w:val="28"/>
          <w:szCs w:val="28"/>
        </w:rPr>
        <w:t xml:space="preserve">0.7 </w:t>
      </w:r>
      <w:r w:rsidR="00592D3C">
        <w:rPr>
          <w:rFonts w:asciiTheme="majorBidi" w:hAnsiTheme="majorBidi" w:hint="cs"/>
          <w:spacing w:val="2"/>
          <w:sz w:val="28"/>
          <w:szCs w:val="28"/>
          <w:cs/>
        </w:rPr>
        <w:t xml:space="preserve">ล้านบาท และ </w:t>
      </w:r>
      <w:r w:rsidR="000C379B">
        <w:rPr>
          <w:rFonts w:asciiTheme="majorBidi" w:hAnsiTheme="majorBidi"/>
          <w:spacing w:val="2"/>
          <w:sz w:val="28"/>
          <w:szCs w:val="28"/>
        </w:rPr>
        <w:t>6.8</w:t>
      </w:r>
      <w:r w:rsidR="008E2350" w:rsidRPr="00A41072">
        <w:rPr>
          <w:rFonts w:asciiTheme="majorBidi" w:hAnsiTheme="majorBidi"/>
          <w:spacing w:val="2"/>
          <w:sz w:val="28"/>
          <w:szCs w:val="28"/>
        </w:rPr>
        <w:t xml:space="preserve"> </w:t>
      </w:r>
      <w:r w:rsidR="008E2350" w:rsidRPr="00A41072">
        <w:rPr>
          <w:rFonts w:asciiTheme="majorBidi" w:hAnsiTheme="majorBidi" w:hint="cs"/>
          <w:spacing w:val="2"/>
          <w:sz w:val="28"/>
          <w:szCs w:val="28"/>
          <w:cs/>
        </w:rPr>
        <w:t>ล้านบาท</w:t>
      </w:r>
      <w:r w:rsidR="00255963">
        <w:rPr>
          <w:rFonts w:asciiTheme="majorBidi" w:hAnsiTheme="majorBidi"/>
          <w:spacing w:val="2"/>
          <w:sz w:val="28"/>
          <w:szCs w:val="28"/>
        </w:rPr>
        <w:t xml:space="preserve"> </w:t>
      </w:r>
      <w:r w:rsidR="00592D3C">
        <w:rPr>
          <w:rFonts w:asciiTheme="majorBidi" w:hAnsiTheme="majorBidi" w:hint="cs"/>
          <w:spacing w:val="2"/>
          <w:sz w:val="28"/>
          <w:szCs w:val="28"/>
          <w:cs/>
        </w:rPr>
        <w:t>ตามลำดับ</w:t>
      </w:r>
    </w:p>
    <w:p w14:paraId="3346467B" w14:textId="001DACD9" w:rsidR="00434E6A" w:rsidRDefault="000C379B" w:rsidP="00A42C00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0164A5">
        <w:rPr>
          <w:rFonts w:asciiTheme="majorBidi" w:hAnsiTheme="majorBidi" w:hint="cs"/>
          <w:spacing w:val="-2"/>
          <w:sz w:val="28"/>
          <w:szCs w:val="28"/>
          <w:cs/>
        </w:rPr>
        <w:t xml:space="preserve">ณ วันที่ </w:t>
      </w:r>
      <w:r w:rsidRPr="000164A5">
        <w:rPr>
          <w:rFonts w:asciiTheme="majorBidi" w:hAnsiTheme="majorBidi"/>
          <w:spacing w:val="-2"/>
          <w:sz w:val="28"/>
          <w:szCs w:val="28"/>
        </w:rPr>
        <w:t>31</w:t>
      </w:r>
      <w:r w:rsidRPr="000164A5">
        <w:rPr>
          <w:rFonts w:asciiTheme="majorBidi" w:hAnsiTheme="majorBidi" w:hint="cs"/>
          <w:spacing w:val="-2"/>
          <w:sz w:val="28"/>
          <w:szCs w:val="28"/>
          <w:cs/>
        </w:rPr>
        <w:t xml:space="preserve"> มีนาคม </w:t>
      </w:r>
      <w:r w:rsidRPr="000164A5">
        <w:rPr>
          <w:rFonts w:asciiTheme="majorBidi" w:hAnsiTheme="majorBidi"/>
          <w:spacing w:val="-2"/>
          <w:sz w:val="28"/>
          <w:szCs w:val="28"/>
        </w:rPr>
        <w:t>2566</w:t>
      </w:r>
      <w:r w:rsidRPr="000164A5">
        <w:rPr>
          <w:rFonts w:asciiTheme="majorBidi" w:hAnsiTheme="majorBidi" w:hint="cs"/>
          <w:spacing w:val="-2"/>
          <w:sz w:val="28"/>
          <w:szCs w:val="28"/>
          <w:cs/>
        </w:rPr>
        <w:t xml:space="preserve"> และ</w:t>
      </w:r>
      <w:r w:rsidR="002E71F5" w:rsidRPr="000164A5">
        <w:rPr>
          <w:rFonts w:asciiTheme="majorBidi" w:hAnsiTheme="majorBidi"/>
          <w:spacing w:val="-2"/>
          <w:sz w:val="28"/>
          <w:szCs w:val="28"/>
          <w:cs/>
        </w:rPr>
        <w:t xml:space="preserve">วันที่ </w:t>
      </w:r>
      <w:r w:rsidR="00AD041B" w:rsidRPr="000164A5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 w:rsidRPr="000164A5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 w:rsidRPr="000164A5">
        <w:rPr>
          <w:rFonts w:asciiTheme="majorBidi" w:hAnsiTheme="majorBidi"/>
          <w:spacing w:val="-2"/>
          <w:sz w:val="28"/>
          <w:szCs w:val="28"/>
        </w:rPr>
        <w:t xml:space="preserve">2565 </w:t>
      </w:r>
      <w:r w:rsidR="002E71F5" w:rsidRPr="000164A5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บริษัทมีภาระผูกพันจากการจ้างพัฒนาและออกแบบเว็บไซต์กับบริษัทแห่งหนึ่งเป็น</w:t>
      </w:r>
      <w:r w:rsidR="002E71F5" w:rsidRPr="00931F99">
        <w:rPr>
          <w:rFonts w:asciiTheme="majorBidi" w:hAnsiTheme="majorBidi"/>
          <w:spacing w:val="-2"/>
          <w:sz w:val="28"/>
          <w:szCs w:val="28"/>
          <w:cs/>
        </w:rPr>
        <w:t xml:space="preserve">จำนวนเงิน </w:t>
      </w:r>
      <w:r w:rsidR="00C96280" w:rsidRPr="00931F99">
        <w:rPr>
          <w:rFonts w:asciiTheme="majorBidi" w:hAnsiTheme="majorBidi"/>
          <w:spacing w:val="-2"/>
          <w:sz w:val="28"/>
          <w:szCs w:val="28"/>
        </w:rPr>
        <w:t>0.</w:t>
      </w:r>
      <w:r w:rsidR="00A41072" w:rsidRPr="00931F99">
        <w:rPr>
          <w:rFonts w:asciiTheme="majorBidi" w:hAnsiTheme="majorBidi"/>
          <w:spacing w:val="-2"/>
          <w:sz w:val="28"/>
          <w:szCs w:val="28"/>
        </w:rPr>
        <w:t>5</w:t>
      </w:r>
      <w:r w:rsidR="00C96280" w:rsidRPr="00931F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2E71F5" w:rsidRPr="00931F99">
        <w:rPr>
          <w:rFonts w:asciiTheme="majorBidi" w:hAnsiTheme="majorBidi"/>
          <w:spacing w:val="-2"/>
          <w:sz w:val="28"/>
          <w:szCs w:val="28"/>
          <w:cs/>
        </w:rPr>
        <w:t>ล้านบา</w:t>
      </w:r>
      <w:r w:rsidR="00A41072" w:rsidRPr="00931F99">
        <w:rPr>
          <w:rFonts w:asciiTheme="majorBidi" w:hAnsiTheme="majorBidi" w:hint="cs"/>
          <w:spacing w:val="-2"/>
          <w:sz w:val="28"/>
          <w:szCs w:val="28"/>
          <w:cs/>
        </w:rPr>
        <w:t>ท</w:t>
      </w:r>
      <w:r w:rsidR="00E05864">
        <w:rPr>
          <w:rFonts w:asciiTheme="majorBidi" w:hAnsiTheme="majorBidi" w:hint="cs"/>
          <w:spacing w:val="-2"/>
          <w:sz w:val="28"/>
          <w:szCs w:val="28"/>
          <w:cs/>
        </w:rPr>
        <w:t>เท่ากันทั้งสองงวด</w:t>
      </w:r>
    </w:p>
    <w:p w14:paraId="1941D55E" w14:textId="77777777" w:rsidR="00255963" w:rsidRDefault="00255963" w:rsidP="002559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0E5D9D9A" w14:textId="77777777" w:rsidR="00255963" w:rsidRPr="00B4029A" w:rsidRDefault="00255963" w:rsidP="002559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/>
        <w:contextualSpacing w:val="0"/>
        <w:jc w:val="thaiDistribute"/>
        <w:rPr>
          <w:rFonts w:asciiTheme="majorBidi" w:hAnsiTheme="majorBidi"/>
          <w:spacing w:val="-2"/>
          <w:sz w:val="28"/>
          <w:szCs w:val="28"/>
          <w:cs/>
        </w:rPr>
      </w:pPr>
    </w:p>
    <w:p w14:paraId="28E3835D" w14:textId="31F88D8E" w:rsidR="005B7353" w:rsidRPr="00517FD7" w:rsidRDefault="00513B6A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517FD7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73F61226" w14:textId="2CBC274A" w:rsidR="00BD17EA" w:rsidRPr="00536245" w:rsidRDefault="00317A60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มีนา</w:t>
      </w:r>
      <w:r>
        <w:rPr>
          <w:rFonts w:ascii="Angsana New" w:hAnsi="Angsana New"/>
          <w:sz w:val="28"/>
          <w:szCs w:val="28"/>
          <w:cs/>
        </w:rPr>
        <w:t xml:space="preserve">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เป็นจำนวนเงินรวม</w:t>
      </w:r>
      <w:r w:rsidR="00A32E6B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A32E6B" w:rsidRPr="00536245">
        <w:rPr>
          <w:rFonts w:asciiTheme="majorBidi" w:hAnsiTheme="majorBidi" w:cstheme="majorBidi"/>
          <w:spacing w:val="-2"/>
          <w:sz w:val="28"/>
          <w:szCs w:val="28"/>
        </w:rPr>
        <w:t>59.4</w:t>
      </w:r>
      <w:r w:rsidR="001B3C1B" w:rsidRPr="005362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D54B3A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536245">
        <w:rPr>
          <w:rFonts w:asciiTheme="majorBidi" w:hAnsiTheme="majorBidi" w:cstheme="majorBidi"/>
          <w:spacing w:val="-2"/>
          <w:sz w:val="28"/>
          <w:szCs w:val="28"/>
        </w:rPr>
        <w:t xml:space="preserve">58.3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536245">
        <w:rPr>
          <w:rFonts w:asciiTheme="majorBidi" w:hAnsiTheme="majorBidi" w:cstheme="majorBidi"/>
          <w:spacing w:val="2"/>
          <w:sz w:val="28"/>
          <w:szCs w:val="28"/>
          <w:cs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392AA9" w:rsidRPr="00536245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5C5DE0"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A32E6B" w:rsidRPr="00536245">
        <w:rPr>
          <w:rFonts w:asciiTheme="majorBidi" w:hAnsiTheme="majorBidi" w:cstheme="majorBidi"/>
          <w:spacing w:val="2"/>
          <w:sz w:val="28"/>
          <w:szCs w:val="28"/>
        </w:rPr>
        <w:t xml:space="preserve">9.2 </w:t>
      </w:r>
      <w:r w:rsidR="005C5DE0" w:rsidRPr="00536245">
        <w:rPr>
          <w:rFonts w:asciiTheme="majorBidi" w:hAnsiTheme="majorBidi" w:cstheme="majorBidi" w:hint="cs"/>
          <w:spacing w:val="2"/>
          <w:sz w:val="28"/>
          <w:szCs w:val="28"/>
          <w:cs/>
        </w:rPr>
        <w:t>ล้านบาท และ</w:t>
      </w:r>
      <w:r w:rsidR="006C36B5"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36245">
        <w:rPr>
          <w:rFonts w:asciiTheme="majorBidi" w:hAnsiTheme="majorBidi" w:cstheme="majorBidi"/>
          <w:spacing w:val="2"/>
          <w:sz w:val="28"/>
          <w:szCs w:val="28"/>
        </w:rPr>
        <w:t xml:space="preserve">10.0 </w:t>
      </w:r>
      <w:r w:rsidR="00D8033A" w:rsidRPr="00536245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9B17B4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ตามลำดับ</w:t>
      </w:r>
    </w:p>
    <w:p w14:paraId="3B3357B5" w14:textId="5E474998" w:rsidR="008256E8" w:rsidRPr="00536245" w:rsidRDefault="00317A60" w:rsidP="00761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3624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36245">
        <w:rPr>
          <w:rFonts w:ascii="Angsana New" w:hAnsi="Angsana New"/>
          <w:sz w:val="28"/>
          <w:szCs w:val="28"/>
        </w:rPr>
        <w:t xml:space="preserve">31 </w:t>
      </w:r>
      <w:r w:rsidRPr="00536245">
        <w:rPr>
          <w:rFonts w:ascii="Angsana New" w:hAnsi="Angsana New" w:hint="cs"/>
          <w:sz w:val="28"/>
          <w:szCs w:val="28"/>
          <w:cs/>
        </w:rPr>
        <w:t>มีนา</w:t>
      </w:r>
      <w:r w:rsidRPr="00536245">
        <w:rPr>
          <w:rFonts w:ascii="Angsana New" w:hAnsi="Angsana New"/>
          <w:sz w:val="28"/>
          <w:szCs w:val="28"/>
          <w:cs/>
        </w:rPr>
        <w:t xml:space="preserve">คม </w:t>
      </w:r>
      <w:r w:rsidRPr="00536245">
        <w:rPr>
          <w:rFonts w:ascii="Angsana New" w:hAnsi="Angsana New"/>
          <w:sz w:val="28"/>
          <w:szCs w:val="28"/>
        </w:rPr>
        <w:t>256</w:t>
      </w:r>
      <w:r w:rsidRPr="00536245">
        <w:rPr>
          <w:rFonts w:ascii="Angsana New" w:hAnsi="Angsana New" w:hint="cs"/>
          <w:sz w:val="28"/>
          <w:szCs w:val="28"/>
          <w:cs/>
        </w:rPr>
        <w:t>6</w:t>
      </w:r>
      <w:r w:rsidRPr="00536245">
        <w:rPr>
          <w:rFonts w:ascii="Angsana New" w:hAnsi="Angsana New"/>
          <w:sz w:val="28"/>
          <w:szCs w:val="28"/>
        </w:rPr>
        <w:t xml:space="preserve"> </w:t>
      </w:r>
      <w:r w:rsidRPr="00536245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6D477D" w:rsidRPr="00536245">
        <w:rPr>
          <w:rFonts w:ascii="Angsana New" w:hAnsi="Angsana New"/>
          <w:sz w:val="28"/>
          <w:szCs w:val="28"/>
        </w:rPr>
        <w:t>31</w:t>
      </w:r>
      <w:r w:rsidRPr="0053624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36245">
        <w:rPr>
          <w:rFonts w:ascii="Angsana New" w:hAnsi="Angsana New"/>
          <w:sz w:val="28"/>
          <w:szCs w:val="28"/>
        </w:rPr>
        <w:t xml:space="preserve">2565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536245">
        <w:rPr>
          <w:rFonts w:asciiTheme="majorBidi" w:hAnsiTheme="majorBidi" w:cstheme="majorBidi"/>
          <w:sz w:val="28"/>
          <w:szCs w:val="28"/>
          <w:cs/>
        </w:rPr>
        <w:t>จำนวนเงิน</w:t>
      </w:r>
      <w:bookmarkStart w:id="16" w:name="_Hlk118453483"/>
      <w:r w:rsidR="00A32E6B" w:rsidRPr="00536245">
        <w:rPr>
          <w:rFonts w:asciiTheme="majorBidi" w:hAnsiTheme="majorBidi" w:cstheme="majorBidi"/>
          <w:sz w:val="28"/>
          <w:szCs w:val="28"/>
        </w:rPr>
        <w:t xml:space="preserve"> </w:t>
      </w:r>
      <w:r w:rsidR="00536245">
        <w:rPr>
          <w:rFonts w:asciiTheme="majorBidi" w:hAnsiTheme="majorBidi" w:cstheme="majorBidi"/>
          <w:sz w:val="28"/>
          <w:szCs w:val="28"/>
        </w:rPr>
        <w:t>2.6</w:t>
      </w:r>
      <w:r w:rsidR="008A1A69" w:rsidRPr="00536245">
        <w:rPr>
          <w:rFonts w:asciiTheme="majorBidi" w:hAnsiTheme="majorBidi" w:cstheme="majorBidi"/>
          <w:sz w:val="28"/>
          <w:szCs w:val="28"/>
        </w:rPr>
        <w:t xml:space="preserve"> </w:t>
      </w:r>
      <w:bookmarkEnd w:id="16"/>
      <w:r w:rsidR="00D8033A" w:rsidRPr="0053624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64AB8" w:rsidRPr="0053624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F2DD4" w:rsidRPr="005362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6245">
        <w:rPr>
          <w:rFonts w:asciiTheme="majorBidi" w:hAnsiTheme="majorBidi" w:cstheme="majorBidi"/>
          <w:sz w:val="28"/>
          <w:szCs w:val="28"/>
        </w:rPr>
        <w:t xml:space="preserve">2.2 </w:t>
      </w:r>
      <w:r w:rsidR="00C64AB8" w:rsidRPr="00536245">
        <w:rPr>
          <w:rFonts w:asciiTheme="majorBidi" w:hAnsiTheme="majorBidi" w:cstheme="majorBidi"/>
          <w:sz w:val="28"/>
          <w:szCs w:val="28"/>
        </w:rPr>
        <w:t xml:space="preserve"> </w:t>
      </w:r>
      <w:r w:rsidR="00C64AB8" w:rsidRPr="00536245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D8033A" w:rsidRPr="00536245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250DC52E" w14:textId="6F885975" w:rsidR="00D67031" w:rsidRPr="00536245" w:rsidRDefault="005A14AA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="00864316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วันที่ </w:t>
      </w:r>
      <w:r w:rsidR="00864316" w:rsidRPr="00536245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864316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มีนาคม </w:t>
      </w:r>
      <w:r w:rsidR="00864316" w:rsidRPr="0053624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FA330D" w:rsidRPr="005362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A330D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แล</w:t>
      </w:r>
      <w:r w:rsidR="00965F8E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ะ</w:t>
      </w:r>
      <w:r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="00AD041B" w:rsidRPr="00536245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AD041B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AD041B" w:rsidRPr="00536245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A464BD" w:rsidRPr="00536245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53624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ศาลแรงงานได้มีคำพิพากษาให้บริษัทชดใช้ค่าเสียหายจำนวน </w:t>
      </w:r>
      <w:r w:rsidR="004200CB" w:rsidRPr="00536245">
        <w:rPr>
          <w:rFonts w:asciiTheme="majorBidi" w:hAnsiTheme="majorBidi" w:cstheme="majorBidi"/>
          <w:spacing w:val="-2"/>
          <w:sz w:val="28"/>
          <w:szCs w:val="28"/>
        </w:rPr>
        <w:t xml:space="preserve">0.03 </w:t>
      </w:r>
      <w:r w:rsidR="004200CB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F62AF9" w:rsidRPr="00536245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200CB" w:rsidRPr="00536245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4200CB" w:rsidRPr="00536245">
        <w:rPr>
          <w:rFonts w:asciiTheme="majorBidi" w:hAnsiTheme="majorBidi" w:cstheme="majorBidi"/>
          <w:spacing w:val="-2"/>
          <w:sz w:val="28"/>
          <w:szCs w:val="28"/>
          <w:cs/>
        </w:rPr>
        <w:t>ต่อปี นับแต่วันที่ฟ้องจนกว่าชำระเสร็จ</w:t>
      </w:r>
      <w:r w:rsidR="00443868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ปัจจุบันบริษัทได้ชำระค่าเสียหายแล้ว อย่างไรก็ตามโจทก์ได้ยื่นอุทธรณ์ต่อศาลแรงงาน</w:t>
      </w:r>
      <w:r w:rsidR="00063368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และศาลอุ</w:t>
      </w:r>
      <w:r w:rsidR="007879D3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ท</w:t>
      </w:r>
      <w:r w:rsidR="00063368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ธรณ์มีคำสั่งย้อนสำนวนให้ศาลแรงงานกลางพิจารณากำหนดจำนวนค่าเสียหายจากการเลิกจ้างไม่เป็นธรรม</w:t>
      </w:r>
      <w:r w:rsidR="00443868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และคดีดังกล่าวอยู่ในระหว่างการ</w:t>
      </w:r>
      <w:r w:rsidR="00063368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ฎีกา</w:t>
      </w:r>
      <w:r w:rsidR="00755A36" w:rsidRPr="005362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55A36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ซึ่งผลที่สุดไม่สามารถทราบได้ในขณะนี้</w:t>
      </w:r>
    </w:p>
    <w:p w14:paraId="7F24A8E7" w14:textId="5A4BF76C" w:rsidR="00081089" w:rsidRPr="00E252B4" w:rsidRDefault="00081089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color w:val="000000" w:themeColor="text1"/>
          <w:u w:val="none"/>
        </w:rPr>
      </w:pPr>
      <w:r w:rsidRPr="00E252B4">
        <w:rPr>
          <w:rFonts w:hint="cs"/>
          <w:b/>
          <w:bCs/>
          <w:color w:val="000000" w:themeColor="text1"/>
          <w:u w:val="none"/>
          <w:cs/>
        </w:rPr>
        <w:t>เหตุการณ์ภายหลังวันที่ใน</w:t>
      </w:r>
      <w:r w:rsidR="002071DA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39D1B01C" w14:textId="054EA9E7" w:rsidR="00081089" w:rsidRPr="00E252B4" w:rsidRDefault="00081089" w:rsidP="0008108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color w:val="000000" w:themeColor="text1"/>
          <w:sz w:val="28"/>
          <w:szCs w:val="28"/>
        </w:rPr>
      </w:pP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>ตามมติคณะ</w:t>
      </w:r>
      <w:r w:rsidRPr="00E252B4">
        <w:rPr>
          <w:rFonts w:ascii="Angsana New" w:hAnsi="Angsana New"/>
          <w:color w:val="000000" w:themeColor="text1"/>
          <w:sz w:val="28"/>
          <w:szCs w:val="28"/>
          <w:cs/>
        </w:rPr>
        <w:t>กรรมการ</w:t>
      </w: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>สินเชื่อ</w:t>
      </w:r>
      <w:r w:rsidRPr="00E252B4">
        <w:rPr>
          <w:rFonts w:ascii="Angsana New" w:hAnsi="Angsana New"/>
          <w:color w:val="000000" w:themeColor="text1"/>
          <w:sz w:val="28"/>
          <w:szCs w:val="28"/>
          <w:cs/>
        </w:rPr>
        <w:t>ของบริษัท</w:t>
      </w:r>
      <w:r w:rsidR="00AC143E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ครั้งที่ </w:t>
      </w:r>
      <w:r w:rsidR="00AC143E" w:rsidRPr="00E252B4">
        <w:rPr>
          <w:rFonts w:ascii="Angsana New" w:hAnsi="Angsana New"/>
          <w:color w:val="000000" w:themeColor="text1"/>
          <w:sz w:val="28"/>
          <w:szCs w:val="28"/>
        </w:rPr>
        <w:t>2/2566</w:t>
      </w: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เมื่อวันที่ </w:t>
      </w:r>
      <w:r w:rsidRPr="00E252B4">
        <w:rPr>
          <w:rFonts w:ascii="Angsana New" w:hAnsi="Angsana New"/>
          <w:color w:val="000000" w:themeColor="text1"/>
          <w:sz w:val="28"/>
          <w:szCs w:val="28"/>
        </w:rPr>
        <w:t xml:space="preserve">25 </w:t>
      </w: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เมษายน </w:t>
      </w:r>
      <w:r w:rsidRPr="00E252B4">
        <w:rPr>
          <w:rFonts w:ascii="Angsana New" w:hAnsi="Angsana New"/>
          <w:color w:val="000000" w:themeColor="text1"/>
          <w:sz w:val="28"/>
          <w:szCs w:val="28"/>
        </w:rPr>
        <w:t xml:space="preserve">2566 </w:t>
      </w:r>
      <w:r w:rsidRPr="00E252B4">
        <w:rPr>
          <w:rFonts w:ascii="Angsana New" w:hAnsi="Angsana New"/>
          <w:color w:val="000000" w:themeColor="text1"/>
          <w:sz w:val="28"/>
          <w:szCs w:val="28"/>
          <w:cs/>
        </w:rPr>
        <w:t>ได้อนุมัติให้</w:t>
      </w: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="00AC143E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>ลงทุน</w:t>
      </w: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>ให้กู้ยืม</w:t>
      </w:r>
      <w:r w:rsidR="00AC143E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>แก่</w:t>
      </w: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บุคคลธรรมดารายหนึ่งจำนวน </w:t>
      </w:r>
      <w:r w:rsidRPr="00E252B4">
        <w:rPr>
          <w:rFonts w:ascii="Angsana New" w:hAnsi="Angsana New"/>
          <w:color w:val="000000" w:themeColor="text1"/>
          <w:sz w:val="28"/>
          <w:szCs w:val="28"/>
        </w:rPr>
        <w:t>12</w:t>
      </w:r>
      <w:r w:rsidR="00583D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ล้าน</w:t>
      </w:r>
      <w:r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บาท </w:t>
      </w:r>
      <w:r w:rsidR="00AC143E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เงินกู้ยืมดังกล่าวมีอายุครบกำหนดชำระภายใน </w:t>
      </w:r>
      <w:r w:rsidR="00AC143E" w:rsidRPr="00E252B4">
        <w:rPr>
          <w:rFonts w:ascii="Angsana New" w:hAnsi="Angsana New"/>
          <w:color w:val="000000" w:themeColor="text1"/>
          <w:sz w:val="28"/>
          <w:szCs w:val="28"/>
        </w:rPr>
        <w:t xml:space="preserve">1 </w:t>
      </w:r>
      <w:r w:rsidR="00AC143E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ปี โดยมีดอกเบี้ยร้อยละ </w:t>
      </w:r>
      <w:r w:rsidR="00AC143E" w:rsidRPr="00E252B4">
        <w:rPr>
          <w:rFonts w:ascii="Angsana New" w:hAnsi="Angsana New"/>
          <w:color w:val="000000" w:themeColor="text1"/>
          <w:sz w:val="28"/>
          <w:szCs w:val="28"/>
        </w:rPr>
        <w:t xml:space="preserve">10 </w:t>
      </w:r>
      <w:r w:rsidR="00AC143E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ต่อปี กำหนดชำระคืนดอกเบี้ยเป็นรายเดือน และค้ำประกันโดยการจดจำนองที่ดินในมูลค่าประเมินจำนวน </w:t>
      </w:r>
      <w:r w:rsidR="00AC143E" w:rsidRPr="00E252B4">
        <w:rPr>
          <w:rFonts w:ascii="Angsana New" w:hAnsi="Angsana New"/>
          <w:color w:val="000000" w:themeColor="text1"/>
          <w:sz w:val="28"/>
          <w:szCs w:val="28"/>
        </w:rPr>
        <w:t>15</w:t>
      </w:r>
      <w:r w:rsidR="00583D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ล้านบาท</w:t>
      </w:r>
      <w:r w:rsidR="00AC143E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คณะกรรมการสินเชื่อได้พิจารณาเงื่อนไข ความสามารถในการชำระคืนหนี้ของผู้กู้ รวมถึงข้อกำหนดต่าง ๆ ให้เป็นไปตามข้อกำหนดของสำนักงาน คปภ.</w:t>
      </w:r>
      <w:r w:rsidR="00585FC4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บริษัทบันทึกรายการเงินให้กู้ยืมดังกล่าวในวันที่ </w:t>
      </w:r>
      <w:r w:rsidR="00585FC4" w:rsidRPr="00E252B4">
        <w:rPr>
          <w:rFonts w:ascii="Angsana New" w:hAnsi="Angsana New"/>
          <w:color w:val="000000" w:themeColor="text1"/>
          <w:sz w:val="28"/>
          <w:szCs w:val="28"/>
        </w:rPr>
        <w:t xml:space="preserve">2 </w:t>
      </w:r>
      <w:r w:rsidR="00585FC4" w:rsidRPr="00E252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พฤษภาคม </w:t>
      </w:r>
      <w:r w:rsidR="00585FC4" w:rsidRPr="00E252B4">
        <w:rPr>
          <w:rFonts w:ascii="Angsana New" w:hAnsi="Angsana New"/>
          <w:color w:val="000000" w:themeColor="text1"/>
          <w:sz w:val="28"/>
          <w:szCs w:val="28"/>
        </w:rPr>
        <w:t>2566</w:t>
      </w:r>
    </w:p>
    <w:p w14:paraId="25927A56" w14:textId="7F8A7E85" w:rsidR="00B505D0" w:rsidRPr="00E258A6" w:rsidRDefault="00B505D0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024912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58E6BF03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3C66A2" w:rsidRPr="003C66A2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24912" w:rsidRPr="00024912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3C66A2" w:rsidRPr="003C66A2">
        <w:rPr>
          <w:rFonts w:ascii="Angsana New" w:hAnsi="Angsana New"/>
          <w:sz w:val="28"/>
          <w:szCs w:val="28"/>
          <w:cs/>
        </w:rPr>
        <w:t>นี้แล้วเมื่อ</w:t>
      </w:r>
      <w:r w:rsidR="003C66A2" w:rsidRPr="007074E3">
        <w:rPr>
          <w:rFonts w:ascii="Angsana New" w:hAnsi="Angsana New"/>
          <w:sz w:val="28"/>
          <w:szCs w:val="28"/>
          <w:cs/>
        </w:rPr>
        <w:t xml:space="preserve">วันที่ </w:t>
      </w:r>
      <w:r w:rsidR="00864316" w:rsidRPr="007074E3">
        <w:rPr>
          <w:rFonts w:ascii="Angsana New" w:hAnsi="Angsana New"/>
          <w:sz w:val="28"/>
          <w:szCs w:val="28"/>
        </w:rPr>
        <w:t>1</w:t>
      </w:r>
      <w:r w:rsidR="004051B3">
        <w:rPr>
          <w:rFonts w:ascii="Angsana New" w:hAnsi="Angsana New"/>
          <w:sz w:val="28"/>
          <w:szCs w:val="28"/>
        </w:rPr>
        <w:t>1</w:t>
      </w:r>
      <w:r w:rsidR="00864316" w:rsidRPr="007074E3">
        <w:rPr>
          <w:rFonts w:ascii="Angsana New" w:hAnsi="Angsana New"/>
          <w:sz w:val="28"/>
          <w:szCs w:val="28"/>
        </w:rPr>
        <w:t xml:space="preserve"> </w:t>
      </w:r>
      <w:r w:rsidR="00864316" w:rsidRPr="007074E3">
        <w:rPr>
          <w:rFonts w:ascii="Angsana New" w:hAnsi="Angsana New" w:hint="cs"/>
          <w:sz w:val="28"/>
          <w:szCs w:val="28"/>
          <w:cs/>
        </w:rPr>
        <w:t>พฤษภาคม</w:t>
      </w:r>
      <w:r w:rsidR="003C66A2" w:rsidRPr="007074E3">
        <w:rPr>
          <w:rFonts w:ascii="Angsana New" w:hAnsi="Angsana New"/>
          <w:sz w:val="28"/>
          <w:szCs w:val="28"/>
          <w:cs/>
        </w:rPr>
        <w:t xml:space="preserve"> </w:t>
      </w:r>
      <w:r w:rsidR="00775EC4" w:rsidRPr="007074E3">
        <w:rPr>
          <w:rFonts w:ascii="Angsana New" w:hAnsi="Angsana New"/>
          <w:sz w:val="28"/>
          <w:szCs w:val="28"/>
        </w:rPr>
        <w:t>2566</w:t>
      </w:r>
    </w:p>
    <w:sectPr w:rsidR="009B7742" w:rsidRPr="000C7591" w:rsidSect="00EF0F1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22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4AA2" w14:textId="77777777" w:rsidR="00205932" w:rsidRDefault="00205932">
      <w:r>
        <w:separator/>
      </w:r>
    </w:p>
  </w:endnote>
  <w:endnote w:type="continuationSeparator" w:id="0">
    <w:p w14:paraId="4A51342C" w14:textId="77777777" w:rsidR="00205932" w:rsidRDefault="00205932">
      <w:r>
        <w:continuationSeparator/>
      </w:r>
    </w:p>
  </w:endnote>
  <w:endnote w:type="continuationNotice" w:id="1">
    <w:p w14:paraId="6C173D9C" w14:textId="77777777" w:rsidR="00205932" w:rsidRDefault="002059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000000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B60A4" w14:textId="77777777" w:rsidR="00205932" w:rsidRDefault="00205932">
      <w:r>
        <w:separator/>
      </w:r>
    </w:p>
  </w:footnote>
  <w:footnote w:type="continuationSeparator" w:id="0">
    <w:p w14:paraId="4F55EE63" w14:textId="77777777" w:rsidR="00205932" w:rsidRDefault="00205932">
      <w:r>
        <w:continuationSeparator/>
      </w:r>
    </w:p>
  </w:footnote>
  <w:footnote w:type="continuationNotice" w:id="1">
    <w:p w14:paraId="5C9BCA6E" w14:textId="77777777" w:rsidR="00205932" w:rsidRDefault="002059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0FDCDE98" w14:textId="77777777" w:rsidR="00593876" w:rsidRPr="002F3F82" w:rsidRDefault="00593876" w:rsidP="00593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72C8A074" w14:textId="07522EE2" w:rsidR="008E2DA5" w:rsidRDefault="00593876" w:rsidP="00593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  <w:cs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177A79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 xml:space="preserve">1 </w:t>
    </w:r>
    <w:r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177A79">
      <w:rPr>
        <w:rFonts w:ascii="Angsana New" w:hAnsi="Angsana New"/>
        <w:b/>
        <w:bCs/>
        <w:sz w:val="28"/>
        <w:szCs w:val="28"/>
        <w:cs/>
      </w:rPr>
      <w:t xml:space="preserve"> </w:t>
    </w:r>
    <w:r w:rsidRPr="00177A79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6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4042173"/>
    <w:multiLevelType w:val="hybridMultilevel"/>
    <w:tmpl w:val="D61EDFE0"/>
    <w:lvl w:ilvl="0" w:tplc="C72C5C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9CC29F7"/>
    <w:multiLevelType w:val="multilevel"/>
    <w:tmpl w:val="52BED5A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894AB4"/>
    <w:multiLevelType w:val="multilevel"/>
    <w:tmpl w:val="4E4E8AB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C430CA8"/>
    <w:multiLevelType w:val="multilevel"/>
    <w:tmpl w:val="FAECF6C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A5877"/>
    <w:multiLevelType w:val="hybridMultilevel"/>
    <w:tmpl w:val="392258B8"/>
    <w:lvl w:ilvl="0" w:tplc="58867060">
      <w:start w:val="1"/>
      <w:numFmt w:val="decimal"/>
      <w:lvlText w:val="(%1)"/>
      <w:lvlJc w:val="left"/>
      <w:pPr>
        <w:ind w:left="27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16" w:hanging="360"/>
      </w:pPr>
    </w:lvl>
    <w:lvl w:ilvl="2" w:tplc="0409001B" w:tentative="1">
      <w:start w:val="1"/>
      <w:numFmt w:val="lowerRoman"/>
      <w:lvlText w:val="%3."/>
      <w:lvlJc w:val="right"/>
      <w:pPr>
        <w:ind w:left="4236" w:hanging="180"/>
      </w:pPr>
    </w:lvl>
    <w:lvl w:ilvl="3" w:tplc="0409000F" w:tentative="1">
      <w:start w:val="1"/>
      <w:numFmt w:val="decimal"/>
      <w:lvlText w:val="%4."/>
      <w:lvlJc w:val="left"/>
      <w:pPr>
        <w:ind w:left="4956" w:hanging="360"/>
      </w:pPr>
    </w:lvl>
    <w:lvl w:ilvl="4" w:tplc="04090019" w:tentative="1">
      <w:start w:val="1"/>
      <w:numFmt w:val="lowerLetter"/>
      <w:lvlText w:val="%5."/>
      <w:lvlJc w:val="left"/>
      <w:pPr>
        <w:ind w:left="5676" w:hanging="360"/>
      </w:pPr>
    </w:lvl>
    <w:lvl w:ilvl="5" w:tplc="0409001B" w:tentative="1">
      <w:start w:val="1"/>
      <w:numFmt w:val="lowerRoman"/>
      <w:lvlText w:val="%6."/>
      <w:lvlJc w:val="right"/>
      <w:pPr>
        <w:ind w:left="6396" w:hanging="180"/>
      </w:pPr>
    </w:lvl>
    <w:lvl w:ilvl="6" w:tplc="0409000F" w:tentative="1">
      <w:start w:val="1"/>
      <w:numFmt w:val="decimal"/>
      <w:lvlText w:val="%7."/>
      <w:lvlJc w:val="left"/>
      <w:pPr>
        <w:ind w:left="7116" w:hanging="360"/>
      </w:pPr>
    </w:lvl>
    <w:lvl w:ilvl="7" w:tplc="04090019" w:tentative="1">
      <w:start w:val="1"/>
      <w:numFmt w:val="lowerLetter"/>
      <w:lvlText w:val="%8."/>
      <w:lvlJc w:val="left"/>
      <w:pPr>
        <w:ind w:left="7836" w:hanging="360"/>
      </w:pPr>
    </w:lvl>
    <w:lvl w:ilvl="8" w:tplc="0409001B" w:tentative="1">
      <w:start w:val="1"/>
      <w:numFmt w:val="lowerRoman"/>
      <w:lvlText w:val="%9."/>
      <w:lvlJc w:val="right"/>
      <w:pPr>
        <w:ind w:left="8556" w:hanging="180"/>
      </w:pPr>
    </w:lvl>
  </w:abstractNum>
  <w:abstractNum w:abstractNumId="27" w15:restartNumberingAfterBreak="0">
    <w:nsid w:val="4AA02494"/>
    <w:multiLevelType w:val="hybridMultilevel"/>
    <w:tmpl w:val="9D8CAA1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CB459B4"/>
    <w:multiLevelType w:val="multilevel"/>
    <w:tmpl w:val="F4B67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480885"/>
    <w:multiLevelType w:val="multilevel"/>
    <w:tmpl w:val="23F83A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7615D45"/>
    <w:multiLevelType w:val="multilevel"/>
    <w:tmpl w:val="EFE0E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440"/>
      </w:pPr>
      <w:rPr>
        <w:rFonts w:hint="default"/>
      </w:rPr>
    </w:lvl>
  </w:abstractNum>
  <w:abstractNum w:abstractNumId="31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50A07CB"/>
    <w:multiLevelType w:val="multilevel"/>
    <w:tmpl w:val="C5C247A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DA583C"/>
    <w:multiLevelType w:val="multilevel"/>
    <w:tmpl w:val="9CE6B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7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1849557458">
    <w:abstractNumId w:val="6"/>
  </w:num>
  <w:num w:numId="2" w16cid:durableId="1747923682">
    <w:abstractNumId w:val="9"/>
  </w:num>
  <w:num w:numId="3" w16cid:durableId="1220363661">
    <w:abstractNumId w:val="7"/>
  </w:num>
  <w:num w:numId="4" w16cid:durableId="653142629">
    <w:abstractNumId w:val="8"/>
  </w:num>
  <w:num w:numId="5" w16cid:durableId="1911889042">
    <w:abstractNumId w:val="3"/>
  </w:num>
  <w:num w:numId="6" w16cid:durableId="155802683">
    <w:abstractNumId w:val="2"/>
  </w:num>
  <w:num w:numId="7" w16cid:durableId="1142776216">
    <w:abstractNumId w:val="0"/>
  </w:num>
  <w:num w:numId="8" w16cid:durableId="955334026">
    <w:abstractNumId w:val="1"/>
  </w:num>
  <w:num w:numId="9" w16cid:durableId="578639589">
    <w:abstractNumId w:val="4"/>
  </w:num>
  <w:num w:numId="10" w16cid:durableId="1367099979">
    <w:abstractNumId w:val="21"/>
  </w:num>
  <w:num w:numId="11" w16cid:durableId="1531139580">
    <w:abstractNumId w:val="17"/>
  </w:num>
  <w:num w:numId="12" w16cid:durableId="1367101744">
    <w:abstractNumId w:val="34"/>
  </w:num>
  <w:num w:numId="13" w16cid:durableId="1909683770">
    <w:abstractNumId w:val="24"/>
  </w:num>
  <w:num w:numId="14" w16cid:durableId="767428522">
    <w:abstractNumId w:val="37"/>
  </w:num>
  <w:num w:numId="15" w16cid:durableId="171383913">
    <w:abstractNumId w:val="12"/>
  </w:num>
  <w:num w:numId="16" w16cid:durableId="2054848302">
    <w:abstractNumId w:val="28"/>
  </w:num>
  <w:num w:numId="17" w16cid:durableId="786463880">
    <w:abstractNumId w:val="25"/>
  </w:num>
  <w:num w:numId="18" w16cid:durableId="1290169146">
    <w:abstractNumId w:val="38"/>
  </w:num>
  <w:num w:numId="19" w16cid:durableId="1176115573">
    <w:abstractNumId w:val="15"/>
  </w:num>
  <w:num w:numId="20" w16cid:durableId="239410655">
    <w:abstractNumId w:val="16"/>
  </w:num>
  <w:num w:numId="21" w16cid:durableId="1239710660">
    <w:abstractNumId w:val="35"/>
  </w:num>
  <w:num w:numId="22" w16cid:durableId="27999704">
    <w:abstractNumId w:val="11"/>
  </w:num>
  <w:num w:numId="23" w16cid:durableId="706754653">
    <w:abstractNumId w:val="32"/>
  </w:num>
  <w:num w:numId="24" w16cid:durableId="2015911537">
    <w:abstractNumId w:val="33"/>
  </w:num>
  <w:num w:numId="25" w16cid:durableId="349187302">
    <w:abstractNumId w:val="20"/>
  </w:num>
  <w:num w:numId="26" w16cid:durableId="910654019">
    <w:abstractNumId w:val="31"/>
  </w:num>
  <w:num w:numId="27" w16cid:durableId="953290679">
    <w:abstractNumId w:val="10"/>
  </w:num>
  <w:num w:numId="28" w16cid:durableId="506527935">
    <w:abstractNumId w:val="26"/>
  </w:num>
  <w:num w:numId="29" w16cid:durableId="1193878990">
    <w:abstractNumId w:val="27"/>
  </w:num>
  <w:num w:numId="30" w16cid:durableId="104425041">
    <w:abstractNumId w:val="14"/>
  </w:num>
  <w:num w:numId="31" w16cid:durableId="82382627">
    <w:abstractNumId w:val="13"/>
  </w:num>
  <w:num w:numId="32" w16cid:durableId="1630236253">
    <w:abstractNumId w:val="30"/>
  </w:num>
  <w:num w:numId="33" w16cid:durableId="531578271">
    <w:abstractNumId w:val="18"/>
  </w:num>
  <w:num w:numId="34" w16cid:durableId="1024600362">
    <w:abstractNumId w:val="23"/>
  </w:num>
  <w:num w:numId="35" w16cid:durableId="1057970855">
    <w:abstractNumId w:val="36"/>
  </w:num>
  <w:num w:numId="36" w16cid:durableId="750201603">
    <w:abstractNumId w:val="22"/>
  </w:num>
  <w:num w:numId="37" w16cid:durableId="1904830598">
    <w:abstractNumId w:val="19"/>
  </w:num>
  <w:num w:numId="38" w16cid:durableId="1693721199">
    <w:abstractNumId w:val="5"/>
  </w:num>
  <w:num w:numId="39" w16cid:durableId="118431901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1C3E"/>
    <w:rsid w:val="00002092"/>
    <w:rsid w:val="000024BE"/>
    <w:rsid w:val="00002B37"/>
    <w:rsid w:val="00002DFE"/>
    <w:rsid w:val="0000327F"/>
    <w:rsid w:val="000034DF"/>
    <w:rsid w:val="00003590"/>
    <w:rsid w:val="000038C7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3D0"/>
    <w:rsid w:val="00007672"/>
    <w:rsid w:val="00010273"/>
    <w:rsid w:val="000105F4"/>
    <w:rsid w:val="000106A3"/>
    <w:rsid w:val="000106B4"/>
    <w:rsid w:val="000106FB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71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03"/>
    <w:rsid w:val="00013B78"/>
    <w:rsid w:val="00014A7E"/>
    <w:rsid w:val="00014C5D"/>
    <w:rsid w:val="00014C61"/>
    <w:rsid w:val="000153B5"/>
    <w:rsid w:val="00015823"/>
    <w:rsid w:val="00015ABA"/>
    <w:rsid w:val="00015AF4"/>
    <w:rsid w:val="00015CAB"/>
    <w:rsid w:val="000162FA"/>
    <w:rsid w:val="000164A5"/>
    <w:rsid w:val="000164E8"/>
    <w:rsid w:val="00016788"/>
    <w:rsid w:val="00016D01"/>
    <w:rsid w:val="00016E25"/>
    <w:rsid w:val="000174C7"/>
    <w:rsid w:val="00017512"/>
    <w:rsid w:val="00017553"/>
    <w:rsid w:val="00017594"/>
    <w:rsid w:val="00017C29"/>
    <w:rsid w:val="00020726"/>
    <w:rsid w:val="00020836"/>
    <w:rsid w:val="00020888"/>
    <w:rsid w:val="00020913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912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71"/>
    <w:rsid w:val="00033BD2"/>
    <w:rsid w:val="00033F57"/>
    <w:rsid w:val="00033F82"/>
    <w:rsid w:val="00034074"/>
    <w:rsid w:val="0003421A"/>
    <w:rsid w:val="00034529"/>
    <w:rsid w:val="00034673"/>
    <w:rsid w:val="000346BE"/>
    <w:rsid w:val="00034A92"/>
    <w:rsid w:val="00034C6E"/>
    <w:rsid w:val="00034CD7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2AB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D0E"/>
    <w:rsid w:val="00042E34"/>
    <w:rsid w:val="00043304"/>
    <w:rsid w:val="00043402"/>
    <w:rsid w:val="00043415"/>
    <w:rsid w:val="00043474"/>
    <w:rsid w:val="00043496"/>
    <w:rsid w:val="0004356A"/>
    <w:rsid w:val="0004357B"/>
    <w:rsid w:val="000438FF"/>
    <w:rsid w:val="000439B6"/>
    <w:rsid w:val="00043C73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67"/>
    <w:rsid w:val="000457FB"/>
    <w:rsid w:val="000458E9"/>
    <w:rsid w:val="000459BB"/>
    <w:rsid w:val="000459D4"/>
    <w:rsid w:val="00045ADC"/>
    <w:rsid w:val="00046126"/>
    <w:rsid w:val="0004642D"/>
    <w:rsid w:val="000469F0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93D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49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44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68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4D79"/>
    <w:rsid w:val="00065102"/>
    <w:rsid w:val="000654B4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ACF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198"/>
    <w:rsid w:val="00074221"/>
    <w:rsid w:val="0007429E"/>
    <w:rsid w:val="000742DE"/>
    <w:rsid w:val="00074578"/>
    <w:rsid w:val="00074728"/>
    <w:rsid w:val="00074A24"/>
    <w:rsid w:val="00074A6C"/>
    <w:rsid w:val="00074A9F"/>
    <w:rsid w:val="00074B63"/>
    <w:rsid w:val="00074BA8"/>
    <w:rsid w:val="00074E02"/>
    <w:rsid w:val="000752FB"/>
    <w:rsid w:val="00075BFB"/>
    <w:rsid w:val="00075C46"/>
    <w:rsid w:val="00075D7B"/>
    <w:rsid w:val="00075F43"/>
    <w:rsid w:val="000761B7"/>
    <w:rsid w:val="000763B1"/>
    <w:rsid w:val="000763D5"/>
    <w:rsid w:val="000764AB"/>
    <w:rsid w:val="000770A4"/>
    <w:rsid w:val="000773B5"/>
    <w:rsid w:val="00077547"/>
    <w:rsid w:val="00080463"/>
    <w:rsid w:val="00080B21"/>
    <w:rsid w:val="00080B4C"/>
    <w:rsid w:val="00080FAD"/>
    <w:rsid w:val="00081089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BE"/>
    <w:rsid w:val="00084812"/>
    <w:rsid w:val="0008491D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187"/>
    <w:rsid w:val="00086650"/>
    <w:rsid w:val="00086825"/>
    <w:rsid w:val="000868CA"/>
    <w:rsid w:val="000869CC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0D4B"/>
    <w:rsid w:val="000910B7"/>
    <w:rsid w:val="000911E1"/>
    <w:rsid w:val="0009151F"/>
    <w:rsid w:val="000915ED"/>
    <w:rsid w:val="0009178C"/>
    <w:rsid w:val="000919D1"/>
    <w:rsid w:val="000919E4"/>
    <w:rsid w:val="00091B0A"/>
    <w:rsid w:val="00092037"/>
    <w:rsid w:val="000920B8"/>
    <w:rsid w:val="000923EE"/>
    <w:rsid w:val="000924F9"/>
    <w:rsid w:val="000924FC"/>
    <w:rsid w:val="00092B20"/>
    <w:rsid w:val="00092C9A"/>
    <w:rsid w:val="00092D52"/>
    <w:rsid w:val="0009318E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88A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60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02B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2C6"/>
    <w:rsid w:val="000B5B59"/>
    <w:rsid w:val="000B5CCB"/>
    <w:rsid w:val="000B6072"/>
    <w:rsid w:val="000B64A0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823"/>
    <w:rsid w:val="000C0846"/>
    <w:rsid w:val="000C0E90"/>
    <w:rsid w:val="000C0EDD"/>
    <w:rsid w:val="000C104F"/>
    <w:rsid w:val="000C1284"/>
    <w:rsid w:val="000C16AC"/>
    <w:rsid w:val="000C16F2"/>
    <w:rsid w:val="000C177E"/>
    <w:rsid w:val="000C18FD"/>
    <w:rsid w:val="000C1DFF"/>
    <w:rsid w:val="000C2003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379B"/>
    <w:rsid w:val="000C4034"/>
    <w:rsid w:val="000C440B"/>
    <w:rsid w:val="000C46F1"/>
    <w:rsid w:val="000C4861"/>
    <w:rsid w:val="000C4C9A"/>
    <w:rsid w:val="000C51B3"/>
    <w:rsid w:val="000C524C"/>
    <w:rsid w:val="000C553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1CB6"/>
    <w:rsid w:val="000D21C7"/>
    <w:rsid w:val="000D21F3"/>
    <w:rsid w:val="000D25BD"/>
    <w:rsid w:val="000D2696"/>
    <w:rsid w:val="000D2869"/>
    <w:rsid w:val="000D291A"/>
    <w:rsid w:val="000D2FD6"/>
    <w:rsid w:val="000D33BC"/>
    <w:rsid w:val="000D3446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57F"/>
    <w:rsid w:val="000D68F0"/>
    <w:rsid w:val="000D6A44"/>
    <w:rsid w:val="000D6CD8"/>
    <w:rsid w:val="000D6F2C"/>
    <w:rsid w:val="000D703B"/>
    <w:rsid w:val="000D73D6"/>
    <w:rsid w:val="000D7456"/>
    <w:rsid w:val="000D7962"/>
    <w:rsid w:val="000E0232"/>
    <w:rsid w:val="000E0447"/>
    <w:rsid w:val="000E0533"/>
    <w:rsid w:val="000E08DF"/>
    <w:rsid w:val="000E09A9"/>
    <w:rsid w:val="000E0F6E"/>
    <w:rsid w:val="000E11BA"/>
    <w:rsid w:val="000E12F8"/>
    <w:rsid w:val="000E1523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0EB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C01"/>
    <w:rsid w:val="000E7EDC"/>
    <w:rsid w:val="000E7FF9"/>
    <w:rsid w:val="000F017E"/>
    <w:rsid w:val="000F0225"/>
    <w:rsid w:val="000F029B"/>
    <w:rsid w:val="000F0A03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293D"/>
    <w:rsid w:val="000F3105"/>
    <w:rsid w:val="000F3195"/>
    <w:rsid w:val="000F3699"/>
    <w:rsid w:val="000F3843"/>
    <w:rsid w:val="000F3A75"/>
    <w:rsid w:val="000F3B50"/>
    <w:rsid w:val="000F3B71"/>
    <w:rsid w:val="000F3C3A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CAD"/>
    <w:rsid w:val="000F6EAB"/>
    <w:rsid w:val="000F6FF2"/>
    <w:rsid w:val="000F7201"/>
    <w:rsid w:val="000F7262"/>
    <w:rsid w:val="000F72B7"/>
    <w:rsid w:val="000F7333"/>
    <w:rsid w:val="000F73C4"/>
    <w:rsid w:val="001001C7"/>
    <w:rsid w:val="001004B5"/>
    <w:rsid w:val="00100566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41E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DF"/>
    <w:rsid w:val="001053F9"/>
    <w:rsid w:val="0010554D"/>
    <w:rsid w:val="00105652"/>
    <w:rsid w:val="00105AB4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ADC"/>
    <w:rsid w:val="00115EB1"/>
    <w:rsid w:val="00116210"/>
    <w:rsid w:val="0011652D"/>
    <w:rsid w:val="001165FC"/>
    <w:rsid w:val="001167DF"/>
    <w:rsid w:val="00116C83"/>
    <w:rsid w:val="0011700C"/>
    <w:rsid w:val="001172D6"/>
    <w:rsid w:val="001173D2"/>
    <w:rsid w:val="00117EE8"/>
    <w:rsid w:val="00117F86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672"/>
    <w:rsid w:val="00121707"/>
    <w:rsid w:val="001218DA"/>
    <w:rsid w:val="00121904"/>
    <w:rsid w:val="00121A89"/>
    <w:rsid w:val="00121A8A"/>
    <w:rsid w:val="00121AAF"/>
    <w:rsid w:val="00121EC1"/>
    <w:rsid w:val="001222A2"/>
    <w:rsid w:val="001222F4"/>
    <w:rsid w:val="00122BD9"/>
    <w:rsid w:val="00122BFB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78"/>
    <w:rsid w:val="001264BB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A72"/>
    <w:rsid w:val="00132AEA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A3B"/>
    <w:rsid w:val="00134F10"/>
    <w:rsid w:val="001355B2"/>
    <w:rsid w:val="001359A3"/>
    <w:rsid w:val="00135B4A"/>
    <w:rsid w:val="00135E60"/>
    <w:rsid w:val="00135F67"/>
    <w:rsid w:val="001360D2"/>
    <w:rsid w:val="001367BB"/>
    <w:rsid w:val="001369E7"/>
    <w:rsid w:val="00137253"/>
    <w:rsid w:val="001374AF"/>
    <w:rsid w:val="001374FF"/>
    <w:rsid w:val="00137664"/>
    <w:rsid w:val="001379CA"/>
    <w:rsid w:val="00137AF2"/>
    <w:rsid w:val="00137F31"/>
    <w:rsid w:val="00137F35"/>
    <w:rsid w:val="00137F9A"/>
    <w:rsid w:val="001400E2"/>
    <w:rsid w:val="00140370"/>
    <w:rsid w:val="001407B2"/>
    <w:rsid w:val="0014081F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4AD7"/>
    <w:rsid w:val="00144E7C"/>
    <w:rsid w:val="0014519A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CAE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3CC9"/>
    <w:rsid w:val="00154329"/>
    <w:rsid w:val="00154388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F0F"/>
    <w:rsid w:val="00155F3E"/>
    <w:rsid w:val="0015601A"/>
    <w:rsid w:val="001565C3"/>
    <w:rsid w:val="001568FF"/>
    <w:rsid w:val="00156A42"/>
    <w:rsid w:val="00156E3A"/>
    <w:rsid w:val="001572AE"/>
    <w:rsid w:val="00157522"/>
    <w:rsid w:val="001577A5"/>
    <w:rsid w:val="00160077"/>
    <w:rsid w:val="00160542"/>
    <w:rsid w:val="00160913"/>
    <w:rsid w:val="001609E3"/>
    <w:rsid w:val="00160C1B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37B"/>
    <w:rsid w:val="00163488"/>
    <w:rsid w:val="00163615"/>
    <w:rsid w:val="001636D8"/>
    <w:rsid w:val="0016387D"/>
    <w:rsid w:val="00163916"/>
    <w:rsid w:val="00164143"/>
    <w:rsid w:val="00164190"/>
    <w:rsid w:val="0016425E"/>
    <w:rsid w:val="0016431E"/>
    <w:rsid w:val="00164430"/>
    <w:rsid w:val="001644A4"/>
    <w:rsid w:val="0016474C"/>
    <w:rsid w:val="001649A2"/>
    <w:rsid w:val="00164B24"/>
    <w:rsid w:val="00164CF5"/>
    <w:rsid w:val="00164F73"/>
    <w:rsid w:val="001654A2"/>
    <w:rsid w:val="001654DE"/>
    <w:rsid w:val="00165584"/>
    <w:rsid w:val="001655C9"/>
    <w:rsid w:val="001657AE"/>
    <w:rsid w:val="00165DE4"/>
    <w:rsid w:val="00165F2F"/>
    <w:rsid w:val="00165F97"/>
    <w:rsid w:val="001667F8"/>
    <w:rsid w:val="00166AC2"/>
    <w:rsid w:val="00166AD9"/>
    <w:rsid w:val="00166E3A"/>
    <w:rsid w:val="00166F95"/>
    <w:rsid w:val="001671A0"/>
    <w:rsid w:val="001675BD"/>
    <w:rsid w:val="0016764A"/>
    <w:rsid w:val="001676E5"/>
    <w:rsid w:val="00167A01"/>
    <w:rsid w:val="00167F1B"/>
    <w:rsid w:val="00167F90"/>
    <w:rsid w:val="00170050"/>
    <w:rsid w:val="0017007B"/>
    <w:rsid w:val="00170216"/>
    <w:rsid w:val="001703D2"/>
    <w:rsid w:val="00170495"/>
    <w:rsid w:val="0017052A"/>
    <w:rsid w:val="00170717"/>
    <w:rsid w:val="001707DA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948"/>
    <w:rsid w:val="00172A95"/>
    <w:rsid w:val="00172DD4"/>
    <w:rsid w:val="00172EA3"/>
    <w:rsid w:val="001732EC"/>
    <w:rsid w:val="0017349A"/>
    <w:rsid w:val="00173871"/>
    <w:rsid w:val="00173882"/>
    <w:rsid w:val="00173989"/>
    <w:rsid w:val="00173A3F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3D1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370"/>
    <w:rsid w:val="001804F6"/>
    <w:rsid w:val="001807B2"/>
    <w:rsid w:val="00180B13"/>
    <w:rsid w:val="00180B7C"/>
    <w:rsid w:val="00180C88"/>
    <w:rsid w:val="00180CE2"/>
    <w:rsid w:val="0018116C"/>
    <w:rsid w:val="00181184"/>
    <w:rsid w:val="0018186E"/>
    <w:rsid w:val="0018199B"/>
    <w:rsid w:val="00181B2D"/>
    <w:rsid w:val="001820A7"/>
    <w:rsid w:val="0018213A"/>
    <w:rsid w:val="00182167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4EEB"/>
    <w:rsid w:val="001853B3"/>
    <w:rsid w:val="001855D2"/>
    <w:rsid w:val="001859AF"/>
    <w:rsid w:val="00185BB6"/>
    <w:rsid w:val="00185E15"/>
    <w:rsid w:val="0018608F"/>
    <w:rsid w:val="00186692"/>
    <w:rsid w:val="00186934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3AD"/>
    <w:rsid w:val="001905C8"/>
    <w:rsid w:val="00190628"/>
    <w:rsid w:val="00190D5B"/>
    <w:rsid w:val="00190DB2"/>
    <w:rsid w:val="001912DA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614"/>
    <w:rsid w:val="001948B7"/>
    <w:rsid w:val="00194B22"/>
    <w:rsid w:val="00194D26"/>
    <w:rsid w:val="00194E8C"/>
    <w:rsid w:val="00194F47"/>
    <w:rsid w:val="00195317"/>
    <w:rsid w:val="00196136"/>
    <w:rsid w:val="0019614A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1C4"/>
    <w:rsid w:val="001A425D"/>
    <w:rsid w:val="001A426F"/>
    <w:rsid w:val="001A4433"/>
    <w:rsid w:val="001A4714"/>
    <w:rsid w:val="001A47BD"/>
    <w:rsid w:val="001A4976"/>
    <w:rsid w:val="001A52F6"/>
    <w:rsid w:val="001A52FA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0EA"/>
    <w:rsid w:val="001B3457"/>
    <w:rsid w:val="001B3846"/>
    <w:rsid w:val="001B386F"/>
    <w:rsid w:val="001B3C1B"/>
    <w:rsid w:val="001B3D27"/>
    <w:rsid w:val="001B40CB"/>
    <w:rsid w:val="001B44C4"/>
    <w:rsid w:val="001B4C29"/>
    <w:rsid w:val="001B4D79"/>
    <w:rsid w:val="001B4E03"/>
    <w:rsid w:val="001B55A4"/>
    <w:rsid w:val="001B5749"/>
    <w:rsid w:val="001B58AD"/>
    <w:rsid w:val="001B58C3"/>
    <w:rsid w:val="001B590C"/>
    <w:rsid w:val="001B598E"/>
    <w:rsid w:val="001B5E7D"/>
    <w:rsid w:val="001B63A4"/>
    <w:rsid w:val="001B63D3"/>
    <w:rsid w:val="001B654A"/>
    <w:rsid w:val="001B654C"/>
    <w:rsid w:val="001B6B8F"/>
    <w:rsid w:val="001B6DBB"/>
    <w:rsid w:val="001B6E65"/>
    <w:rsid w:val="001B6EB1"/>
    <w:rsid w:val="001B71D2"/>
    <w:rsid w:val="001B7705"/>
    <w:rsid w:val="001B7C77"/>
    <w:rsid w:val="001C00B7"/>
    <w:rsid w:val="001C00CB"/>
    <w:rsid w:val="001C04C6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C81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EFC"/>
    <w:rsid w:val="001C4127"/>
    <w:rsid w:val="001C444C"/>
    <w:rsid w:val="001C44B3"/>
    <w:rsid w:val="001C4812"/>
    <w:rsid w:val="001C4863"/>
    <w:rsid w:val="001C4B2D"/>
    <w:rsid w:val="001C4C5B"/>
    <w:rsid w:val="001C4D26"/>
    <w:rsid w:val="001C4D65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800"/>
    <w:rsid w:val="001C7B1D"/>
    <w:rsid w:val="001C7BDB"/>
    <w:rsid w:val="001D013F"/>
    <w:rsid w:val="001D020D"/>
    <w:rsid w:val="001D02CD"/>
    <w:rsid w:val="001D0487"/>
    <w:rsid w:val="001D04E3"/>
    <w:rsid w:val="001D0550"/>
    <w:rsid w:val="001D08A0"/>
    <w:rsid w:val="001D0B0A"/>
    <w:rsid w:val="001D0E40"/>
    <w:rsid w:val="001D0E84"/>
    <w:rsid w:val="001D0F63"/>
    <w:rsid w:val="001D1273"/>
    <w:rsid w:val="001D1658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39A"/>
    <w:rsid w:val="001D670A"/>
    <w:rsid w:val="001D6854"/>
    <w:rsid w:val="001D6BBF"/>
    <w:rsid w:val="001D6EDF"/>
    <w:rsid w:val="001D73FF"/>
    <w:rsid w:val="001D7454"/>
    <w:rsid w:val="001D77ED"/>
    <w:rsid w:val="001D786B"/>
    <w:rsid w:val="001D78AB"/>
    <w:rsid w:val="001D7C6F"/>
    <w:rsid w:val="001D7CCA"/>
    <w:rsid w:val="001D7F6B"/>
    <w:rsid w:val="001D7FCA"/>
    <w:rsid w:val="001E01F4"/>
    <w:rsid w:val="001E049B"/>
    <w:rsid w:val="001E0735"/>
    <w:rsid w:val="001E0780"/>
    <w:rsid w:val="001E0835"/>
    <w:rsid w:val="001E09A1"/>
    <w:rsid w:val="001E0D18"/>
    <w:rsid w:val="001E0F0E"/>
    <w:rsid w:val="001E0FCB"/>
    <w:rsid w:val="001E1242"/>
    <w:rsid w:val="001E1361"/>
    <w:rsid w:val="001E1504"/>
    <w:rsid w:val="001E162D"/>
    <w:rsid w:val="001E1E1C"/>
    <w:rsid w:val="001E1EBD"/>
    <w:rsid w:val="001E1F41"/>
    <w:rsid w:val="001E1F86"/>
    <w:rsid w:val="001E2034"/>
    <w:rsid w:val="001E23AA"/>
    <w:rsid w:val="001E2DDD"/>
    <w:rsid w:val="001E2F3A"/>
    <w:rsid w:val="001E2FBA"/>
    <w:rsid w:val="001E36A4"/>
    <w:rsid w:val="001E36F4"/>
    <w:rsid w:val="001E3D18"/>
    <w:rsid w:val="001E3E51"/>
    <w:rsid w:val="001E446D"/>
    <w:rsid w:val="001E4879"/>
    <w:rsid w:val="001E4901"/>
    <w:rsid w:val="001E4943"/>
    <w:rsid w:val="001E4CC1"/>
    <w:rsid w:val="001E4E88"/>
    <w:rsid w:val="001E524D"/>
    <w:rsid w:val="001E532B"/>
    <w:rsid w:val="001E57CC"/>
    <w:rsid w:val="001E59C3"/>
    <w:rsid w:val="001E5ABE"/>
    <w:rsid w:val="001E5D05"/>
    <w:rsid w:val="001E5D37"/>
    <w:rsid w:val="001E5DF6"/>
    <w:rsid w:val="001E5F57"/>
    <w:rsid w:val="001E60D6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7E3"/>
    <w:rsid w:val="001F0DB7"/>
    <w:rsid w:val="001F0E46"/>
    <w:rsid w:val="001F1009"/>
    <w:rsid w:val="001F11E2"/>
    <w:rsid w:val="001F140F"/>
    <w:rsid w:val="001F1455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6BCB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E6A"/>
    <w:rsid w:val="00202FC7"/>
    <w:rsid w:val="00203774"/>
    <w:rsid w:val="002039A8"/>
    <w:rsid w:val="00203E86"/>
    <w:rsid w:val="002044E0"/>
    <w:rsid w:val="0020450C"/>
    <w:rsid w:val="0020487F"/>
    <w:rsid w:val="002049E6"/>
    <w:rsid w:val="00204BB2"/>
    <w:rsid w:val="00204DA2"/>
    <w:rsid w:val="00204E8F"/>
    <w:rsid w:val="00205198"/>
    <w:rsid w:val="00205698"/>
    <w:rsid w:val="00205932"/>
    <w:rsid w:val="0020668C"/>
    <w:rsid w:val="0020675C"/>
    <w:rsid w:val="00206B4A"/>
    <w:rsid w:val="00206CB0"/>
    <w:rsid w:val="00206E70"/>
    <w:rsid w:val="00206FE8"/>
    <w:rsid w:val="0020707B"/>
    <w:rsid w:val="00207176"/>
    <w:rsid w:val="002071DA"/>
    <w:rsid w:val="002075D6"/>
    <w:rsid w:val="002075DD"/>
    <w:rsid w:val="002076AD"/>
    <w:rsid w:val="0020784E"/>
    <w:rsid w:val="00207A24"/>
    <w:rsid w:val="00207B2A"/>
    <w:rsid w:val="00207EAF"/>
    <w:rsid w:val="00210124"/>
    <w:rsid w:val="0021039E"/>
    <w:rsid w:val="002104F1"/>
    <w:rsid w:val="00210761"/>
    <w:rsid w:val="002108A4"/>
    <w:rsid w:val="0021098E"/>
    <w:rsid w:val="00210B7F"/>
    <w:rsid w:val="00210DD4"/>
    <w:rsid w:val="00210EBF"/>
    <w:rsid w:val="0021106A"/>
    <w:rsid w:val="00211095"/>
    <w:rsid w:val="00211268"/>
    <w:rsid w:val="00211457"/>
    <w:rsid w:val="00211694"/>
    <w:rsid w:val="002116A6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4B21"/>
    <w:rsid w:val="002150AD"/>
    <w:rsid w:val="002150B4"/>
    <w:rsid w:val="002153C2"/>
    <w:rsid w:val="00215564"/>
    <w:rsid w:val="00215A45"/>
    <w:rsid w:val="00215DE0"/>
    <w:rsid w:val="0021625B"/>
    <w:rsid w:val="002163B7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452"/>
    <w:rsid w:val="00222990"/>
    <w:rsid w:val="00222D97"/>
    <w:rsid w:val="00222F4A"/>
    <w:rsid w:val="0022332A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0C7"/>
    <w:rsid w:val="00225137"/>
    <w:rsid w:val="0022554E"/>
    <w:rsid w:val="002258B7"/>
    <w:rsid w:val="00225CCC"/>
    <w:rsid w:val="00225F75"/>
    <w:rsid w:val="00226057"/>
    <w:rsid w:val="002260C1"/>
    <w:rsid w:val="00226580"/>
    <w:rsid w:val="002266F3"/>
    <w:rsid w:val="002269FC"/>
    <w:rsid w:val="00226A18"/>
    <w:rsid w:val="00226C60"/>
    <w:rsid w:val="00226CA5"/>
    <w:rsid w:val="00226F23"/>
    <w:rsid w:val="00226FAF"/>
    <w:rsid w:val="00227196"/>
    <w:rsid w:val="0022729B"/>
    <w:rsid w:val="00227591"/>
    <w:rsid w:val="00227910"/>
    <w:rsid w:val="00227925"/>
    <w:rsid w:val="00227944"/>
    <w:rsid w:val="00227B4B"/>
    <w:rsid w:val="00227B72"/>
    <w:rsid w:val="00227C8C"/>
    <w:rsid w:val="00227F09"/>
    <w:rsid w:val="00230026"/>
    <w:rsid w:val="00230254"/>
    <w:rsid w:val="00230479"/>
    <w:rsid w:val="00230803"/>
    <w:rsid w:val="0023088B"/>
    <w:rsid w:val="00230D9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1B"/>
    <w:rsid w:val="00233EBA"/>
    <w:rsid w:val="00233F44"/>
    <w:rsid w:val="002343A2"/>
    <w:rsid w:val="002343C9"/>
    <w:rsid w:val="002348CB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5E7"/>
    <w:rsid w:val="00240810"/>
    <w:rsid w:val="00240BB1"/>
    <w:rsid w:val="00240D4E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4AD"/>
    <w:rsid w:val="00244856"/>
    <w:rsid w:val="00244DFE"/>
    <w:rsid w:val="00244F97"/>
    <w:rsid w:val="00244FFD"/>
    <w:rsid w:val="002450E4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1CF"/>
    <w:rsid w:val="00250566"/>
    <w:rsid w:val="00250592"/>
    <w:rsid w:val="00250610"/>
    <w:rsid w:val="00250D6A"/>
    <w:rsid w:val="00250E52"/>
    <w:rsid w:val="0025153F"/>
    <w:rsid w:val="0025191D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375"/>
    <w:rsid w:val="002544EB"/>
    <w:rsid w:val="002547EC"/>
    <w:rsid w:val="00254A11"/>
    <w:rsid w:val="0025511B"/>
    <w:rsid w:val="00255584"/>
    <w:rsid w:val="002558B8"/>
    <w:rsid w:val="00255963"/>
    <w:rsid w:val="00256013"/>
    <w:rsid w:val="00256095"/>
    <w:rsid w:val="002560EA"/>
    <w:rsid w:val="00256680"/>
    <w:rsid w:val="00256756"/>
    <w:rsid w:val="002568CF"/>
    <w:rsid w:val="00256BD2"/>
    <w:rsid w:val="00256C59"/>
    <w:rsid w:val="0025740F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465"/>
    <w:rsid w:val="0026153D"/>
    <w:rsid w:val="002619A0"/>
    <w:rsid w:val="002619F8"/>
    <w:rsid w:val="00261A28"/>
    <w:rsid w:val="00261CFD"/>
    <w:rsid w:val="0026230B"/>
    <w:rsid w:val="0026242E"/>
    <w:rsid w:val="00262713"/>
    <w:rsid w:val="00262725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75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4A6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98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47C"/>
    <w:rsid w:val="002745A1"/>
    <w:rsid w:val="00274A27"/>
    <w:rsid w:val="00274AC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C5C"/>
    <w:rsid w:val="00280D2F"/>
    <w:rsid w:val="00280FCC"/>
    <w:rsid w:val="00281184"/>
    <w:rsid w:val="00281206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61"/>
    <w:rsid w:val="002858A7"/>
    <w:rsid w:val="00285B25"/>
    <w:rsid w:val="00285CA6"/>
    <w:rsid w:val="00285ED3"/>
    <w:rsid w:val="00285F9B"/>
    <w:rsid w:val="002861BE"/>
    <w:rsid w:val="00286301"/>
    <w:rsid w:val="00286351"/>
    <w:rsid w:val="00286A8C"/>
    <w:rsid w:val="00286E23"/>
    <w:rsid w:val="002873E9"/>
    <w:rsid w:val="00287512"/>
    <w:rsid w:val="002878D4"/>
    <w:rsid w:val="00287920"/>
    <w:rsid w:val="00287A7B"/>
    <w:rsid w:val="00287DD6"/>
    <w:rsid w:val="00290048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D87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39"/>
    <w:rsid w:val="002A2269"/>
    <w:rsid w:val="002A29AE"/>
    <w:rsid w:val="002A2FF6"/>
    <w:rsid w:val="002A33C2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5D"/>
    <w:rsid w:val="002A6790"/>
    <w:rsid w:val="002A67AF"/>
    <w:rsid w:val="002A6910"/>
    <w:rsid w:val="002A6C69"/>
    <w:rsid w:val="002A6D51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030"/>
    <w:rsid w:val="002B14A9"/>
    <w:rsid w:val="002B14D3"/>
    <w:rsid w:val="002B187C"/>
    <w:rsid w:val="002B1B28"/>
    <w:rsid w:val="002B1B4D"/>
    <w:rsid w:val="002B1BD4"/>
    <w:rsid w:val="002B1EE0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2CC"/>
    <w:rsid w:val="002C1344"/>
    <w:rsid w:val="002C13FC"/>
    <w:rsid w:val="002C1530"/>
    <w:rsid w:val="002C159B"/>
    <w:rsid w:val="002C15E7"/>
    <w:rsid w:val="002C1D03"/>
    <w:rsid w:val="002C2081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09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5A01"/>
    <w:rsid w:val="002C61E0"/>
    <w:rsid w:val="002C62CC"/>
    <w:rsid w:val="002C6315"/>
    <w:rsid w:val="002C63FD"/>
    <w:rsid w:val="002C65CA"/>
    <w:rsid w:val="002C67C7"/>
    <w:rsid w:val="002C69C7"/>
    <w:rsid w:val="002C6BB5"/>
    <w:rsid w:val="002C6C94"/>
    <w:rsid w:val="002C6DB5"/>
    <w:rsid w:val="002C70B1"/>
    <w:rsid w:val="002C76B8"/>
    <w:rsid w:val="002C7755"/>
    <w:rsid w:val="002C7A3B"/>
    <w:rsid w:val="002C7D48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CC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32D"/>
    <w:rsid w:val="002D78B2"/>
    <w:rsid w:val="002D7EB1"/>
    <w:rsid w:val="002E0212"/>
    <w:rsid w:val="002E04A4"/>
    <w:rsid w:val="002E065B"/>
    <w:rsid w:val="002E096C"/>
    <w:rsid w:val="002E1114"/>
    <w:rsid w:val="002E1324"/>
    <w:rsid w:val="002E1379"/>
    <w:rsid w:val="002E1515"/>
    <w:rsid w:val="002E1540"/>
    <w:rsid w:val="002E17D3"/>
    <w:rsid w:val="002E1ABB"/>
    <w:rsid w:val="002E1B5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15"/>
    <w:rsid w:val="002E56A8"/>
    <w:rsid w:val="002E596F"/>
    <w:rsid w:val="002E59F5"/>
    <w:rsid w:val="002E5AB8"/>
    <w:rsid w:val="002E66B3"/>
    <w:rsid w:val="002E6768"/>
    <w:rsid w:val="002E68D1"/>
    <w:rsid w:val="002E6DD5"/>
    <w:rsid w:val="002E6E7D"/>
    <w:rsid w:val="002E6EDF"/>
    <w:rsid w:val="002E6FF6"/>
    <w:rsid w:val="002E71F5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4AE2"/>
    <w:rsid w:val="002F6185"/>
    <w:rsid w:val="002F6704"/>
    <w:rsid w:val="002F67B8"/>
    <w:rsid w:val="002F6C65"/>
    <w:rsid w:val="002F6F55"/>
    <w:rsid w:val="002F7040"/>
    <w:rsid w:val="002F7394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B50"/>
    <w:rsid w:val="00300CB2"/>
    <w:rsid w:val="00300E3F"/>
    <w:rsid w:val="003011F1"/>
    <w:rsid w:val="003012F2"/>
    <w:rsid w:val="00301467"/>
    <w:rsid w:val="00301662"/>
    <w:rsid w:val="00301799"/>
    <w:rsid w:val="0030199A"/>
    <w:rsid w:val="00301B80"/>
    <w:rsid w:val="00301E17"/>
    <w:rsid w:val="00302847"/>
    <w:rsid w:val="0030287F"/>
    <w:rsid w:val="00302CE0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3FA"/>
    <w:rsid w:val="00304859"/>
    <w:rsid w:val="0030496A"/>
    <w:rsid w:val="00304D8E"/>
    <w:rsid w:val="003052C7"/>
    <w:rsid w:val="003053D3"/>
    <w:rsid w:val="003058B7"/>
    <w:rsid w:val="00305AD6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648"/>
    <w:rsid w:val="00307817"/>
    <w:rsid w:val="003078CB"/>
    <w:rsid w:val="003104E9"/>
    <w:rsid w:val="003108AB"/>
    <w:rsid w:val="003108D8"/>
    <w:rsid w:val="00310BC9"/>
    <w:rsid w:val="00310CCE"/>
    <w:rsid w:val="003115FC"/>
    <w:rsid w:val="00311BB8"/>
    <w:rsid w:val="00311C77"/>
    <w:rsid w:val="00311EBD"/>
    <w:rsid w:val="0031213F"/>
    <w:rsid w:val="00312653"/>
    <w:rsid w:val="00312734"/>
    <w:rsid w:val="00312CEA"/>
    <w:rsid w:val="00312EC9"/>
    <w:rsid w:val="00313077"/>
    <w:rsid w:val="003133C3"/>
    <w:rsid w:val="003137B3"/>
    <w:rsid w:val="003140F2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2EB"/>
    <w:rsid w:val="003158B0"/>
    <w:rsid w:val="003159AB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6C69"/>
    <w:rsid w:val="00317040"/>
    <w:rsid w:val="003171DC"/>
    <w:rsid w:val="00317302"/>
    <w:rsid w:val="00317402"/>
    <w:rsid w:val="003177A0"/>
    <w:rsid w:val="00317A60"/>
    <w:rsid w:val="00317F1C"/>
    <w:rsid w:val="0032008E"/>
    <w:rsid w:val="00320199"/>
    <w:rsid w:val="0032029B"/>
    <w:rsid w:val="00320385"/>
    <w:rsid w:val="00320CE7"/>
    <w:rsid w:val="00320D02"/>
    <w:rsid w:val="003210A1"/>
    <w:rsid w:val="00321360"/>
    <w:rsid w:val="003219E5"/>
    <w:rsid w:val="00321DBD"/>
    <w:rsid w:val="00321E9B"/>
    <w:rsid w:val="00321F38"/>
    <w:rsid w:val="00322128"/>
    <w:rsid w:val="00322197"/>
    <w:rsid w:val="003221C1"/>
    <w:rsid w:val="003228CD"/>
    <w:rsid w:val="003229C3"/>
    <w:rsid w:val="00322DBA"/>
    <w:rsid w:val="0032353B"/>
    <w:rsid w:val="00323AD6"/>
    <w:rsid w:val="00323AF2"/>
    <w:rsid w:val="00323BAF"/>
    <w:rsid w:val="00323C56"/>
    <w:rsid w:val="00324923"/>
    <w:rsid w:val="00324AFE"/>
    <w:rsid w:val="00324C2D"/>
    <w:rsid w:val="003259F1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75C"/>
    <w:rsid w:val="0032782A"/>
    <w:rsid w:val="00327AAD"/>
    <w:rsid w:val="00327FAE"/>
    <w:rsid w:val="00330028"/>
    <w:rsid w:val="003307C0"/>
    <w:rsid w:val="003307E4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2F77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B3D"/>
    <w:rsid w:val="00336BEF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57DA"/>
    <w:rsid w:val="00345D43"/>
    <w:rsid w:val="0034661F"/>
    <w:rsid w:val="00346738"/>
    <w:rsid w:val="00346E65"/>
    <w:rsid w:val="0034721F"/>
    <w:rsid w:val="0034785B"/>
    <w:rsid w:val="003505D8"/>
    <w:rsid w:val="00350E7C"/>
    <w:rsid w:val="00350E97"/>
    <w:rsid w:val="00351562"/>
    <w:rsid w:val="003516E8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4EB2"/>
    <w:rsid w:val="00355227"/>
    <w:rsid w:val="0035586A"/>
    <w:rsid w:val="00355A1A"/>
    <w:rsid w:val="00355BFA"/>
    <w:rsid w:val="00355F4D"/>
    <w:rsid w:val="00356349"/>
    <w:rsid w:val="0035653E"/>
    <w:rsid w:val="00356732"/>
    <w:rsid w:val="00356819"/>
    <w:rsid w:val="0035698F"/>
    <w:rsid w:val="00356B03"/>
    <w:rsid w:val="00356B2B"/>
    <w:rsid w:val="00356D5E"/>
    <w:rsid w:val="00356DB0"/>
    <w:rsid w:val="00356DBD"/>
    <w:rsid w:val="00356E6C"/>
    <w:rsid w:val="00356F59"/>
    <w:rsid w:val="003570C0"/>
    <w:rsid w:val="003572A0"/>
    <w:rsid w:val="0035761F"/>
    <w:rsid w:val="00357628"/>
    <w:rsid w:val="00357737"/>
    <w:rsid w:val="00357745"/>
    <w:rsid w:val="00357902"/>
    <w:rsid w:val="00357989"/>
    <w:rsid w:val="00357AD9"/>
    <w:rsid w:val="00357E9F"/>
    <w:rsid w:val="0036004A"/>
    <w:rsid w:val="0036015A"/>
    <w:rsid w:val="003606AD"/>
    <w:rsid w:val="00360829"/>
    <w:rsid w:val="00360A03"/>
    <w:rsid w:val="00360C1E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5B7"/>
    <w:rsid w:val="0036287D"/>
    <w:rsid w:val="003629B8"/>
    <w:rsid w:val="00363080"/>
    <w:rsid w:val="00363115"/>
    <w:rsid w:val="00363502"/>
    <w:rsid w:val="003636CA"/>
    <w:rsid w:val="003637AF"/>
    <w:rsid w:val="00363905"/>
    <w:rsid w:val="00363A2D"/>
    <w:rsid w:val="00363E5A"/>
    <w:rsid w:val="003640AD"/>
    <w:rsid w:val="0036423E"/>
    <w:rsid w:val="003646B8"/>
    <w:rsid w:val="00364F1F"/>
    <w:rsid w:val="00364FBB"/>
    <w:rsid w:val="0036552D"/>
    <w:rsid w:val="0036557F"/>
    <w:rsid w:val="00365614"/>
    <w:rsid w:val="0036622C"/>
    <w:rsid w:val="003663E0"/>
    <w:rsid w:val="0036650B"/>
    <w:rsid w:val="0036676E"/>
    <w:rsid w:val="0036676F"/>
    <w:rsid w:val="00366820"/>
    <w:rsid w:val="0036686C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37C7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6C"/>
    <w:rsid w:val="00375CC2"/>
    <w:rsid w:val="00376006"/>
    <w:rsid w:val="00376079"/>
    <w:rsid w:val="00376298"/>
    <w:rsid w:val="003762FA"/>
    <w:rsid w:val="003769DD"/>
    <w:rsid w:val="00376CB6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221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2B64"/>
    <w:rsid w:val="0038341A"/>
    <w:rsid w:val="00383745"/>
    <w:rsid w:val="00383C78"/>
    <w:rsid w:val="003844AB"/>
    <w:rsid w:val="00384D64"/>
    <w:rsid w:val="0038536D"/>
    <w:rsid w:val="00385470"/>
    <w:rsid w:val="0038552F"/>
    <w:rsid w:val="003857C3"/>
    <w:rsid w:val="00385A07"/>
    <w:rsid w:val="00385D99"/>
    <w:rsid w:val="00385FD5"/>
    <w:rsid w:val="00385FFC"/>
    <w:rsid w:val="00386399"/>
    <w:rsid w:val="0038653F"/>
    <w:rsid w:val="0038670F"/>
    <w:rsid w:val="00386AB2"/>
    <w:rsid w:val="00386B86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8D7"/>
    <w:rsid w:val="00390D06"/>
    <w:rsid w:val="0039100E"/>
    <w:rsid w:val="003910CC"/>
    <w:rsid w:val="00391471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0FE"/>
    <w:rsid w:val="00395CAA"/>
    <w:rsid w:val="00395DA4"/>
    <w:rsid w:val="003962FC"/>
    <w:rsid w:val="003965C3"/>
    <w:rsid w:val="003965C9"/>
    <w:rsid w:val="0039662E"/>
    <w:rsid w:val="00396AA2"/>
    <w:rsid w:val="00396E42"/>
    <w:rsid w:val="00397202"/>
    <w:rsid w:val="003973B0"/>
    <w:rsid w:val="003974BD"/>
    <w:rsid w:val="003A010E"/>
    <w:rsid w:val="003A0152"/>
    <w:rsid w:val="003A0158"/>
    <w:rsid w:val="003A03C8"/>
    <w:rsid w:val="003A0541"/>
    <w:rsid w:val="003A05DB"/>
    <w:rsid w:val="003A05DF"/>
    <w:rsid w:val="003A0876"/>
    <w:rsid w:val="003A0880"/>
    <w:rsid w:val="003A0F1B"/>
    <w:rsid w:val="003A0F98"/>
    <w:rsid w:val="003A13A9"/>
    <w:rsid w:val="003A156A"/>
    <w:rsid w:val="003A1777"/>
    <w:rsid w:val="003A1833"/>
    <w:rsid w:val="003A201A"/>
    <w:rsid w:val="003A2815"/>
    <w:rsid w:val="003A2AA2"/>
    <w:rsid w:val="003A313E"/>
    <w:rsid w:val="003A31A7"/>
    <w:rsid w:val="003A3ADE"/>
    <w:rsid w:val="003A3BC7"/>
    <w:rsid w:val="003A446D"/>
    <w:rsid w:val="003A4505"/>
    <w:rsid w:val="003A45DA"/>
    <w:rsid w:val="003A470A"/>
    <w:rsid w:val="003A489B"/>
    <w:rsid w:val="003A5021"/>
    <w:rsid w:val="003A52D6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A7C8F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722"/>
    <w:rsid w:val="003B2D99"/>
    <w:rsid w:val="003B300C"/>
    <w:rsid w:val="003B37B5"/>
    <w:rsid w:val="003B383C"/>
    <w:rsid w:val="003B3CE5"/>
    <w:rsid w:val="003B3EEC"/>
    <w:rsid w:val="003B4553"/>
    <w:rsid w:val="003B461C"/>
    <w:rsid w:val="003B493B"/>
    <w:rsid w:val="003B4A41"/>
    <w:rsid w:val="003B4A93"/>
    <w:rsid w:val="003B4B5E"/>
    <w:rsid w:val="003B4D0A"/>
    <w:rsid w:val="003B4E44"/>
    <w:rsid w:val="003B56B3"/>
    <w:rsid w:val="003B59B2"/>
    <w:rsid w:val="003B5B2D"/>
    <w:rsid w:val="003B5CDE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2"/>
    <w:rsid w:val="003C66AF"/>
    <w:rsid w:val="003C680B"/>
    <w:rsid w:val="003C68C7"/>
    <w:rsid w:val="003C6C01"/>
    <w:rsid w:val="003C6CD6"/>
    <w:rsid w:val="003C6D47"/>
    <w:rsid w:val="003C6F36"/>
    <w:rsid w:val="003C6F7B"/>
    <w:rsid w:val="003C735B"/>
    <w:rsid w:val="003C74EE"/>
    <w:rsid w:val="003C7882"/>
    <w:rsid w:val="003D0076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327"/>
    <w:rsid w:val="003D1B6E"/>
    <w:rsid w:val="003D1B73"/>
    <w:rsid w:val="003D1C22"/>
    <w:rsid w:val="003D2098"/>
    <w:rsid w:val="003D2218"/>
    <w:rsid w:val="003D23F3"/>
    <w:rsid w:val="003D26F6"/>
    <w:rsid w:val="003D2A4D"/>
    <w:rsid w:val="003D3174"/>
    <w:rsid w:val="003D3334"/>
    <w:rsid w:val="003D3A98"/>
    <w:rsid w:val="003D3D49"/>
    <w:rsid w:val="003D4AFF"/>
    <w:rsid w:val="003D5094"/>
    <w:rsid w:val="003D50F6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0E2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2EFC"/>
    <w:rsid w:val="003E317D"/>
    <w:rsid w:val="003E32BB"/>
    <w:rsid w:val="003E362F"/>
    <w:rsid w:val="003E3702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EF4"/>
    <w:rsid w:val="003E7F1F"/>
    <w:rsid w:val="003F0475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66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8E1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700"/>
    <w:rsid w:val="0040193A"/>
    <w:rsid w:val="00401C03"/>
    <w:rsid w:val="00402AF1"/>
    <w:rsid w:val="00402D90"/>
    <w:rsid w:val="00402E56"/>
    <w:rsid w:val="00402F45"/>
    <w:rsid w:val="00402FC7"/>
    <w:rsid w:val="004030B8"/>
    <w:rsid w:val="00403244"/>
    <w:rsid w:val="0040335F"/>
    <w:rsid w:val="00403392"/>
    <w:rsid w:val="00403686"/>
    <w:rsid w:val="004040EA"/>
    <w:rsid w:val="00404241"/>
    <w:rsid w:val="00404409"/>
    <w:rsid w:val="00404569"/>
    <w:rsid w:val="004045C9"/>
    <w:rsid w:val="00404663"/>
    <w:rsid w:val="004046E7"/>
    <w:rsid w:val="00404CF3"/>
    <w:rsid w:val="00404D7B"/>
    <w:rsid w:val="00404F07"/>
    <w:rsid w:val="00404FA8"/>
    <w:rsid w:val="0040518D"/>
    <w:rsid w:val="004051B3"/>
    <w:rsid w:val="0040524A"/>
    <w:rsid w:val="00405586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077"/>
    <w:rsid w:val="004111BB"/>
    <w:rsid w:val="00411588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0C"/>
    <w:rsid w:val="004128E1"/>
    <w:rsid w:val="0041297C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5DF"/>
    <w:rsid w:val="004148F6"/>
    <w:rsid w:val="00415032"/>
    <w:rsid w:val="0041513A"/>
    <w:rsid w:val="00415396"/>
    <w:rsid w:val="00415438"/>
    <w:rsid w:val="0041573F"/>
    <w:rsid w:val="00415877"/>
    <w:rsid w:val="0041596F"/>
    <w:rsid w:val="00415C98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6B"/>
    <w:rsid w:val="00421DF7"/>
    <w:rsid w:val="00421E36"/>
    <w:rsid w:val="00421E70"/>
    <w:rsid w:val="00421F7B"/>
    <w:rsid w:val="004223C3"/>
    <w:rsid w:val="00422935"/>
    <w:rsid w:val="00422A56"/>
    <w:rsid w:val="00422C5C"/>
    <w:rsid w:val="00422D3E"/>
    <w:rsid w:val="00422F72"/>
    <w:rsid w:val="00423178"/>
    <w:rsid w:val="00423219"/>
    <w:rsid w:val="00423322"/>
    <w:rsid w:val="00423412"/>
    <w:rsid w:val="004239E6"/>
    <w:rsid w:val="00423E96"/>
    <w:rsid w:val="00424055"/>
    <w:rsid w:val="004243B7"/>
    <w:rsid w:val="00424510"/>
    <w:rsid w:val="0042455F"/>
    <w:rsid w:val="00424586"/>
    <w:rsid w:val="00424CA3"/>
    <w:rsid w:val="00424CE1"/>
    <w:rsid w:val="00424DBF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A06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4E6A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A0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64D"/>
    <w:rsid w:val="00442864"/>
    <w:rsid w:val="00442B9F"/>
    <w:rsid w:val="00442DF1"/>
    <w:rsid w:val="00443113"/>
    <w:rsid w:val="00443305"/>
    <w:rsid w:val="00443534"/>
    <w:rsid w:val="004435E3"/>
    <w:rsid w:val="00443868"/>
    <w:rsid w:val="00443879"/>
    <w:rsid w:val="004438E5"/>
    <w:rsid w:val="00443A16"/>
    <w:rsid w:val="00443D57"/>
    <w:rsid w:val="00444086"/>
    <w:rsid w:val="004440F7"/>
    <w:rsid w:val="00444244"/>
    <w:rsid w:val="0044442C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0DA"/>
    <w:rsid w:val="00447211"/>
    <w:rsid w:val="004472A8"/>
    <w:rsid w:val="00447786"/>
    <w:rsid w:val="004477F6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145"/>
    <w:rsid w:val="0045246C"/>
    <w:rsid w:val="004524FB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AF1"/>
    <w:rsid w:val="00454BAA"/>
    <w:rsid w:val="00454F2B"/>
    <w:rsid w:val="004550CE"/>
    <w:rsid w:val="004552E8"/>
    <w:rsid w:val="00455856"/>
    <w:rsid w:val="00455B31"/>
    <w:rsid w:val="00455C55"/>
    <w:rsid w:val="00455CD1"/>
    <w:rsid w:val="00455FD2"/>
    <w:rsid w:val="00456204"/>
    <w:rsid w:val="004562CE"/>
    <w:rsid w:val="0045658D"/>
    <w:rsid w:val="004568ED"/>
    <w:rsid w:val="00456B6F"/>
    <w:rsid w:val="00456EFE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385"/>
    <w:rsid w:val="004636D9"/>
    <w:rsid w:val="004636E7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6EA9"/>
    <w:rsid w:val="0046713A"/>
    <w:rsid w:val="00467173"/>
    <w:rsid w:val="004671E3"/>
    <w:rsid w:val="0046771B"/>
    <w:rsid w:val="004677AB"/>
    <w:rsid w:val="00467951"/>
    <w:rsid w:val="00467B57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2F46"/>
    <w:rsid w:val="00473089"/>
    <w:rsid w:val="0047311A"/>
    <w:rsid w:val="00473297"/>
    <w:rsid w:val="004732AB"/>
    <w:rsid w:val="004733CF"/>
    <w:rsid w:val="0047356B"/>
    <w:rsid w:val="0047366D"/>
    <w:rsid w:val="00473DBA"/>
    <w:rsid w:val="00473F7E"/>
    <w:rsid w:val="0047401E"/>
    <w:rsid w:val="0047479B"/>
    <w:rsid w:val="00474ECA"/>
    <w:rsid w:val="00475051"/>
    <w:rsid w:val="00475105"/>
    <w:rsid w:val="004752C4"/>
    <w:rsid w:val="00475732"/>
    <w:rsid w:val="0047574F"/>
    <w:rsid w:val="00475A1C"/>
    <w:rsid w:val="00475FEA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3EE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B93"/>
    <w:rsid w:val="00487CA2"/>
    <w:rsid w:val="00487D74"/>
    <w:rsid w:val="0049007C"/>
    <w:rsid w:val="00490175"/>
    <w:rsid w:val="004906FA"/>
    <w:rsid w:val="00490721"/>
    <w:rsid w:val="004909A7"/>
    <w:rsid w:val="00491A03"/>
    <w:rsid w:val="00491D68"/>
    <w:rsid w:val="004921D6"/>
    <w:rsid w:val="004924E6"/>
    <w:rsid w:val="00492674"/>
    <w:rsid w:val="0049286A"/>
    <w:rsid w:val="0049291B"/>
    <w:rsid w:val="00492AC8"/>
    <w:rsid w:val="00492C04"/>
    <w:rsid w:val="00492C50"/>
    <w:rsid w:val="00492D53"/>
    <w:rsid w:val="00493BF8"/>
    <w:rsid w:val="0049436A"/>
    <w:rsid w:val="004943A8"/>
    <w:rsid w:val="0049447A"/>
    <w:rsid w:val="00494820"/>
    <w:rsid w:val="00494F9D"/>
    <w:rsid w:val="004955B8"/>
    <w:rsid w:val="004959C3"/>
    <w:rsid w:val="00495EAF"/>
    <w:rsid w:val="00495EC8"/>
    <w:rsid w:val="00495F74"/>
    <w:rsid w:val="0049658E"/>
    <w:rsid w:val="00496743"/>
    <w:rsid w:val="00496DC2"/>
    <w:rsid w:val="00496E66"/>
    <w:rsid w:val="00497052"/>
    <w:rsid w:val="00497097"/>
    <w:rsid w:val="004970B6"/>
    <w:rsid w:val="00497293"/>
    <w:rsid w:val="004973A8"/>
    <w:rsid w:val="004973F7"/>
    <w:rsid w:val="0049744C"/>
    <w:rsid w:val="0049777B"/>
    <w:rsid w:val="00497A50"/>
    <w:rsid w:val="00497AC0"/>
    <w:rsid w:val="00497F15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5282"/>
    <w:rsid w:val="004A536F"/>
    <w:rsid w:val="004A537F"/>
    <w:rsid w:val="004A573D"/>
    <w:rsid w:val="004A5982"/>
    <w:rsid w:val="004A5A05"/>
    <w:rsid w:val="004A603D"/>
    <w:rsid w:val="004A60F7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2A4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7FE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18"/>
    <w:rsid w:val="004B443E"/>
    <w:rsid w:val="004B48FB"/>
    <w:rsid w:val="004B4B09"/>
    <w:rsid w:val="004B4C5C"/>
    <w:rsid w:val="004B4D92"/>
    <w:rsid w:val="004B5754"/>
    <w:rsid w:val="004B576A"/>
    <w:rsid w:val="004B5F56"/>
    <w:rsid w:val="004B6025"/>
    <w:rsid w:val="004B607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AE2"/>
    <w:rsid w:val="004C0B1D"/>
    <w:rsid w:val="004C0B33"/>
    <w:rsid w:val="004C0E1B"/>
    <w:rsid w:val="004C0E28"/>
    <w:rsid w:val="004C103F"/>
    <w:rsid w:val="004C1141"/>
    <w:rsid w:val="004C1595"/>
    <w:rsid w:val="004C1BF1"/>
    <w:rsid w:val="004C1C66"/>
    <w:rsid w:val="004C1DC8"/>
    <w:rsid w:val="004C1EDD"/>
    <w:rsid w:val="004C1EEE"/>
    <w:rsid w:val="004C21CB"/>
    <w:rsid w:val="004C239A"/>
    <w:rsid w:val="004C27A0"/>
    <w:rsid w:val="004C28B3"/>
    <w:rsid w:val="004C2CDA"/>
    <w:rsid w:val="004C2F3B"/>
    <w:rsid w:val="004C3013"/>
    <w:rsid w:val="004C36B8"/>
    <w:rsid w:val="004C36F0"/>
    <w:rsid w:val="004C3DD5"/>
    <w:rsid w:val="004C41D8"/>
    <w:rsid w:val="004C4322"/>
    <w:rsid w:val="004C471C"/>
    <w:rsid w:val="004C4921"/>
    <w:rsid w:val="004C57CE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BA3"/>
    <w:rsid w:val="004D1E9E"/>
    <w:rsid w:val="004D2160"/>
    <w:rsid w:val="004D280E"/>
    <w:rsid w:val="004D2E43"/>
    <w:rsid w:val="004D303E"/>
    <w:rsid w:val="004D36BB"/>
    <w:rsid w:val="004D39A0"/>
    <w:rsid w:val="004D39DC"/>
    <w:rsid w:val="004D3B41"/>
    <w:rsid w:val="004D3C55"/>
    <w:rsid w:val="004D3CD3"/>
    <w:rsid w:val="004D3CEC"/>
    <w:rsid w:val="004D3F92"/>
    <w:rsid w:val="004D4310"/>
    <w:rsid w:val="004D4331"/>
    <w:rsid w:val="004D449E"/>
    <w:rsid w:val="004D44C3"/>
    <w:rsid w:val="004D4623"/>
    <w:rsid w:val="004D463F"/>
    <w:rsid w:val="004D4908"/>
    <w:rsid w:val="004D4AAF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5C1"/>
    <w:rsid w:val="004D6A80"/>
    <w:rsid w:val="004D6B54"/>
    <w:rsid w:val="004D6E4F"/>
    <w:rsid w:val="004D6F66"/>
    <w:rsid w:val="004D7776"/>
    <w:rsid w:val="004D7BA2"/>
    <w:rsid w:val="004D7C38"/>
    <w:rsid w:val="004D7EEF"/>
    <w:rsid w:val="004E035B"/>
    <w:rsid w:val="004E0748"/>
    <w:rsid w:val="004E081A"/>
    <w:rsid w:val="004E0A38"/>
    <w:rsid w:val="004E0D33"/>
    <w:rsid w:val="004E1267"/>
    <w:rsid w:val="004E12BE"/>
    <w:rsid w:val="004E1523"/>
    <w:rsid w:val="004E189F"/>
    <w:rsid w:val="004E1910"/>
    <w:rsid w:val="004E194C"/>
    <w:rsid w:val="004E1D3A"/>
    <w:rsid w:val="004E1F22"/>
    <w:rsid w:val="004E1F3D"/>
    <w:rsid w:val="004E1F68"/>
    <w:rsid w:val="004E2104"/>
    <w:rsid w:val="004E2411"/>
    <w:rsid w:val="004E24F4"/>
    <w:rsid w:val="004E2663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032"/>
    <w:rsid w:val="004E6094"/>
    <w:rsid w:val="004E630B"/>
    <w:rsid w:val="004E64C6"/>
    <w:rsid w:val="004E6967"/>
    <w:rsid w:val="004E6D27"/>
    <w:rsid w:val="004E7065"/>
    <w:rsid w:val="004E75A5"/>
    <w:rsid w:val="004E76E0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24C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7D8"/>
    <w:rsid w:val="004F5800"/>
    <w:rsid w:val="004F589D"/>
    <w:rsid w:val="004F632E"/>
    <w:rsid w:val="004F63CC"/>
    <w:rsid w:val="004F6528"/>
    <w:rsid w:val="004F675A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C7F"/>
    <w:rsid w:val="00500F58"/>
    <w:rsid w:val="0050124B"/>
    <w:rsid w:val="005012FD"/>
    <w:rsid w:val="00501A40"/>
    <w:rsid w:val="00501B1F"/>
    <w:rsid w:val="00501D63"/>
    <w:rsid w:val="005023AB"/>
    <w:rsid w:val="005024E5"/>
    <w:rsid w:val="00502B37"/>
    <w:rsid w:val="00502FF4"/>
    <w:rsid w:val="00503096"/>
    <w:rsid w:val="005032D5"/>
    <w:rsid w:val="0050342F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6F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9C2"/>
    <w:rsid w:val="00521B2E"/>
    <w:rsid w:val="00521CBC"/>
    <w:rsid w:val="005225A2"/>
    <w:rsid w:val="005229CD"/>
    <w:rsid w:val="00523045"/>
    <w:rsid w:val="00523107"/>
    <w:rsid w:val="005232EC"/>
    <w:rsid w:val="005236D2"/>
    <w:rsid w:val="00523739"/>
    <w:rsid w:val="00523B9B"/>
    <w:rsid w:val="00523C1B"/>
    <w:rsid w:val="00523C4D"/>
    <w:rsid w:val="00524981"/>
    <w:rsid w:val="005251C1"/>
    <w:rsid w:val="005257FF"/>
    <w:rsid w:val="00525B23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6D"/>
    <w:rsid w:val="00527FD7"/>
    <w:rsid w:val="00530065"/>
    <w:rsid w:val="005302C5"/>
    <w:rsid w:val="005304D6"/>
    <w:rsid w:val="005304F7"/>
    <w:rsid w:val="00530B17"/>
    <w:rsid w:val="00530C2D"/>
    <w:rsid w:val="00530F48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5DE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5FE6"/>
    <w:rsid w:val="00536245"/>
    <w:rsid w:val="0053643E"/>
    <w:rsid w:val="00536660"/>
    <w:rsid w:val="00536876"/>
    <w:rsid w:val="00536D11"/>
    <w:rsid w:val="00536DBE"/>
    <w:rsid w:val="00536FC3"/>
    <w:rsid w:val="00536FD8"/>
    <w:rsid w:val="00537329"/>
    <w:rsid w:val="00537607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2BA7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4D"/>
    <w:rsid w:val="005461E1"/>
    <w:rsid w:val="00546261"/>
    <w:rsid w:val="00546625"/>
    <w:rsid w:val="005467AC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B04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5D7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4E73"/>
    <w:rsid w:val="00555549"/>
    <w:rsid w:val="00555676"/>
    <w:rsid w:val="005556FC"/>
    <w:rsid w:val="005559E8"/>
    <w:rsid w:val="00555E6E"/>
    <w:rsid w:val="00556116"/>
    <w:rsid w:val="005563B6"/>
    <w:rsid w:val="00556709"/>
    <w:rsid w:val="00556A3A"/>
    <w:rsid w:val="00556B89"/>
    <w:rsid w:val="00556C2B"/>
    <w:rsid w:val="00556F89"/>
    <w:rsid w:val="005574C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A5"/>
    <w:rsid w:val="005620FE"/>
    <w:rsid w:val="005624DA"/>
    <w:rsid w:val="0056253A"/>
    <w:rsid w:val="005629EE"/>
    <w:rsid w:val="00562AD5"/>
    <w:rsid w:val="00562D6B"/>
    <w:rsid w:val="00562E8B"/>
    <w:rsid w:val="0056316D"/>
    <w:rsid w:val="00563947"/>
    <w:rsid w:val="00563959"/>
    <w:rsid w:val="00563A73"/>
    <w:rsid w:val="00563F2D"/>
    <w:rsid w:val="0056413A"/>
    <w:rsid w:val="00564736"/>
    <w:rsid w:val="00564923"/>
    <w:rsid w:val="00564CB4"/>
    <w:rsid w:val="00564F52"/>
    <w:rsid w:val="00565177"/>
    <w:rsid w:val="005658CB"/>
    <w:rsid w:val="00565A42"/>
    <w:rsid w:val="005662E0"/>
    <w:rsid w:val="005664D4"/>
    <w:rsid w:val="0056656D"/>
    <w:rsid w:val="005665E9"/>
    <w:rsid w:val="005667D3"/>
    <w:rsid w:val="00566898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CE7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189"/>
    <w:rsid w:val="005735C5"/>
    <w:rsid w:val="00573C33"/>
    <w:rsid w:val="00573D6C"/>
    <w:rsid w:val="00573FE7"/>
    <w:rsid w:val="00574D0E"/>
    <w:rsid w:val="00574FA7"/>
    <w:rsid w:val="005755FA"/>
    <w:rsid w:val="00575993"/>
    <w:rsid w:val="00575BD6"/>
    <w:rsid w:val="00575CE5"/>
    <w:rsid w:val="00575EF3"/>
    <w:rsid w:val="00576061"/>
    <w:rsid w:val="00576102"/>
    <w:rsid w:val="005762A1"/>
    <w:rsid w:val="0057650C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0EF0"/>
    <w:rsid w:val="00581319"/>
    <w:rsid w:val="00581E18"/>
    <w:rsid w:val="005822B2"/>
    <w:rsid w:val="005828BA"/>
    <w:rsid w:val="00582997"/>
    <w:rsid w:val="00582D2A"/>
    <w:rsid w:val="00582F32"/>
    <w:rsid w:val="00582F81"/>
    <w:rsid w:val="005835CB"/>
    <w:rsid w:val="0058366F"/>
    <w:rsid w:val="005836BB"/>
    <w:rsid w:val="0058399C"/>
    <w:rsid w:val="00583A15"/>
    <w:rsid w:val="00583D66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ED6"/>
    <w:rsid w:val="00584F58"/>
    <w:rsid w:val="00584FFE"/>
    <w:rsid w:val="005854D8"/>
    <w:rsid w:val="00585AD0"/>
    <w:rsid w:val="00585E2D"/>
    <w:rsid w:val="00585E2E"/>
    <w:rsid w:val="00585EFE"/>
    <w:rsid w:val="00585FC4"/>
    <w:rsid w:val="005861DE"/>
    <w:rsid w:val="00586322"/>
    <w:rsid w:val="005863C5"/>
    <w:rsid w:val="00586484"/>
    <w:rsid w:val="005867F8"/>
    <w:rsid w:val="005869E9"/>
    <w:rsid w:val="00586A90"/>
    <w:rsid w:val="0058744C"/>
    <w:rsid w:val="00587501"/>
    <w:rsid w:val="00587562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63E"/>
    <w:rsid w:val="00591854"/>
    <w:rsid w:val="00591C5A"/>
    <w:rsid w:val="00592366"/>
    <w:rsid w:val="0059240C"/>
    <w:rsid w:val="0059256D"/>
    <w:rsid w:val="005925AB"/>
    <w:rsid w:val="00592BFC"/>
    <w:rsid w:val="00592D3C"/>
    <w:rsid w:val="00592DB4"/>
    <w:rsid w:val="00592E74"/>
    <w:rsid w:val="00592F33"/>
    <w:rsid w:val="00593876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B92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AA"/>
    <w:rsid w:val="005A3DF2"/>
    <w:rsid w:val="005A3EB4"/>
    <w:rsid w:val="005A3F67"/>
    <w:rsid w:val="005A3FE0"/>
    <w:rsid w:val="005A44F6"/>
    <w:rsid w:val="005A4B2F"/>
    <w:rsid w:val="005A4C3C"/>
    <w:rsid w:val="005A4D15"/>
    <w:rsid w:val="005A50CB"/>
    <w:rsid w:val="005A51CC"/>
    <w:rsid w:val="005A5711"/>
    <w:rsid w:val="005A5AE6"/>
    <w:rsid w:val="005A5E62"/>
    <w:rsid w:val="005A5F5C"/>
    <w:rsid w:val="005A64BF"/>
    <w:rsid w:val="005A651B"/>
    <w:rsid w:val="005A68BC"/>
    <w:rsid w:val="005A6A2F"/>
    <w:rsid w:val="005A6F37"/>
    <w:rsid w:val="005A702A"/>
    <w:rsid w:val="005A7148"/>
    <w:rsid w:val="005A7289"/>
    <w:rsid w:val="005A796B"/>
    <w:rsid w:val="005A7A55"/>
    <w:rsid w:val="005A7BA8"/>
    <w:rsid w:val="005B0168"/>
    <w:rsid w:val="005B04F0"/>
    <w:rsid w:val="005B0D23"/>
    <w:rsid w:val="005B1096"/>
    <w:rsid w:val="005B1190"/>
    <w:rsid w:val="005B1246"/>
    <w:rsid w:val="005B14B8"/>
    <w:rsid w:val="005B182C"/>
    <w:rsid w:val="005B1B92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121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AF8"/>
    <w:rsid w:val="005C0E05"/>
    <w:rsid w:val="005C0EC9"/>
    <w:rsid w:val="005C0FF2"/>
    <w:rsid w:val="005C19E5"/>
    <w:rsid w:val="005C2010"/>
    <w:rsid w:val="005C2107"/>
    <w:rsid w:val="005C2735"/>
    <w:rsid w:val="005C296D"/>
    <w:rsid w:val="005C2EE7"/>
    <w:rsid w:val="005C2F39"/>
    <w:rsid w:val="005C2F8D"/>
    <w:rsid w:val="005C31FD"/>
    <w:rsid w:val="005C3365"/>
    <w:rsid w:val="005C36A6"/>
    <w:rsid w:val="005C38E1"/>
    <w:rsid w:val="005C4285"/>
    <w:rsid w:val="005C432A"/>
    <w:rsid w:val="005C4768"/>
    <w:rsid w:val="005C485A"/>
    <w:rsid w:val="005C490C"/>
    <w:rsid w:val="005C4D58"/>
    <w:rsid w:val="005C537E"/>
    <w:rsid w:val="005C5632"/>
    <w:rsid w:val="005C57F0"/>
    <w:rsid w:val="005C59E3"/>
    <w:rsid w:val="005C5C3A"/>
    <w:rsid w:val="005C5D9D"/>
    <w:rsid w:val="005C5DE0"/>
    <w:rsid w:val="005C60BB"/>
    <w:rsid w:val="005C6132"/>
    <w:rsid w:val="005C61A5"/>
    <w:rsid w:val="005C66E6"/>
    <w:rsid w:val="005C67A4"/>
    <w:rsid w:val="005C6C7D"/>
    <w:rsid w:val="005C6C93"/>
    <w:rsid w:val="005C6E63"/>
    <w:rsid w:val="005C707D"/>
    <w:rsid w:val="005C75E9"/>
    <w:rsid w:val="005C795E"/>
    <w:rsid w:val="005C7C2F"/>
    <w:rsid w:val="005C7E0F"/>
    <w:rsid w:val="005D015D"/>
    <w:rsid w:val="005D04C0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3DB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76A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1AA"/>
    <w:rsid w:val="005E04FE"/>
    <w:rsid w:val="005E0671"/>
    <w:rsid w:val="005E06B0"/>
    <w:rsid w:val="005E0822"/>
    <w:rsid w:val="005E0DDD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1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728"/>
    <w:rsid w:val="005E4A99"/>
    <w:rsid w:val="005E4BBB"/>
    <w:rsid w:val="005E4CCF"/>
    <w:rsid w:val="005E4E62"/>
    <w:rsid w:val="005E4EB2"/>
    <w:rsid w:val="005E5490"/>
    <w:rsid w:val="005E562C"/>
    <w:rsid w:val="005E569B"/>
    <w:rsid w:val="005E56E3"/>
    <w:rsid w:val="005E57F6"/>
    <w:rsid w:val="005E587B"/>
    <w:rsid w:val="005E598F"/>
    <w:rsid w:val="005E5FCD"/>
    <w:rsid w:val="005E605C"/>
    <w:rsid w:val="005E6921"/>
    <w:rsid w:val="005E69C2"/>
    <w:rsid w:val="005E6A23"/>
    <w:rsid w:val="005E6CF3"/>
    <w:rsid w:val="005E6DAB"/>
    <w:rsid w:val="005E6DF6"/>
    <w:rsid w:val="005E7048"/>
    <w:rsid w:val="005E718F"/>
    <w:rsid w:val="005E755B"/>
    <w:rsid w:val="005E7814"/>
    <w:rsid w:val="005E7B9A"/>
    <w:rsid w:val="005E7D31"/>
    <w:rsid w:val="005F03D0"/>
    <w:rsid w:val="005F0703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31B"/>
    <w:rsid w:val="005F24F5"/>
    <w:rsid w:val="005F27B8"/>
    <w:rsid w:val="005F2A6B"/>
    <w:rsid w:val="005F2C5B"/>
    <w:rsid w:val="005F2DD4"/>
    <w:rsid w:val="005F2ED6"/>
    <w:rsid w:val="005F2F34"/>
    <w:rsid w:val="005F3016"/>
    <w:rsid w:val="005F3FF0"/>
    <w:rsid w:val="005F4049"/>
    <w:rsid w:val="005F40E7"/>
    <w:rsid w:val="005F4638"/>
    <w:rsid w:val="005F4976"/>
    <w:rsid w:val="005F4A8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CCF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B12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2D2"/>
    <w:rsid w:val="0061054E"/>
    <w:rsid w:val="00610680"/>
    <w:rsid w:val="0061098F"/>
    <w:rsid w:val="00610C31"/>
    <w:rsid w:val="00610CD4"/>
    <w:rsid w:val="00610D4C"/>
    <w:rsid w:val="00610D65"/>
    <w:rsid w:val="00611257"/>
    <w:rsid w:val="006115B4"/>
    <w:rsid w:val="00611752"/>
    <w:rsid w:val="00611855"/>
    <w:rsid w:val="0061190D"/>
    <w:rsid w:val="00611928"/>
    <w:rsid w:val="00611933"/>
    <w:rsid w:val="00611BD3"/>
    <w:rsid w:val="00611D5D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1E2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2EC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447"/>
    <w:rsid w:val="0062076B"/>
    <w:rsid w:val="00620840"/>
    <w:rsid w:val="0062087E"/>
    <w:rsid w:val="00620898"/>
    <w:rsid w:val="00620CDC"/>
    <w:rsid w:val="00620D3A"/>
    <w:rsid w:val="00620DD5"/>
    <w:rsid w:val="00620F39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8B9"/>
    <w:rsid w:val="00623A00"/>
    <w:rsid w:val="00623D7A"/>
    <w:rsid w:val="00623F86"/>
    <w:rsid w:val="006240C6"/>
    <w:rsid w:val="006241F1"/>
    <w:rsid w:val="00624505"/>
    <w:rsid w:val="00624714"/>
    <w:rsid w:val="006247A4"/>
    <w:rsid w:val="00624822"/>
    <w:rsid w:val="00624C3E"/>
    <w:rsid w:val="00625317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03"/>
    <w:rsid w:val="00627FCA"/>
    <w:rsid w:val="006300DD"/>
    <w:rsid w:val="0063044C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36B8"/>
    <w:rsid w:val="00633756"/>
    <w:rsid w:val="006337FA"/>
    <w:rsid w:val="00633928"/>
    <w:rsid w:val="006339AC"/>
    <w:rsid w:val="00633ECB"/>
    <w:rsid w:val="00634295"/>
    <w:rsid w:val="006342B5"/>
    <w:rsid w:val="00634443"/>
    <w:rsid w:val="006344D2"/>
    <w:rsid w:val="006347FD"/>
    <w:rsid w:val="0063481C"/>
    <w:rsid w:val="00634EF7"/>
    <w:rsid w:val="006353BA"/>
    <w:rsid w:val="00635543"/>
    <w:rsid w:val="00635654"/>
    <w:rsid w:val="006356F8"/>
    <w:rsid w:val="006357AE"/>
    <w:rsid w:val="0063583F"/>
    <w:rsid w:val="0063587C"/>
    <w:rsid w:val="00635A45"/>
    <w:rsid w:val="00635A7E"/>
    <w:rsid w:val="00635B01"/>
    <w:rsid w:val="00635C9A"/>
    <w:rsid w:val="00635E2E"/>
    <w:rsid w:val="00635F37"/>
    <w:rsid w:val="00636267"/>
    <w:rsid w:val="0063673B"/>
    <w:rsid w:val="0063680A"/>
    <w:rsid w:val="00636858"/>
    <w:rsid w:val="006368BA"/>
    <w:rsid w:val="006369F9"/>
    <w:rsid w:val="00636B07"/>
    <w:rsid w:val="00636D05"/>
    <w:rsid w:val="00636EDB"/>
    <w:rsid w:val="00636EDD"/>
    <w:rsid w:val="006374EC"/>
    <w:rsid w:val="006377B9"/>
    <w:rsid w:val="00637827"/>
    <w:rsid w:val="0063799E"/>
    <w:rsid w:val="00637A6E"/>
    <w:rsid w:val="006400A3"/>
    <w:rsid w:val="006401CF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BDF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D9D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ADF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112"/>
    <w:rsid w:val="00650915"/>
    <w:rsid w:val="00650B28"/>
    <w:rsid w:val="00650C99"/>
    <w:rsid w:val="00650F34"/>
    <w:rsid w:val="0065105C"/>
    <w:rsid w:val="0065128D"/>
    <w:rsid w:val="006512BD"/>
    <w:rsid w:val="00651375"/>
    <w:rsid w:val="0065166B"/>
    <w:rsid w:val="00651670"/>
    <w:rsid w:val="00651812"/>
    <w:rsid w:val="00651ECF"/>
    <w:rsid w:val="00651EF0"/>
    <w:rsid w:val="00651F84"/>
    <w:rsid w:val="0065219D"/>
    <w:rsid w:val="006522E6"/>
    <w:rsid w:val="0065330A"/>
    <w:rsid w:val="00653949"/>
    <w:rsid w:val="00653B38"/>
    <w:rsid w:val="00654A35"/>
    <w:rsid w:val="00654EDF"/>
    <w:rsid w:val="006552AD"/>
    <w:rsid w:val="0065563C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0E5A"/>
    <w:rsid w:val="0066110B"/>
    <w:rsid w:val="0066140F"/>
    <w:rsid w:val="006614BD"/>
    <w:rsid w:val="006616AE"/>
    <w:rsid w:val="0066172A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A6"/>
    <w:rsid w:val="006644E2"/>
    <w:rsid w:val="00664526"/>
    <w:rsid w:val="006648C4"/>
    <w:rsid w:val="00664A85"/>
    <w:rsid w:val="006650A4"/>
    <w:rsid w:val="006652DA"/>
    <w:rsid w:val="006654F3"/>
    <w:rsid w:val="00665560"/>
    <w:rsid w:val="00665767"/>
    <w:rsid w:val="00665AF8"/>
    <w:rsid w:val="00665F78"/>
    <w:rsid w:val="006663C1"/>
    <w:rsid w:val="006667C2"/>
    <w:rsid w:val="00666A41"/>
    <w:rsid w:val="00666F00"/>
    <w:rsid w:val="00666F98"/>
    <w:rsid w:val="006672A5"/>
    <w:rsid w:val="00667573"/>
    <w:rsid w:val="00667712"/>
    <w:rsid w:val="006678D3"/>
    <w:rsid w:val="00667A06"/>
    <w:rsid w:val="00667B2B"/>
    <w:rsid w:val="00667B66"/>
    <w:rsid w:val="00667BEF"/>
    <w:rsid w:val="00667FAE"/>
    <w:rsid w:val="006701DC"/>
    <w:rsid w:val="0067025C"/>
    <w:rsid w:val="006702BD"/>
    <w:rsid w:val="00670346"/>
    <w:rsid w:val="00670385"/>
    <w:rsid w:val="006704AD"/>
    <w:rsid w:val="00670543"/>
    <w:rsid w:val="006705AF"/>
    <w:rsid w:val="00670B86"/>
    <w:rsid w:val="00670BD0"/>
    <w:rsid w:val="00670CF6"/>
    <w:rsid w:val="00670F8E"/>
    <w:rsid w:val="006710DD"/>
    <w:rsid w:val="006718DB"/>
    <w:rsid w:val="006719DC"/>
    <w:rsid w:val="006719ED"/>
    <w:rsid w:val="00671B8A"/>
    <w:rsid w:val="00671BF3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B04"/>
    <w:rsid w:val="00674C81"/>
    <w:rsid w:val="00674DDD"/>
    <w:rsid w:val="006754E7"/>
    <w:rsid w:val="00675B68"/>
    <w:rsid w:val="00675B7A"/>
    <w:rsid w:val="00675EB7"/>
    <w:rsid w:val="00676154"/>
    <w:rsid w:val="00676922"/>
    <w:rsid w:val="00676D7A"/>
    <w:rsid w:val="006772EF"/>
    <w:rsid w:val="006773B4"/>
    <w:rsid w:val="00677420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587"/>
    <w:rsid w:val="00682725"/>
    <w:rsid w:val="006827AB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BB0"/>
    <w:rsid w:val="00684CA0"/>
    <w:rsid w:val="00684E23"/>
    <w:rsid w:val="006851B0"/>
    <w:rsid w:val="006855F5"/>
    <w:rsid w:val="006857AE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92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AD8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86A"/>
    <w:rsid w:val="006A3BC2"/>
    <w:rsid w:val="006A401E"/>
    <w:rsid w:val="006A412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C94"/>
    <w:rsid w:val="006A6F26"/>
    <w:rsid w:val="006A6F7F"/>
    <w:rsid w:val="006A728D"/>
    <w:rsid w:val="006A75F0"/>
    <w:rsid w:val="006A7C6C"/>
    <w:rsid w:val="006B0233"/>
    <w:rsid w:val="006B0501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7A3"/>
    <w:rsid w:val="006B2979"/>
    <w:rsid w:val="006B2D1A"/>
    <w:rsid w:val="006B2F96"/>
    <w:rsid w:val="006B34F1"/>
    <w:rsid w:val="006B3756"/>
    <w:rsid w:val="006B41DF"/>
    <w:rsid w:val="006B44D8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39E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483"/>
    <w:rsid w:val="006C08CB"/>
    <w:rsid w:val="006C092D"/>
    <w:rsid w:val="006C0D66"/>
    <w:rsid w:val="006C127D"/>
    <w:rsid w:val="006C1502"/>
    <w:rsid w:val="006C16D5"/>
    <w:rsid w:val="006C1740"/>
    <w:rsid w:val="006C1A96"/>
    <w:rsid w:val="006C1D0B"/>
    <w:rsid w:val="006C1F03"/>
    <w:rsid w:val="006C200B"/>
    <w:rsid w:val="006C245B"/>
    <w:rsid w:val="006C249D"/>
    <w:rsid w:val="006C26B8"/>
    <w:rsid w:val="006C2AAE"/>
    <w:rsid w:val="006C2D23"/>
    <w:rsid w:val="006C3053"/>
    <w:rsid w:val="006C30D5"/>
    <w:rsid w:val="006C36B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510"/>
    <w:rsid w:val="006C7569"/>
    <w:rsid w:val="006C7A58"/>
    <w:rsid w:val="006C7D12"/>
    <w:rsid w:val="006C7DE2"/>
    <w:rsid w:val="006C7F96"/>
    <w:rsid w:val="006D0138"/>
    <w:rsid w:val="006D025D"/>
    <w:rsid w:val="006D055C"/>
    <w:rsid w:val="006D085A"/>
    <w:rsid w:val="006D0867"/>
    <w:rsid w:val="006D09E7"/>
    <w:rsid w:val="006D0BE2"/>
    <w:rsid w:val="006D0F1E"/>
    <w:rsid w:val="006D0F30"/>
    <w:rsid w:val="006D1185"/>
    <w:rsid w:val="006D136F"/>
    <w:rsid w:val="006D1372"/>
    <w:rsid w:val="006D145A"/>
    <w:rsid w:val="006D1493"/>
    <w:rsid w:val="006D170E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77D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053"/>
    <w:rsid w:val="006E21CC"/>
    <w:rsid w:val="006E2340"/>
    <w:rsid w:val="006E2509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EF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6AE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118"/>
    <w:rsid w:val="006F454B"/>
    <w:rsid w:val="006F4FC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46C"/>
    <w:rsid w:val="00701D13"/>
    <w:rsid w:val="00701E4A"/>
    <w:rsid w:val="00701FA8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469"/>
    <w:rsid w:val="007045D6"/>
    <w:rsid w:val="0070472A"/>
    <w:rsid w:val="0070482B"/>
    <w:rsid w:val="007048C5"/>
    <w:rsid w:val="00704E6A"/>
    <w:rsid w:val="00704F71"/>
    <w:rsid w:val="007051E9"/>
    <w:rsid w:val="007056B3"/>
    <w:rsid w:val="00705D76"/>
    <w:rsid w:val="007060C0"/>
    <w:rsid w:val="007060F7"/>
    <w:rsid w:val="00706182"/>
    <w:rsid w:val="00706536"/>
    <w:rsid w:val="00706620"/>
    <w:rsid w:val="00706645"/>
    <w:rsid w:val="00706A98"/>
    <w:rsid w:val="00706E50"/>
    <w:rsid w:val="007074E3"/>
    <w:rsid w:val="00707588"/>
    <w:rsid w:val="007077F5"/>
    <w:rsid w:val="0070782F"/>
    <w:rsid w:val="007078E3"/>
    <w:rsid w:val="00707A23"/>
    <w:rsid w:val="00707DD4"/>
    <w:rsid w:val="00707E66"/>
    <w:rsid w:val="007105B0"/>
    <w:rsid w:val="00710DC1"/>
    <w:rsid w:val="00710DE1"/>
    <w:rsid w:val="00710EE2"/>
    <w:rsid w:val="00710F64"/>
    <w:rsid w:val="00710FCE"/>
    <w:rsid w:val="00711024"/>
    <w:rsid w:val="00711773"/>
    <w:rsid w:val="007117EF"/>
    <w:rsid w:val="007117F2"/>
    <w:rsid w:val="00711D72"/>
    <w:rsid w:val="00711F6F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0C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0913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642"/>
    <w:rsid w:val="007226D8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C6B"/>
    <w:rsid w:val="00726FC4"/>
    <w:rsid w:val="00727165"/>
    <w:rsid w:val="007272CC"/>
    <w:rsid w:val="0072738C"/>
    <w:rsid w:val="00727595"/>
    <w:rsid w:val="007275A6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0C5"/>
    <w:rsid w:val="007314D6"/>
    <w:rsid w:val="00731547"/>
    <w:rsid w:val="0073181E"/>
    <w:rsid w:val="007319D0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9B1"/>
    <w:rsid w:val="00745C45"/>
    <w:rsid w:val="00745FF4"/>
    <w:rsid w:val="00746087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3D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018"/>
    <w:rsid w:val="0075359C"/>
    <w:rsid w:val="007537D0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8D5"/>
    <w:rsid w:val="00755A36"/>
    <w:rsid w:val="00755BF8"/>
    <w:rsid w:val="00755D57"/>
    <w:rsid w:val="007561B5"/>
    <w:rsid w:val="00756459"/>
    <w:rsid w:val="007564FB"/>
    <w:rsid w:val="0075673F"/>
    <w:rsid w:val="007568C5"/>
    <w:rsid w:val="00756B7B"/>
    <w:rsid w:val="0075706C"/>
    <w:rsid w:val="007570EE"/>
    <w:rsid w:val="00757382"/>
    <w:rsid w:val="0075777B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490"/>
    <w:rsid w:val="007615EA"/>
    <w:rsid w:val="00761AD6"/>
    <w:rsid w:val="00761E74"/>
    <w:rsid w:val="0076201C"/>
    <w:rsid w:val="007620FB"/>
    <w:rsid w:val="00762221"/>
    <w:rsid w:val="00762283"/>
    <w:rsid w:val="00762658"/>
    <w:rsid w:val="00762715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9DC"/>
    <w:rsid w:val="00763A60"/>
    <w:rsid w:val="00763BE2"/>
    <w:rsid w:val="00763E14"/>
    <w:rsid w:val="00763F2E"/>
    <w:rsid w:val="00764037"/>
    <w:rsid w:val="0076443E"/>
    <w:rsid w:val="0076472F"/>
    <w:rsid w:val="00764772"/>
    <w:rsid w:val="007653EF"/>
    <w:rsid w:val="00765715"/>
    <w:rsid w:val="00765B6C"/>
    <w:rsid w:val="00765DF9"/>
    <w:rsid w:val="00766055"/>
    <w:rsid w:val="0076608F"/>
    <w:rsid w:val="007666A8"/>
    <w:rsid w:val="007666B8"/>
    <w:rsid w:val="00766B55"/>
    <w:rsid w:val="00767355"/>
    <w:rsid w:val="007679C3"/>
    <w:rsid w:val="00770245"/>
    <w:rsid w:val="00770D4F"/>
    <w:rsid w:val="00770FE7"/>
    <w:rsid w:val="00771381"/>
    <w:rsid w:val="007716FE"/>
    <w:rsid w:val="0077176F"/>
    <w:rsid w:val="007719F6"/>
    <w:rsid w:val="00771A9A"/>
    <w:rsid w:val="00771ABD"/>
    <w:rsid w:val="00771EB9"/>
    <w:rsid w:val="0077235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5EC4"/>
    <w:rsid w:val="0077610A"/>
    <w:rsid w:val="007766B0"/>
    <w:rsid w:val="007767C1"/>
    <w:rsid w:val="00776F6D"/>
    <w:rsid w:val="00777121"/>
    <w:rsid w:val="00777250"/>
    <w:rsid w:val="00777553"/>
    <w:rsid w:val="00777688"/>
    <w:rsid w:val="007776D3"/>
    <w:rsid w:val="007776D8"/>
    <w:rsid w:val="00777764"/>
    <w:rsid w:val="00777E35"/>
    <w:rsid w:val="00780270"/>
    <w:rsid w:val="007803B0"/>
    <w:rsid w:val="00780510"/>
    <w:rsid w:val="0078061F"/>
    <w:rsid w:val="00780AB4"/>
    <w:rsid w:val="0078104F"/>
    <w:rsid w:val="00781217"/>
    <w:rsid w:val="007817D5"/>
    <w:rsid w:val="007817E8"/>
    <w:rsid w:val="0078189D"/>
    <w:rsid w:val="00781D08"/>
    <w:rsid w:val="00781D09"/>
    <w:rsid w:val="00781D96"/>
    <w:rsid w:val="00781DB4"/>
    <w:rsid w:val="00781FA2"/>
    <w:rsid w:val="0078201D"/>
    <w:rsid w:val="00782174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822"/>
    <w:rsid w:val="0078591B"/>
    <w:rsid w:val="007859E9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9D3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CF"/>
    <w:rsid w:val="00792ED4"/>
    <w:rsid w:val="00792F85"/>
    <w:rsid w:val="00793420"/>
    <w:rsid w:val="0079343C"/>
    <w:rsid w:val="007937E3"/>
    <w:rsid w:val="00793942"/>
    <w:rsid w:val="0079396E"/>
    <w:rsid w:val="007939C8"/>
    <w:rsid w:val="00793B13"/>
    <w:rsid w:val="00793BBE"/>
    <w:rsid w:val="00793D0D"/>
    <w:rsid w:val="00793E08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53"/>
    <w:rsid w:val="00797CBA"/>
    <w:rsid w:val="00797E6C"/>
    <w:rsid w:val="007A0098"/>
    <w:rsid w:val="007A00D7"/>
    <w:rsid w:val="007A014C"/>
    <w:rsid w:val="007A035D"/>
    <w:rsid w:val="007A05A8"/>
    <w:rsid w:val="007A0784"/>
    <w:rsid w:val="007A15CB"/>
    <w:rsid w:val="007A191F"/>
    <w:rsid w:val="007A1AF5"/>
    <w:rsid w:val="007A2188"/>
    <w:rsid w:val="007A2289"/>
    <w:rsid w:val="007A253A"/>
    <w:rsid w:val="007A2816"/>
    <w:rsid w:val="007A2C9C"/>
    <w:rsid w:val="007A2EC1"/>
    <w:rsid w:val="007A2FEE"/>
    <w:rsid w:val="007A33D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4D27"/>
    <w:rsid w:val="007A5103"/>
    <w:rsid w:val="007A53BB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4D6"/>
    <w:rsid w:val="007A76A4"/>
    <w:rsid w:val="007A7772"/>
    <w:rsid w:val="007A7DA1"/>
    <w:rsid w:val="007A7E29"/>
    <w:rsid w:val="007B0549"/>
    <w:rsid w:val="007B09FA"/>
    <w:rsid w:val="007B0A39"/>
    <w:rsid w:val="007B0E9B"/>
    <w:rsid w:val="007B139B"/>
    <w:rsid w:val="007B142F"/>
    <w:rsid w:val="007B14DD"/>
    <w:rsid w:val="007B158D"/>
    <w:rsid w:val="007B167D"/>
    <w:rsid w:val="007B1764"/>
    <w:rsid w:val="007B1A5C"/>
    <w:rsid w:val="007B1B59"/>
    <w:rsid w:val="007B1BE5"/>
    <w:rsid w:val="007B1E67"/>
    <w:rsid w:val="007B1F51"/>
    <w:rsid w:val="007B2295"/>
    <w:rsid w:val="007B2309"/>
    <w:rsid w:val="007B2529"/>
    <w:rsid w:val="007B2544"/>
    <w:rsid w:val="007B2B5F"/>
    <w:rsid w:val="007B353B"/>
    <w:rsid w:val="007B3800"/>
    <w:rsid w:val="007B3A7E"/>
    <w:rsid w:val="007B3B92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73E"/>
    <w:rsid w:val="007B6986"/>
    <w:rsid w:val="007B6B2E"/>
    <w:rsid w:val="007B6BC5"/>
    <w:rsid w:val="007B6DF5"/>
    <w:rsid w:val="007B72BE"/>
    <w:rsid w:val="007B775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532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B5"/>
    <w:rsid w:val="007C3535"/>
    <w:rsid w:val="007C3866"/>
    <w:rsid w:val="007C390C"/>
    <w:rsid w:val="007C3B82"/>
    <w:rsid w:val="007C3D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618"/>
    <w:rsid w:val="007D0B63"/>
    <w:rsid w:val="007D0B70"/>
    <w:rsid w:val="007D0CF8"/>
    <w:rsid w:val="007D1059"/>
    <w:rsid w:val="007D10DD"/>
    <w:rsid w:val="007D12EA"/>
    <w:rsid w:val="007D18AD"/>
    <w:rsid w:val="007D19FA"/>
    <w:rsid w:val="007D1A17"/>
    <w:rsid w:val="007D1B7D"/>
    <w:rsid w:val="007D1C41"/>
    <w:rsid w:val="007D1E0A"/>
    <w:rsid w:val="007D1E6C"/>
    <w:rsid w:val="007D1EA4"/>
    <w:rsid w:val="007D225F"/>
    <w:rsid w:val="007D23C9"/>
    <w:rsid w:val="007D2663"/>
    <w:rsid w:val="007D2A71"/>
    <w:rsid w:val="007D2D35"/>
    <w:rsid w:val="007D3B8D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7DD"/>
    <w:rsid w:val="007D69C2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606"/>
    <w:rsid w:val="007E1AFF"/>
    <w:rsid w:val="007E1B15"/>
    <w:rsid w:val="007E1B9F"/>
    <w:rsid w:val="007E1F26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27D"/>
    <w:rsid w:val="007E3304"/>
    <w:rsid w:val="007E3539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93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E7CE4"/>
    <w:rsid w:val="007E7FBD"/>
    <w:rsid w:val="007F0312"/>
    <w:rsid w:val="007F0366"/>
    <w:rsid w:val="007F0E81"/>
    <w:rsid w:val="007F1021"/>
    <w:rsid w:val="007F10C8"/>
    <w:rsid w:val="007F1169"/>
    <w:rsid w:val="007F11E0"/>
    <w:rsid w:val="007F1454"/>
    <w:rsid w:val="007F16A7"/>
    <w:rsid w:val="007F1930"/>
    <w:rsid w:val="007F1AC3"/>
    <w:rsid w:val="007F1B7E"/>
    <w:rsid w:val="007F1C21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91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8C1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7F7E42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3"/>
    <w:rsid w:val="00802007"/>
    <w:rsid w:val="00802416"/>
    <w:rsid w:val="0080243C"/>
    <w:rsid w:val="00802934"/>
    <w:rsid w:val="00802CF9"/>
    <w:rsid w:val="00802E9E"/>
    <w:rsid w:val="008032E7"/>
    <w:rsid w:val="0080341E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89D"/>
    <w:rsid w:val="008048E7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C2D"/>
    <w:rsid w:val="00806D00"/>
    <w:rsid w:val="008070BC"/>
    <w:rsid w:val="008074A1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018"/>
    <w:rsid w:val="00811377"/>
    <w:rsid w:val="008113E3"/>
    <w:rsid w:val="00811799"/>
    <w:rsid w:val="008119B6"/>
    <w:rsid w:val="00811BBC"/>
    <w:rsid w:val="008122FF"/>
    <w:rsid w:val="00812396"/>
    <w:rsid w:val="00812826"/>
    <w:rsid w:val="00812896"/>
    <w:rsid w:val="0081305B"/>
    <w:rsid w:val="0081308C"/>
    <w:rsid w:val="00813A66"/>
    <w:rsid w:val="00813EB4"/>
    <w:rsid w:val="00813F8D"/>
    <w:rsid w:val="00813FAE"/>
    <w:rsid w:val="008148BD"/>
    <w:rsid w:val="00814DA9"/>
    <w:rsid w:val="00814E16"/>
    <w:rsid w:val="008153BE"/>
    <w:rsid w:val="00815406"/>
    <w:rsid w:val="00815442"/>
    <w:rsid w:val="00815652"/>
    <w:rsid w:val="00815735"/>
    <w:rsid w:val="00815858"/>
    <w:rsid w:val="00815942"/>
    <w:rsid w:val="008159A4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01D"/>
    <w:rsid w:val="00820228"/>
    <w:rsid w:val="00820415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B02"/>
    <w:rsid w:val="00822D1E"/>
    <w:rsid w:val="00823683"/>
    <w:rsid w:val="00823B15"/>
    <w:rsid w:val="00823B46"/>
    <w:rsid w:val="00823B89"/>
    <w:rsid w:val="00823CAA"/>
    <w:rsid w:val="008240BF"/>
    <w:rsid w:val="0082423D"/>
    <w:rsid w:val="00824832"/>
    <w:rsid w:val="008249A3"/>
    <w:rsid w:val="00824A31"/>
    <w:rsid w:val="00824A79"/>
    <w:rsid w:val="008252CD"/>
    <w:rsid w:val="008256E8"/>
    <w:rsid w:val="00825F4F"/>
    <w:rsid w:val="00825F58"/>
    <w:rsid w:val="00826131"/>
    <w:rsid w:val="008261E5"/>
    <w:rsid w:val="00826338"/>
    <w:rsid w:val="008267BE"/>
    <w:rsid w:val="008269A8"/>
    <w:rsid w:val="00826E14"/>
    <w:rsid w:val="00826F0B"/>
    <w:rsid w:val="008274CC"/>
    <w:rsid w:val="00827726"/>
    <w:rsid w:val="0082781A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539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095"/>
    <w:rsid w:val="008339A0"/>
    <w:rsid w:val="00833A61"/>
    <w:rsid w:val="00833AB3"/>
    <w:rsid w:val="00833BAA"/>
    <w:rsid w:val="00833DED"/>
    <w:rsid w:val="00833FD3"/>
    <w:rsid w:val="0083434F"/>
    <w:rsid w:val="0083442A"/>
    <w:rsid w:val="0083460B"/>
    <w:rsid w:val="00834758"/>
    <w:rsid w:val="00834778"/>
    <w:rsid w:val="00834ABC"/>
    <w:rsid w:val="00834AFA"/>
    <w:rsid w:val="00834EBD"/>
    <w:rsid w:val="0083546D"/>
    <w:rsid w:val="0083570B"/>
    <w:rsid w:val="0083585F"/>
    <w:rsid w:val="00836FC1"/>
    <w:rsid w:val="0083708D"/>
    <w:rsid w:val="00837247"/>
    <w:rsid w:val="00837AEE"/>
    <w:rsid w:val="00837C3E"/>
    <w:rsid w:val="008400EF"/>
    <w:rsid w:val="00840164"/>
    <w:rsid w:val="00840391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5F9"/>
    <w:rsid w:val="00845843"/>
    <w:rsid w:val="00845A12"/>
    <w:rsid w:val="00845CDF"/>
    <w:rsid w:val="0084631C"/>
    <w:rsid w:val="008466B4"/>
    <w:rsid w:val="008466CF"/>
    <w:rsid w:val="00846A52"/>
    <w:rsid w:val="00846C3F"/>
    <w:rsid w:val="00846D99"/>
    <w:rsid w:val="00846F9C"/>
    <w:rsid w:val="00847038"/>
    <w:rsid w:val="0084722B"/>
    <w:rsid w:val="0084760F"/>
    <w:rsid w:val="008476BC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4F07"/>
    <w:rsid w:val="0085507A"/>
    <w:rsid w:val="00855103"/>
    <w:rsid w:val="008552B2"/>
    <w:rsid w:val="00855947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0AB5"/>
    <w:rsid w:val="008611EA"/>
    <w:rsid w:val="0086140D"/>
    <w:rsid w:val="00861D18"/>
    <w:rsid w:val="0086289A"/>
    <w:rsid w:val="00862C39"/>
    <w:rsid w:val="00862E75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16"/>
    <w:rsid w:val="0086433C"/>
    <w:rsid w:val="0086434F"/>
    <w:rsid w:val="0086468B"/>
    <w:rsid w:val="008647D7"/>
    <w:rsid w:val="00864854"/>
    <w:rsid w:val="00864D61"/>
    <w:rsid w:val="008650B9"/>
    <w:rsid w:val="0086516C"/>
    <w:rsid w:val="00865178"/>
    <w:rsid w:val="008651C4"/>
    <w:rsid w:val="008654BA"/>
    <w:rsid w:val="0086577F"/>
    <w:rsid w:val="008657B1"/>
    <w:rsid w:val="00865A7F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669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761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152"/>
    <w:rsid w:val="008741EE"/>
    <w:rsid w:val="0087429D"/>
    <w:rsid w:val="00874BDB"/>
    <w:rsid w:val="00874BE3"/>
    <w:rsid w:val="00874D8A"/>
    <w:rsid w:val="008751D0"/>
    <w:rsid w:val="00875253"/>
    <w:rsid w:val="0087527E"/>
    <w:rsid w:val="0087548B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648"/>
    <w:rsid w:val="008777CC"/>
    <w:rsid w:val="008779BD"/>
    <w:rsid w:val="008800AF"/>
    <w:rsid w:val="0088022A"/>
    <w:rsid w:val="008802E4"/>
    <w:rsid w:val="008803C1"/>
    <w:rsid w:val="0088061A"/>
    <w:rsid w:val="00880A11"/>
    <w:rsid w:val="00880C2B"/>
    <w:rsid w:val="00880C47"/>
    <w:rsid w:val="008812E1"/>
    <w:rsid w:val="00881544"/>
    <w:rsid w:val="00881588"/>
    <w:rsid w:val="00881727"/>
    <w:rsid w:val="008818AB"/>
    <w:rsid w:val="00881987"/>
    <w:rsid w:val="00881AB8"/>
    <w:rsid w:val="00881B74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75F"/>
    <w:rsid w:val="008857E1"/>
    <w:rsid w:val="00885923"/>
    <w:rsid w:val="00885AEA"/>
    <w:rsid w:val="00885F28"/>
    <w:rsid w:val="00885F42"/>
    <w:rsid w:val="008861B3"/>
    <w:rsid w:val="00886380"/>
    <w:rsid w:val="00886634"/>
    <w:rsid w:val="008868DA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D13"/>
    <w:rsid w:val="00891FA0"/>
    <w:rsid w:val="00892355"/>
    <w:rsid w:val="0089241C"/>
    <w:rsid w:val="0089244E"/>
    <w:rsid w:val="00892654"/>
    <w:rsid w:val="00892743"/>
    <w:rsid w:val="00892D56"/>
    <w:rsid w:val="00893035"/>
    <w:rsid w:val="0089321A"/>
    <w:rsid w:val="00893672"/>
    <w:rsid w:val="008936BE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2AD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A6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C2D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058"/>
    <w:rsid w:val="008B122B"/>
    <w:rsid w:val="008B18EE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2E1"/>
    <w:rsid w:val="008B331B"/>
    <w:rsid w:val="008B37E1"/>
    <w:rsid w:val="008B3C79"/>
    <w:rsid w:val="008B452E"/>
    <w:rsid w:val="008B456E"/>
    <w:rsid w:val="008B46DA"/>
    <w:rsid w:val="008B4A69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24B"/>
    <w:rsid w:val="008B64C0"/>
    <w:rsid w:val="008B65B3"/>
    <w:rsid w:val="008B669A"/>
    <w:rsid w:val="008B680B"/>
    <w:rsid w:val="008B6A84"/>
    <w:rsid w:val="008B6AFF"/>
    <w:rsid w:val="008B6D86"/>
    <w:rsid w:val="008B7607"/>
    <w:rsid w:val="008B7752"/>
    <w:rsid w:val="008B7823"/>
    <w:rsid w:val="008B791C"/>
    <w:rsid w:val="008B79FB"/>
    <w:rsid w:val="008B7C27"/>
    <w:rsid w:val="008C0134"/>
    <w:rsid w:val="008C049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A45"/>
    <w:rsid w:val="008C1DDF"/>
    <w:rsid w:val="008C2116"/>
    <w:rsid w:val="008C27B4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C03"/>
    <w:rsid w:val="008D0D58"/>
    <w:rsid w:val="008D1392"/>
    <w:rsid w:val="008D1464"/>
    <w:rsid w:val="008D1512"/>
    <w:rsid w:val="008D16D5"/>
    <w:rsid w:val="008D1A6A"/>
    <w:rsid w:val="008D1FD6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43E"/>
    <w:rsid w:val="008D454C"/>
    <w:rsid w:val="008D473E"/>
    <w:rsid w:val="008D4840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0C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350"/>
    <w:rsid w:val="008E2497"/>
    <w:rsid w:val="008E2503"/>
    <w:rsid w:val="008E250A"/>
    <w:rsid w:val="008E25D0"/>
    <w:rsid w:val="008E27BE"/>
    <w:rsid w:val="008E28A4"/>
    <w:rsid w:val="008E28CB"/>
    <w:rsid w:val="008E2A4F"/>
    <w:rsid w:val="008E2BAA"/>
    <w:rsid w:val="008E2DA5"/>
    <w:rsid w:val="008E2E6E"/>
    <w:rsid w:val="008E36B0"/>
    <w:rsid w:val="008E3A94"/>
    <w:rsid w:val="008E3B36"/>
    <w:rsid w:val="008E4536"/>
    <w:rsid w:val="008E473B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155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3FEB"/>
    <w:rsid w:val="008F460C"/>
    <w:rsid w:val="008F46E8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CB0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C1D"/>
    <w:rsid w:val="00904D6B"/>
    <w:rsid w:val="00904F89"/>
    <w:rsid w:val="009051EF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577"/>
    <w:rsid w:val="009116BB"/>
    <w:rsid w:val="00911AF3"/>
    <w:rsid w:val="00911C6F"/>
    <w:rsid w:val="00912133"/>
    <w:rsid w:val="009123F1"/>
    <w:rsid w:val="00912474"/>
    <w:rsid w:val="00912B28"/>
    <w:rsid w:val="00912B6F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DC6"/>
    <w:rsid w:val="00914EE3"/>
    <w:rsid w:val="0091554B"/>
    <w:rsid w:val="00915631"/>
    <w:rsid w:val="00915DAA"/>
    <w:rsid w:val="00915DC8"/>
    <w:rsid w:val="00915ED5"/>
    <w:rsid w:val="0091628D"/>
    <w:rsid w:val="00916559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226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257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4E5"/>
    <w:rsid w:val="009265C4"/>
    <w:rsid w:val="0092680A"/>
    <w:rsid w:val="00926A31"/>
    <w:rsid w:val="00926B67"/>
    <w:rsid w:val="00926CDE"/>
    <w:rsid w:val="009270C7"/>
    <w:rsid w:val="00927198"/>
    <w:rsid w:val="009271C3"/>
    <w:rsid w:val="009272A2"/>
    <w:rsid w:val="009276CE"/>
    <w:rsid w:val="00927D67"/>
    <w:rsid w:val="00930368"/>
    <w:rsid w:val="00930C1D"/>
    <w:rsid w:val="00930D05"/>
    <w:rsid w:val="00930E78"/>
    <w:rsid w:val="00930F27"/>
    <w:rsid w:val="00931189"/>
    <w:rsid w:val="00931847"/>
    <w:rsid w:val="00931A03"/>
    <w:rsid w:val="00931A8F"/>
    <w:rsid w:val="00931CDB"/>
    <w:rsid w:val="00931F99"/>
    <w:rsid w:val="009321A6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09"/>
    <w:rsid w:val="0093449B"/>
    <w:rsid w:val="009347C2"/>
    <w:rsid w:val="00934876"/>
    <w:rsid w:val="00934DC0"/>
    <w:rsid w:val="00935183"/>
    <w:rsid w:val="009359DC"/>
    <w:rsid w:val="00935B08"/>
    <w:rsid w:val="00935ED1"/>
    <w:rsid w:val="009368A8"/>
    <w:rsid w:val="009369BC"/>
    <w:rsid w:val="00936C39"/>
    <w:rsid w:val="00936E33"/>
    <w:rsid w:val="00936F0B"/>
    <w:rsid w:val="00936FCD"/>
    <w:rsid w:val="00937076"/>
    <w:rsid w:val="0093744A"/>
    <w:rsid w:val="00937A08"/>
    <w:rsid w:val="00937B84"/>
    <w:rsid w:val="00940084"/>
    <w:rsid w:val="0094086D"/>
    <w:rsid w:val="00940964"/>
    <w:rsid w:val="009409A8"/>
    <w:rsid w:val="009411BC"/>
    <w:rsid w:val="009411E0"/>
    <w:rsid w:val="009414CE"/>
    <w:rsid w:val="0094173E"/>
    <w:rsid w:val="0094197D"/>
    <w:rsid w:val="00941B30"/>
    <w:rsid w:val="00941E0A"/>
    <w:rsid w:val="00942065"/>
    <w:rsid w:val="00942AF1"/>
    <w:rsid w:val="00942B8C"/>
    <w:rsid w:val="00942CED"/>
    <w:rsid w:val="00942D9E"/>
    <w:rsid w:val="00942E45"/>
    <w:rsid w:val="00942F6C"/>
    <w:rsid w:val="00942FE8"/>
    <w:rsid w:val="00943007"/>
    <w:rsid w:val="009433D9"/>
    <w:rsid w:val="009434DA"/>
    <w:rsid w:val="009434E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87F"/>
    <w:rsid w:val="00946C5B"/>
    <w:rsid w:val="00946CDF"/>
    <w:rsid w:val="00946DE9"/>
    <w:rsid w:val="009472A0"/>
    <w:rsid w:val="0094740F"/>
    <w:rsid w:val="00947484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78"/>
    <w:rsid w:val="00952057"/>
    <w:rsid w:val="0095207A"/>
    <w:rsid w:val="0095248F"/>
    <w:rsid w:val="00952529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334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E27"/>
    <w:rsid w:val="00955FFE"/>
    <w:rsid w:val="009563C1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7C4"/>
    <w:rsid w:val="00961AA7"/>
    <w:rsid w:val="00961B9B"/>
    <w:rsid w:val="00961BE4"/>
    <w:rsid w:val="0096221C"/>
    <w:rsid w:val="0096225E"/>
    <w:rsid w:val="0096229F"/>
    <w:rsid w:val="009629AA"/>
    <w:rsid w:val="00962FD4"/>
    <w:rsid w:val="0096300A"/>
    <w:rsid w:val="0096309A"/>
    <w:rsid w:val="0096338C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450"/>
    <w:rsid w:val="00965959"/>
    <w:rsid w:val="00965AFD"/>
    <w:rsid w:val="00965E3C"/>
    <w:rsid w:val="00965F4D"/>
    <w:rsid w:val="00965F73"/>
    <w:rsid w:val="00965F8E"/>
    <w:rsid w:val="00966097"/>
    <w:rsid w:val="00966180"/>
    <w:rsid w:val="009661E5"/>
    <w:rsid w:val="0096638E"/>
    <w:rsid w:val="0096660E"/>
    <w:rsid w:val="00966690"/>
    <w:rsid w:val="00966722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0E25"/>
    <w:rsid w:val="009710D8"/>
    <w:rsid w:val="0097176A"/>
    <w:rsid w:val="009717D6"/>
    <w:rsid w:val="0097192C"/>
    <w:rsid w:val="00971B40"/>
    <w:rsid w:val="00971F02"/>
    <w:rsid w:val="00972317"/>
    <w:rsid w:val="009726B3"/>
    <w:rsid w:val="0097271E"/>
    <w:rsid w:val="009728E1"/>
    <w:rsid w:val="00972AE4"/>
    <w:rsid w:val="009730A0"/>
    <w:rsid w:val="009730D4"/>
    <w:rsid w:val="009730F7"/>
    <w:rsid w:val="009736AB"/>
    <w:rsid w:val="00973715"/>
    <w:rsid w:val="00973726"/>
    <w:rsid w:val="00973F9B"/>
    <w:rsid w:val="0097401D"/>
    <w:rsid w:val="009747C5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03"/>
    <w:rsid w:val="00977D70"/>
    <w:rsid w:val="00977E5F"/>
    <w:rsid w:val="00977F7A"/>
    <w:rsid w:val="00977F7D"/>
    <w:rsid w:val="00980355"/>
    <w:rsid w:val="009803FD"/>
    <w:rsid w:val="009804A4"/>
    <w:rsid w:val="009815B0"/>
    <w:rsid w:val="00981704"/>
    <w:rsid w:val="0098187C"/>
    <w:rsid w:val="00981ADB"/>
    <w:rsid w:val="009823DE"/>
    <w:rsid w:val="00982A87"/>
    <w:rsid w:val="00982BEE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6B7D"/>
    <w:rsid w:val="00987182"/>
    <w:rsid w:val="009873AF"/>
    <w:rsid w:val="00987419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2AE"/>
    <w:rsid w:val="00991736"/>
    <w:rsid w:val="009919D6"/>
    <w:rsid w:val="00991BE5"/>
    <w:rsid w:val="009922C6"/>
    <w:rsid w:val="00992AE7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25C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87D"/>
    <w:rsid w:val="00996AEB"/>
    <w:rsid w:val="00996CC8"/>
    <w:rsid w:val="009973A0"/>
    <w:rsid w:val="0099772C"/>
    <w:rsid w:val="009977EC"/>
    <w:rsid w:val="00997A96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64A"/>
    <w:rsid w:val="009A3707"/>
    <w:rsid w:val="009A394C"/>
    <w:rsid w:val="009A3B3E"/>
    <w:rsid w:val="009A3B79"/>
    <w:rsid w:val="009A3B91"/>
    <w:rsid w:val="009A3DF5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520"/>
    <w:rsid w:val="009A7704"/>
    <w:rsid w:val="009A77C0"/>
    <w:rsid w:val="009A7853"/>
    <w:rsid w:val="009A7A54"/>
    <w:rsid w:val="009A7DCA"/>
    <w:rsid w:val="009A7E7D"/>
    <w:rsid w:val="009A7EE8"/>
    <w:rsid w:val="009B0030"/>
    <w:rsid w:val="009B03FE"/>
    <w:rsid w:val="009B04AC"/>
    <w:rsid w:val="009B054E"/>
    <w:rsid w:val="009B0760"/>
    <w:rsid w:val="009B07A7"/>
    <w:rsid w:val="009B0A57"/>
    <w:rsid w:val="009B0CE0"/>
    <w:rsid w:val="009B0FB0"/>
    <w:rsid w:val="009B133E"/>
    <w:rsid w:val="009B148C"/>
    <w:rsid w:val="009B15F9"/>
    <w:rsid w:val="009B17B4"/>
    <w:rsid w:val="009B17C1"/>
    <w:rsid w:val="009B204F"/>
    <w:rsid w:val="009B2072"/>
    <w:rsid w:val="009B212F"/>
    <w:rsid w:val="009B230B"/>
    <w:rsid w:val="009B2414"/>
    <w:rsid w:val="009B26BE"/>
    <w:rsid w:val="009B2735"/>
    <w:rsid w:val="009B2808"/>
    <w:rsid w:val="009B2A01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574"/>
    <w:rsid w:val="009B5DAE"/>
    <w:rsid w:val="009B62E2"/>
    <w:rsid w:val="009B639B"/>
    <w:rsid w:val="009B6436"/>
    <w:rsid w:val="009B6529"/>
    <w:rsid w:val="009B6A49"/>
    <w:rsid w:val="009B6B62"/>
    <w:rsid w:val="009B6D2F"/>
    <w:rsid w:val="009B6E1D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1F06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36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03C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963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977"/>
    <w:rsid w:val="009D2C9E"/>
    <w:rsid w:val="009D3339"/>
    <w:rsid w:val="009D345B"/>
    <w:rsid w:val="009D38FC"/>
    <w:rsid w:val="009D3A18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08E"/>
    <w:rsid w:val="009D5284"/>
    <w:rsid w:val="009D548E"/>
    <w:rsid w:val="009D54BA"/>
    <w:rsid w:val="009D5537"/>
    <w:rsid w:val="009D5716"/>
    <w:rsid w:val="009D5CDE"/>
    <w:rsid w:val="009D5E17"/>
    <w:rsid w:val="009D61B9"/>
    <w:rsid w:val="009D61E6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19A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1C2F"/>
    <w:rsid w:val="009E223F"/>
    <w:rsid w:val="009E25EB"/>
    <w:rsid w:val="009E26AD"/>
    <w:rsid w:val="009E2701"/>
    <w:rsid w:val="009E27B3"/>
    <w:rsid w:val="009E2B91"/>
    <w:rsid w:val="009E2C1A"/>
    <w:rsid w:val="009E2C5E"/>
    <w:rsid w:val="009E2E90"/>
    <w:rsid w:val="009E3146"/>
    <w:rsid w:val="009E3188"/>
    <w:rsid w:val="009E3BD7"/>
    <w:rsid w:val="009E3D9C"/>
    <w:rsid w:val="009E3E26"/>
    <w:rsid w:val="009E4495"/>
    <w:rsid w:val="009E456C"/>
    <w:rsid w:val="009E4584"/>
    <w:rsid w:val="009E4697"/>
    <w:rsid w:val="009E4718"/>
    <w:rsid w:val="009E4A4C"/>
    <w:rsid w:val="009E4B87"/>
    <w:rsid w:val="009E4C9A"/>
    <w:rsid w:val="009E53DC"/>
    <w:rsid w:val="009E542D"/>
    <w:rsid w:val="009E5582"/>
    <w:rsid w:val="009E5678"/>
    <w:rsid w:val="009E5717"/>
    <w:rsid w:val="009E573D"/>
    <w:rsid w:val="009E5793"/>
    <w:rsid w:val="009E5D33"/>
    <w:rsid w:val="009E5F59"/>
    <w:rsid w:val="009E63C7"/>
    <w:rsid w:val="009E6572"/>
    <w:rsid w:val="009E69BD"/>
    <w:rsid w:val="009E6D32"/>
    <w:rsid w:val="009E7037"/>
    <w:rsid w:val="009E7300"/>
    <w:rsid w:val="009F04FA"/>
    <w:rsid w:val="009F05CC"/>
    <w:rsid w:val="009F085F"/>
    <w:rsid w:val="009F0CD9"/>
    <w:rsid w:val="009F119D"/>
    <w:rsid w:val="009F12B9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3C3E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54C"/>
    <w:rsid w:val="009F56B7"/>
    <w:rsid w:val="009F57B1"/>
    <w:rsid w:val="009F5AB1"/>
    <w:rsid w:val="009F5D6A"/>
    <w:rsid w:val="009F6358"/>
    <w:rsid w:val="009F6419"/>
    <w:rsid w:val="009F6795"/>
    <w:rsid w:val="009F68E2"/>
    <w:rsid w:val="009F6C81"/>
    <w:rsid w:val="009F740C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242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3E6"/>
    <w:rsid w:val="00A11417"/>
    <w:rsid w:val="00A1161C"/>
    <w:rsid w:val="00A119DA"/>
    <w:rsid w:val="00A11DB5"/>
    <w:rsid w:val="00A11FB2"/>
    <w:rsid w:val="00A12145"/>
    <w:rsid w:val="00A121BD"/>
    <w:rsid w:val="00A12538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52"/>
    <w:rsid w:val="00A15B10"/>
    <w:rsid w:val="00A15BAE"/>
    <w:rsid w:val="00A15D85"/>
    <w:rsid w:val="00A16383"/>
    <w:rsid w:val="00A16678"/>
    <w:rsid w:val="00A16A28"/>
    <w:rsid w:val="00A16AA2"/>
    <w:rsid w:val="00A16BDA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1FD9"/>
    <w:rsid w:val="00A22168"/>
    <w:rsid w:val="00A22EE2"/>
    <w:rsid w:val="00A22F37"/>
    <w:rsid w:val="00A22FF3"/>
    <w:rsid w:val="00A232EB"/>
    <w:rsid w:val="00A2365A"/>
    <w:rsid w:val="00A240CB"/>
    <w:rsid w:val="00A2414E"/>
    <w:rsid w:val="00A243FC"/>
    <w:rsid w:val="00A24487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5DD"/>
    <w:rsid w:val="00A267B0"/>
    <w:rsid w:val="00A26B66"/>
    <w:rsid w:val="00A26BCB"/>
    <w:rsid w:val="00A2703D"/>
    <w:rsid w:val="00A27088"/>
    <w:rsid w:val="00A2716A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2E6B"/>
    <w:rsid w:val="00A3306F"/>
    <w:rsid w:val="00A331B5"/>
    <w:rsid w:val="00A335FB"/>
    <w:rsid w:val="00A33769"/>
    <w:rsid w:val="00A346A2"/>
    <w:rsid w:val="00A34726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794"/>
    <w:rsid w:val="00A368E8"/>
    <w:rsid w:val="00A36A64"/>
    <w:rsid w:val="00A3719E"/>
    <w:rsid w:val="00A37487"/>
    <w:rsid w:val="00A37803"/>
    <w:rsid w:val="00A37A41"/>
    <w:rsid w:val="00A37A69"/>
    <w:rsid w:val="00A37C2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072"/>
    <w:rsid w:val="00A411C9"/>
    <w:rsid w:val="00A4130B"/>
    <w:rsid w:val="00A4166E"/>
    <w:rsid w:val="00A41726"/>
    <w:rsid w:val="00A41766"/>
    <w:rsid w:val="00A4179F"/>
    <w:rsid w:val="00A42171"/>
    <w:rsid w:val="00A424EC"/>
    <w:rsid w:val="00A425A2"/>
    <w:rsid w:val="00A42811"/>
    <w:rsid w:val="00A42AE0"/>
    <w:rsid w:val="00A42C0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A70"/>
    <w:rsid w:val="00A44BA1"/>
    <w:rsid w:val="00A44BEF"/>
    <w:rsid w:val="00A44DDC"/>
    <w:rsid w:val="00A44E33"/>
    <w:rsid w:val="00A44F7F"/>
    <w:rsid w:val="00A45154"/>
    <w:rsid w:val="00A45611"/>
    <w:rsid w:val="00A45626"/>
    <w:rsid w:val="00A456FE"/>
    <w:rsid w:val="00A45AEF"/>
    <w:rsid w:val="00A45B2D"/>
    <w:rsid w:val="00A45D3C"/>
    <w:rsid w:val="00A45F42"/>
    <w:rsid w:val="00A460E3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8C8"/>
    <w:rsid w:val="00A47C35"/>
    <w:rsid w:val="00A47D08"/>
    <w:rsid w:val="00A50102"/>
    <w:rsid w:val="00A50224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4C7"/>
    <w:rsid w:val="00A548C7"/>
    <w:rsid w:val="00A549A7"/>
    <w:rsid w:val="00A551FF"/>
    <w:rsid w:val="00A55553"/>
    <w:rsid w:val="00A5561A"/>
    <w:rsid w:val="00A55802"/>
    <w:rsid w:val="00A56075"/>
    <w:rsid w:val="00A5632D"/>
    <w:rsid w:val="00A5639C"/>
    <w:rsid w:val="00A564BE"/>
    <w:rsid w:val="00A564EB"/>
    <w:rsid w:val="00A565E8"/>
    <w:rsid w:val="00A56620"/>
    <w:rsid w:val="00A567EA"/>
    <w:rsid w:val="00A56944"/>
    <w:rsid w:val="00A56B27"/>
    <w:rsid w:val="00A56B7E"/>
    <w:rsid w:val="00A56E42"/>
    <w:rsid w:val="00A56F23"/>
    <w:rsid w:val="00A56F25"/>
    <w:rsid w:val="00A57144"/>
    <w:rsid w:val="00A5726B"/>
    <w:rsid w:val="00A57384"/>
    <w:rsid w:val="00A57532"/>
    <w:rsid w:val="00A57787"/>
    <w:rsid w:val="00A57B17"/>
    <w:rsid w:val="00A57D9C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7A8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294"/>
    <w:rsid w:val="00A6655F"/>
    <w:rsid w:val="00A6696E"/>
    <w:rsid w:val="00A66986"/>
    <w:rsid w:val="00A67367"/>
    <w:rsid w:val="00A6765D"/>
    <w:rsid w:val="00A67B33"/>
    <w:rsid w:val="00A67E1C"/>
    <w:rsid w:val="00A703BB"/>
    <w:rsid w:val="00A70526"/>
    <w:rsid w:val="00A7071F"/>
    <w:rsid w:val="00A70847"/>
    <w:rsid w:val="00A70AE5"/>
    <w:rsid w:val="00A70C4B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D0"/>
    <w:rsid w:val="00A72AA1"/>
    <w:rsid w:val="00A72CAE"/>
    <w:rsid w:val="00A7319C"/>
    <w:rsid w:val="00A731AA"/>
    <w:rsid w:val="00A73415"/>
    <w:rsid w:val="00A742D5"/>
    <w:rsid w:val="00A74402"/>
    <w:rsid w:val="00A7458E"/>
    <w:rsid w:val="00A745E1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0AC"/>
    <w:rsid w:val="00A803CB"/>
    <w:rsid w:val="00A80542"/>
    <w:rsid w:val="00A80558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81"/>
    <w:rsid w:val="00A825D7"/>
    <w:rsid w:val="00A828EB"/>
    <w:rsid w:val="00A82B2D"/>
    <w:rsid w:val="00A82DB4"/>
    <w:rsid w:val="00A831D3"/>
    <w:rsid w:val="00A832F0"/>
    <w:rsid w:val="00A833AB"/>
    <w:rsid w:val="00A8347A"/>
    <w:rsid w:val="00A83549"/>
    <w:rsid w:val="00A835FE"/>
    <w:rsid w:val="00A83679"/>
    <w:rsid w:val="00A83B73"/>
    <w:rsid w:val="00A83BF6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036"/>
    <w:rsid w:val="00A87169"/>
    <w:rsid w:val="00A87270"/>
    <w:rsid w:val="00A87281"/>
    <w:rsid w:val="00A87506"/>
    <w:rsid w:val="00A8754A"/>
    <w:rsid w:val="00A8777B"/>
    <w:rsid w:val="00A87E42"/>
    <w:rsid w:val="00A9000B"/>
    <w:rsid w:val="00A90063"/>
    <w:rsid w:val="00A900C9"/>
    <w:rsid w:val="00A90365"/>
    <w:rsid w:val="00A90396"/>
    <w:rsid w:val="00A90924"/>
    <w:rsid w:val="00A90A0B"/>
    <w:rsid w:val="00A90AA2"/>
    <w:rsid w:val="00A90AC3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153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841"/>
    <w:rsid w:val="00AA189C"/>
    <w:rsid w:val="00AA1BA3"/>
    <w:rsid w:val="00AA1CB2"/>
    <w:rsid w:val="00AA1FA1"/>
    <w:rsid w:val="00AA2308"/>
    <w:rsid w:val="00AA270A"/>
    <w:rsid w:val="00AA28B5"/>
    <w:rsid w:val="00AA2A8E"/>
    <w:rsid w:val="00AA2F44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3E6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F2B"/>
    <w:rsid w:val="00AA5FA6"/>
    <w:rsid w:val="00AA6037"/>
    <w:rsid w:val="00AA6243"/>
    <w:rsid w:val="00AA66EE"/>
    <w:rsid w:val="00AA6E2B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0D15"/>
    <w:rsid w:val="00AB1018"/>
    <w:rsid w:val="00AB1209"/>
    <w:rsid w:val="00AB1643"/>
    <w:rsid w:val="00AB1B72"/>
    <w:rsid w:val="00AB1CA0"/>
    <w:rsid w:val="00AB1CFB"/>
    <w:rsid w:val="00AB1D70"/>
    <w:rsid w:val="00AB1FEA"/>
    <w:rsid w:val="00AB22C6"/>
    <w:rsid w:val="00AB264C"/>
    <w:rsid w:val="00AB2DF5"/>
    <w:rsid w:val="00AB2EEC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7C1"/>
    <w:rsid w:val="00AB4938"/>
    <w:rsid w:val="00AB4B0E"/>
    <w:rsid w:val="00AB509E"/>
    <w:rsid w:val="00AB54FA"/>
    <w:rsid w:val="00AB574C"/>
    <w:rsid w:val="00AB5AA2"/>
    <w:rsid w:val="00AB5F69"/>
    <w:rsid w:val="00AB6552"/>
    <w:rsid w:val="00AB6665"/>
    <w:rsid w:val="00AB66A0"/>
    <w:rsid w:val="00AB66EF"/>
    <w:rsid w:val="00AB6CEA"/>
    <w:rsid w:val="00AB6EC0"/>
    <w:rsid w:val="00AB704A"/>
    <w:rsid w:val="00AB716A"/>
    <w:rsid w:val="00AB71AF"/>
    <w:rsid w:val="00AB72B5"/>
    <w:rsid w:val="00AB73DF"/>
    <w:rsid w:val="00AB7619"/>
    <w:rsid w:val="00AB78B2"/>
    <w:rsid w:val="00AB7C7E"/>
    <w:rsid w:val="00AB7E25"/>
    <w:rsid w:val="00AC0250"/>
    <w:rsid w:val="00AC03B0"/>
    <w:rsid w:val="00AC0421"/>
    <w:rsid w:val="00AC07BD"/>
    <w:rsid w:val="00AC0980"/>
    <w:rsid w:val="00AC0C9F"/>
    <w:rsid w:val="00AC0E33"/>
    <w:rsid w:val="00AC10C2"/>
    <w:rsid w:val="00AC11FF"/>
    <w:rsid w:val="00AC1212"/>
    <w:rsid w:val="00AC138E"/>
    <w:rsid w:val="00AC143E"/>
    <w:rsid w:val="00AC165C"/>
    <w:rsid w:val="00AC179D"/>
    <w:rsid w:val="00AC179F"/>
    <w:rsid w:val="00AC1A89"/>
    <w:rsid w:val="00AC20D5"/>
    <w:rsid w:val="00AC2685"/>
    <w:rsid w:val="00AC26E3"/>
    <w:rsid w:val="00AC2E24"/>
    <w:rsid w:val="00AC2EF1"/>
    <w:rsid w:val="00AC318C"/>
    <w:rsid w:val="00AC3415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3FB"/>
    <w:rsid w:val="00AC5908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E60"/>
    <w:rsid w:val="00AC7F88"/>
    <w:rsid w:val="00AD0017"/>
    <w:rsid w:val="00AD01FF"/>
    <w:rsid w:val="00AD0216"/>
    <w:rsid w:val="00AD040F"/>
    <w:rsid w:val="00AD041B"/>
    <w:rsid w:val="00AD044C"/>
    <w:rsid w:val="00AD0759"/>
    <w:rsid w:val="00AD07BE"/>
    <w:rsid w:val="00AD0FE6"/>
    <w:rsid w:val="00AD1796"/>
    <w:rsid w:val="00AD182C"/>
    <w:rsid w:val="00AD19EC"/>
    <w:rsid w:val="00AD1DEE"/>
    <w:rsid w:val="00AD1F92"/>
    <w:rsid w:val="00AD2256"/>
    <w:rsid w:val="00AD2CDC"/>
    <w:rsid w:val="00AD2D75"/>
    <w:rsid w:val="00AD4471"/>
    <w:rsid w:val="00AD44CB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0"/>
    <w:rsid w:val="00AD75A3"/>
    <w:rsid w:val="00AD77B4"/>
    <w:rsid w:val="00AE0359"/>
    <w:rsid w:val="00AE075F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E7C76"/>
    <w:rsid w:val="00AF0253"/>
    <w:rsid w:val="00AF02BA"/>
    <w:rsid w:val="00AF02CA"/>
    <w:rsid w:val="00AF0933"/>
    <w:rsid w:val="00AF0E24"/>
    <w:rsid w:val="00AF0EE0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373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6DD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589"/>
    <w:rsid w:val="00B068E3"/>
    <w:rsid w:val="00B06A6C"/>
    <w:rsid w:val="00B06B6C"/>
    <w:rsid w:val="00B06F4D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52E"/>
    <w:rsid w:val="00B13537"/>
    <w:rsid w:val="00B13867"/>
    <w:rsid w:val="00B13CD3"/>
    <w:rsid w:val="00B142E8"/>
    <w:rsid w:val="00B14395"/>
    <w:rsid w:val="00B148EE"/>
    <w:rsid w:val="00B154BC"/>
    <w:rsid w:val="00B15575"/>
    <w:rsid w:val="00B15708"/>
    <w:rsid w:val="00B15C4B"/>
    <w:rsid w:val="00B15F1A"/>
    <w:rsid w:val="00B15F75"/>
    <w:rsid w:val="00B1600C"/>
    <w:rsid w:val="00B163B7"/>
    <w:rsid w:val="00B1693A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3A"/>
    <w:rsid w:val="00B21772"/>
    <w:rsid w:val="00B21A92"/>
    <w:rsid w:val="00B21AE7"/>
    <w:rsid w:val="00B21DA2"/>
    <w:rsid w:val="00B21FB7"/>
    <w:rsid w:val="00B220A2"/>
    <w:rsid w:val="00B220B2"/>
    <w:rsid w:val="00B22CAC"/>
    <w:rsid w:val="00B22E38"/>
    <w:rsid w:val="00B22EF3"/>
    <w:rsid w:val="00B2335D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4E82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9E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A46"/>
    <w:rsid w:val="00B36AD4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37BA9"/>
    <w:rsid w:val="00B4029A"/>
    <w:rsid w:val="00B406AA"/>
    <w:rsid w:val="00B407EA"/>
    <w:rsid w:val="00B4081A"/>
    <w:rsid w:val="00B40B34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023"/>
    <w:rsid w:val="00B4533A"/>
    <w:rsid w:val="00B4552F"/>
    <w:rsid w:val="00B45575"/>
    <w:rsid w:val="00B45746"/>
    <w:rsid w:val="00B45753"/>
    <w:rsid w:val="00B458A6"/>
    <w:rsid w:val="00B465C5"/>
    <w:rsid w:val="00B4678F"/>
    <w:rsid w:val="00B46C18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12F"/>
    <w:rsid w:val="00B53292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A29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097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0B1C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4A14"/>
    <w:rsid w:val="00B65267"/>
    <w:rsid w:val="00B65969"/>
    <w:rsid w:val="00B65982"/>
    <w:rsid w:val="00B65B33"/>
    <w:rsid w:val="00B65B9D"/>
    <w:rsid w:val="00B65DA6"/>
    <w:rsid w:val="00B6617A"/>
    <w:rsid w:val="00B6630D"/>
    <w:rsid w:val="00B664FB"/>
    <w:rsid w:val="00B667A1"/>
    <w:rsid w:val="00B66A26"/>
    <w:rsid w:val="00B66A39"/>
    <w:rsid w:val="00B66AB8"/>
    <w:rsid w:val="00B66BD7"/>
    <w:rsid w:val="00B66C9E"/>
    <w:rsid w:val="00B66CC6"/>
    <w:rsid w:val="00B66DF5"/>
    <w:rsid w:val="00B66FE8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3"/>
    <w:rsid w:val="00B715DA"/>
    <w:rsid w:val="00B71A1C"/>
    <w:rsid w:val="00B71CA7"/>
    <w:rsid w:val="00B72083"/>
    <w:rsid w:val="00B722E3"/>
    <w:rsid w:val="00B7272E"/>
    <w:rsid w:val="00B7294C"/>
    <w:rsid w:val="00B73099"/>
    <w:rsid w:val="00B7427E"/>
    <w:rsid w:val="00B743B3"/>
    <w:rsid w:val="00B74408"/>
    <w:rsid w:val="00B74667"/>
    <w:rsid w:val="00B759E4"/>
    <w:rsid w:val="00B75F04"/>
    <w:rsid w:val="00B7603D"/>
    <w:rsid w:val="00B76310"/>
    <w:rsid w:val="00B765F0"/>
    <w:rsid w:val="00B76C29"/>
    <w:rsid w:val="00B76D28"/>
    <w:rsid w:val="00B76F70"/>
    <w:rsid w:val="00B776F4"/>
    <w:rsid w:val="00B77C3B"/>
    <w:rsid w:val="00B77D8C"/>
    <w:rsid w:val="00B77DE5"/>
    <w:rsid w:val="00B77F77"/>
    <w:rsid w:val="00B800A7"/>
    <w:rsid w:val="00B80330"/>
    <w:rsid w:val="00B8056C"/>
    <w:rsid w:val="00B80616"/>
    <w:rsid w:val="00B8087D"/>
    <w:rsid w:val="00B80980"/>
    <w:rsid w:val="00B809BE"/>
    <w:rsid w:val="00B80D07"/>
    <w:rsid w:val="00B80D5A"/>
    <w:rsid w:val="00B81284"/>
    <w:rsid w:val="00B812B9"/>
    <w:rsid w:val="00B81756"/>
    <w:rsid w:val="00B81A80"/>
    <w:rsid w:val="00B82897"/>
    <w:rsid w:val="00B828A3"/>
    <w:rsid w:val="00B82B03"/>
    <w:rsid w:val="00B830B8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0D67"/>
    <w:rsid w:val="00B91534"/>
    <w:rsid w:val="00B9186E"/>
    <w:rsid w:val="00B91BE9"/>
    <w:rsid w:val="00B91DE8"/>
    <w:rsid w:val="00B92173"/>
    <w:rsid w:val="00B92278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3E3E"/>
    <w:rsid w:val="00B943BE"/>
    <w:rsid w:val="00B94971"/>
    <w:rsid w:val="00B94A7E"/>
    <w:rsid w:val="00B94B11"/>
    <w:rsid w:val="00B94B99"/>
    <w:rsid w:val="00B94BED"/>
    <w:rsid w:val="00B94FDD"/>
    <w:rsid w:val="00B951B0"/>
    <w:rsid w:val="00B95215"/>
    <w:rsid w:val="00B9525A"/>
    <w:rsid w:val="00B95C34"/>
    <w:rsid w:val="00B95E35"/>
    <w:rsid w:val="00B96508"/>
    <w:rsid w:val="00B96526"/>
    <w:rsid w:val="00B966DC"/>
    <w:rsid w:val="00B9692B"/>
    <w:rsid w:val="00B96969"/>
    <w:rsid w:val="00B96FA6"/>
    <w:rsid w:val="00B97135"/>
    <w:rsid w:val="00B97303"/>
    <w:rsid w:val="00B97319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841"/>
    <w:rsid w:val="00BA5CDD"/>
    <w:rsid w:val="00BA6487"/>
    <w:rsid w:val="00BA650C"/>
    <w:rsid w:val="00BA6577"/>
    <w:rsid w:val="00BA6847"/>
    <w:rsid w:val="00BA6CD2"/>
    <w:rsid w:val="00BA700E"/>
    <w:rsid w:val="00BA7388"/>
    <w:rsid w:val="00BA740D"/>
    <w:rsid w:val="00BA758B"/>
    <w:rsid w:val="00BA7684"/>
    <w:rsid w:val="00BA76D8"/>
    <w:rsid w:val="00BA7C36"/>
    <w:rsid w:val="00BA7D3C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B86"/>
    <w:rsid w:val="00BB1C25"/>
    <w:rsid w:val="00BB1D58"/>
    <w:rsid w:val="00BB1E10"/>
    <w:rsid w:val="00BB21D1"/>
    <w:rsid w:val="00BB22DA"/>
    <w:rsid w:val="00BB26C9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4FE7"/>
    <w:rsid w:val="00BB5130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198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233"/>
    <w:rsid w:val="00BC668A"/>
    <w:rsid w:val="00BC6ADB"/>
    <w:rsid w:val="00BC6D00"/>
    <w:rsid w:val="00BC6F8B"/>
    <w:rsid w:val="00BC73C3"/>
    <w:rsid w:val="00BC7493"/>
    <w:rsid w:val="00BC75F2"/>
    <w:rsid w:val="00BC7858"/>
    <w:rsid w:val="00BC7A95"/>
    <w:rsid w:val="00BC7A9E"/>
    <w:rsid w:val="00BC7D13"/>
    <w:rsid w:val="00BC7EBF"/>
    <w:rsid w:val="00BD008C"/>
    <w:rsid w:val="00BD06CE"/>
    <w:rsid w:val="00BD0852"/>
    <w:rsid w:val="00BD093E"/>
    <w:rsid w:val="00BD1413"/>
    <w:rsid w:val="00BD15EA"/>
    <w:rsid w:val="00BD16A7"/>
    <w:rsid w:val="00BD17EA"/>
    <w:rsid w:val="00BD1887"/>
    <w:rsid w:val="00BD1945"/>
    <w:rsid w:val="00BD1CEE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2C17"/>
    <w:rsid w:val="00BD30CA"/>
    <w:rsid w:val="00BD35B4"/>
    <w:rsid w:val="00BD3632"/>
    <w:rsid w:val="00BD3E45"/>
    <w:rsid w:val="00BD41E1"/>
    <w:rsid w:val="00BD42E7"/>
    <w:rsid w:val="00BD4784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4B"/>
    <w:rsid w:val="00BD60DA"/>
    <w:rsid w:val="00BD6321"/>
    <w:rsid w:val="00BD6613"/>
    <w:rsid w:val="00BD6745"/>
    <w:rsid w:val="00BD6C18"/>
    <w:rsid w:val="00BD70E0"/>
    <w:rsid w:val="00BD7170"/>
    <w:rsid w:val="00BD725A"/>
    <w:rsid w:val="00BD7267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20E"/>
    <w:rsid w:val="00BE130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B64"/>
    <w:rsid w:val="00BE5C2D"/>
    <w:rsid w:val="00BE5EE7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1A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70B4"/>
    <w:rsid w:val="00BF7436"/>
    <w:rsid w:val="00BF76DE"/>
    <w:rsid w:val="00BF76F6"/>
    <w:rsid w:val="00BF7D30"/>
    <w:rsid w:val="00BF7E89"/>
    <w:rsid w:val="00C00271"/>
    <w:rsid w:val="00C0037D"/>
    <w:rsid w:val="00C00404"/>
    <w:rsid w:val="00C00696"/>
    <w:rsid w:val="00C008BD"/>
    <w:rsid w:val="00C00BCE"/>
    <w:rsid w:val="00C010D2"/>
    <w:rsid w:val="00C01143"/>
    <w:rsid w:val="00C01797"/>
    <w:rsid w:val="00C01A05"/>
    <w:rsid w:val="00C01A90"/>
    <w:rsid w:val="00C01B61"/>
    <w:rsid w:val="00C01CB8"/>
    <w:rsid w:val="00C01E09"/>
    <w:rsid w:val="00C02BA7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5F89"/>
    <w:rsid w:val="00C060C2"/>
    <w:rsid w:val="00C06237"/>
    <w:rsid w:val="00C06AB2"/>
    <w:rsid w:val="00C06EA3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263D"/>
    <w:rsid w:val="00C12FF0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5D9"/>
    <w:rsid w:val="00C1563A"/>
    <w:rsid w:val="00C15671"/>
    <w:rsid w:val="00C1597E"/>
    <w:rsid w:val="00C15983"/>
    <w:rsid w:val="00C15A28"/>
    <w:rsid w:val="00C15BF6"/>
    <w:rsid w:val="00C15F8A"/>
    <w:rsid w:val="00C160AB"/>
    <w:rsid w:val="00C16779"/>
    <w:rsid w:val="00C16B44"/>
    <w:rsid w:val="00C16D3E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FC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1FD6"/>
    <w:rsid w:val="00C22026"/>
    <w:rsid w:val="00C22363"/>
    <w:rsid w:val="00C224C6"/>
    <w:rsid w:val="00C22AED"/>
    <w:rsid w:val="00C22F20"/>
    <w:rsid w:val="00C22F61"/>
    <w:rsid w:val="00C22FD0"/>
    <w:rsid w:val="00C23067"/>
    <w:rsid w:val="00C232AF"/>
    <w:rsid w:val="00C2331D"/>
    <w:rsid w:val="00C23638"/>
    <w:rsid w:val="00C23DB5"/>
    <w:rsid w:val="00C24118"/>
    <w:rsid w:val="00C2437A"/>
    <w:rsid w:val="00C24B45"/>
    <w:rsid w:val="00C24FE6"/>
    <w:rsid w:val="00C2515B"/>
    <w:rsid w:val="00C252BB"/>
    <w:rsid w:val="00C25F17"/>
    <w:rsid w:val="00C25F8D"/>
    <w:rsid w:val="00C26087"/>
    <w:rsid w:val="00C262CD"/>
    <w:rsid w:val="00C26451"/>
    <w:rsid w:val="00C27105"/>
    <w:rsid w:val="00C2711E"/>
    <w:rsid w:val="00C27374"/>
    <w:rsid w:val="00C275F8"/>
    <w:rsid w:val="00C2772B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8A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1E5"/>
    <w:rsid w:val="00C36405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2C"/>
    <w:rsid w:val="00C37CF5"/>
    <w:rsid w:val="00C400BF"/>
    <w:rsid w:val="00C402D2"/>
    <w:rsid w:val="00C4053C"/>
    <w:rsid w:val="00C408B0"/>
    <w:rsid w:val="00C408FD"/>
    <w:rsid w:val="00C40CE0"/>
    <w:rsid w:val="00C40FE2"/>
    <w:rsid w:val="00C41280"/>
    <w:rsid w:val="00C412F9"/>
    <w:rsid w:val="00C416DC"/>
    <w:rsid w:val="00C4199E"/>
    <w:rsid w:val="00C41BAB"/>
    <w:rsid w:val="00C41BB3"/>
    <w:rsid w:val="00C41C21"/>
    <w:rsid w:val="00C41E7F"/>
    <w:rsid w:val="00C41FD4"/>
    <w:rsid w:val="00C4205E"/>
    <w:rsid w:val="00C420AF"/>
    <w:rsid w:val="00C4210A"/>
    <w:rsid w:val="00C421C6"/>
    <w:rsid w:val="00C426F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20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28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266"/>
    <w:rsid w:val="00C473B6"/>
    <w:rsid w:val="00C47A32"/>
    <w:rsid w:val="00C47CBB"/>
    <w:rsid w:val="00C47D4F"/>
    <w:rsid w:val="00C50213"/>
    <w:rsid w:val="00C503B4"/>
    <w:rsid w:val="00C5059F"/>
    <w:rsid w:val="00C506DC"/>
    <w:rsid w:val="00C50A51"/>
    <w:rsid w:val="00C50BB7"/>
    <w:rsid w:val="00C50DC0"/>
    <w:rsid w:val="00C50F4F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3CC7"/>
    <w:rsid w:val="00C53DD1"/>
    <w:rsid w:val="00C54113"/>
    <w:rsid w:val="00C543C5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585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1B"/>
    <w:rsid w:val="00C57E82"/>
    <w:rsid w:val="00C57E83"/>
    <w:rsid w:val="00C6016C"/>
    <w:rsid w:val="00C60315"/>
    <w:rsid w:val="00C603DA"/>
    <w:rsid w:val="00C60E7E"/>
    <w:rsid w:val="00C60FD2"/>
    <w:rsid w:val="00C611EE"/>
    <w:rsid w:val="00C61325"/>
    <w:rsid w:val="00C6133A"/>
    <w:rsid w:val="00C613D4"/>
    <w:rsid w:val="00C61567"/>
    <w:rsid w:val="00C61A2A"/>
    <w:rsid w:val="00C61A38"/>
    <w:rsid w:val="00C6203D"/>
    <w:rsid w:val="00C62077"/>
    <w:rsid w:val="00C624E8"/>
    <w:rsid w:val="00C62787"/>
    <w:rsid w:val="00C628DF"/>
    <w:rsid w:val="00C62B1F"/>
    <w:rsid w:val="00C62E51"/>
    <w:rsid w:val="00C62E77"/>
    <w:rsid w:val="00C62FCE"/>
    <w:rsid w:val="00C633DB"/>
    <w:rsid w:val="00C63413"/>
    <w:rsid w:val="00C63663"/>
    <w:rsid w:val="00C63B31"/>
    <w:rsid w:val="00C63E8F"/>
    <w:rsid w:val="00C6460F"/>
    <w:rsid w:val="00C6493C"/>
    <w:rsid w:val="00C649C5"/>
    <w:rsid w:val="00C64AB8"/>
    <w:rsid w:val="00C64E32"/>
    <w:rsid w:val="00C65069"/>
    <w:rsid w:val="00C6545A"/>
    <w:rsid w:val="00C6562A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6DBC"/>
    <w:rsid w:val="00C679A6"/>
    <w:rsid w:val="00C67A77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37D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6FB5"/>
    <w:rsid w:val="00C77080"/>
    <w:rsid w:val="00C7713E"/>
    <w:rsid w:val="00C7768D"/>
    <w:rsid w:val="00C7776A"/>
    <w:rsid w:val="00C778BF"/>
    <w:rsid w:val="00C77923"/>
    <w:rsid w:val="00C77A18"/>
    <w:rsid w:val="00C77B2F"/>
    <w:rsid w:val="00C77D15"/>
    <w:rsid w:val="00C77E16"/>
    <w:rsid w:val="00C77FA4"/>
    <w:rsid w:val="00C808E1"/>
    <w:rsid w:val="00C80900"/>
    <w:rsid w:val="00C80985"/>
    <w:rsid w:val="00C80C98"/>
    <w:rsid w:val="00C81043"/>
    <w:rsid w:val="00C81047"/>
    <w:rsid w:val="00C810E0"/>
    <w:rsid w:val="00C815E7"/>
    <w:rsid w:val="00C81AA3"/>
    <w:rsid w:val="00C81DCF"/>
    <w:rsid w:val="00C81EF1"/>
    <w:rsid w:val="00C81F17"/>
    <w:rsid w:val="00C81F74"/>
    <w:rsid w:val="00C82DD8"/>
    <w:rsid w:val="00C83004"/>
    <w:rsid w:val="00C83118"/>
    <w:rsid w:val="00C8314C"/>
    <w:rsid w:val="00C831DF"/>
    <w:rsid w:val="00C83295"/>
    <w:rsid w:val="00C83304"/>
    <w:rsid w:val="00C8348D"/>
    <w:rsid w:val="00C8359B"/>
    <w:rsid w:val="00C8390D"/>
    <w:rsid w:val="00C83964"/>
    <w:rsid w:val="00C83CC2"/>
    <w:rsid w:val="00C83D02"/>
    <w:rsid w:val="00C84072"/>
    <w:rsid w:val="00C8425B"/>
    <w:rsid w:val="00C842A6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0CE"/>
    <w:rsid w:val="00C902F5"/>
    <w:rsid w:val="00C903D5"/>
    <w:rsid w:val="00C904AC"/>
    <w:rsid w:val="00C90A72"/>
    <w:rsid w:val="00C90CA5"/>
    <w:rsid w:val="00C90F4A"/>
    <w:rsid w:val="00C91343"/>
    <w:rsid w:val="00C915B9"/>
    <w:rsid w:val="00C917C6"/>
    <w:rsid w:val="00C91EC9"/>
    <w:rsid w:val="00C922A0"/>
    <w:rsid w:val="00C9244B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6280"/>
    <w:rsid w:val="00C962B7"/>
    <w:rsid w:val="00C964BC"/>
    <w:rsid w:val="00C9659C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968"/>
    <w:rsid w:val="00CA2BD8"/>
    <w:rsid w:val="00CA2C1C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5ECF"/>
    <w:rsid w:val="00CA6294"/>
    <w:rsid w:val="00CA6308"/>
    <w:rsid w:val="00CA66B4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A7FB2"/>
    <w:rsid w:val="00CB00F4"/>
    <w:rsid w:val="00CB0B01"/>
    <w:rsid w:val="00CB0C99"/>
    <w:rsid w:val="00CB1345"/>
    <w:rsid w:val="00CB13CE"/>
    <w:rsid w:val="00CB1488"/>
    <w:rsid w:val="00CB157D"/>
    <w:rsid w:val="00CB162F"/>
    <w:rsid w:val="00CB1EB6"/>
    <w:rsid w:val="00CB1F73"/>
    <w:rsid w:val="00CB245B"/>
    <w:rsid w:val="00CB2647"/>
    <w:rsid w:val="00CB2843"/>
    <w:rsid w:val="00CB2A9B"/>
    <w:rsid w:val="00CB333C"/>
    <w:rsid w:val="00CB3471"/>
    <w:rsid w:val="00CB37DA"/>
    <w:rsid w:val="00CB3A5D"/>
    <w:rsid w:val="00CB3DB4"/>
    <w:rsid w:val="00CB3DC1"/>
    <w:rsid w:val="00CB3E46"/>
    <w:rsid w:val="00CB42A5"/>
    <w:rsid w:val="00CB4DE9"/>
    <w:rsid w:val="00CB5086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DE5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7F5"/>
    <w:rsid w:val="00CC1954"/>
    <w:rsid w:val="00CC1C36"/>
    <w:rsid w:val="00CC1FE6"/>
    <w:rsid w:val="00CC20D8"/>
    <w:rsid w:val="00CC2570"/>
    <w:rsid w:val="00CC2592"/>
    <w:rsid w:val="00CC2A9C"/>
    <w:rsid w:val="00CC2AA4"/>
    <w:rsid w:val="00CC2CA4"/>
    <w:rsid w:val="00CC2CF3"/>
    <w:rsid w:val="00CC2F49"/>
    <w:rsid w:val="00CC31D3"/>
    <w:rsid w:val="00CC31DE"/>
    <w:rsid w:val="00CC350D"/>
    <w:rsid w:val="00CC37A7"/>
    <w:rsid w:val="00CC3C94"/>
    <w:rsid w:val="00CC3E9B"/>
    <w:rsid w:val="00CC3FF3"/>
    <w:rsid w:val="00CC4334"/>
    <w:rsid w:val="00CC4921"/>
    <w:rsid w:val="00CC4A96"/>
    <w:rsid w:val="00CC4B19"/>
    <w:rsid w:val="00CC5124"/>
    <w:rsid w:val="00CC523E"/>
    <w:rsid w:val="00CC5439"/>
    <w:rsid w:val="00CC54C7"/>
    <w:rsid w:val="00CC5788"/>
    <w:rsid w:val="00CC57D6"/>
    <w:rsid w:val="00CC5B48"/>
    <w:rsid w:val="00CC5BCB"/>
    <w:rsid w:val="00CC5F74"/>
    <w:rsid w:val="00CC63A3"/>
    <w:rsid w:val="00CC676D"/>
    <w:rsid w:val="00CC678D"/>
    <w:rsid w:val="00CC6846"/>
    <w:rsid w:val="00CC6AD1"/>
    <w:rsid w:val="00CC6FD3"/>
    <w:rsid w:val="00CC7035"/>
    <w:rsid w:val="00CC75E8"/>
    <w:rsid w:val="00CC7626"/>
    <w:rsid w:val="00CC76E7"/>
    <w:rsid w:val="00CC7718"/>
    <w:rsid w:val="00CC7838"/>
    <w:rsid w:val="00CC7CDD"/>
    <w:rsid w:val="00CD033C"/>
    <w:rsid w:val="00CD089E"/>
    <w:rsid w:val="00CD093D"/>
    <w:rsid w:val="00CD0C1C"/>
    <w:rsid w:val="00CD1102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37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7A2"/>
    <w:rsid w:val="00CD5AA7"/>
    <w:rsid w:val="00CD5CC7"/>
    <w:rsid w:val="00CD5E56"/>
    <w:rsid w:val="00CD5F3D"/>
    <w:rsid w:val="00CD6127"/>
    <w:rsid w:val="00CD6177"/>
    <w:rsid w:val="00CD6B41"/>
    <w:rsid w:val="00CD6B94"/>
    <w:rsid w:val="00CD6EAC"/>
    <w:rsid w:val="00CD7188"/>
    <w:rsid w:val="00CD7567"/>
    <w:rsid w:val="00CD77B1"/>
    <w:rsid w:val="00CD7992"/>
    <w:rsid w:val="00CD7D5A"/>
    <w:rsid w:val="00CD7DDC"/>
    <w:rsid w:val="00CE031B"/>
    <w:rsid w:val="00CE0797"/>
    <w:rsid w:val="00CE08D3"/>
    <w:rsid w:val="00CE0E9F"/>
    <w:rsid w:val="00CE135A"/>
    <w:rsid w:val="00CE14EC"/>
    <w:rsid w:val="00CE1A0C"/>
    <w:rsid w:val="00CE1E2A"/>
    <w:rsid w:val="00CE1F0B"/>
    <w:rsid w:val="00CE244E"/>
    <w:rsid w:val="00CE2642"/>
    <w:rsid w:val="00CE3165"/>
    <w:rsid w:val="00CE36AC"/>
    <w:rsid w:val="00CE3997"/>
    <w:rsid w:val="00CE3BD2"/>
    <w:rsid w:val="00CE433C"/>
    <w:rsid w:val="00CE439F"/>
    <w:rsid w:val="00CE46BB"/>
    <w:rsid w:val="00CE4B2E"/>
    <w:rsid w:val="00CE4FF7"/>
    <w:rsid w:val="00CE5198"/>
    <w:rsid w:val="00CE5286"/>
    <w:rsid w:val="00CE5960"/>
    <w:rsid w:val="00CE5A18"/>
    <w:rsid w:val="00CE5CAD"/>
    <w:rsid w:val="00CE5DB6"/>
    <w:rsid w:val="00CE5E08"/>
    <w:rsid w:val="00CE608E"/>
    <w:rsid w:val="00CE60EA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B41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3E9D"/>
    <w:rsid w:val="00CF40E1"/>
    <w:rsid w:val="00CF4173"/>
    <w:rsid w:val="00CF4207"/>
    <w:rsid w:val="00CF4350"/>
    <w:rsid w:val="00CF4521"/>
    <w:rsid w:val="00CF4862"/>
    <w:rsid w:val="00CF4C11"/>
    <w:rsid w:val="00CF5164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6A"/>
    <w:rsid w:val="00D005D2"/>
    <w:rsid w:val="00D00738"/>
    <w:rsid w:val="00D00A02"/>
    <w:rsid w:val="00D00AA3"/>
    <w:rsid w:val="00D00CBA"/>
    <w:rsid w:val="00D01124"/>
    <w:rsid w:val="00D011FB"/>
    <w:rsid w:val="00D01647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C0B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BA5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790"/>
    <w:rsid w:val="00D1493D"/>
    <w:rsid w:val="00D155EB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A96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D2E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7A5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1F8"/>
    <w:rsid w:val="00D2624F"/>
    <w:rsid w:val="00D26460"/>
    <w:rsid w:val="00D264A1"/>
    <w:rsid w:val="00D264AC"/>
    <w:rsid w:val="00D2657F"/>
    <w:rsid w:val="00D265A1"/>
    <w:rsid w:val="00D26711"/>
    <w:rsid w:val="00D26809"/>
    <w:rsid w:val="00D269EA"/>
    <w:rsid w:val="00D26D4D"/>
    <w:rsid w:val="00D26E42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1F7E"/>
    <w:rsid w:val="00D421EF"/>
    <w:rsid w:val="00D423D2"/>
    <w:rsid w:val="00D42B6D"/>
    <w:rsid w:val="00D42C61"/>
    <w:rsid w:val="00D42E41"/>
    <w:rsid w:val="00D43417"/>
    <w:rsid w:val="00D439C2"/>
    <w:rsid w:val="00D43C38"/>
    <w:rsid w:val="00D43D35"/>
    <w:rsid w:val="00D44722"/>
    <w:rsid w:val="00D449B8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09E"/>
    <w:rsid w:val="00D4753B"/>
    <w:rsid w:val="00D476B6"/>
    <w:rsid w:val="00D477CD"/>
    <w:rsid w:val="00D47EE6"/>
    <w:rsid w:val="00D504E3"/>
    <w:rsid w:val="00D508E1"/>
    <w:rsid w:val="00D50DC0"/>
    <w:rsid w:val="00D50DD0"/>
    <w:rsid w:val="00D50EA7"/>
    <w:rsid w:val="00D50FB2"/>
    <w:rsid w:val="00D51344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4B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A73"/>
    <w:rsid w:val="00D64B09"/>
    <w:rsid w:val="00D64C5C"/>
    <w:rsid w:val="00D64CC3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1F2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8AF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D7B"/>
    <w:rsid w:val="00D75EF8"/>
    <w:rsid w:val="00D76183"/>
    <w:rsid w:val="00D765AF"/>
    <w:rsid w:val="00D76CAF"/>
    <w:rsid w:val="00D76E5D"/>
    <w:rsid w:val="00D7706C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EC8"/>
    <w:rsid w:val="00D81F5B"/>
    <w:rsid w:val="00D8221C"/>
    <w:rsid w:val="00D82C52"/>
    <w:rsid w:val="00D82DC0"/>
    <w:rsid w:val="00D83396"/>
    <w:rsid w:val="00D834A7"/>
    <w:rsid w:val="00D839DE"/>
    <w:rsid w:val="00D83A40"/>
    <w:rsid w:val="00D83A84"/>
    <w:rsid w:val="00D83C5F"/>
    <w:rsid w:val="00D83E87"/>
    <w:rsid w:val="00D83FCC"/>
    <w:rsid w:val="00D84065"/>
    <w:rsid w:val="00D840A3"/>
    <w:rsid w:val="00D846ED"/>
    <w:rsid w:val="00D84720"/>
    <w:rsid w:val="00D84EE3"/>
    <w:rsid w:val="00D85416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87FF9"/>
    <w:rsid w:val="00D90529"/>
    <w:rsid w:val="00D90964"/>
    <w:rsid w:val="00D909BE"/>
    <w:rsid w:val="00D90B69"/>
    <w:rsid w:val="00D90FE4"/>
    <w:rsid w:val="00D9102D"/>
    <w:rsid w:val="00D91247"/>
    <w:rsid w:val="00D91266"/>
    <w:rsid w:val="00D912C4"/>
    <w:rsid w:val="00D913B7"/>
    <w:rsid w:val="00D9161E"/>
    <w:rsid w:val="00D91706"/>
    <w:rsid w:val="00D917E4"/>
    <w:rsid w:val="00D919C5"/>
    <w:rsid w:val="00D91A3C"/>
    <w:rsid w:val="00D91CA9"/>
    <w:rsid w:val="00D91D64"/>
    <w:rsid w:val="00D92117"/>
    <w:rsid w:val="00D92344"/>
    <w:rsid w:val="00D9281C"/>
    <w:rsid w:val="00D9297F"/>
    <w:rsid w:val="00D92A68"/>
    <w:rsid w:val="00D9329D"/>
    <w:rsid w:val="00D936ED"/>
    <w:rsid w:val="00D93CBB"/>
    <w:rsid w:val="00D9411E"/>
    <w:rsid w:val="00D941A0"/>
    <w:rsid w:val="00D94C06"/>
    <w:rsid w:val="00D94E83"/>
    <w:rsid w:val="00D94EB6"/>
    <w:rsid w:val="00D94EC1"/>
    <w:rsid w:val="00D9549F"/>
    <w:rsid w:val="00D954CD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00A"/>
    <w:rsid w:val="00D974B5"/>
    <w:rsid w:val="00D9768C"/>
    <w:rsid w:val="00D97882"/>
    <w:rsid w:val="00D9789F"/>
    <w:rsid w:val="00D97A92"/>
    <w:rsid w:val="00D97EE4"/>
    <w:rsid w:val="00DA0179"/>
    <w:rsid w:val="00DA0204"/>
    <w:rsid w:val="00DA054C"/>
    <w:rsid w:val="00DA0613"/>
    <w:rsid w:val="00DA069E"/>
    <w:rsid w:val="00DA0AA6"/>
    <w:rsid w:val="00DA0CE8"/>
    <w:rsid w:val="00DA0CFB"/>
    <w:rsid w:val="00DA0FEE"/>
    <w:rsid w:val="00DA0FF0"/>
    <w:rsid w:val="00DA1529"/>
    <w:rsid w:val="00DA1570"/>
    <w:rsid w:val="00DA170D"/>
    <w:rsid w:val="00DA17F5"/>
    <w:rsid w:val="00DA2168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4DFF"/>
    <w:rsid w:val="00DA526A"/>
    <w:rsid w:val="00DA57CD"/>
    <w:rsid w:val="00DA581F"/>
    <w:rsid w:val="00DA59F8"/>
    <w:rsid w:val="00DA5BA2"/>
    <w:rsid w:val="00DA5C3B"/>
    <w:rsid w:val="00DA6353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0C9"/>
    <w:rsid w:val="00DA7271"/>
    <w:rsid w:val="00DA75CD"/>
    <w:rsid w:val="00DA79F9"/>
    <w:rsid w:val="00DA7B53"/>
    <w:rsid w:val="00DA7B7F"/>
    <w:rsid w:val="00DA7C33"/>
    <w:rsid w:val="00DB03FC"/>
    <w:rsid w:val="00DB0499"/>
    <w:rsid w:val="00DB05A4"/>
    <w:rsid w:val="00DB108C"/>
    <w:rsid w:val="00DB12AF"/>
    <w:rsid w:val="00DB1348"/>
    <w:rsid w:val="00DB1564"/>
    <w:rsid w:val="00DB1C2A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4A7"/>
    <w:rsid w:val="00DB5611"/>
    <w:rsid w:val="00DB566F"/>
    <w:rsid w:val="00DB5692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46A"/>
    <w:rsid w:val="00DB780F"/>
    <w:rsid w:val="00DB787A"/>
    <w:rsid w:val="00DB7D52"/>
    <w:rsid w:val="00DB7F94"/>
    <w:rsid w:val="00DC0668"/>
    <w:rsid w:val="00DC08A8"/>
    <w:rsid w:val="00DC0A6D"/>
    <w:rsid w:val="00DC0C74"/>
    <w:rsid w:val="00DC0DED"/>
    <w:rsid w:val="00DC11C9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3B5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B3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7C0"/>
    <w:rsid w:val="00DD2D0A"/>
    <w:rsid w:val="00DD2E7B"/>
    <w:rsid w:val="00DD2EF7"/>
    <w:rsid w:val="00DD329A"/>
    <w:rsid w:val="00DD34EC"/>
    <w:rsid w:val="00DD381E"/>
    <w:rsid w:val="00DD3898"/>
    <w:rsid w:val="00DD38AC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CA6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4E4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4D4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B2B"/>
    <w:rsid w:val="00DF1FE9"/>
    <w:rsid w:val="00DF225A"/>
    <w:rsid w:val="00DF2506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3DF8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478"/>
    <w:rsid w:val="00DF655B"/>
    <w:rsid w:val="00DF6831"/>
    <w:rsid w:val="00DF69EC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140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485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2FBE"/>
    <w:rsid w:val="00E0305F"/>
    <w:rsid w:val="00E03178"/>
    <w:rsid w:val="00E03542"/>
    <w:rsid w:val="00E0369A"/>
    <w:rsid w:val="00E03B84"/>
    <w:rsid w:val="00E03E86"/>
    <w:rsid w:val="00E03EA5"/>
    <w:rsid w:val="00E03F08"/>
    <w:rsid w:val="00E042D7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864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AF0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5BD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5B8"/>
    <w:rsid w:val="00E23656"/>
    <w:rsid w:val="00E236B1"/>
    <w:rsid w:val="00E23B23"/>
    <w:rsid w:val="00E23D25"/>
    <w:rsid w:val="00E23E24"/>
    <w:rsid w:val="00E23F59"/>
    <w:rsid w:val="00E242A2"/>
    <w:rsid w:val="00E2454A"/>
    <w:rsid w:val="00E2456A"/>
    <w:rsid w:val="00E245BA"/>
    <w:rsid w:val="00E248CF"/>
    <w:rsid w:val="00E249B0"/>
    <w:rsid w:val="00E24BAB"/>
    <w:rsid w:val="00E24C80"/>
    <w:rsid w:val="00E25160"/>
    <w:rsid w:val="00E252B4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2A"/>
    <w:rsid w:val="00E27342"/>
    <w:rsid w:val="00E276A4"/>
    <w:rsid w:val="00E2774F"/>
    <w:rsid w:val="00E27DDF"/>
    <w:rsid w:val="00E27E8F"/>
    <w:rsid w:val="00E27F46"/>
    <w:rsid w:val="00E27FF1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6EA"/>
    <w:rsid w:val="00E327F2"/>
    <w:rsid w:val="00E32A6B"/>
    <w:rsid w:val="00E32E4B"/>
    <w:rsid w:val="00E32FB9"/>
    <w:rsid w:val="00E335EA"/>
    <w:rsid w:val="00E33652"/>
    <w:rsid w:val="00E337A0"/>
    <w:rsid w:val="00E3387E"/>
    <w:rsid w:val="00E33B18"/>
    <w:rsid w:val="00E33CD5"/>
    <w:rsid w:val="00E33D95"/>
    <w:rsid w:val="00E33F6E"/>
    <w:rsid w:val="00E3423A"/>
    <w:rsid w:val="00E34483"/>
    <w:rsid w:val="00E34485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526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D4D"/>
    <w:rsid w:val="00E41E4E"/>
    <w:rsid w:val="00E41E4F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032"/>
    <w:rsid w:val="00E44294"/>
    <w:rsid w:val="00E447A7"/>
    <w:rsid w:val="00E44B7C"/>
    <w:rsid w:val="00E44D66"/>
    <w:rsid w:val="00E45014"/>
    <w:rsid w:val="00E45359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04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2F94"/>
    <w:rsid w:val="00E5311B"/>
    <w:rsid w:val="00E533E1"/>
    <w:rsid w:val="00E53725"/>
    <w:rsid w:val="00E538D9"/>
    <w:rsid w:val="00E540C6"/>
    <w:rsid w:val="00E541F1"/>
    <w:rsid w:val="00E542AB"/>
    <w:rsid w:val="00E54320"/>
    <w:rsid w:val="00E54511"/>
    <w:rsid w:val="00E54650"/>
    <w:rsid w:val="00E54782"/>
    <w:rsid w:val="00E547B5"/>
    <w:rsid w:val="00E547D9"/>
    <w:rsid w:val="00E54824"/>
    <w:rsid w:val="00E54A83"/>
    <w:rsid w:val="00E551DF"/>
    <w:rsid w:val="00E55225"/>
    <w:rsid w:val="00E55363"/>
    <w:rsid w:val="00E5558B"/>
    <w:rsid w:val="00E5564F"/>
    <w:rsid w:val="00E55E66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57CF9"/>
    <w:rsid w:val="00E6043C"/>
    <w:rsid w:val="00E60501"/>
    <w:rsid w:val="00E607D0"/>
    <w:rsid w:val="00E60B7B"/>
    <w:rsid w:val="00E60BE1"/>
    <w:rsid w:val="00E60C6E"/>
    <w:rsid w:val="00E60CB4"/>
    <w:rsid w:val="00E60E02"/>
    <w:rsid w:val="00E61132"/>
    <w:rsid w:val="00E61229"/>
    <w:rsid w:val="00E613E0"/>
    <w:rsid w:val="00E61A6F"/>
    <w:rsid w:val="00E6207A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152"/>
    <w:rsid w:val="00E655F0"/>
    <w:rsid w:val="00E6580D"/>
    <w:rsid w:val="00E65B60"/>
    <w:rsid w:val="00E65C09"/>
    <w:rsid w:val="00E65D03"/>
    <w:rsid w:val="00E6613E"/>
    <w:rsid w:val="00E6620A"/>
    <w:rsid w:val="00E662D7"/>
    <w:rsid w:val="00E662F1"/>
    <w:rsid w:val="00E66649"/>
    <w:rsid w:val="00E667D5"/>
    <w:rsid w:val="00E667ED"/>
    <w:rsid w:val="00E66811"/>
    <w:rsid w:val="00E668AF"/>
    <w:rsid w:val="00E66C07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C28"/>
    <w:rsid w:val="00E74F46"/>
    <w:rsid w:val="00E74FF1"/>
    <w:rsid w:val="00E752C8"/>
    <w:rsid w:val="00E756DC"/>
    <w:rsid w:val="00E75784"/>
    <w:rsid w:val="00E757E6"/>
    <w:rsid w:val="00E757EA"/>
    <w:rsid w:val="00E7592F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6C83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0F51"/>
    <w:rsid w:val="00E8134B"/>
    <w:rsid w:val="00E8161C"/>
    <w:rsid w:val="00E8165A"/>
    <w:rsid w:val="00E81879"/>
    <w:rsid w:val="00E819A2"/>
    <w:rsid w:val="00E81A07"/>
    <w:rsid w:val="00E81C96"/>
    <w:rsid w:val="00E81E10"/>
    <w:rsid w:val="00E8212E"/>
    <w:rsid w:val="00E8244B"/>
    <w:rsid w:val="00E824B8"/>
    <w:rsid w:val="00E826E0"/>
    <w:rsid w:val="00E82917"/>
    <w:rsid w:val="00E82B52"/>
    <w:rsid w:val="00E82C46"/>
    <w:rsid w:val="00E82F6F"/>
    <w:rsid w:val="00E83346"/>
    <w:rsid w:val="00E83502"/>
    <w:rsid w:val="00E836B8"/>
    <w:rsid w:val="00E8396A"/>
    <w:rsid w:val="00E83C8B"/>
    <w:rsid w:val="00E83E58"/>
    <w:rsid w:val="00E8418E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A87"/>
    <w:rsid w:val="00E86EB4"/>
    <w:rsid w:val="00E86FC8"/>
    <w:rsid w:val="00E877B7"/>
    <w:rsid w:val="00E877E2"/>
    <w:rsid w:val="00E877FA"/>
    <w:rsid w:val="00E8787B"/>
    <w:rsid w:val="00E87B01"/>
    <w:rsid w:val="00E87C6A"/>
    <w:rsid w:val="00E87E44"/>
    <w:rsid w:val="00E9017E"/>
    <w:rsid w:val="00E9053A"/>
    <w:rsid w:val="00E907D6"/>
    <w:rsid w:val="00E908B4"/>
    <w:rsid w:val="00E910AB"/>
    <w:rsid w:val="00E912EB"/>
    <w:rsid w:val="00E91417"/>
    <w:rsid w:val="00E915DF"/>
    <w:rsid w:val="00E9173D"/>
    <w:rsid w:val="00E91B64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0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5FF9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90E"/>
    <w:rsid w:val="00EA1CB9"/>
    <w:rsid w:val="00EA1D5F"/>
    <w:rsid w:val="00EA1D98"/>
    <w:rsid w:val="00EA1FEC"/>
    <w:rsid w:val="00EA20DF"/>
    <w:rsid w:val="00EA2119"/>
    <w:rsid w:val="00EA2261"/>
    <w:rsid w:val="00EA2347"/>
    <w:rsid w:val="00EA246E"/>
    <w:rsid w:val="00EA2538"/>
    <w:rsid w:val="00EA2594"/>
    <w:rsid w:val="00EA26D9"/>
    <w:rsid w:val="00EA2760"/>
    <w:rsid w:val="00EA27B1"/>
    <w:rsid w:val="00EA27F0"/>
    <w:rsid w:val="00EA2EDC"/>
    <w:rsid w:val="00EA2F72"/>
    <w:rsid w:val="00EA2FD5"/>
    <w:rsid w:val="00EA3021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1E2"/>
    <w:rsid w:val="00EB2456"/>
    <w:rsid w:val="00EB28A9"/>
    <w:rsid w:val="00EB2D22"/>
    <w:rsid w:val="00EB31A4"/>
    <w:rsid w:val="00EB329E"/>
    <w:rsid w:val="00EB33E1"/>
    <w:rsid w:val="00EB34B5"/>
    <w:rsid w:val="00EB39E7"/>
    <w:rsid w:val="00EB3C6F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09"/>
    <w:rsid w:val="00EB739D"/>
    <w:rsid w:val="00EB7B96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049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D59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4EB"/>
    <w:rsid w:val="00EC751E"/>
    <w:rsid w:val="00EC77CA"/>
    <w:rsid w:val="00EC7A2F"/>
    <w:rsid w:val="00EC7A7B"/>
    <w:rsid w:val="00EC7D45"/>
    <w:rsid w:val="00EC7FC8"/>
    <w:rsid w:val="00ED0548"/>
    <w:rsid w:val="00ED0B03"/>
    <w:rsid w:val="00ED0B5F"/>
    <w:rsid w:val="00ED0C86"/>
    <w:rsid w:val="00ED158B"/>
    <w:rsid w:val="00ED15A2"/>
    <w:rsid w:val="00ED17CF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01E"/>
    <w:rsid w:val="00ED35FF"/>
    <w:rsid w:val="00ED36DB"/>
    <w:rsid w:val="00ED3719"/>
    <w:rsid w:val="00ED3C87"/>
    <w:rsid w:val="00ED3F85"/>
    <w:rsid w:val="00ED3FC8"/>
    <w:rsid w:val="00ED4129"/>
    <w:rsid w:val="00ED48EF"/>
    <w:rsid w:val="00ED4B93"/>
    <w:rsid w:val="00ED4CDB"/>
    <w:rsid w:val="00ED53D5"/>
    <w:rsid w:val="00ED57E6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65A"/>
    <w:rsid w:val="00ED789D"/>
    <w:rsid w:val="00EE01C3"/>
    <w:rsid w:val="00EE0244"/>
    <w:rsid w:val="00EE0272"/>
    <w:rsid w:val="00EE10A2"/>
    <w:rsid w:val="00EE1567"/>
    <w:rsid w:val="00EE15BE"/>
    <w:rsid w:val="00EE20CB"/>
    <w:rsid w:val="00EE226D"/>
    <w:rsid w:val="00EE25B8"/>
    <w:rsid w:val="00EE26F2"/>
    <w:rsid w:val="00EE2C8B"/>
    <w:rsid w:val="00EE2CF1"/>
    <w:rsid w:val="00EE2EBC"/>
    <w:rsid w:val="00EE3004"/>
    <w:rsid w:val="00EE342E"/>
    <w:rsid w:val="00EE3725"/>
    <w:rsid w:val="00EE382F"/>
    <w:rsid w:val="00EE3DA9"/>
    <w:rsid w:val="00EE3E7A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DD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8DD"/>
    <w:rsid w:val="00EE79CF"/>
    <w:rsid w:val="00EE7E04"/>
    <w:rsid w:val="00EF018F"/>
    <w:rsid w:val="00EF0390"/>
    <w:rsid w:val="00EF06C9"/>
    <w:rsid w:val="00EF06EF"/>
    <w:rsid w:val="00EF0957"/>
    <w:rsid w:val="00EF0D74"/>
    <w:rsid w:val="00EF0DB8"/>
    <w:rsid w:val="00EF0ED8"/>
    <w:rsid w:val="00EF0F13"/>
    <w:rsid w:val="00EF10A1"/>
    <w:rsid w:val="00EF193D"/>
    <w:rsid w:val="00EF23B3"/>
    <w:rsid w:val="00EF243D"/>
    <w:rsid w:val="00EF24DC"/>
    <w:rsid w:val="00EF2686"/>
    <w:rsid w:val="00EF272B"/>
    <w:rsid w:val="00EF2731"/>
    <w:rsid w:val="00EF285C"/>
    <w:rsid w:val="00EF2A1C"/>
    <w:rsid w:val="00EF3170"/>
    <w:rsid w:val="00EF32E8"/>
    <w:rsid w:val="00EF3AF9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1B7B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5B63"/>
    <w:rsid w:val="00F0632D"/>
    <w:rsid w:val="00F063D7"/>
    <w:rsid w:val="00F06CC2"/>
    <w:rsid w:val="00F06D0A"/>
    <w:rsid w:val="00F06D23"/>
    <w:rsid w:val="00F071BE"/>
    <w:rsid w:val="00F07353"/>
    <w:rsid w:val="00F07665"/>
    <w:rsid w:val="00F07811"/>
    <w:rsid w:val="00F07B83"/>
    <w:rsid w:val="00F07DC2"/>
    <w:rsid w:val="00F07FB6"/>
    <w:rsid w:val="00F100E7"/>
    <w:rsid w:val="00F103F3"/>
    <w:rsid w:val="00F106DF"/>
    <w:rsid w:val="00F1096F"/>
    <w:rsid w:val="00F10A44"/>
    <w:rsid w:val="00F10ECE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8B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622"/>
    <w:rsid w:val="00F20700"/>
    <w:rsid w:val="00F20742"/>
    <w:rsid w:val="00F207B2"/>
    <w:rsid w:val="00F20A4F"/>
    <w:rsid w:val="00F20E3B"/>
    <w:rsid w:val="00F210ED"/>
    <w:rsid w:val="00F2151A"/>
    <w:rsid w:val="00F216AD"/>
    <w:rsid w:val="00F216E2"/>
    <w:rsid w:val="00F218C2"/>
    <w:rsid w:val="00F21ABC"/>
    <w:rsid w:val="00F21D11"/>
    <w:rsid w:val="00F21E86"/>
    <w:rsid w:val="00F21EB2"/>
    <w:rsid w:val="00F21ECE"/>
    <w:rsid w:val="00F21F01"/>
    <w:rsid w:val="00F21F8D"/>
    <w:rsid w:val="00F22255"/>
    <w:rsid w:val="00F222C3"/>
    <w:rsid w:val="00F2238E"/>
    <w:rsid w:val="00F22533"/>
    <w:rsid w:val="00F22CA4"/>
    <w:rsid w:val="00F22DBE"/>
    <w:rsid w:val="00F22E95"/>
    <w:rsid w:val="00F2332E"/>
    <w:rsid w:val="00F233FA"/>
    <w:rsid w:val="00F23727"/>
    <w:rsid w:val="00F23AAD"/>
    <w:rsid w:val="00F23DD3"/>
    <w:rsid w:val="00F23FDA"/>
    <w:rsid w:val="00F242E6"/>
    <w:rsid w:val="00F2453E"/>
    <w:rsid w:val="00F24572"/>
    <w:rsid w:val="00F24945"/>
    <w:rsid w:val="00F24CE1"/>
    <w:rsid w:val="00F252C5"/>
    <w:rsid w:val="00F25C29"/>
    <w:rsid w:val="00F25F31"/>
    <w:rsid w:val="00F26008"/>
    <w:rsid w:val="00F265DC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0D0"/>
    <w:rsid w:val="00F30448"/>
    <w:rsid w:val="00F3055B"/>
    <w:rsid w:val="00F3084A"/>
    <w:rsid w:val="00F30BDD"/>
    <w:rsid w:val="00F30D40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27C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734"/>
    <w:rsid w:val="00F40BF0"/>
    <w:rsid w:val="00F40C4A"/>
    <w:rsid w:val="00F41048"/>
    <w:rsid w:val="00F41074"/>
    <w:rsid w:val="00F413A3"/>
    <w:rsid w:val="00F418ED"/>
    <w:rsid w:val="00F41922"/>
    <w:rsid w:val="00F41F3A"/>
    <w:rsid w:val="00F421CB"/>
    <w:rsid w:val="00F424D6"/>
    <w:rsid w:val="00F42748"/>
    <w:rsid w:val="00F43955"/>
    <w:rsid w:val="00F43BFD"/>
    <w:rsid w:val="00F44084"/>
    <w:rsid w:val="00F44107"/>
    <w:rsid w:val="00F441AD"/>
    <w:rsid w:val="00F44457"/>
    <w:rsid w:val="00F4463F"/>
    <w:rsid w:val="00F4494B"/>
    <w:rsid w:val="00F449E7"/>
    <w:rsid w:val="00F44A51"/>
    <w:rsid w:val="00F45210"/>
    <w:rsid w:val="00F452F0"/>
    <w:rsid w:val="00F4534F"/>
    <w:rsid w:val="00F4559E"/>
    <w:rsid w:val="00F457F8"/>
    <w:rsid w:val="00F45B59"/>
    <w:rsid w:val="00F4606D"/>
    <w:rsid w:val="00F460FA"/>
    <w:rsid w:val="00F4699A"/>
    <w:rsid w:val="00F46AD3"/>
    <w:rsid w:val="00F46B6E"/>
    <w:rsid w:val="00F46B93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A8D"/>
    <w:rsid w:val="00F47B86"/>
    <w:rsid w:val="00F47CDA"/>
    <w:rsid w:val="00F47D36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8FE"/>
    <w:rsid w:val="00F5193A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46E"/>
    <w:rsid w:val="00F53661"/>
    <w:rsid w:val="00F538A8"/>
    <w:rsid w:val="00F53FEE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C03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0D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7B1"/>
    <w:rsid w:val="00F66B4D"/>
    <w:rsid w:val="00F66D31"/>
    <w:rsid w:val="00F66DB6"/>
    <w:rsid w:val="00F66E47"/>
    <w:rsid w:val="00F674B5"/>
    <w:rsid w:val="00F6768E"/>
    <w:rsid w:val="00F67714"/>
    <w:rsid w:val="00F67967"/>
    <w:rsid w:val="00F67AE5"/>
    <w:rsid w:val="00F67BC2"/>
    <w:rsid w:val="00F67CE1"/>
    <w:rsid w:val="00F70263"/>
    <w:rsid w:val="00F7031A"/>
    <w:rsid w:val="00F70403"/>
    <w:rsid w:val="00F708B0"/>
    <w:rsid w:val="00F70B93"/>
    <w:rsid w:val="00F70CF3"/>
    <w:rsid w:val="00F70E88"/>
    <w:rsid w:val="00F70F1B"/>
    <w:rsid w:val="00F717D8"/>
    <w:rsid w:val="00F71890"/>
    <w:rsid w:val="00F71AF5"/>
    <w:rsid w:val="00F71D11"/>
    <w:rsid w:val="00F71F66"/>
    <w:rsid w:val="00F725BC"/>
    <w:rsid w:val="00F72A09"/>
    <w:rsid w:val="00F72A57"/>
    <w:rsid w:val="00F72D80"/>
    <w:rsid w:val="00F73132"/>
    <w:rsid w:val="00F73949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75"/>
    <w:rsid w:val="00F7579C"/>
    <w:rsid w:val="00F75BF0"/>
    <w:rsid w:val="00F75C69"/>
    <w:rsid w:val="00F75C76"/>
    <w:rsid w:val="00F75D7E"/>
    <w:rsid w:val="00F75E2C"/>
    <w:rsid w:val="00F760F7"/>
    <w:rsid w:val="00F76102"/>
    <w:rsid w:val="00F7616E"/>
    <w:rsid w:val="00F7627C"/>
    <w:rsid w:val="00F76392"/>
    <w:rsid w:val="00F763C1"/>
    <w:rsid w:val="00F76884"/>
    <w:rsid w:val="00F76E32"/>
    <w:rsid w:val="00F76EFD"/>
    <w:rsid w:val="00F7703A"/>
    <w:rsid w:val="00F77040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4D1"/>
    <w:rsid w:val="00F807E9"/>
    <w:rsid w:val="00F8083A"/>
    <w:rsid w:val="00F808B8"/>
    <w:rsid w:val="00F808BF"/>
    <w:rsid w:val="00F808F7"/>
    <w:rsid w:val="00F80B85"/>
    <w:rsid w:val="00F80C11"/>
    <w:rsid w:val="00F80EC0"/>
    <w:rsid w:val="00F812F2"/>
    <w:rsid w:val="00F81384"/>
    <w:rsid w:val="00F81785"/>
    <w:rsid w:val="00F8183D"/>
    <w:rsid w:val="00F81A62"/>
    <w:rsid w:val="00F81F10"/>
    <w:rsid w:val="00F8238D"/>
    <w:rsid w:val="00F824B1"/>
    <w:rsid w:val="00F82A59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915"/>
    <w:rsid w:val="00F84B32"/>
    <w:rsid w:val="00F84C01"/>
    <w:rsid w:val="00F84C46"/>
    <w:rsid w:val="00F84D1D"/>
    <w:rsid w:val="00F84E72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CF5"/>
    <w:rsid w:val="00F87E77"/>
    <w:rsid w:val="00F87FDD"/>
    <w:rsid w:val="00F900E7"/>
    <w:rsid w:val="00F90100"/>
    <w:rsid w:val="00F9013F"/>
    <w:rsid w:val="00F90406"/>
    <w:rsid w:val="00F90437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31D"/>
    <w:rsid w:val="00F93706"/>
    <w:rsid w:val="00F9384E"/>
    <w:rsid w:val="00F93898"/>
    <w:rsid w:val="00F9414F"/>
    <w:rsid w:val="00F94293"/>
    <w:rsid w:val="00F945EC"/>
    <w:rsid w:val="00F946C7"/>
    <w:rsid w:val="00F94AEF"/>
    <w:rsid w:val="00F95294"/>
    <w:rsid w:val="00F9537A"/>
    <w:rsid w:val="00F95529"/>
    <w:rsid w:val="00F959B3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4F2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0E76"/>
    <w:rsid w:val="00FA10D1"/>
    <w:rsid w:val="00FA14B0"/>
    <w:rsid w:val="00FA1557"/>
    <w:rsid w:val="00FA2175"/>
    <w:rsid w:val="00FA241B"/>
    <w:rsid w:val="00FA253B"/>
    <w:rsid w:val="00FA2818"/>
    <w:rsid w:val="00FA2899"/>
    <w:rsid w:val="00FA2BC4"/>
    <w:rsid w:val="00FA2F8F"/>
    <w:rsid w:val="00FA330D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EFA"/>
    <w:rsid w:val="00FA4FF0"/>
    <w:rsid w:val="00FA51DA"/>
    <w:rsid w:val="00FA523A"/>
    <w:rsid w:val="00FA561C"/>
    <w:rsid w:val="00FA56A5"/>
    <w:rsid w:val="00FA5D68"/>
    <w:rsid w:val="00FA610A"/>
    <w:rsid w:val="00FA623C"/>
    <w:rsid w:val="00FA630D"/>
    <w:rsid w:val="00FA6668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496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4975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3D4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1D38"/>
    <w:rsid w:val="00FC232F"/>
    <w:rsid w:val="00FC2674"/>
    <w:rsid w:val="00FC29DE"/>
    <w:rsid w:val="00FC2CBC"/>
    <w:rsid w:val="00FC2D07"/>
    <w:rsid w:val="00FC2D33"/>
    <w:rsid w:val="00FC2D4E"/>
    <w:rsid w:val="00FC306C"/>
    <w:rsid w:val="00FC3176"/>
    <w:rsid w:val="00FC3347"/>
    <w:rsid w:val="00FC338E"/>
    <w:rsid w:val="00FC3859"/>
    <w:rsid w:val="00FC3900"/>
    <w:rsid w:val="00FC3A34"/>
    <w:rsid w:val="00FC3BCB"/>
    <w:rsid w:val="00FC3C9E"/>
    <w:rsid w:val="00FC3E6D"/>
    <w:rsid w:val="00FC3E96"/>
    <w:rsid w:val="00FC4299"/>
    <w:rsid w:val="00FC45B5"/>
    <w:rsid w:val="00FC4793"/>
    <w:rsid w:val="00FC4F51"/>
    <w:rsid w:val="00FC51C4"/>
    <w:rsid w:val="00FC52E4"/>
    <w:rsid w:val="00FC54F4"/>
    <w:rsid w:val="00FC55D9"/>
    <w:rsid w:val="00FC5836"/>
    <w:rsid w:val="00FC58C9"/>
    <w:rsid w:val="00FC5A1F"/>
    <w:rsid w:val="00FC5B91"/>
    <w:rsid w:val="00FC5BC0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561"/>
    <w:rsid w:val="00FD47FF"/>
    <w:rsid w:val="00FD4CC3"/>
    <w:rsid w:val="00FD4F36"/>
    <w:rsid w:val="00FD4FDC"/>
    <w:rsid w:val="00FD50C6"/>
    <w:rsid w:val="00FD52CB"/>
    <w:rsid w:val="00FD547F"/>
    <w:rsid w:val="00FD54A0"/>
    <w:rsid w:val="00FD55F1"/>
    <w:rsid w:val="00FD58E4"/>
    <w:rsid w:val="00FD5919"/>
    <w:rsid w:val="00FD592F"/>
    <w:rsid w:val="00FD5A32"/>
    <w:rsid w:val="00FD5A65"/>
    <w:rsid w:val="00FD601A"/>
    <w:rsid w:val="00FD64F6"/>
    <w:rsid w:val="00FD6F04"/>
    <w:rsid w:val="00FD70D3"/>
    <w:rsid w:val="00FD7143"/>
    <w:rsid w:val="00FD71AB"/>
    <w:rsid w:val="00FD7285"/>
    <w:rsid w:val="00FD73B0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0D77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A7E"/>
    <w:rsid w:val="00FE3B01"/>
    <w:rsid w:val="00FE3C40"/>
    <w:rsid w:val="00FE3E17"/>
    <w:rsid w:val="00FE404E"/>
    <w:rsid w:val="00FE44ED"/>
    <w:rsid w:val="00FE4652"/>
    <w:rsid w:val="00FE4B77"/>
    <w:rsid w:val="00FE4EC2"/>
    <w:rsid w:val="00FE52F9"/>
    <w:rsid w:val="00FE545F"/>
    <w:rsid w:val="00FE571B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AFA"/>
    <w:rsid w:val="00FF0FB6"/>
    <w:rsid w:val="00FF0FC1"/>
    <w:rsid w:val="00FF1261"/>
    <w:rsid w:val="00FF1523"/>
    <w:rsid w:val="00FF1580"/>
    <w:rsid w:val="00FF1654"/>
    <w:rsid w:val="00FF1727"/>
    <w:rsid w:val="00FF1835"/>
    <w:rsid w:val="00FF1854"/>
    <w:rsid w:val="00FF1C5B"/>
    <w:rsid w:val="00FF1D1B"/>
    <w:rsid w:val="00FF1D86"/>
    <w:rsid w:val="00FF24AC"/>
    <w:rsid w:val="00FF2965"/>
    <w:rsid w:val="00FF2CC8"/>
    <w:rsid w:val="00FF2ECA"/>
    <w:rsid w:val="00FF30AA"/>
    <w:rsid w:val="00FF31A3"/>
    <w:rsid w:val="00FF31C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C04"/>
    <w:rsid w:val="00FF4CFC"/>
    <w:rsid w:val="00FF4D71"/>
    <w:rsid w:val="00FF55C8"/>
    <w:rsid w:val="00FF560B"/>
    <w:rsid w:val="00FF58C8"/>
    <w:rsid w:val="00FF59BA"/>
    <w:rsid w:val="00FF5A01"/>
    <w:rsid w:val="00FF5BC6"/>
    <w:rsid w:val="00FF5D61"/>
    <w:rsid w:val="00FF5D67"/>
    <w:rsid w:val="00FF5D6B"/>
    <w:rsid w:val="00FF6174"/>
    <w:rsid w:val="00FF625E"/>
    <w:rsid w:val="00FF663E"/>
    <w:rsid w:val="00FF6CED"/>
    <w:rsid w:val="00FF6DDC"/>
    <w:rsid w:val="00FF7138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2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3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8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4" ma:contentTypeDescription="Create a new document." ma:contentTypeScope="" ma:versionID="94c74cb5b20212e863d74638ab54e401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6db68d23697a56a480c1aa3111214c72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Props1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14FCD-321E-4D16-96E6-D2F27D728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http://schemas.microsoft.com/office/infopath/2007/PartnerControls"/>
    <ds:schemaRef ds:uri="623d751c-1841-4b8a-a767-3e121fd19828"/>
    <ds:schemaRef ds:uri="a9c3ae1e-04ea-472a-8824-9b97814cc6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25</Pages>
  <Words>4975</Words>
  <Characters>28359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33268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Patcharee Klamtong</cp:lastModifiedBy>
  <cp:revision>2</cp:revision>
  <cp:lastPrinted>2023-05-09T17:08:00Z</cp:lastPrinted>
  <dcterms:created xsi:type="dcterms:W3CDTF">2023-05-11T14:03:00Z</dcterms:created>
  <dcterms:modified xsi:type="dcterms:W3CDTF">2023-05-11T14:03:00Z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3876b73f47b2843800c85bf3dffbcd86a641df20a0fd37e74c3041f30fa4382d</vt:lpwstr>
  </property>
  <property fmtid="{D5CDD505-2E9C-101B-9397-08002B2CF9AE}" pid="4" name="MediaServiceImageTags">
    <vt:lpwstr/>
  </property>
</Properties>
</file>