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0B2CC4B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5554D8A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088BC2" w14:textId="77777777" w:rsidR="001D1174" w:rsidRPr="002C44C3" w:rsidRDefault="001D1174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2413C46A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9A7DB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DE7C2D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DE7C2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 w:rsidR="00DE7C2D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612F9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DE7C2D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วันเดียวกัน</w:t>
      </w:r>
      <w:r w:rsidR="00AA7A48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0618C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(รวมเรียกว่า “</w:t>
      </w:r>
      <w:r w:rsidR="003E7F4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</w:t>
      </w:r>
      <w:r w:rsidR="00DE7C2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8524AFF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557A0CE3" w14:textId="77777777" w:rsidR="00F75154" w:rsidRDefault="00F75154" w:rsidP="00CD4D4E">
      <w:pPr>
        <w:jc w:val="thaiDistribute"/>
        <w:rPr>
          <w:rFonts w:ascii="BrowalliaUPC" w:hAnsi="BrowalliaUPC" w:cs="BrowalliaUPC"/>
        </w:rPr>
      </w:pPr>
    </w:p>
    <w:p w14:paraId="1BEAD233" w14:textId="77777777" w:rsidR="00F75154" w:rsidRDefault="00F75154" w:rsidP="00CD4D4E">
      <w:pPr>
        <w:jc w:val="thaiDistribute"/>
        <w:rPr>
          <w:rFonts w:ascii="BrowalliaUPC" w:hAnsi="BrowalliaUPC" w:cs="BrowalliaUPC"/>
        </w:rPr>
      </w:pPr>
    </w:p>
    <w:p w14:paraId="6FB2B1F6" w14:textId="77777777" w:rsidR="00F75154" w:rsidRPr="002C44C3" w:rsidRDefault="00F75154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1FE6A34" w14:textId="77777777" w:rsidR="00AA77A8" w:rsidRPr="00271804" w:rsidRDefault="00AA77A8" w:rsidP="00AA77A8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583D2AC6" w14:textId="77777777" w:rsidR="00AA77A8" w:rsidRPr="00271804" w:rsidRDefault="00AA77A8" w:rsidP="00AA77A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D9EDE9F" w14:textId="556052D5" w:rsidR="00AA77A8" w:rsidRDefault="00AA77A8" w:rsidP="00AA77A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งบแสดงฐานะการเงินของบริษัท </w:t>
      </w:r>
      <w:r w:rsidRPr="00AA77A8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ไม่มีเงื่อนไข ตามรายงานลงวันที่ </w:t>
      </w:r>
      <w:r w:rsidR="007B0602" w:rsidRPr="009E1B77">
        <w:rPr>
          <w:rFonts w:ascii="Browallia New" w:hAnsi="Browallia New" w:cs="Browallia New"/>
          <w:sz w:val="28"/>
          <w:szCs w:val="28"/>
        </w:rPr>
        <w:t>14</w:t>
      </w:r>
      <w:r w:rsidR="007B0602" w:rsidRPr="009E1B77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="007B0602" w:rsidRPr="009E1B77">
        <w:rPr>
          <w:rFonts w:ascii="Browallia New" w:hAnsi="Browallia New" w:cs="Browallia New"/>
          <w:sz w:val="28"/>
          <w:szCs w:val="28"/>
        </w:rPr>
        <w:t xml:space="preserve"> 2566</w:t>
      </w:r>
    </w:p>
    <w:p w14:paraId="12CF5ACC" w14:textId="77777777" w:rsidR="00AA77A8" w:rsidRPr="00271804" w:rsidRDefault="00AA77A8" w:rsidP="00AA77A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9DEB1C3" w14:textId="21F8691F" w:rsidR="00DE7C2D" w:rsidRPr="002C44C3" w:rsidRDefault="00AA77A8" w:rsidP="00AA77A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>
        <w:rPr>
          <w:rFonts w:ascii="BrowalliaUPC" w:hAnsi="BrowalliaUPC" w:cs="BrowalliaUPC"/>
          <w:sz w:val="28"/>
          <w:szCs w:val="28"/>
          <w:lang w:val="en-US"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อื่น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5379BB" w:rsidRPr="00386737">
        <w:rPr>
          <w:rFonts w:ascii="Browallia New" w:hAnsi="Browallia New" w:cs="Browallia New"/>
          <w:sz w:val="28"/>
          <w:szCs w:val="28"/>
        </w:rPr>
        <w:t xml:space="preserve">11 </w:t>
      </w:r>
      <w:r w:rsidR="005379BB" w:rsidRPr="00386737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="005379BB" w:rsidRPr="00386737">
        <w:rPr>
          <w:rFonts w:ascii="Browallia New" w:hAnsi="Browallia New" w:cs="Browallia New"/>
          <w:sz w:val="28"/>
          <w:szCs w:val="28"/>
        </w:rPr>
        <w:t>2565</w:t>
      </w: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41C58731" w14:textId="77777777" w:rsidR="00AA77A8" w:rsidRPr="00991E80" w:rsidRDefault="00AA77A8" w:rsidP="00037FD9">
      <w:pPr>
        <w:spacing w:after="0" w:line="240" w:lineRule="auto"/>
        <w:rPr>
          <w:rFonts w:ascii="BrowalliaUPC" w:hAnsi="BrowalliaUPC" w:cs="BrowalliaUPC"/>
          <w:sz w:val="16"/>
          <w:szCs w:val="16"/>
        </w:rPr>
      </w:pPr>
    </w:p>
    <w:p w14:paraId="51D81AC9" w14:textId="046E45D0" w:rsidR="00EF11C2" w:rsidRPr="00776BB8" w:rsidRDefault="00991E80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4BB15E6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991E80">
        <w:rPr>
          <w:rFonts w:ascii="Browallia New" w:hAnsi="Browallia New" w:cs="Browallia New"/>
          <w:sz w:val="28"/>
          <w:szCs w:val="28"/>
          <w:lang w:val="en-US" w:bidi="th-TH"/>
        </w:rPr>
        <w:t>262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0A2B1E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09FD9F70" w:rsidR="00EF11C2" w:rsidRPr="007A6C35" w:rsidRDefault="00612F9D" w:rsidP="00037FD9">
      <w:pPr>
        <w:pStyle w:val="BodyText"/>
        <w:spacing w:after="0" w:line="240" w:lineRule="auto"/>
        <w:rPr>
          <w:lang w:val="en-US"/>
        </w:rPr>
      </w:pPr>
      <w:r w:rsidRPr="00612F9D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991E80" w:rsidRPr="00612F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991E80" w:rsidRPr="00612F9D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6DA1F" w14:textId="77777777" w:rsidR="00C16191" w:rsidRDefault="00C16191">
      <w:r>
        <w:separator/>
      </w:r>
    </w:p>
  </w:endnote>
  <w:endnote w:type="continuationSeparator" w:id="0">
    <w:p w14:paraId="08D9CD1E" w14:textId="77777777" w:rsidR="00C16191" w:rsidRDefault="00C1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00BD" w14:textId="77777777" w:rsidR="00C16191" w:rsidRDefault="00C16191">
      <w:bookmarkStart w:id="0" w:name="_Hlk482348182"/>
      <w:bookmarkEnd w:id="0"/>
      <w:r>
        <w:separator/>
      </w:r>
    </w:p>
  </w:footnote>
  <w:footnote w:type="continuationSeparator" w:id="0">
    <w:p w14:paraId="733311F4" w14:textId="77777777" w:rsidR="00C16191" w:rsidRDefault="00C16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46B810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C40558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321DA"/>
    <w:rsid w:val="005379BB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B411F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1DDA"/>
    <w:rsid w:val="006D36D9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0602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800C3"/>
    <w:rsid w:val="009919C7"/>
    <w:rsid w:val="00991E80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A77A8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6191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C7EB4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7C2D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0E4B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154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1" ma:contentTypeDescription="Create a new document." ma:contentTypeScope="" ma:versionID="0d3c854446cf9131cdea6ade918a4df1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871d4b086b554034560663c7755c85c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92e69a94-7668-43ca-b8be-de16f28eb7c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7665a464-acd4-4c70-80c3-9e7a6a84925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6F50A7-9C67-4809-824E-6B47F1A9D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60</TotalTime>
  <Pages>2</Pages>
  <Words>449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47</cp:revision>
  <cp:lastPrinted>2022-11-02T09:33:00Z</cp:lastPrinted>
  <dcterms:created xsi:type="dcterms:W3CDTF">2021-08-01T16:37:00Z</dcterms:created>
  <dcterms:modified xsi:type="dcterms:W3CDTF">2023-05-10T08:39:00Z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