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s/>
        </w:rPr>
      </w:pPr>
      <w:bookmarkStart w:id="0" w:name="_GoBack"/>
      <w:bookmarkEnd w:id="0"/>
    </w:p>
    <w:p w14:paraId="4749115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592B2AE5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6819696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1EEA3C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B0E356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B239306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ECC2884" w14:textId="77777777"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793B39E6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2585CEF" w14:textId="77777777" w:rsidR="00051F3C" w:rsidRPr="0002213A" w:rsidRDefault="00051F3C" w:rsidP="00051F3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72F22DF7" w14:textId="75034322" w:rsidR="00051F3C" w:rsidRPr="0002213A" w:rsidRDefault="00051F3C" w:rsidP="00051F3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5687E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A87A9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73CC3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6F5B1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A07334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14769F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B7DDC0" w14:textId="77777777"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7C1E9F" w14:textId="3907949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E458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  <w:cs/>
        </w:rPr>
        <w:br/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pacing w:val="-4"/>
          <w:sz w:val="30"/>
          <w:szCs w:val="30"/>
        </w:rPr>
        <w:t xml:space="preserve"> 31</w:t>
      </w:r>
      <w:r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2566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อมรินทร์พริ้นติ้ง แอนด์ พับลิชชิ่ง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อมรินทร์พริ้นติ้ง แอนด์ พับลิชชิ่ง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</w:t>
      </w:r>
      <w:r>
        <w:rPr>
          <w:rFonts w:ascii="Angsana New" w:hAnsi="Angsana New"/>
          <w:spacing w:val="-6"/>
          <w:sz w:val="30"/>
          <w:szCs w:val="30"/>
        </w:rPr>
        <w:br/>
      </w:r>
      <w:r w:rsidRPr="00B82E03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เรื่อง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</w:t>
      </w:r>
      <w:r>
        <w:rPr>
          <w:rFonts w:ascii="Angsana New" w:hAnsi="Angsana New"/>
          <w:spacing w:val="-4"/>
          <w:sz w:val="30"/>
          <w:szCs w:val="30"/>
        </w:rPr>
        <w:br/>
      </w:r>
      <w:r w:rsidRPr="00CE458C">
        <w:rPr>
          <w:rFonts w:ascii="Angsana New" w:hAnsi="Angsana New"/>
          <w:spacing w:val="-4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2641A5A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651744" w:rsidRPr="00651744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713CFAD1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651744" w:rsidRPr="00651744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5223FF7" w14:textId="310001A2" w:rsidR="003B07B9" w:rsidRPr="0076584B" w:rsidRDefault="00543E73" w:rsidP="00CA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78077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83354">
        <w:rPr>
          <w:rFonts w:ascii="Angsana New" w:hAnsi="Angsana New"/>
          <w:sz w:val="30"/>
          <w:szCs w:val="30"/>
        </w:rPr>
        <w:t>2566</w:t>
      </w:r>
    </w:p>
    <w:sectPr w:rsidR="003B07B9" w:rsidRPr="0076584B" w:rsidSect="00B85A87">
      <w:headerReference w:type="default" r:id="rId14"/>
      <w:footerReference w:type="default" r:id="rId15"/>
      <w:footerReference w:type="firs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FD3C6" w14:textId="77777777" w:rsidR="00632EF4" w:rsidRDefault="00632EF4">
      <w:r>
        <w:separator/>
      </w:r>
    </w:p>
  </w:endnote>
  <w:endnote w:type="continuationSeparator" w:id="0">
    <w:p w14:paraId="1A9C048E" w14:textId="77777777" w:rsidR="00632EF4" w:rsidRDefault="00632EF4">
      <w:r>
        <w:continuationSeparator/>
      </w:r>
    </w:p>
  </w:endnote>
  <w:endnote w:type="continuationNotice" w:id="1">
    <w:p w14:paraId="12501CA6" w14:textId="77777777" w:rsidR="00632EF4" w:rsidRDefault="00632EF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7D283DD0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EF504A">
      <w:rPr>
        <w:rFonts w:ascii="Angsana New" w:hAnsi="Angsana New"/>
        <w:i/>
        <w:iCs/>
        <w:noProof/>
        <w:sz w:val="30"/>
        <w:szCs w:val="30"/>
      </w:rPr>
      <w:t>1410971 - 2023 Mar-FSA-Amarin -03t -Q1 2 May 23.docx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EE238" w14:textId="77777777" w:rsidR="00482137" w:rsidRDefault="0048213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F2714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50CC4" w14:textId="04A33BAE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EF504A">
      <w:rPr>
        <w:rFonts w:ascii="Angsana New" w:hAnsi="Angsana New"/>
        <w:noProof/>
        <w:sz w:val="30"/>
        <w:szCs w:val="30"/>
      </w:rPr>
      <w:t>1410971 - 2023 Mar-FSA-Amarin -03t -Q1 2 May 23.docx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951F2" w14:textId="77777777" w:rsidR="00632EF4" w:rsidRDefault="00632EF4">
      <w:r>
        <w:separator/>
      </w:r>
    </w:p>
  </w:footnote>
  <w:footnote w:type="continuationSeparator" w:id="0">
    <w:p w14:paraId="214D0539" w14:textId="77777777" w:rsidR="00632EF4" w:rsidRDefault="00632EF4">
      <w:r>
        <w:continuationSeparator/>
      </w:r>
    </w:p>
  </w:footnote>
  <w:footnote w:type="continuationNotice" w:id="1">
    <w:p w14:paraId="5665AD07" w14:textId="77777777" w:rsidR="00632EF4" w:rsidRDefault="00632E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E12BF" w14:textId="77777777" w:rsidR="00482137" w:rsidRDefault="004821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6417" w14:textId="472A9C7C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48C21471" w14:textId="58971342" w:rsidR="00357C11" w:rsidRDefault="00357C1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36CAAD82" w14:textId="186F2899" w:rsidR="00357C11" w:rsidRDefault="00357C1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7B753D49" w14:textId="77777777" w:rsidR="00357C11" w:rsidRDefault="00357C1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9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6"/>
  </w:num>
  <w:num w:numId="15">
    <w:abstractNumId w:val="20"/>
  </w:num>
  <w:num w:numId="16">
    <w:abstractNumId w:val="11"/>
  </w:num>
  <w:num w:numId="17">
    <w:abstractNumId w:val="15"/>
  </w:num>
  <w:num w:numId="18">
    <w:abstractNumId w:val="10"/>
  </w:num>
  <w:num w:numId="19">
    <w:abstractNumId w:val="28"/>
  </w:num>
  <w:num w:numId="20">
    <w:abstractNumId w:val="23"/>
  </w:num>
  <w:num w:numId="21">
    <w:abstractNumId w:val="27"/>
  </w:num>
  <w:num w:numId="22">
    <w:abstractNumId w:val="24"/>
  </w:num>
  <w:num w:numId="23">
    <w:abstractNumId w:val="19"/>
  </w:num>
  <w:num w:numId="24">
    <w:abstractNumId w:val="12"/>
  </w:num>
  <w:num w:numId="25">
    <w:abstractNumId w:val="29"/>
  </w:num>
  <w:num w:numId="26">
    <w:abstractNumId w:val="25"/>
  </w:num>
  <w:num w:numId="27">
    <w:abstractNumId w:val="22"/>
  </w:num>
  <w:num w:numId="28">
    <w:abstractNumId w:val="18"/>
  </w:num>
  <w:num w:numId="29">
    <w:abstractNumId w:val="21"/>
  </w:num>
  <w:num w:numId="3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16F"/>
    <w:rsid w:val="0005425D"/>
    <w:rsid w:val="00054312"/>
    <w:rsid w:val="00054588"/>
    <w:rsid w:val="0005460B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836"/>
    <w:rsid w:val="00087963"/>
    <w:rsid w:val="000879E9"/>
    <w:rsid w:val="00087BF6"/>
    <w:rsid w:val="00090095"/>
    <w:rsid w:val="0009077A"/>
    <w:rsid w:val="00090F6B"/>
    <w:rsid w:val="00091066"/>
    <w:rsid w:val="0009120C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B7B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1F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F5E"/>
    <w:rsid w:val="002262FE"/>
    <w:rsid w:val="002263F4"/>
    <w:rsid w:val="00226720"/>
    <w:rsid w:val="00226C58"/>
    <w:rsid w:val="00226CF1"/>
    <w:rsid w:val="002270BC"/>
    <w:rsid w:val="00227126"/>
    <w:rsid w:val="00227388"/>
    <w:rsid w:val="00227886"/>
    <w:rsid w:val="00227A59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405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4F26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06A"/>
    <w:rsid w:val="0035645B"/>
    <w:rsid w:val="003570BA"/>
    <w:rsid w:val="003571A5"/>
    <w:rsid w:val="00357C11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5B3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0BA0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66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801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2EF4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53E"/>
    <w:rsid w:val="006827D1"/>
    <w:rsid w:val="006828E1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692"/>
    <w:rsid w:val="006849E1"/>
    <w:rsid w:val="00684CF2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7049D"/>
    <w:rsid w:val="00770912"/>
    <w:rsid w:val="00770DB5"/>
    <w:rsid w:val="00771483"/>
    <w:rsid w:val="00771A25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772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183"/>
    <w:rsid w:val="00797619"/>
    <w:rsid w:val="007976CE"/>
    <w:rsid w:val="00797837"/>
    <w:rsid w:val="00797B53"/>
    <w:rsid w:val="007A06EC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CFB"/>
    <w:rsid w:val="00837E29"/>
    <w:rsid w:val="008402F4"/>
    <w:rsid w:val="00840486"/>
    <w:rsid w:val="008416B6"/>
    <w:rsid w:val="008416CB"/>
    <w:rsid w:val="00841719"/>
    <w:rsid w:val="00841743"/>
    <w:rsid w:val="008418BF"/>
    <w:rsid w:val="00841BAD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76"/>
    <w:rsid w:val="00864BD3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78E"/>
    <w:rsid w:val="00B628A5"/>
    <w:rsid w:val="00B62BCC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A8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BA"/>
    <w:rsid w:val="00B908C1"/>
    <w:rsid w:val="00B90B14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87A"/>
    <w:rsid w:val="00C27998"/>
    <w:rsid w:val="00C27B6F"/>
    <w:rsid w:val="00C27DD7"/>
    <w:rsid w:val="00C30005"/>
    <w:rsid w:val="00C3048D"/>
    <w:rsid w:val="00C305E9"/>
    <w:rsid w:val="00C30B3E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0A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714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0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6BEE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D0"/>
    <w:rsid w:val="00FC5AE0"/>
    <w:rsid w:val="00FC5F43"/>
    <w:rsid w:val="00FC60F5"/>
    <w:rsid w:val="00FC616F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E0196-ABDE-4894-A3C3-2FFF04FB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413</Words>
  <Characters>1624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niramol</cp:lastModifiedBy>
  <cp:revision>2</cp:revision>
  <cp:lastPrinted>2023-05-02T10:12:00Z</cp:lastPrinted>
  <dcterms:created xsi:type="dcterms:W3CDTF">2023-05-11T09:54:00Z</dcterms:created>
  <dcterms:modified xsi:type="dcterms:W3CDTF">2023-05-11T09:54:00Z</dcterms:modified>
</cp:coreProperties>
</file>