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bookmarkStart w:id="1" w:name="_GoBack"/>
      <w:bookmarkEnd w:id="1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4D5BF13" w14:textId="77777777" w:rsidR="00CE1E58" w:rsidRPr="009D0F45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2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5328DC44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77777777" w:rsidR="00DC794B" w:rsidRPr="0078611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530E708" w14:textId="3F8AA832" w:rsidR="00CB6332" w:rsidRDefault="00DD4626" w:rsidP="00CB633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B6332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49EA40F7" w14:textId="77777777" w:rsidR="00CB6332" w:rsidRPr="00CB6332" w:rsidRDefault="00CB6332" w:rsidP="00CB633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B6332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หตุการณ์ภายหลังรอบระยะเวลารายงาน</w:t>
      </w:r>
    </w:p>
    <w:bookmarkEnd w:id="0"/>
    <w:bookmarkEnd w:id="2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3414BB94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8B086C">
        <w:rPr>
          <w:rFonts w:ascii="Angsana New" w:hAnsi="Angsana New"/>
          <w:sz w:val="30"/>
          <w:szCs w:val="30"/>
        </w:rPr>
        <w:t xml:space="preserve"> </w:t>
      </w:r>
      <w:r w:rsidR="00543E73">
        <w:rPr>
          <w:rFonts w:ascii="Angsana New" w:hAnsi="Angsana New"/>
          <w:sz w:val="30"/>
          <w:szCs w:val="30"/>
        </w:rPr>
        <w:t>1</w:t>
      </w:r>
      <w:r w:rsidR="0069788A">
        <w:rPr>
          <w:rFonts w:ascii="Angsana New" w:hAnsi="Angsana New"/>
          <w:sz w:val="30"/>
          <w:szCs w:val="30"/>
        </w:rPr>
        <w:t>1</w:t>
      </w:r>
      <w:r w:rsidR="00543E73">
        <w:rPr>
          <w:rFonts w:ascii="Angsana New" w:hAnsi="Angsana New"/>
          <w:sz w:val="30"/>
          <w:szCs w:val="30"/>
        </w:rPr>
        <w:t xml:space="preserve"> </w:t>
      </w:r>
      <w:r w:rsidR="00543E7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C52D0">
        <w:rPr>
          <w:rFonts w:ascii="Angsana New" w:hAnsi="Angsana New"/>
          <w:sz w:val="30"/>
          <w:szCs w:val="30"/>
        </w:rPr>
        <w:t>2566</w:t>
      </w:r>
    </w:p>
    <w:p w14:paraId="1307C1FA" w14:textId="77777777" w:rsidR="00E66B73" w:rsidRPr="005E7C9A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33B2A97" w14:textId="4C2AF1D1" w:rsidR="00E66B73" w:rsidRPr="00CE458C" w:rsidRDefault="00F54BC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3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3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FDDAAA3" w14:textId="77777777"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5D3FF77E"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FC52D0">
        <w:rPr>
          <w:rFonts w:ascii="Angsana New" w:hAnsi="Angsana New"/>
          <w:sz w:val="30"/>
          <w:szCs w:val="30"/>
        </w:rPr>
        <w:t>5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6F576443" w14:textId="6BC9C758"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</w:t>
      </w:r>
      <w:r w:rsidR="00FC52D0">
        <w:rPr>
          <w:rFonts w:ascii="Angsana New" w:hAnsi="Angsana New"/>
          <w:spacing w:val="-6"/>
          <w:sz w:val="30"/>
          <w:szCs w:val="30"/>
        </w:rPr>
        <w:t>5</w:t>
      </w:r>
    </w:p>
    <w:p w14:paraId="4A725232" w14:textId="77777777" w:rsidR="001E4F5A" w:rsidRPr="00D504D5" w:rsidRDefault="001E4F5A" w:rsidP="001E4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0348E00" w14:textId="1802892E" w:rsidR="00E66B73" w:rsidRPr="00CE458C" w:rsidRDefault="00C77BB1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4316E"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EA5BCA" w14:textId="34F16196" w:rsidR="00473F9B" w:rsidRPr="002C6F3A" w:rsidRDefault="00DA74FC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82E1C">
        <w:rPr>
          <w:rFonts w:ascii="Angsana New" w:hAnsi="Angsana New"/>
          <w:sz w:val="30"/>
          <w:szCs w:val="30"/>
        </w:rPr>
        <w:tab/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FC52D0" w:rsidRPr="00B43BC0" w14:paraId="229B0B71" w14:textId="77777777" w:rsidTr="00887908">
        <w:trPr>
          <w:trHeight w:hRule="exact" w:val="374"/>
          <w:tblHeader/>
        </w:trPr>
        <w:tc>
          <w:tcPr>
            <w:tcW w:w="4050" w:type="dxa"/>
          </w:tcPr>
          <w:p w14:paraId="66B8E1C6" w14:textId="77777777"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2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5DBA5832" w14:textId="77777777"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D66C40" w14:textId="77777777"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03B747" w14:textId="77777777"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2D0" w:rsidRPr="00B43BC0" w14:paraId="7A61671A" w14:textId="77777777" w:rsidTr="00887908">
        <w:trPr>
          <w:trHeight w:hRule="exact" w:val="374"/>
          <w:tblHeader/>
        </w:trPr>
        <w:tc>
          <w:tcPr>
            <w:tcW w:w="4050" w:type="dxa"/>
          </w:tcPr>
          <w:p w14:paraId="3112B010" w14:textId="438BF511" w:rsidR="00FC52D0" w:rsidRPr="006B2B25" w:rsidRDefault="00455B78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C52D0"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C52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FC52D0"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C52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="00FC52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</w:tcPr>
          <w:p w14:paraId="34F930A0" w14:textId="563414B7"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6" w:type="dxa"/>
          </w:tcPr>
          <w:p w14:paraId="56CB49A8" w14:textId="77777777"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D5A293" w14:textId="35358A70"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1CAB47F" w14:textId="77777777"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B56D5" w14:textId="6BB289AA"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EBF1C64" w14:textId="77777777"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1218F" w14:textId="21DFA8D6"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C52D0" w:rsidRPr="00B43BC0" w14:paraId="48D6E06A" w14:textId="77777777" w:rsidTr="00887908">
        <w:trPr>
          <w:tblHeader/>
        </w:trPr>
        <w:tc>
          <w:tcPr>
            <w:tcW w:w="4050" w:type="dxa"/>
          </w:tcPr>
          <w:p w14:paraId="05BD4FD4" w14:textId="77777777" w:rsidR="00FC52D0" w:rsidRPr="00495DFC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4AAC2366" w14:textId="77777777" w:rsidR="00FC52D0" w:rsidRPr="00495DFC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52D0" w:rsidRPr="00B43BC0" w14:paraId="3742E8F2" w14:textId="77777777" w:rsidTr="00887908">
        <w:tc>
          <w:tcPr>
            <w:tcW w:w="4050" w:type="dxa"/>
          </w:tcPr>
          <w:p w14:paraId="766C0C9C" w14:textId="77777777"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2A2CAF2A" w14:textId="77777777"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48A6B7" w14:textId="77777777"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3086C1" w14:textId="77777777"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E96DE" w14:textId="77777777"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DEAD1F" w14:textId="77777777"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45C72" w14:textId="77777777"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B679E" w14:textId="77777777"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B7B" w:rsidRPr="00B43BC0" w14:paraId="368AC983" w14:textId="77777777" w:rsidTr="00887908">
        <w:tc>
          <w:tcPr>
            <w:tcW w:w="4050" w:type="dxa"/>
          </w:tcPr>
          <w:p w14:paraId="1CEF6FDF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28A37D54" w14:textId="42762AD8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30BC5A7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AA4BBF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89B14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22D0D" w14:textId="0A6E001D" w:rsidR="000E5B7B" w:rsidRPr="008E362A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98,548</w:t>
            </w:r>
          </w:p>
        </w:tc>
        <w:tc>
          <w:tcPr>
            <w:tcW w:w="270" w:type="dxa"/>
          </w:tcPr>
          <w:p w14:paraId="13171CF3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E45DB" w14:textId="000AEBA0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604</w:t>
            </w:r>
          </w:p>
        </w:tc>
      </w:tr>
      <w:tr w:rsidR="000E5B7B" w:rsidRPr="00B43BC0" w14:paraId="7E957545" w14:textId="77777777" w:rsidTr="00887908">
        <w:tc>
          <w:tcPr>
            <w:tcW w:w="4050" w:type="dxa"/>
          </w:tcPr>
          <w:p w14:paraId="05617040" w14:textId="3534128A" w:rsidR="000E5B7B" w:rsidRPr="00C551BB" w:rsidRDefault="000A7373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3" w:type="dxa"/>
          </w:tcPr>
          <w:p w14:paraId="061BE992" w14:textId="4A567822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7DC40DB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7B101F3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A4B2CD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C2F0D" w14:textId="6B3F5364" w:rsidR="000E5B7B" w:rsidRPr="008E362A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1,496</w:t>
            </w:r>
          </w:p>
        </w:tc>
        <w:tc>
          <w:tcPr>
            <w:tcW w:w="270" w:type="dxa"/>
          </w:tcPr>
          <w:p w14:paraId="7255D19F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7C10A" w14:textId="565E7FCF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1,604</w:t>
            </w:r>
          </w:p>
        </w:tc>
      </w:tr>
      <w:tr w:rsidR="000E5B7B" w:rsidRPr="00B43BC0" w14:paraId="0E2BBE38" w14:textId="77777777" w:rsidTr="00887908">
        <w:tc>
          <w:tcPr>
            <w:tcW w:w="4050" w:type="dxa"/>
          </w:tcPr>
          <w:p w14:paraId="46C0D3B3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E8648C6" w14:textId="724B9E1E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0A2D076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241482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3B0AC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D6A43" w14:textId="1FEE4236" w:rsidR="000E5B7B" w:rsidRPr="008E362A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  <w:tc>
          <w:tcPr>
            <w:tcW w:w="270" w:type="dxa"/>
          </w:tcPr>
          <w:p w14:paraId="5FB25385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B0495" w14:textId="512155E9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1,876</w:t>
            </w:r>
          </w:p>
        </w:tc>
      </w:tr>
      <w:tr w:rsidR="000E5B7B" w:rsidRPr="00B43BC0" w14:paraId="7B3C1A33" w14:textId="77777777" w:rsidTr="00887908">
        <w:tc>
          <w:tcPr>
            <w:tcW w:w="4050" w:type="dxa"/>
          </w:tcPr>
          <w:p w14:paraId="3F2D2803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14:paraId="4264C15F" w14:textId="59FDE912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E5B41E3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FB7C46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B8F54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1653C6" w14:textId="523CA48A" w:rsidR="000E5B7B" w:rsidRPr="008E362A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  <w:tc>
          <w:tcPr>
            <w:tcW w:w="270" w:type="dxa"/>
          </w:tcPr>
          <w:p w14:paraId="389886A2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1B511" w14:textId="4B537C2C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3,121</w:t>
            </w:r>
          </w:p>
        </w:tc>
      </w:tr>
      <w:tr w:rsidR="000E5B7B" w:rsidRPr="00B43BC0" w14:paraId="3D11D942" w14:textId="77777777" w:rsidTr="00887908">
        <w:tc>
          <w:tcPr>
            <w:tcW w:w="4050" w:type="dxa"/>
          </w:tcPr>
          <w:p w14:paraId="4BC60C3D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07D067CA" w14:textId="7CE34142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12A6BE0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37952C2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8A2E9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E9498" w14:textId="058933CC" w:rsidR="000E5B7B" w:rsidRPr="008E362A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50D75DCA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5EEAA" w14:textId="1EAABE5F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1,110</w:t>
            </w:r>
          </w:p>
        </w:tc>
      </w:tr>
      <w:tr w:rsidR="000E5B7B" w:rsidRPr="00B43BC0" w14:paraId="46B0BACA" w14:textId="77777777" w:rsidTr="00887908">
        <w:tc>
          <w:tcPr>
            <w:tcW w:w="4050" w:type="dxa"/>
          </w:tcPr>
          <w:p w14:paraId="70C88939" w14:textId="72C64FBD" w:rsidR="000E5B7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58453E26" w14:textId="354B8C7E" w:rsidR="000E5B7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36E2E1D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EC0778" w14:textId="54FA9CEE" w:rsidR="000E5B7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76707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68489E" w14:textId="53FFF155" w:rsidR="000E5B7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58B69D67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C1679C" w14:textId="1CDA2E5C" w:rsidR="000E5B7B" w:rsidRPr="00D66940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B7B" w:rsidRPr="00B43BC0" w14:paraId="7DF3989B" w14:textId="77777777" w:rsidTr="00887908">
        <w:tc>
          <w:tcPr>
            <w:tcW w:w="4050" w:type="dxa"/>
          </w:tcPr>
          <w:p w14:paraId="04FABF9D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2295908D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ED732A2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BE60A6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E7415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810D0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9CFF9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2C3B81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B7B" w:rsidRPr="00B43BC0" w14:paraId="546EA133" w14:textId="77777777" w:rsidTr="00887908">
        <w:tc>
          <w:tcPr>
            <w:tcW w:w="4050" w:type="dxa"/>
          </w:tcPr>
          <w:p w14:paraId="05325CDC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82122C9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A406212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FF197F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1BF28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8F26D7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1F79F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56FCB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B7B" w:rsidRPr="00B43BC0" w14:paraId="16B310DF" w14:textId="77777777" w:rsidTr="00887908">
        <w:tc>
          <w:tcPr>
            <w:tcW w:w="4050" w:type="dxa"/>
          </w:tcPr>
          <w:p w14:paraId="332B154B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14:paraId="16DCAA14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A756DD9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603FA97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16E1E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DA20BB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689BC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EEF66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B7B" w:rsidRPr="00B43BC0" w14:paraId="7AB82E9D" w14:textId="77777777" w:rsidTr="00887908">
        <w:tc>
          <w:tcPr>
            <w:tcW w:w="4050" w:type="dxa"/>
          </w:tcPr>
          <w:p w14:paraId="6E9AF561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49C4772F" w14:textId="551BF3E0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3,103</w:t>
            </w:r>
          </w:p>
        </w:tc>
        <w:tc>
          <w:tcPr>
            <w:tcW w:w="276" w:type="dxa"/>
          </w:tcPr>
          <w:p w14:paraId="111D241D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FF1E70" w14:textId="1A128BE9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3,711</w:t>
            </w:r>
          </w:p>
        </w:tc>
        <w:tc>
          <w:tcPr>
            <w:tcW w:w="270" w:type="dxa"/>
          </w:tcPr>
          <w:p w14:paraId="473F877A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3D3686" w14:textId="3E7FDC1C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  <w:tc>
          <w:tcPr>
            <w:tcW w:w="270" w:type="dxa"/>
          </w:tcPr>
          <w:p w14:paraId="26619F67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CFB7A" w14:textId="389DFD5E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3,671</w:t>
            </w:r>
          </w:p>
        </w:tc>
      </w:tr>
      <w:tr w:rsidR="000E5B7B" w:rsidRPr="00B43BC0" w14:paraId="3F11C374" w14:textId="77777777" w:rsidTr="00887908">
        <w:tc>
          <w:tcPr>
            <w:tcW w:w="4050" w:type="dxa"/>
          </w:tcPr>
          <w:p w14:paraId="06E13F30" w14:textId="6DB5A215" w:rsidR="000E5B7B" w:rsidRPr="007134BE" w:rsidRDefault="000361D7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3" w:type="dxa"/>
          </w:tcPr>
          <w:p w14:paraId="0A41DB8C" w14:textId="09481105" w:rsidR="000E5B7B" w:rsidRPr="00CC6365" w:rsidRDefault="000E5B7B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B904BCC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B8A4F5" w14:textId="6C16D363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0B9D084C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54156A" w14:textId="4A2BF144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C65A21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8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C5690" w14:textId="4F3BA8B8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0E5B7B" w:rsidRPr="00BA3569" w14:paraId="0897EBD7" w14:textId="77777777" w:rsidTr="00887908">
        <w:tc>
          <w:tcPr>
            <w:tcW w:w="4050" w:type="dxa"/>
          </w:tcPr>
          <w:p w14:paraId="2FDCE5E0" w14:textId="1F9E1B6E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486B8DAE" w14:textId="2CC1A5FD" w:rsidR="000E5B7B" w:rsidRPr="00CC6365" w:rsidRDefault="000E5B7B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12714BD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3539045" w14:textId="14F95FFE" w:rsidR="000E5B7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D27957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8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5C304" w14:textId="4105F01B" w:rsidR="000E5B7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356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A3569">
              <w:rPr>
                <w:rFonts w:ascii="Angsana New" w:hAnsi="Angsana New"/>
                <w:sz w:val="30"/>
                <w:szCs w:val="30"/>
              </w:rPr>
              <w:t>,</w:t>
            </w:r>
            <w:r w:rsidRPr="00BA3569">
              <w:rPr>
                <w:rFonts w:ascii="Angsana New" w:hAnsi="Angsana New"/>
                <w:sz w:val="30"/>
                <w:szCs w:val="30"/>
                <w:cs/>
              </w:rPr>
              <w:t>244</w:t>
            </w:r>
          </w:p>
        </w:tc>
        <w:tc>
          <w:tcPr>
            <w:tcW w:w="270" w:type="dxa"/>
          </w:tcPr>
          <w:p w14:paraId="36974413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B5BA6" w14:textId="08A74B1D" w:rsidR="000E5B7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B7B" w:rsidRPr="00B43BC0" w14:paraId="39E8F3B9" w14:textId="77777777" w:rsidTr="00887908">
        <w:tc>
          <w:tcPr>
            <w:tcW w:w="4050" w:type="dxa"/>
          </w:tcPr>
          <w:p w14:paraId="27841D9F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1271267F" w14:textId="1C09A517" w:rsidR="000E5B7B" w:rsidRPr="00CC6365" w:rsidRDefault="000E5B7B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9DE7F6D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CB2F4D" w14:textId="382B6906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18E24104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4F817" w14:textId="3DE45F8D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0E68B0" w14:textId="77777777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31C14" w14:textId="11897194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0E5B7B" w:rsidRPr="000C6424" w14:paraId="66C663EE" w14:textId="77777777" w:rsidTr="00887908">
        <w:tc>
          <w:tcPr>
            <w:tcW w:w="4050" w:type="dxa"/>
          </w:tcPr>
          <w:p w14:paraId="38DACC7C" w14:textId="77777777" w:rsidR="000E5B7B" w:rsidRPr="000C6424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3CE38771" w14:textId="78FFD2D4" w:rsidR="000E5B7B" w:rsidRPr="00AF2399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20,574</w:t>
            </w:r>
          </w:p>
        </w:tc>
        <w:tc>
          <w:tcPr>
            <w:tcW w:w="276" w:type="dxa"/>
          </w:tcPr>
          <w:p w14:paraId="7FCFBE15" w14:textId="77777777" w:rsidR="000E5B7B" w:rsidRPr="000C6424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BC2922" w14:textId="77ADDC68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2399">
              <w:rPr>
                <w:rFonts w:ascii="Angsana New" w:hAnsi="Angsana New"/>
                <w:sz w:val="30"/>
                <w:szCs w:val="30"/>
              </w:rPr>
              <w:t>18,856</w:t>
            </w:r>
          </w:p>
        </w:tc>
        <w:tc>
          <w:tcPr>
            <w:tcW w:w="270" w:type="dxa"/>
          </w:tcPr>
          <w:p w14:paraId="5082E0C8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633EB" w14:textId="7D327A9D" w:rsidR="000E5B7B" w:rsidRPr="008E362A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32A15A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4D182" w14:textId="300B975F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E5B7B" w:rsidRPr="008770D7" w14:paraId="29139BA9" w14:textId="77777777" w:rsidTr="00887908">
        <w:tc>
          <w:tcPr>
            <w:tcW w:w="4050" w:type="dxa"/>
          </w:tcPr>
          <w:p w14:paraId="63F49D77" w14:textId="77777777" w:rsidR="000E5B7B" w:rsidRPr="00855B29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A49CFAC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6" w:type="dxa"/>
          </w:tcPr>
          <w:p w14:paraId="3CB0D379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78" w:type="dxa"/>
          </w:tcPr>
          <w:p w14:paraId="66ADA890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14:paraId="2F2893D3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</w:tcPr>
          <w:p w14:paraId="42BBD4A0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14:paraId="3AD8E933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</w:tcPr>
          <w:p w14:paraId="2E7712A9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0E5B7B" w:rsidRPr="00B43BC0" w14:paraId="460C55A2" w14:textId="77777777" w:rsidTr="00887908">
        <w:tc>
          <w:tcPr>
            <w:tcW w:w="4050" w:type="dxa"/>
          </w:tcPr>
          <w:p w14:paraId="70477A0F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01227F39" w14:textId="77777777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377653B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67352C4" w14:textId="77777777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3AEF61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E00A7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BEB26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28E600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B7B" w:rsidRPr="00B43BC0" w14:paraId="3BB8935A" w14:textId="77777777" w:rsidTr="00887908">
        <w:tc>
          <w:tcPr>
            <w:tcW w:w="4050" w:type="dxa"/>
          </w:tcPr>
          <w:p w14:paraId="623DF434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7DCE4C3F" w14:textId="77777777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E501986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1F027A3" w14:textId="77777777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D58BA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B1C078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1A0D2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38169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B7B" w:rsidRPr="00B43BC0" w14:paraId="1D1AE0AE" w14:textId="77777777" w:rsidTr="00887908">
        <w:tc>
          <w:tcPr>
            <w:tcW w:w="4050" w:type="dxa"/>
          </w:tcPr>
          <w:p w14:paraId="32F9C76D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14:paraId="3364715F" w14:textId="618E6128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17,190</w:t>
            </w:r>
          </w:p>
        </w:tc>
        <w:tc>
          <w:tcPr>
            <w:tcW w:w="276" w:type="dxa"/>
          </w:tcPr>
          <w:p w14:paraId="2F5E1C02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65520A" w14:textId="7CD3A61E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18,232</w:t>
            </w:r>
          </w:p>
        </w:tc>
        <w:tc>
          <w:tcPr>
            <w:tcW w:w="270" w:type="dxa"/>
          </w:tcPr>
          <w:p w14:paraId="72093740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9887C" w14:textId="2C95AA36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3569">
              <w:rPr>
                <w:rFonts w:ascii="Angsana New" w:hAnsi="Angsana New"/>
                <w:sz w:val="30"/>
                <w:szCs w:val="30"/>
              </w:rPr>
              <w:t>7,666</w:t>
            </w:r>
          </w:p>
        </w:tc>
        <w:tc>
          <w:tcPr>
            <w:tcW w:w="270" w:type="dxa"/>
          </w:tcPr>
          <w:p w14:paraId="2B15EF2A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4EA3D" w14:textId="55526F5D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8,159</w:t>
            </w:r>
          </w:p>
        </w:tc>
      </w:tr>
      <w:tr w:rsidR="000E5B7B" w:rsidRPr="00B43BC0" w14:paraId="4DB2BFB8" w14:textId="77777777" w:rsidTr="00887908">
        <w:tc>
          <w:tcPr>
            <w:tcW w:w="4050" w:type="dxa"/>
          </w:tcPr>
          <w:p w14:paraId="2B2A47BB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14:paraId="100EA694" w14:textId="71432B65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1,134</w:t>
            </w:r>
          </w:p>
        </w:tc>
        <w:tc>
          <w:tcPr>
            <w:tcW w:w="276" w:type="dxa"/>
          </w:tcPr>
          <w:p w14:paraId="1D1946D9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DBFA675" w14:textId="24329087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  <w:tc>
          <w:tcPr>
            <w:tcW w:w="270" w:type="dxa"/>
          </w:tcPr>
          <w:p w14:paraId="6C61B61C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447AE" w14:textId="0312A8FD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3569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028ED3A1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96CE1" w14:textId="1798C0DA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  <w:tr w:rsidR="000E5B7B" w:rsidRPr="00B43BC0" w14:paraId="1F35EBBD" w14:textId="77777777" w:rsidTr="00887908">
        <w:tc>
          <w:tcPr>
            <w:tcW w:w="4050" w:type="dxa"/>
          </w:tcPr>
          <w:p w14:paraId="5D71C75D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0FA2C99" w14:textId="18960700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6" w:type="dxa"/>
          </w:tcPr>
          <w:p w14:paraId="488DE66A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6CD3BAA" w14:textId="0993A450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0A76A35B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658F30" w14:textId="5A7FAAB1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A356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732CF99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52EC0A" w14:textId="462FDC88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0E5B7B" w:rsidRPr="00B43BC0" w14:paraId="7D2B33B3" w14:textId="77777777" w:rsidTr="00887908">
        <w:tc>
          <w:tcPr>
            <w:tcW w:w="4050" w:type="dxa"/>
          </w:tcPr>
          <w:p w14:paraId="72A17CAA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8386FC8" w14:textId="790F29F3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7063">
              <w:rPr>
                <w:rFonts w:ascii="Angsana New" w:hAnsi="Angsana New"/>
                <w:b/>
                <w:bCs/>
                <w:sz w:val="30"/>
                <w:szCs w:val="30"/>
              </w:rPr>
              <w:t>18,351</w:t>
            </w:r>
          </w:p>
        </w:tc>
        <w:tc>
          <w:tcPr>
            <w:tcW w:w="276" w:type="dxa"/>
          </w:tcPr>
          <w:p w14:paraId="68252664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43EC941" w14:textId="7BE06ED5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19,550</w:t>
            </w:r>
          </w:p>
        </w:tc>
        <w:tc>
          <w:tcPr>
            <w:tcW w:w="270" w:type="dxa"/>
          </w:tcPr>
          <w:p w14:paraId="27BBB747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72F196" w14:textId="1FA38895"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569">
              <w:rPr>
                <w:rFonts w:ascii="Angsana New" w:hAnsi="Angsana New"/>
                <w:b/>
                <w:bCs/>
                <w:sz w:val="30"/>
                <w:szCs w:val="30"/>
              </w:rPr>
              <w:t>8,280</w:t>
            </w:r>
          </w:p>
        </w:tc>
        <w:tc>
          <w:tcPr>
            <w:tcW w:w="270" w:type="dxa"/>
          </w:tcPr>
          <w:p w14:paraId="3FAAFCAE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AC7C59" w14:textId="7A40A9AD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8,894</w:t>
            </w:r>
          </w:p>
        </w:tc>
      </w:tr>
      <w:tr w:rsidR="000E5B7B" w:rsidRPr="008770D7" w14:paraId="704451B7" w14:textId="77777777" w:rsidTr="00887908">
        <w:tc>
          <w:tcPr>
            <w:tcW w:w="4050" w:type="dxa"/>
          </w:tcPr>
          <w:p w14:paraId="7D6B6444" w14:textId="77777777" w:rsidR="000E5B7B" w:rsidRPr="00855B29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1BF289DA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6" w:type="dxa"/>
          </w:tcPr>
          <w:p w14:paraId="429F417E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78" w:type="dxa"/>
          </w:tcPr>
          <w:p w14:paraId="72A05BAF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CEA2B68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0E8FFEBD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452C56DA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510CB9E4" w14:textId="77777777"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E5B7B" w:rsidRPr="00B43BC0" w14:paraId="1C7CD908" w14:textId="77777777" w:rsidTr="00887908">
        <w:tc>
          <w:tcPr>
            <w:tcW w:w="4050" w:type="dxa"/>
          </w:tcPr>
          <w:p w14:paraId="07FFDD48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7DD8DA1C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33464E7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0FA7CB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4E13A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14DAC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D8159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80036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B7B" w:rsidRPr="00B43BC0" w14:paraId="64D952E1" w14:textId="77777777" w:rsidTr="00887908">
        <w:tc>
          <w:tcPr>
            <w:tcW w:w="4050" w:type="dxa"/>
          </w:tcPr>
          <w:p w14:paraId="7C9ED155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73D1AA61" w14:textId="5237FC0F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23,023</w:t>
            </w:r>
          </w:p>
        </w:tc>
        <w:tc>
          <w:tcPr>
            <w:tcW w:w="276" w:type="dxa"/>
          </w:tcPr>
          <w:p w14:paraId="4D8238DC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CC1FE0" w14:textId="526DF290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19,225</w:t>
            </w:r>
          </w:p>
        </w:tc>
        <w:tc>
          <w:tcPr>
            <w:tcW w:w="270" w:type="dxa"/>
          </w:tcPr>
          <w:p w14:paraId="0CEF8096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24B469" w14:textId="46390190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33C61">
              <w:rPr>
                <w:rFonts w:ascii="Angsana New" w:hAnsi="Angsana New"/>
                <w:sz w:val="30"/>
                <w:szCs w:val="30"/>
              </w:rPr>
              <w:t>9,219</w:t>
            </w:r>
          </w:p>
        </w:tc>
        <w:tc>
          <w:tcPr>
            <w:tcW w:w="270" w:type="dxa"/>
          </w:tcPr>
          <w:p w14:paraId="2A2A09A5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0CF31" w14:textId="18787C40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6,613</w:t>
            </w:r>
          </w:p>
        </w:tc>
      </w:tr>
      <w:tr w:rsidR="000E5B7B" w:rsidRPr="00B43BC0" w14:paraId="38C94627" w14:textId="77777777" w:rsidTr="00887908">
        <w:tc>
          <w:tcPr>
            <w:tcW w:w="4050" w:type="dxa"/>
          </w:tcPr>
          <w:p w14:paraId="16BBF54E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43BE7419" w14:textId="6F5AA70B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6" w:type="dxa"/>
          </w:tcPr>
          <w:p w14:paraId="7C78B6D9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0BA5E2" w14:textId="66CB7FD3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5FE79D1A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2CBA8" w14:textId="0D59961A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BC45F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95045" w14:textId="6E536ABA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</w:tr>
      <w:tr w:rsidR="000E5B7B" w:rsidRPr="00B43BC0" w14:paraId="5BA26679" w14:textId="77777777" w:rsidTr="00887908">
        <w:tc>
          <w:tcPr>
            <w:tcW w:w="4050" w:type="dxa"/>
          </w:tcPr>
          <w:p w14:paraId="1C950CE7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1D1CBF61" w14:textId="726258F3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3,732</w:t>
            </w:r>
          </w:p>
        </w:tc>
        <w:tc>
          <w:tcPr>
            <w:tcW w:w="276" w:type="dxa"/>
          </w:tcPr>
          <w:p w14:paraId="72E6AE52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BA87F0" w14:textId="4C584C21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3,344</w:t>
            </w:r>
          </w:p>
        </w:tc>
        <w:tc>
          <w:tcPr>
            <w:tcW w:w="270" w:type="dxa"/>
          </w:tcPr>
          <w:p w14:paraId="0CFDB751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E4995" w14:textId="6E820729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33C61">
              <w:rPr>
                <w:rFonts w:ascii="Angsana New" w:hAnsi="Angsana New"/>
                <w:sz w:val="30"/>
                <w:szCs w:val="30"/>
              </w:rPr>
              <w:t>3,213</w:t>
            </w:r>
          </w:p>
        </w:tc>
        <w:tc>
          <w:tcPr>
            <w:tcW w:w="270" w:type="dxa"/>
          </w:tcPr>
          <w:p w14:paraId="2E09CAF2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B7C75" w14:textId="5090CC22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0E5B7B" w:rsidRPr="00B43BC0" w14:paraId="6298F771" w14:textId="77777777" w:rsidTr="00887908">
        <w:tc>
          <w:tcPr>
            <w:tcW w:w="4050" w:type="dxa"/>
          </w:tcPr>
          <w:p w14:paraId="00422539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049AB974" w14:textId="0C8BA2EF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276" w:type="dxa"/>
          </w:tcPr>
          <w:p w14:paraId="3EC93E08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5D852B" w14:textId="69774A39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7E4D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CAA887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FF7B8" w14:textId="2D105345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33C61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270" w:type="dxa"/>
          </w:tcPr>
          <w:p w14:paraId="69BF1BEB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EEA8C" w14:textId="7791D6CE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</w:tr>
      <w:tr w:rsidR="000E5B7B" w:rsidRPr="00E50DE9" w14:paraId="581936E2" w14:textId="77777777" w:rsidTr="00887908">
        <w:tc>
          <w:tcPr>
            <w:tcW w:w="4050" w:type="dxa"/>
          </w:tcPr>
          <w:p w14:paraId="4EC8F582" w14:textId="6318FFB9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0E7F6A73" w14:textId="18AAE967" w:rsidR="000E5B7B" w:rsidRPr="00777063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50DE9">
              <w:rPr>
                <w:rFonts w:ascii="Angsana New" w:hAnsi="Angsana New"/>
                <w:sz w:val="30"/>
                <w:szCs w:val="30"/>
                <w:cs/>
              </w:rPr>
              <w:t>565</w:t>
            </w:r>
          </w:p>
        </w:tc>
        <w:tc>
          <w:tcPr>
            <w:tcW w:w="276" w:type="dxa"/>
          </w:tcPr>
          <w:p w14:paraId="492378AC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0D92F7B" w14:textId="628D866C" w:rsidR="000E5B7B" w:rsidRPr="007E4D54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FF6915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F3DF2" w14:textId="2B95CA2E" w:rsidR="000E5B7B" w:rsidRPr="00333C61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A8354C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169EC" w14:textId="2C7A153D" w:rsidR="000E5B7B" w:rsidRPr="007E4D54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B7B" w:rsidRPr="00B43BC0" w14:paraId="5640C430" w14:textId="77777777" w:rsidTr="00887908">
        <w:tc>
          <w:tcPr>
            <w:tcW w:w="4050" w:type="dxa"/>
          </w:tcPr>
          <w:p w14:paraId="21598A30" w14:textId="77777777" w:rsidR="000E5B7B" w:rsidRPr="00937050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705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3" w:type="dxa"/>
          </w:tcPr>
          <w:p w14:paraId="031708A4" w14:textId="330C6A6C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276" w:type="dxa"/>
          </w:tcPr>
          <w:p w14:paraId="25B32DB5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5ED4016" w14:textId="357D355C" w:rsidR="000E5B7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37050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270" w:type="dxa"/>
          </w:tcPr>
          <w:p w14:paraId="59C079D6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0EEB85" w14:textId="6657489E"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E32EA" w14:textId="77777777"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446E6" w14:textId="3263C825" w:rsidR="000E5B7B" w:rsidRPr="00AC323F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</w:tr>
    </w:tbl>
    <w:p w14:paraId="2ABAF3DE" w14:textId="77777777" w:rsidR="00791DA0" w:rsidRDefault="00791DA0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30"/>
          <w:szCs w:val="30"/>
        </w:rPr>
      </w:pPr>
    </w:p>
    <w:p w14:paraId="2F8D603A" w14:textId="77777777" w:rsidR="00791DA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167"/>
        <w:gridCol w:w="268"/>
        <w:gridCol w:w="1150"/>
        <w:gridCol w:w="246"/>
        <w:gridCol w:w="1139"/>
        <w:gridCol w:w="236"/>
        <w:gridCol w:w="1142"/>
      </w:tblGrid>
      <w:tr w:rsidR="004774CA" w:rsidRPr="00104961" w14:paraId="34516E1A" w14:textId="77777777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D3CCF81" w14:textId="6E20806D" w:rsidR="00246B7C" w:rsidRPr="00F2755E" w:rsidRDefault="004C14C2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C1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BE2F" w14:textId="615C726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05FE34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D7D" w14:textId="560C9F48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2D0" w:rsidRPr="00104961" w14:paraId="3C9808A1" w14:textId="77777777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028DD9C2" w14:textId="62F546DF" w:rsidR="00FC52D0" w:rsidRPr="00E705B3" w:rsidRDefault="000A7373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947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7A8AB" w14:textId="5AC3C3BC" w:rsidR="00FC52D0" w:rsidRPr="00CC6365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5CA6" w14:textId="77777777"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3752373" w14:textId="55D8010E"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FDDAFC5" w14:textId="77777777"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ECDD" w14:textId="213D20A9" w:rsidR="00FC52D0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9B06" w14:textId="77777777"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75D30C9E" w14:textId="3A465F3B" w:rsidR="00FC52D0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C52D0" w:rsidRPr="00104961" w14:paraId="3B128F1D" w14:textId="77777777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276C2B5" w14:textId="77777777" w:rsidR="00FC52D0" w:rsidRPr="00E705B3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7372" w14:textId="56D83DA9" w:rsidR="00FC52D0" w:rsidRPr="00CC6365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211A027" w14:textId="77777777"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939B371" w14:textId="7B9B88B4"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5A5A8AA" w14:textId="77777777"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46334" w14:textId="4006FA16" w:rsidR="00FC52D0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D9E912B" w14:textId="77777777"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733D8D8" w14:textId="465E0605" w:rsidR="00FC52D0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C52D0" w:rsidRPr="00104961" w14:paraId="7239E0F1" w14:textId="77777777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7DF3E74F" w14:textId="77777777" w:rsidR="00246B7C" w:rsidRPr="00E705B3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0A3D5" w14:textId="7E10B475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74CA" w:rsidRPr="00104961" w14:paraId="41204D9C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0AE80000" w14:textId="27B46CC1" w:rsidR="00246B7C" w:rsidRPr="00E705B3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4B73A" w14:textId="77777777" w:rsidR="00246B7C" w:rsidRPr="00CC6365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05DA87" w14:textId="77777777" w:rsidR="00246B7C" w:rsidRPr="00104961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D9D3833" w14:textId="77777777" w:rsidR="00246B7C" w:rsidRPr="00104961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381C29F" w14:textId="77777777" w:rsidR="00246B7C" w:rsidRPr="00104961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437DC" w14:textId="77777777" w:rsidR="00246B7C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6AFD48F" w14:textId="77777777" w:rsidR="00246B7C" w:rsidRPr="00104961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227A1910" w14:textId="77777777" w:rsidR="00246B7C" w:rsidRDefault="00246B7C" w:rsidP="00A9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4CA" w:rsidRPr="00104961" w14:paraId="785F90F9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32F99F2E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8958" w14:textId="7BE8EBA3" w:rsidR="004774CA" w:rsidRPr="00CC6365" w:rsidRDefault="00E50DE9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0DC272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4E96235" w14:textId="75C9BB72" w:rsidR="004774CA" w:rsidRPr="00104961" w:rsidRDefault="004774CA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8698071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4C30" w14:textId="1FF9120C" w:rsidR="004774CA" w:rsidRPr="00104961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60A88">
              <w:rPr>
                <w:rFonts w:ascii="Angsana New" w:hAnsi="Angsana New"/>
                <w:sz w:val="30"/>
                <w:szCs w:val="30"/>
                <w:cs/>
              </w:rPr>
              <w:t>142</w:t>
            </w:r>
            <w:r w:rsidRPr="00A60A88">
              <w:rPr>
                <w:rFonts w:ascii="Angsana New" w:hAnsi="Angsana New"/>
                <w:sz w:val="30"/>
                <w:szCs w:val="30"/>
              </w:rPr>
              <w:t>,</w:t>
            </w:r>
            <w:r w:rsidRPr="00A60A88">
              <w:rPr>
                <w:rFonts w:ascii="Angsana New" w:hAnsi="Angsana New"/>
                <w:sz w:val="30"/>
                <w:szCs w:val="30"/>
                <w:cs/>
              </w:rPr>
              <w:t>054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F849ED0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6DCD4F13" w14:textId="0DD9BCD9" w:rsidR="004774CA" w:rsidRPr="00D457A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142,292</w:t>
            </w:r>
          </w:p>
        </w:tc>
      </w:tr>
      <w:tr w:rsidR="004774CA" w:rsidRPr="00104961" w14:paraId="315058EE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05499114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600A" w14:textId="4A4F59F1" w:rsidR="004774CA" w:rsidRPr="001532C5" w:rsidRDefault="00E50DE9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50DE9">
              <w:rPr>
                <w:rFonts w:ascii="Angsana New" w:hAnsi="Angsana New"/>
                <w:sz w:val="30"/>
                <w:szCs w:val="30"/>
              </w:rPr>
              <w:t>3,648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A244D2D" w14:textId="77777777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DB1A6C5" w14:textId="5728F568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4,188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578ADC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1C14" w14:textId="498CA8AB" w:rsidR="004774CA" w:rsidRPr="00104961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60A8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60A88">
              <w:rPr>
                <w:rFonts w:ascii="Angsana New" w:hAnsi="Angsana New"/>
                <w:sz w:val="30"/>
                <w:szCs w:val="30"/>
              </w:rPr>
              <w:t>,</w:t>
            </w:r>
            <w:r w:rsidRPr="00A60A88">
              <w:rPr>
                <w:rFonts w:ascii="Angsana New" w:hAnsi="Angsana New"/>
                <w:sz w:val="30"/>
                <w:szCs w:val="30"/>
                <w:cs/>
              </w:rPr>
              <w:t>648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47CCC02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72AB5106" w14:textId="752E90E5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4,183</w:t>
            </w:r>
          </w:p>
        </w:tc>
      </w:tr>
      <w:tr w:rsidR="004774CA" w:rsidRPr="00104961" w14:paraId="5DC18CB5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72705EC7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0DA99" w14:textId="5F84F77A" w:rsidR="004774CA" w:rsidRPr="001532C5" w:rsidRDefault="00E50DE9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50DE9">
              <w:rPr>
                <w:rFonts w:ascii="Angsana New" w:hAnsi="Angsana New"/>
                <w:sz w:val="30"/>
                <w:szCs w:val="30"/>
              </w:rPr>
              <w:t>33,393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1FF0569" w14:textId="77777777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6136" w14:textId="595B6D52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13BED">
              <w:rPr>
                <w:rFonts w:asciiTheme="majorBidi" w:hAnsiTheme="majorBidi" w:cstheme="majorBidi"/>
                <w:sz w:val="30"/>
                <w:szCs w:val="30"/>
              </w:rPr>
              <w:t>37,259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04C14D2E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A9B3B" w14:textId="22BD41F1" w:rsidR="004774CA" w:rsidRPr="00104961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60A88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A60A88">
              <w:rPr>
                <w:rFonts w:ascii="Angsana New" w:hAnsi="Angsana New"/>
                <w:sz w:val="30"/>
                <w:szCs w:val="30"/>
              </w:rPr>
              <w:t>,</w:t>
            </w:r>
            <w:r w:rsidRPr="00A60A88">
              <w:rPr>
                <w:rFonts w:ascii="Angsana New" w:hAnsi="Angsana New"/>
                <w:sz w:val="30"/>
                <w:szCs w:val="30"/>
                <w:cs/>
              </w:rPr>
              <w:t>480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FE1DEC8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68E9" w14:textId="167986A6" w:rsidR="004774CA" w:rsidRPr="00D457A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17,649</w:t>
            </w:r>
          </w:p>
        </w:tc>
      </w:tr>
      <w:tr w:rsidR="004774CA" w:rsidRPr="00104961" w14:paraId="4EF0F2A6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653FE254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DAA3E7" w14:textId="4BCC4088" w:rsidR="004774CA" w:rsidRPr="001532C5" w:rsidRDefault="00E50DE9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DE9">
              <w:rPr>
                <w:rFonts w:ascii="Angsana New" w:hAnsi="Angsana New"/>
                <w:b/>
                <w:bCs/>
                <w:sz w:val="30"/>
                <w:szCs w:val="30"/>
              </w:rPr>
              <w:t>37,041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CECAA2" w14:textId="77777777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6A0B" w14:textId="237DDB20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13B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E30DC86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8C0D1" w14:textId="71BD8F13" w:rsidR="004774CA" w:rsidRPr="00246B7C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0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156</w:t>
            </w:r>
            <w:r w:rsidRPr="00A60A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60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059FE59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F6FCD" w14:textId="4F2F3FAF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164,124</w:t>
            </w:r>
          </w:p>
        </w:tc>
      </w:tr>
      <w:tr w:rsidR="004774CA" w:rsidRPr="00104961" w14:paraId="6E94DF52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0C99A8B8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A4939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007FA42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74D7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E474527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4DC7B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9FB496D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3CC66C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4CA" w:rsidRPr="00104961" w14:paraId="70513E1B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3B4D8796" w14:textId="148244EF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7481B" w14:textId="77777777" w:rsidR="004774CA" w:rsidRPr="00CC636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775F9A5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3F6ED82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026166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F89B4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5329DC7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51DB9789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4CA" w:rsidRPr="00104961" w14:paraId="6BD9A05B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77C87BC1" w14:textId="35386C33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552" w14:textId="7DDA8A69" w:rsidR="004774CA" w:rsidRPr="00BD5401" w:rsidRDefault="00E50DE9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AD4E86" w14:textId="77777777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4AA1516" w14:textId="3B0A2E58" w:rsidR="004774CA" w:rsidRPr="001532C5" w:rsidRDefault="00841BAD" w:rsidP="0084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BF7E5D9" w14:textId="77777777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B583" w14:textId="0C23C889" w:rsidR="004774CA" w:rsidRPr="001532C5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60A88">
              <w:rPr>
                <w:rFonts w:ascii="Angsana New" w:hAnsi="Angsana New"/>
                <w:sz w:val="30"/>
                <w:szCs w:val="30"/>
                <w:cs/>
              </w:rPr>
              <w:t>371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60F529D8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385339B5" w14:textId="44D45587" w:rsidR="004774CA" w:rsidRPr="00D457A5" w:rsidRDefault="00841BAD" w:rsidP="0084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0A88" w:rsidRPr="00104961" w14:paraId="35851FCD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6F4CA793" w14:textId="4C217788" w:rsidR="00A60A88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9CF3" w14:textId="71F2ABDC" w:rsidR="00A60A88" w:rsidRPr="001532C5" w:rsidRDefault="00987AE3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A22FB82" w14:textId="77777777" w:rsidR="00A60A88" w:rsidRPr="001532C5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B176CFC" w14:textId="3643BA75" w:rsidR="00A60A88" w:rsidRPr="00BD5401" w:rsidRDefault="00841BAD" w:rsidP="0084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CBCF9AD" w14:textId="77777777" w:rsidR="00A60A88" w:rsidRPr="001532C5" w:rsidRDefault="00A60A88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93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3650B" w14:textId="773AF3EA" w:rsidR="00A60A88" w:rsidRPr="00A60A88" w:rsidRDefault="00987AE3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5,442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B08594B" w14:textId="77777777" w:rsidR="00A60A88" w:rsidRPr="00104961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0A568DA8" w14:textId="4CA8691C" w:rsidR="00A60A88" w:rsidRPr="00BD5401" w:rsidRDefault="00841BAD" w:rsidP="0084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4774CA" w:rsidRPr="00104961" w14:paraId="44791291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16E9A777" w14:textId="6DAAB09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42FE" w14:textId="6521CFB4" w:rsidR="004774CA" w:rsidRPr="001532C5" w:rsidRDefault="00E50DE9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50DE9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678DE0C" w14:textId="77777777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5EB28AF" w14:textId="7D2CD589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9848F81" w14:textId="77777777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F7BF" w14:textId="747E3F25" w:rsidR="004774CA" w:rsidRPr="001532C5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60A88">
              <w:rPr>
                <w:rFonts w:ascii="Angsana New" w:hAnsi="Angsana New"/>
                <w:sz w:val="30"/>
                <w:szCs w:val="30"/>
                <w:cs/>
              </w:rPr>
              <w:t>372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E0A107C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7327446E" w14:textId="45105ED5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4774CA" w:rsidRPr="00104961" w14:paraId="671951AA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32F7DE30" w14:textId="0D7A3BF1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3AB35" w14:textId="61C88C26" w:rsidR="004774CA" w:rsidRPr="00E50DE9" w:rsidRDefault="00987AE3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5,895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F9BECF2" w14:textId="77777777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DA779" w14:textId="3C08EE11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16EC990" w14:textId="77777777"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775DA" w14:textId="776E5CD6" w:rsidR="004774CA" w:rsidRPr="001532C5" w:rsidRDefault="00987AE3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6,185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24B0EC30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1A590" w14:textId="2012E0BB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</w:tr>
      <w:tr w:rsidR="004774CA" w:rsidRPr="00104961" w14:paraId="1CFBF627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08FACD8E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C7078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6361B2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7A2AF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718F62E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91E0C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9F29C4F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3568C" w14:textId="77777777"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4CA" w:rsidRPr="00104961" w14:paraId="23275715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4B9266CF" w14:textId="7BB8F6C6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4774CA" w:rsidRPr="00CC636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4CA" w:rsidRPr="00104961" w14:paraId="6577CB0B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599386C8" w:rsidR="004774CA" w:rsidRPr="00BD5401" w:rsidRDefault="00E50DE9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6542E75C" w:rsidR="004774CA" w:rsidRPr="00104961" w:rsidRDefault="004774CA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6A179F14" w:rsidR="004774CA" w:rsidRPr="00104961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60A88">
              <w:rPr>
                <w:rFonts w:ascii="Angsana New" w:hAnsi="Angsana New"/>
                <w:sz w:val="30"/>
                <w:szCs w:val="30"/>
              </w:rPr>
              <w:t>3,201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581C6B49" w:rsidR="004774CA" w:rsidRPr="00D457A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7,785</w:t>
            </w:r>
          </w:p>
        </w:tc>
      </w:tr>
      <w:tr w:rsidR="004774CA" w:rsidRPr="00C50934" w14:paraId="26BDBD05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5DF27370" w:rsidR="004774CA" w:rsidRPr="00A119A3" w:rsidRDefault="00E50DE9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50DE9">
              <w:rPr>
                <w:rFonts w:ascii="Angsana New" w:hAnsi="Angsana New"/>
                <w:sz w:val="30"/>
                <w:szCs w:val="30"/>
              </w:rPr>
              <w:t>10,392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52B2A75C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11,160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3570E48B" w:rsidR="004774CA" w:rsidRPr="00BD5401" w:rsidRDefault="00A60A88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4774CA" w:rsidRPr="00C50934" w:rsidRDefault="004774CA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554CBA84" w:rsidR="004774CA" w:rsidRPr="00BD5401" w:rsidRDefault="004774CA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4CA" w:rsidRPr="00104961" w14:paraId="5D4280CE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17EA6581" w:rsidR="004774CA" w:rsidRPr="00A119A3" w:rsidRDefault="00E50DE9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50DE9">
              <w:rPr>
                <w:rFonts w:ascii="Angsana New" w:hAnsi="Angsana New"/>
                <w:sz w:val="30"/>
                <w:szCs w:val="30"/>
              </w:rPr>
              <w:t>3,863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2ACB66B0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sz w:val="30"/>
                <w:szCs w:val="30"/>
              </w:rPr>
              <w:t>7,994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32601B1E" w:rsidR="004774CA" w:rsidRPr="00104961" w:rsidRDefault="00C50934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0934">
              <w:rPr>
                <w:rFonts w:ascii="Angsana New" w:hAnsi="Angsana New"/>
                <w:sz w:val="30"/>
                <w:szCs w:val="30"/>
              </w:rPr>
              <w:t>3,796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7B9C427A" w:rsidR="004774CA" w:rsidRPr="00D457A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7,750</w:t>
            </w:r>
          </w:p>
        </w:tc>
      </w:tr>
      <w:tr w:rsidR="004774CA" w:rsidRPr="00104961" w14:paraId="645CB4B6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5B545153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716634E5" w:rsidR="004774CA" w:rsidRPr="00A119A3" w:rsidRDefault="00E50DE9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DE9">
              <w:rPr>
                <w:rFonts w:ascii="Angsana New" w:hAnsi="Angsana New"/>
                <w:b/>
                <w:bCs/>
                <w:sz w:val="30"/>
                <w:szCs w:val="30"/>
              </w:rPr>
              <w:t>14,255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B5DDBBD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582F47DA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19,154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BB8F756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16C04FAA" w:rsidR="004774CA" w:rsidRPr="00104961" w:rsidRDefault="00C50934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0934">
              <w:rPr>
                <w:rFonts w:ascii="Angsana New" w:hAnsi="Angsana New"/>
                <w:b/>
                <w:bCs/>
                <w:sz w:val="30"/>
                <w:szCs w:val="30"/>
              </w:rPr>
              <w:t>6,997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0A513F6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34AF2B12" w:rsidR="004774CA" w:rsidRPr="00EF43F6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15,535</w:t>
            </w:r>
          </w:p>
        </w:tc>
      </w:tr>
      <w:tr w:rsidR="004774CA" w:rsidRPr="00104961" w14:paraId="695CC7A5" w14:textId="77777777" w:rsidTr="00780FC1">
        <w:tc>
          <w:tcPr>
            <w:tcW w:w="2126" w:type="pct"/>
            <w:tcBorders>
              <w:top w:val="nil"/>
              <w:bottom w:val="nil"/>
            </w:tcBorders>
          </w:tcPr>
          <w:p w14:paraId="05B77533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17EB5C" w14:textId="77777777" w:rsidR="004774CA" w:rsidRPr="00A119A3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2AD0D5A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nil"/>
            </w:tcBorders>
          </w:tcPr>
          <w:p w14:paraId="33E602DF" w14:textId="77777777" w:rsidR="004774CA" w:rsidRPr="00267458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A09024D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A9FCEB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22589F03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nil"/>
            </w:tcBorders>
          </w:tcPr>
          <w:p w14:paraId="3CD8EF30" w14:textId="77777777" w:rsidR="004774CA" w:rsidRPr="00267458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74CA" w:rsidRPr="00CE458C" w14:paraId="4D4EBE02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4774CA" w:rsidRPr="007C7F9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7F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C2DF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E61D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934" w:rsidRPr="00CE458C" w14:paraId="7AEE9DE7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6163B262" w:rsidR="00C50934" w:rsidRPr="00CE458C" w:rsidRDefault="00C50934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D0B0" w14:textId="3BA345F4" w:rsidR="00C50934" w:rsidRPr="00780FC1" w:rsidRDefault="00E50DE9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FC1">
              <w:rPr>
                <w:rFonts w:ascii="Angsana New" w:hAnsi="Angsana New"/>
                <w:b/>
                <w:bCs/>
                <w:sz w:val="30"/>
                <w:szCs w:val="30"/>
              </w:rPr>
              <w:t>7,090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C50934" w:rsidRPr="00780FC1" w:rsidRDefault="00C50934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5C9006" w14:textId="279E802A" w:rsidR="00C50934" w:rsidRPr="00780FC1" w:rsidRDefault="00C50934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FC1">
              <w:rPr>
                <w:rFonts w:ascii="Angsana New" w:hAnsi="Angsana New"/>
                <w:b/>
                <w:bCs/>
                <w:sz w:val="30"/>
                <w:szCs w:val="30"/>
              </w:rPr>
              <w:t>6,876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C50934" w:rsidRPr="00780FC1" w:rsidRDefault="00C50934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420740" w14:textId="4619D67F" w:rsidR="00C50934" w:rsidRPr="00780FC1" w:rsidRDefault="00C50934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FC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C50934" w:rsidRPr="00780FC1" w:rsidRDefault="00C50934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0AF890" w14:textId="1FCF3BEE" w:rsidR="00C50934" w:rsidRPr="00780FC1" w:rsidRDefault="00C50934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FC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4774CA" w:rsidRPr="00CE458C" w14:paraId="04A4214D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1E967DA4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5EC75D" w14:textId="77777777" w:rsidR="004774CA" w:rsidRPr="00A119A3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2E0EC" w14:textId="77777777"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4BA909" w14:textId="77777777" w:rsidR="004774CA" w:rsidRPr="00267458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75F2" w14:textId="77777777"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D976D1" w14:textId="77777777"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08B7" w14:textId="77777777"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4B37AF" w14:textId="77777777" w:rsidR="004774CA" w:rsidRPr="00267458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74CA" w:rsidRPr="00CE458C" w14:paraId="0FF6BF05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79E29AB" w14:textId="77777777" w:rsidR="004774CA" w:rsidRPr="007C7F9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3C6A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F67B0A9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7F10A80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B8CD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6451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B14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6B5DFE6E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4CA" w:rsidRPr="00CE458C" w14:paraId="047F6D05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80ADC71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B78251" w14:textId="792A1515" w:rsidR="004774CA" w:rsidRPr="00FE4CE6" w:rsidRDefault="00E50DE9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50DE9">
              <w:rPr>
                <w:rFonts w:ascii="Angsana New" w:hAnsi="Angsana New"/>
                <w:b/>
                <w:bCs/>
                <w:sz w:val="30"/>
                <w:szCs w:val="30"/>
              </w:rPr>
              <w:t>11,594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17CB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10B3B2" w14:textId="0A4E8D42" w:rsidR="004774CA" w:rsidRPr="00444E00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12,852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6B30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7EDAC5" w14:textId="2ACD75CD" w:rsidR="004774CA" w:rsidRPr="00CE458C" w:rsidRDefault="001D7F0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F00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723C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A4A42" w14:textId="3D4FB6C3" w:rsidR="004774CA" w:rsidRPr="005311E6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</w:p>
        </w:tc>
      </w:tr>
      <w:tr w:rsidR="004774CA" w:rsidRPr="00CE458C" w14:paraId="72EEEB65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785FE48" w14:textId="77777777"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78E31A" w14:textId="77777777" w:rsidR="004774CA" w:rsidRPr="00A119A3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D3934" w14:textId="77777777"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87B27" w14:textId="77777777" w:rsidR="004774CA" w:rsidRPr="00267458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32ED" w14:textId="77777777"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C38AEF" w14:textId="77777777"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CEB0" w14:textId="77777777"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703F0" w14:textId="77777777" w:rsidR="004774CA" w:rsidRPr="00267458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74CA" w:rsidRPr="00CE458C" w14:paraId="4A3F634E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F2A4DE0" w14:textId="430C3535" w:rsidR="004774CA" w:rsidRPr="007C7F91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4F28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1BBA7FD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7289BC8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1FB2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D9E9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AF5D" w14:textId="77777777"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448555F5" w14:textId="77777777"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3E0" w:rsidRPr="00BD5401" w14:paraId="277A412D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9A287A2" w14:textId="767C21CF" w:rsidR="006373E0" w:rsidRP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3E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3A17D6" w14:textId="5E77D0A5" w:rsidR="006373E0" w:rsidRPr="00BD5401" w:rsidRDefault="00E50DE9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EB1393F" w14:textId="77777777" w:rsidR="006373E0" w:rsidRPr="00CE458C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EDEAD2" w14:textId="355FBBC7" w:rsidR="006373E0" w:rsidRPr="00BD5401" w:rsidRDefault="006373E0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65853" w14:textId="77777777" w:rsidR="006373E0" w:rsidRPr="00BD5401" w:rsidRDefault="006373E0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7406A" w14:textId="6B9E3205" w:rsidR="006373E0" w:rsidRP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3E0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21AA" w14:textId="77777777" w:rsidR="006373E0" w:rsidRP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B33AE" w14:textId="2EF1E47A" w:rsidR="006373E0" w:rsidRPr="00BD5401" w:rsidRDefault="006373E0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373E0" w:rsidRPr="00CE458C" w14:paraId="2AD7FA0D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0839F44" w14:textId="77777777" w:rsidR="006373E0" w:rsidRPr="00C70ACE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1E3E0" w14:textId="77777777"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60FB8B5" w14:textId="77777777" w:rsidR="006373E0" w:rsidRPr="00CE458C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42DB14D" w14:textId="77777777"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79DA2" w14:textId="77777777" w:rsidR="006373E0" w:rsidRPr="00CE458C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70E58" w14:textId="77777777"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E0C2E" w14:textId="77777777" w:rsidR="006373E0" w:rsidRPr="00CE458C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2F45FBC1" w14:textId="77777777"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3E0" w:rsidRPr="00CE458C" w14:paraId="5C75B624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4A197BAF" w14:textId="4B830CC3" w:rsidR="006373E0" w:rsidRPr="00C70ACE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A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ภาระผูกพันรายจ่ายฝ่ายทุน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D453" w14:textId="77777777"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AA04647" w14:textId="77777777" w:rsidR="006373E0" w:rsidRPr="00CE458C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1B4C844" w14:textId="77777777"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3B491" w14:textId="77777777" w:rsidR="006373E0" w:rsidRPr="00CE458C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2ECAE" w14:textId="77777777"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E860F" w14:textId="77777777" w:rsidR="006373E0" w:rsidRPr="00CE458C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4C89C5CA" w14:textId="77777777"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F00" w:rsidRPr="00BD5401" w14:paraId="477FD6F1" w14:textId="77777777" w:rsidTr="00780FC1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CD1963A" w14:textId="7F00A1A8" w:rsidR="001D7F00" w:rsidRPr="00CE458C" w:rsidRDefault="001D7F00" w:rsidP="001D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AC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D28AF" w14:textId="5F09A759" w:rsidR="001D7F00" w:rsidRPr="00FE4CE6" w:rsidRDefault="00C40C02" w:rsidP="001D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E1346F" w:rsidRPr="00E1346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6D8E" w14:textId="77777777" w:rsidR="001D7F00" w:rsidRPr="00CE458C" w:rsidRDefault="001D7F00" w:rsidP="001D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0DD254" w14:textId="6111F523" w:rsidR="001D7F00" w:rsidRPr="00444E00" w:rsidRDefault="001D7F00" w:rsidP="001D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B003" w14:textId="77777777" w:rsidR="001D7F00" w:rsidRPr="00CE458C" w:rsidRDefault="001D7F00" w:rsidP="001D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F5893" w14:textId="4308DAE9" w:rsidR="001D7F00" w:rsidRPr="00CE458C" w:rsidRDefault="001D7F00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5F86A" w14:textId="77777777" w:rsidR="001D7F00" w:rsidRPr="00CE458C" w:rsidRDefault="001D7F00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93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17BB79" w14:textId="08F638A7" w:rsidR="001D7F00" w:rsidRPr="005311E6" w:rsidRDefault="001D7F00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24AA790" w14:textId="77777777" w:rsidR="00A252BC" w:rsidRPr="00574E1E" w:rsidRDefault="00A252BC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1627A3D" w14:textId="77777777" w:rsidR="00C70ACE" w:rsidRPr="00A252BC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52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9F84CDA" w14:textId="77777777" w:rsidR="00C70ACE" w:rsidRPr="00574E1E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C0232CF" w14:textId="69449831" w:rsidR="00574E1E" w:rsidRPr="001532C5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1532C5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สัญญาเงิน</w:t>
      </w:r>
      <w:r w:rsidR="0007684C" w:rsidRPr="0007684C">
        <w:rPr>
          <w:rFonts w:ascii="Angsana New" w:hAnsi="Angsana New"/>
          <w:i/>
          <w:iCs/>
          <w:spacing w:val="-6"/>
          <w:sz w:val="30"/>
          <w:szCs w:val="30"/>
          <w:cs/>
        </w:rPr>
        <w:t>กู้ยืมระยะสั้น</w:t>
      </w:r>
    </w:p>
    <w:p w14:paraId="528A45D7" w14:textId="63334336" w:rsidR="00574E1E" w:rsidRPr="001532C5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0A64C5A" w14:textId="1C5FC187" w:rsidR="00574E1E" w:rsidRPr="00574E1E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1532C5">
        <w:rPr>
          <w:rFonts w:ascii="Angsana New" w:hAnsi="Angsana New"/>
          <w:spacing w:val="2"/>
          <w:sz w:val="30"/>
          <w:szCs w:val="30"/>
          <w:cs/>
        </w:rPr>
        <w:t>บริษัท อมรินทร์ เทเลวิชั่น จำกัด</w:t>
      </w:r>
      <w:r w:rsidRPr="001532C5">
        <w:rPr>
          <w:rFonts w:ascii="Angsana New" w:hAnsi="Angsana New"/>
          <w:spacing w:val="2"/>
          <w:sz w:val="30"/>
          <w:szCs w:val="30"/>
        </w:rPr>
        <w:t xml:space="preserve"> 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>ซึ่งเป็นบริษัทย่อย ได้ทำสัญญาเงินให้กู้ยืมระยะสั้นแก่บริษัท</w:t>
      </w:r>
      <w:r w:rsidR="0007684C">
        <w:rPr>
          <w:rFonts w:ascii="Angsana New" w:hAnsi="Angsana New"/>
          <w:spacing w:val="2"/>
          <w:sz w:val="30"/>
          <w:szCs w:val="30"/>
        </w:rPr>
        <w:t xml:space="preserve"> </w:t>
      </w:r>
      <w:r w:rsidR="006F5F4C">
        <w:rPr>
          <w:rFonts w:ascii="Angsana New" w:hAnsi="Angsana New" w:hint="cs"/>
          <w:spacing w:val="2"/>
          <w:sz w:val="30"/>
          <w:szCs w:val="30"/>
          <w:cs/>
        </w:rPr>
        <w:t xml:space="preserve">และบริษัท อมรินทร์ ออมนิเวิร์ส จำกัด 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>โดยมีอัต</w:t>
      </w:r>
      <w:r w:rsidR="00C32AC7">
        <w:rPr>
          <w:rFonts w:ascii="Angsana New" w:hAnsi="Angsana New" w:hint="cs"/>
          <w:spacing w:val="2"/>
          <w:sz w:val="30"/>
          <w:szCs w:val="30"/>
          <w:cs/>
        </w:rPr>
        <w:t>ร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 xml:space="preserve">าดอกเบี้ยร้อยละ </w:t>
      </w:r>
      <w:r w:rsidR="00CB6332">
        <w:rPr>
          <w:rFonts w:ascii="Angsana New" w:hAnsi="Angsana New"/>
          <w:spacing w:val="2"/>
          <w:sz w:val="30"/>
          <w:szCs w:val="30"/>
        </w:rPr>
        <w:t>2.00</w:t>
      </w:r>
      <w:r w:rsidRPr="001532C5">
        <w:rPr>
          <w:rFonts w:ascii="Angsana New" w:hAnsi="Angsana New"/>
          <w:spacing w:val="2"/>
          <w:sz w:val="30"/>
          <w:szCs w:val="30"/>
        </w:rPr>
        <w:t xml:space="preserve"> </w:t>
      </w:r>
      <w:r w:rsidR="0076584B">
        <w:rPr>
          <w:rFonts w:ascii="Angsana New" w:hAnsi="Angsana New" w:hint="cs"/>
          <w:spacing w:val="2"/>
          <w:sz w:val="30"/>
          <w:szCs w:val="30"/>
          <w:cs/>
        </w:rPr>
        <w:t>ต่อปี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 xml:space="preserve"> และถึงกำหนดรับชำระเมื่อทวงถาม</w:t>
      </w:r>
    </w:p>
    <w:p w14:paraId="5B477118" w14:textId="17968439" w:rsidR="00726604" w:rsidRDefault="00726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85B576" w14:textId="77777777" w:rsidR="000A7373" w:rsidRDefault="000A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F32AB16" w14:textId="73F53881" w:rsidR="008C317D" w:rsidRPr="00CE458C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728D5A12" w14:textId="77777777" w:rsidR="00BE193D" w:rsidRPr="00246B7C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14:paraId="2BE2D223" w14:textId="77777777" w:rsidTr="00836DE4">
        <w:trPr>
          <w:tblHeader/>
        </w:trPr>
        <w:tc>
          <w:tcPr>
            <w:tcW w:w="2035" w:type="pct"/>
          </w:tcPr>
          <w:p w14:paraId="33C56664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36F5DBED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02E586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372BF1AA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408" w:rsidRPr="00ED3D80" w14:paraId="762AFFD4" w14:textId="77777777" w:rsidTr="00836DE4">
        <w:trPr>
          <w:tblHeader/>
        </w:trPr>
        <w:tc>
          <w:tcPr>
            <w:tcW w:w="2035" w:type="pct"/>
          </w:tcPr>
          <w:p w14:paraId="37A45837" w14:textId="77777777" w:rsidR="00E86408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D9051B" w14:textId="1D201AF5" w:rsidR="00E86408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vAlign w:val="center"/>
          </w:tcPr>
          <w:p w14:paraId="3EA5AF74" w14:textId="77777777"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48DC64" w14:textId="48ED4F97" w:rsidR="00E86408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73BCDB6" w14:textId="77777777"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4F6974" w14:textId="1FEFACCE" w:rsidR="00E86408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vAlign w:val="center"/>
          </w:tcPr>
          <w:p w14:paraId="2D8D52AB" w14:textId="77777777"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A9478F" w14:textId="4F7A2E6B" w:rsidR="00E86408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86408" w:rsidRPr="00ED3D80" w14:paraId="39403186" w14:textId="77777777" w:rsidTr="002E6FF1">
        <w:trPr>
          <w:tblHeader/>
        </w:trPr>
        <w:tc>
          <w:tcPr>
            <w:tcW w:w="2035" w:type="pct"/>
          </w:tcPr>
          <w:p w14:paraId="6AA561C6" w14:textId="77777777" w:rsidR="00E86408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5A4C936" w14:textId="2A589854"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7DC8061D" w14:textId="77777777"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9F7D25" w14:textId="4472B9C6"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A90E2F5" w14:textId="77777777"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5FCE35" w14:textId="3F3CBDAC"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1D76B51A" w14:textId="77777777"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0E64DC" w14:textId="34E157CC"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E193D" w:rsidRPr="00ED3D80" w14:paraId="5B748064" w14:textId="77777777" w:rsidTr="00836DE4">
        <w:trPr>
          <w:tblHeader/>
        </w:trPr>
        <w:tc>
          <w:tcPr>
            <w:tcW w:w="2035" w:type="pct"/>
          </w:tcPr>
          <w:p w14:paraId="6EB8C734" w14:textId="77777777" w:rsidR="00BE193D" w:rsidRPr="00ED3D80" w:rsidRDefault="00BE193D" w:rsidP="00BE19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1BF1AD0" w14:textId="77777777" w:rsidR="00BE193D" w:rsidRPr="00ED3D80" w:rsidRDefault="00BE193D" w:rsidP="00BE19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86408" w:rsidRPr="00ED3D80" w14:paraId="6996A304" w14:textId="77777777" w:rsidTr="00836DE4">
        <w:tc>
          <w:tcPr>
            <w:tcW w:w="2035" w:type="pct"/>
          </w:tcPr>
          <w:p w14:paraId="1F6E6C93" w14:textId="77777777" w:rsidR="00E86408" w:rsidRPr="00ED3D80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6A47FA9F" w14:textId="48DEEADA" w:rsidR="00E86408" w:rsidRPr="002D12BB" w:rsidRDefault="00373A06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A06">
              <w:rPr>
                <w:rFonts w:ascii="Angsana New" w:hAnsi="Angsana New"/>
                <w:sz w:val="30"/>
                <w:szCs w:val="30"/>
              </w:rPr>
              <w:t>40</w:t>
            </w:r>
            <w:r w:rsidR="005A7314">
              <w:rPr>
                <w:rFonts w:ascii="Angsana New" w:hAnsi="Angsana New"/>
                <w:sz w:val="30"/>
                <w:szCs w:val="30"/>
              </w:rPr>
              <w:t>8</w:t>
            </w:r>
            <w:r w:rsidRPr="00373A06">
              <w:rPr>
                <w:rFonts w:ascii="Angsana New" w:hAnsi="Angsana New"/>
                <w:sz w:val="30"/>
                <w:szCs w:val="30"/>
              </w:rPr>
              <w:t>,</w:t>
            </w:r>
            <w:r w:rsidR="000A7373">
              <w:rPr>
                <w:rFonts w:ascii="Angsana New" w:hAnsi="Angsana New"/>
                <w:sz w:val="30"/>
                <w:szCs w:val="30"/>
              </w:rPr>
              <w:t>1</w:t>
            </w:r>
            <w:r w:rsidR="005A7314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28" w:type="pct"/>
          </w:tcPr>
          <w:p w14:paraId="6666A0F1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392F12" w14:textId="75DD2BDF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A335E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4A2D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335E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47" w:type="pct"/>
          </w:tcPr>
          <w:p w14:paraId="4ECF8022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7373D8" w14:textId="54ECC696" w:rsidR="00E86408" w:rsidRPr="00ED3D80" w:rsidRDefault="00F1024D" w:rsidP="00F1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024D">
              <w:rPr>
                <w:rFonts w:ascii="Angsana New" w:hAnsi="Angsana New"/>
                <w:sz w:val="30"/>
                <w:szCs w:val="30"/>
              </w:rPr>
              <w:t>252,71</w:t>
            </w:r>
            <w:r w:rsidR="00BF0E0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2D2FD0A1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637BF2" w14:textId="37637339" w:rsidR="00E86408" w:rsidRPr="00ED3D80" w:rsidRDefault="0083732F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268,185</w:t>
            </w:r>
          </w:p>
        </w:tc>
      </w:tr>
      <w:tr w:rsidR="00E86408" w:rsidRPr="00ED3D80" w14:paraId="1A947A69" w14:textId="77777777" w:rsidTr="00836DE4">
        <w:tc>
          <w:tcPr>
            <w:tcW w:w="2035" w:type="pct"/>
          </w:tcPr>
          <w:p w14:paraId="52F8C1D2" w14:textId="77777777" w:rsidR="00E86408" w:rsidRPr="00ED3D80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306850" w14:textId="77777777" w:rsidR="00E86408" w:rsidRPr="002D12BB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1E826D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7E86BC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3ACCC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08C10F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E34A13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9D7B6B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408" w:rsidRPr="00ED3D80" w14:paraId="607A22B0" w14:textId="77777777" w:rsidTr="00836DE4">
        <w:tc>
          <w:tcPr>
            <w:tcW w:w="2035" w:type="pct"/>
          </w:tcPr>
          <w:p w14:paraId="4D28CD02" w14:textId="77777777" w:rsidR="00E86408" w:rsidRPr="00ED3D80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314DAEC7" w14:textId="36D7A30B" w:rsidR="00E86408" w:rsidRPr="002D12BB" w:rsidRDefault="00373A06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A06">
              <w:rPr>
                <w:rFonts w:ascii="Angsana New" w:hAnsi="Angsana New"/>
                <w:sz w:val="30"/>
                <w:szCs w:val="30"/>
              </w:rPr>
              <w:t>4</w:t>
            </w:r>
            <w:r w:rsidR="005A7314">
              <w:rPr>
                <w:rFonts w:ascii="Angsana New" w:hAnsi="Angsana New"/>
                <w:sz w:val="30"/>
                <w:szCs w:val="30"/>
              </w:rPr>
              <w:t>6</w:t>
            </w:r>
            <w:r w:rsidRPr="00373A06">
              <w:rPr>
                <w:rFonts w:ascii="Angsana New" w:hAnsi="Angsana New"/>
                <w:sz w:val="30"/>
                <w:szCs w:val="30"/>
              </w:rPr>
              <w:t>,</w:t>
            </w:r>
            <w:r w:rsidR="005A7314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28" w:type="pct"/>
          </w:tcPr>
          <w:p w14:paraId="0C36D519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99DA87" w14:textId="020BEAD4" w:rsidR="00E86408" w:rsidRPr="00ED3D80" w:rsidRDefault="007A335E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E86408" w:rsidRPr="004A2D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  <w:tc>
          <w:tcPr>
            <w:tcW w:w="147" w:type="pct"/>
          </w:tcPr>
          <w:p w14:paraId="5F613A98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11B2FC" w14:textId="6AAAB1FD" w:rsidR="00E86408" w:rsidRPr="00ED3D80" w:rsidRDefault="00F1024D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024D">
              <w:rPr>
                <w:rFonts w:ascii="Angsana New" w:hAnsi="Angsana New"/>
                <w:sz w:val="30"/>
                <w:szCs w:val="30"/>
              </w:rPr>
              <w:t>22,38</w:t>
            </w:r>
            <w:r w:rsidR="00BF0E0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320C3840" w14:textId="77777777" w:rsidR="00E86408" w:rsidRPr="00ED3D80" w:rsidRDefault="00E86408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D6CCC3" w14:textId="236B6FC3" w:rsidR="00E86408" w:rsidRPr="00ED3D80" w:rsidRDefault="0083732F" w:rsidP="00E86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20,166</w:t>
            </w:r>
          </w:p>
        </w:tc>
      </w:tr>
      <w:tr w:rsidR="00E60129" w:rsidRPr="00ED3D80" w14:paraId="2E18A393" w14:textId="77777777" w:rsidTr="00836DE4">
        <w:tc>
          <w:tcPr>
            <w:tcW w:w="2035" w:type="pct"/>
          </w:tcPr>
          <w:p w14:paraId="4891AF93" w14:textId="77777777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097AFD" w14:textId="4D15C4BD" w:rsidR="00E60129" w:rsidRPr="002D12BB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3,947</w:t>
            </w:r>
          </w:p>
        </w:tc>
        <w:tc>
          <w:tcPr>
            <w:tcW w:w="128" w:type="pct"/>
          </w:tcPr>
          <w:p w14:paraId="3EBFF48E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5D1B6" w14:textId="4B5C6BAB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47" w:type="pct"/>
          </w:tcPr>
          <w:p w14:paraId="111B2310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91CDE86" w14:textId="7BAB9801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024D"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140" w:type="pct"/>
          </w:tcPr>
          <w:p w14:paraId="43919FFC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35034" w14:textId="3A699CD2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,827</w:t>
            </w:r>
          </w:p>
        </w:tc>
      </w:tr>
      <w:tr w:rsidR="00E60129" w:rsidRPr="00ED3D80" w14:paraId="0DCAEF65" w14:textId="77777777" w:rsidTr="00836DE4">
        <w:tc>
          <w:tcPr>
            <w:tcW w:w="2035" w:type="pct"/>
          </w:tcPr>
          <w:p w14:paraId="0247F93A" w14:textId="77777777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E30C9BD" w14:textId="21E7D7CF" w:rsidR="00E60129" w:rsidRPr="002D12BB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2,388</w:t>
            </w:r>
          </w:p>
        </w:tc>
        <w:tc>
          <w:tcPr>
            <w:tcW w:w="128" w:type="pct"/>
          </w:tcPr>
          <w:p w14:paraId="50B81CD2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3687DE" w14:textId="6123B091" w:rsidR="00E60129" w:rsidRPr="00E86408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2,652</w:t>
            </w:r>
          </w:p>
        </w:tc>
        <w:tc>
          <w:tcPr>
            <w:tcW w:w="147" w:type="pct"/>
          </w:tcPr>
          <w:p w14:paraId="410738D9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1CB792" w14:textId="41ECFDE8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F1024D"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140" w:type="pct"/>
          </w:tcPr>
          <w:p w14:paraId="61BB349A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DDEC9B" w14:textId="3BDB3F1B" w:rsidR="00E60129" w:rsidRPr="00E86408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E60129" w:rsidRPr="00ED3D80" w14:paraId="4632E9C1" w14:textId="77777777" w:rsidTr="00836DE4">
        <w:tc>
          <w:tcPr>
            <w:tcW w:w="2035" w:type="pct"/>
          </w:tcPr>
          <w:p w14:paraId="3D4EBD8C" w14:textId="1D5C9488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0CA851F" w14:textId="1A1EEF34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A06">
              <w:rPr>
                <w:rFonts w:ascii="Angsana New" w:hAnsi="Angsana New"/>
                <w:sz w:val="30"/>
                <w:szCs w:val="30"/>
              </w:rPr>
              <w:t>9,334</w:t>
            </w:r>
          </w:p>
        </w:tc>
        <w:tc>
          <w:tcPr>
            <w:tcW w:w="128" w:type="pct"/>
          </w:tcPr>
          <w:p w14:paraId="4461A0E5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0665897" w14:textId="07FC3DDA" w:rsidR="00E60129" w:rsidRPr="00E86408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8,775</w:t>
            </w:r>
          </w:p>
        </w:tc>
        <w:tc>
          <w:tcPr>
            <w:tcW w:w="147" w:type="pct"/>
          </w:tcPr>
          <w:p w14:paraId="21618C2C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4B3C71" w14:textId="6F78BCB5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024D">
              <w:rPr>
                <w:rFonts w:ascii="Angsana New" w:hAnsi="Angsana New"/>
                <w:sz w:val="30"/>
                <w:szCs w:val="30"/>
              </w:rPr>
              <w:t>1,791</w:t>
            </w:r>
          </w:p>
        </w:tc>
        <w:tc>
          <w:tcPr>
            <w:tcW w:w="140" w:type="pct"/>
          </w:tcPr>
          <w:p w14:paraId="7F5A8753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F0677E8" w14:textId="4CE35D06" w:rsidR="00E60129" w:rsidRPr="00E86408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</w:tr>
      <w:tr w:rsidR="00E60129" w:rsidRPr="00ED3D80" w14:paraId="3F537C65" w14:textId="77777777" w:rsidTr="00251E5E">
        <w:tc>
          <w:tcPr>
            <w:tcW w:w="2035" w:type="pct"/>
          </w:tcPr>
          <w:p w14:paraId="2A3E6F3A" w14:textId="22F4E18A" w:rsidR="00E60129" w:rsidRPr="00E86408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383DBCF1" w14:textId="2CDAD269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7A">
              <w:rPr>
                <w:rFonts w:ascii="Angsana New" w:hAnsi="Angsana New"/>
                <w:b/>
                <w:bCs/>
                <w:sz w:val="30"/>
                <w:szCs w:val="30"/>
              </w:rPr>
              <w:t>470,372</w:t>
            </w:r>
          </w:p>
        </w:tc>
        <w:tc>
          <w:tcPr>
            <w:tcW w:w="128" w:type="pct"/>
          </w:tcPr>
          <w:p w14:paraId="33863E39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400DCDEC" w14:textId="6041136E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  <w:r w:rsidRPr="00010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147" w:type="pct"/>
          </w:tcPr>
          <w:p w14:paraId="6CA1BFEE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4D0E91" w14:textId="111DC558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707">
              <w:rPr>
                <w:rFonts w:ascii="Angsana New" w:hAnsi="Angsana New"/>
                <w:b/>
                <w:bCs/>
                <w:sz w:val="30"/>
                <w:szCs w:val="30"/>
              </w:rPr>
              <w:t>281,854</w:t>
            </w:r>
          </w:p>
        </w:tc>
        <w:tc>
          <w:tcPr>
            <w:tcW w:w="140" w:type="pct"/>
          </w:tcPr>
          <w:p w14:paraId="6B3482F3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58909FE8" w14:textId="7143E27B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  <w:r w:rsidRPr="00883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</w:p>
        </w:tc>
      </w:tr>
      <w:tr w:rsidR="00E60129" w:rsidRPr="00246B7C" w14:paraId="101F2575" w14:textId="77777777" w:rsidTr="00836DE4">
        <w:tc>
          <w:tcPr>
            <w:tcW w:w="2035" w:type="pct"/>
          </w:tcPr>
          <w:p w14:paraId="00D804DD" w14:textId="77777777" w:rsidR="00E60129" w:rsidRPr="00246B7C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vAlign w:val="bottom"/>
          </w:tcPr>
          <w:p w14:paraId="7A3F4169" w14:textId="77777777" w:rsidR="00E60129" w:rsidRPr="00246B7C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7BD6303" w14:textId="77777777" w:rsidR="00E60129" w:rsidRPr="00246B7C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678C57DC" w14:textId="77777777" w:rsidR="00E60129" w:rsidRPr="00246B7C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1370BC" w14:textId="77777777" w:rsidR="00E60129" w:rsidRPr="00246B7C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AD89FA9" w14:textId="77777777" w:rsidR="00E60129" w:rsidRPr="00246B7C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371D530" w14:textId="77777777" w:rsidR="00E60129" w:rsidRPr="00246B7C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10C4E28" w14:textId="77777777" w:rsidR="00E60129" w:rsidRPr="00246B7C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129" w:rsidRPr="00ED3D80" w14:paraId="5209547D" w14:textId="77777777" w:rsidTr="00836DE4">
        <w:tc>
          <w:tcPr>
            <w:tcW w:w="2035" w:type="pct"/>
          </w:tcPr>
          <w:p w14:paraId="15ECB394" w14:textId="77777777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34B1DF7A" w14:textId="4597898C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E41D1D">
              <w:rPr>
                <w:rFonts w:ascii="Angsana New" w:hAnsi="Angsana New"/>
                <w:sz w:val="30"/>
                <w:szCs w:val="30"/>
              </w:rPr>
              <w:t>(497)</w:t>
            </w:r>
          </w:p>
        </w:tc>
        <w:tc>
          <w:tcPr>
            <w:tcW w:w="128" w:type="pct"/>
          </w:tcPr>
          <w:p w14:paraId="26D71354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40D4659" w14:textId="2BB6C273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  <w:tc>
          <w:tcPr>
            <w:tcW w:w="147" w:type="pct"/>
          </w:tcPr>
          <w:p w14:paraId="2C508D17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416D25" w14:textId="3E286F93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04EA59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9F443B" w14:textId="655E5BF8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129" w:rsidRPr="00ED3D80" w14:paraId="49E477A9" w14:textId="77777777" w:rsidTr="00836DE4">
        <w:tc>
          <w:tcPr>
            <w:tcW w:w="2035" w:type="pct"/>
          </w:tcPr>
          <w:p w14:paraId="4AFB1D12" w14:textId="77777777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E971754" w14:textId="405D0FD0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7B3D42">
              <w:rPr>
                <w:rFonts w:ascii="Angsana New" w:hAnsi="Angsana New"/>
                <w:sz w:val="30"/>
                <w:szCs w:val="30"/>
              </w:rPr>
              <w:t>(28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7B3D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566B88D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0C2B430" w14:textId="1D4E850E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(252)</w:t>
            </w:r>
          </w:p>
        </w:tc>
        <w:tc>
          <w:tcPr>
            <w:tcW w:w="147" w:type="pct"/>
          </w:tcPr>
          <w:p w14:paraId="788793C3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3CA9A3" w14:textId="304D337E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48731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32663" w14:textId="6FFB38B2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129" w:rsidRPr="00ED3D80" w14:paraId="74A2EBD2" w14:textId="77777777" w:rsidTr="00836DE4">
        <w:tc>
          <w:tcPr>
            <w:tcW w:w="2035" w:type="pct"/>
          </w:tcPr>
          <w:p w14:paraId="5CCF641C" w14:textId="77777777" w:rsidR="00E60129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B407E96" w14:textId="77777777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444F000" w14:textId="599BC9DC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7B3D42">
              <w:rPr>
                <w:rFonts w:ascii="Angsana New" w:hAnsi="Angsana New"/>
                <w:sz w:val="30"/>
                <w:szCs w:val="30"/>
              </w:rPr>
              <w:t>(12,994)</w:t>
            </w:r>
          </w:p>
        </w:tc>
        <w:tc>
          <w:tcPr>
            <w:tcW w:w="128" w:type="pct"/>
          </w:tcPr>
          <w:p w14:paraId="33B7E99F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18A4663" w14:textId="6853244E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(15,093)</w:t>
            </w:r>
          </w:p>
        </w:tc>
        <w:tc>
          <w:tcPr>
            <w:tcW w:w="147" w:type="pct"/>
          </w:tcPr>
          <w:p w14:paraId="20BB24B3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67BAD9C" w14:textId="760A8190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024D">
              <w:rPr>
                <w:rFonts w:ascii="Angsana New" w:hAnsi="Angsana New"/>
                <w:sz w:val="30"/>
                <w:szCs w:val="30"/>
              </w:rPr>
              <w:t>(3,712)</w:t>
            </w:r>
          </w:p>
        </w:tc>
        <w:tc>
          <w:tcPr>
            <w:tcW w:w="140" w:type="pct"/>
          </w:tcPr>
          <w:p w14:paraId="11C0178F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1549348" w14:textId="13BAEB52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sz w:val="30"/>
                <w:szCs w:val="30"/>
              </w:rPr>
              <w:t>(3,712)</w:t>
            </w:r>
          </w:p>
        </w:tc>
      </w:tr>
      <w:tr w:rsidR="00E60129" w:rsidRPr="002301B3" w14:paraId="406FEF01" w14:textId="77777777" w:rsidTr="00836DE4">
        <w:tc>
          <w:tcPr>
            <w:tcW w:w="2035" w:type="pct"/>
          </w:tcPr>
          <w:p w14:paraId="293DE01C" w14:textId="067393B1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45CB5FB9" w14:textId="0BA77492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D42">
              <w:rPr>
                <w:rFonts w:ascii="Angsana New" w:hAnsi="Angsana New"/>
                <w:b/>
                <w:bCs/>
                <w:sz w:val="30"/>
                <w:szCs w:val="30"/>
              </w:rPr>
              <w:t>(13,77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B3D4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62415F9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516BBC29" w14:textId="1BF0DEE8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</w:t>
            </w:r>
            <w:r w:rsidRPr="00FA4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808)</w:t>
            </w:r>
          </w:p>
        </w:tc>
        <w:tc>
          <w:tcPr>
            <w:tcW w:w="147" w:type="pct"/>
          </w:tcPr>
          <w:p w14:paraId="2D1E4E68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7EB2B9A1" w14:textId="003622F8" w:rsidR="00E60129" w:rsidRPr="00F25651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24D">
              <w:rPr>
                <w:rFonts w:ascii="Angsana New" w:hAnsi="Angsana New"/>
                <w:b/>
                <w:bCs/>
                <w:sz w:val="30"/>
                <w:szCs w:val="30"/>
              </w:rPr>
              <w:t>(3,712)</w:t>
            </w:r>
          </w:p>
        </w:tc>
        <w:tc>
          <w:tcPr>
            <w:tcW w:w="140" w:type="pct"/>
          </w:tcPr>
          <w:p w14:paraId="29884B21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6CB6EB5B" w14:textId="354D5F35" w:rsidR="00E60129" w:rsidRPr="00E86408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(3,712)</w:t>
            </w:r>
          </w:p>
        </w:tc>
      </w:tr>
      <w:tr w:rsidR="00E60129" w:rsidRPr="00246B7C" w14:paraId="0D59BCCF" w14:textId="77777777" w:rsidTr="00836DE4">
        <w:tc>
          <w:tcPr>
            <w:tcW w:w="2035" w:type="pct"/>
          </w:tcPr>
          <w:p w14:paraId="2130D767" w14:textId="77777777" w:rsidR="00E60129" w:rsidRPr="00246B7C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69C43C51" w14:textId="77777777" w:rsidR="00E60129" w:rsidRPr="00246B7C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84AEE95" w14:textId="77777777" w:rsidR="00E60129" w:rsidRPr="00246B7C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5DAF86F8" w14:textId="77777777" w:rsidR="00E60129" w:rsidRPr="00246B7C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1D9C4D1" w14:textId="77777777" w:rsidR="00E60129" w:rsidRPr="00246B7C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A604EE9" w14:textId="77777777" w:rsidR="00E60129" w:rsidRPr="00246B7C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BBFF0FA" w14:textId="77777777" w:rsidR="00E60129" w:rsidRPr="00246B7C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7D8C605D" w14:textId="77777777" w:rsidR="00E60129" w:rsidRPr="00246B7C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0129" w:rsidRPr="00CD0D6F" w14:paraId="4E0CCA36" w14:textId="77777777" w:rsidTr="00836DE4">
        <w:tc>
          <w:tcPr>
            <w:tcW w:w="2035" w:type="pct"/>
          </w:tcPr>
          <w:p w14:paraId="46AD0FC4" w14:textId="5300A100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14:paraId="78429F60" w14:textId="528A167A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F0D">
              <w:rPr>
                <w:rFonts w:ascii="Angsana New" w:hAnsi="Angsana New"/>
                <w:b/>
                <w:bCs/>
                <w:sz w:val="30"/>
                <w:szCs w:val="30"/>
              </w:rPr>
              <w:t>456,593</w:t>
            </w:r>
          </w:p>
        </w:tc>
        <w:tc>
          <w:tcPr>
            <w:tcW w:w="128" w:type="pct"/>
            <w:vAlign w:val="bottom"/>
          </w:tcPr>
          <w:p w14:paraId="2EE92986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41EAD910" w14:textId="3F1B4D19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517,770</w:t>
            </w:r>
          </w:p>
        </w:tc>
        <w:tc>
          <w:tcPr>
            <w:tcW w:w="147" w:type="pct"/>
            <w:vAlign w:val="bottom"/>
          </w:tcPr>
          <w:p w14:paraId="69961D6A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3EF36D36" w14:textId="204775AD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707">
              <w:rPr>
                <w:rFonts w:ascii="Angsana New" w:hAnsi="Angsana New"/>
                <w:b/>
                <w:bCs/>
                <w:sz w:val="30"/>
                <w:szCs w:val="30"/>
              </w:rPr>
              <w:t>278,142</w:t>
            </w:r>
          </w:p>
        </w:tc>
        <w:tc>
          <w:tcPr>
            <w:tcW w:w="140" w:type="pct"/>
            <w:vAlign w:val="bottom"/>
          </w:tcPr>
          <w:p w14:paraId="1BB17434" w14:textId="77777777" w:rsidR="00E60129" w:rsidRPr="00ED3D80" w:rsidRDefault="00E60129" w:rsidP="00E6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01C3C297" w14:textId="7A1FF833" w:rsidR="00E60129" w:rsidRPr="00ED3D80" w:rsidRDefault="00E60129" w:rsidP="00E6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290,564</w:t>
            </w:r>
          </w:p>
        </w:tc>
      </w:tr>
    </w:tbl>
    <w:p w14:paraId="69A7EDE8" w14:textId="77777777" w:rsidR="007820F3" w:rsidRDefault="007820F3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21E47B" w14:textId="77777777" w:rsidR="000A7373" w:rsidRDefault="000A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648C80C" w14:textId="27EEB852" w:rsidR="00FA3821" w:rsidRDefault="00FA3821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012F1EC6" w14:textId="77777777" w:rsidR="00FA3821" w:rsidRPr="007C76AA" w:rsidRDefault="00FA3821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41"/>
        <w:gridCol w:w="929"/>
        <w:gridCol w:w="249"/>
        <w:gridCol w:w="1011"/>
        <w:gridCol w:w="249"/>
        <w:gridCol w:w="921"/>
        <w:gridCol w:w="249"/>
        <w:gridCol w:w="1011"/>
        <w:gridCol w:w="270"/>
        <w:gridCol w:w="990"/>
      </w:tblGrid>
      <w:tr w:rsidR="00FA3821" w:rsidRPr="001B1A4A" w14:paraId="018855C0" w14:textId="77777777" w:rsidTr="00246B7C">
        <w:trPr>
          <w:tblHeader/>
        </w:trPr>
        <w:tc>
          <w:tcPr>
            <w:tcW w:w="2880" w:type="dxa"/>
            <w:vAlign w:val="bottom"/>
          </w:tcPr>
          <w:p w14:paraId="07BC3E11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5BA5C520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3821" w:rsidRPr="001B1A4A" w14:paraId="7096701F" w14:textId="77777777" w:rsidTr="00246B7C">
        <w:trPr>
          <w:tblHeader/>
        </w:trPr>
        <w:tc>
          <w:tcPr>
            <w:tcW w:w="2880" w:type="dxa"/>
            <w:vAlign w:val="bottom"/>
            <w:hideMark/>
          </w:tcPr>
          <w:p w14:paraId="664E5EF2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/>
                <w:b/>
                <w:bCs/>
                <w:sz w:val="26"/>
                <w:szCs w:val="26"/>
                <w:cs/>
                <w:lang w:val="th-TH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br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679D4C98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9050FE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737FD7B8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0A839792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755A7AE7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2B29D8F8" w14:textId="036C009E" w:rsidR="00FA3821" w:rsidRPr="001B1A4A" w:rsidRDefault="00FA3821" w:rsidP="000A7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 w:rsidR="000A737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7F756F0B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5731E7BD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3094297C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3F083C22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39F7C622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178E1C3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579E6C2" w14:textId="279F71AB" w:rsidR="00FA3821" w:rsidRPr="001B1A4A" w:rsidRDefault="001B1A4A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FA3821" w:rsidRPr="001B1A4A" w14:paraId="74EB0B58" w14:textId="77777777" w:rsidTr="00246B7C">
        <w:trPr>
          <w:tblHeader/>
        </w:trPr>
        <w:tc>
          <w:tcPr>
            <w:tcW w:w="2880" w:type="dxa"/>
            <w:vAlign w:val="bottom"/>
          </w:tcPr>
          <w:p w14:paraId="565858AF" w14:textId="77777777" w:rsidR="00FA3821" w:rsidRPr="001B1A4A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164F227E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A3821" w:rsidRPr="001B1A4A" w14:paraId="06A58D23" w14:textId="77777777" w:rsidTr="00246B7C">
        <w:tc>
          <w:tcPr>
            <w:tcW w:w="2880" w:type="dxa"/>
            <w:vAlign w:val="bottom"/>
          </w:tcPr>
          <w:p w14:paraId="781F2B6C" w14:textId="6EEF9C56" w:rsidR="00FA3821" w:rsidRPr="001B1A4A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</w:tcPr>
          <w:p w14:paraId="5ED1C332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03A43D6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46492715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F6D2F43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ABB06FE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407F63F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07E9CAA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44CEE10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655C083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C76696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B77237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3821" w:rsidRPr="001B1A4A" w14:paraId="7FA850AA" w14:textId="77777777" w:rsidTr="000A7373">
        <w:tc>
          <w:tcPr>
            <w:tcW w:w="2880" w:type="dxa"/>
            <w:vAlign w:val="bottom"/>
          </w:tcPr>
          <w:p w14:paraId="1824336F" w14:textId="77777777" w:rsidR="00FA3821" w:rsidRPr="001B1A4A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3FD5FA3F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EEE2353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60CDD1DC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2F8D34A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ECEAD14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9D2A105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307824F8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C2F0401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2B95FE7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A0C39D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7D1555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7373" w:rsidRPr="001B1A4A" w14:paraId="6E34EF54" w14:textId="77777777" w:rsidTr="000A7373">
        <w:tc>
          <w:tcPr>
            <w:tcW w:w="2880" w:type="dxa"/>
            <w:vAlign w:val="bottom"/>
          </w:tcPr>
          <w:p w14:paraId="08CC1420" w14:textId="223B65D4" w:rsidR="000A7373" w:rsidRPr="001B1A4A" w:rsidRDefault="000A7373" w:rsidP="00684692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10" w:type="dxa"/>
            <w:vAlign w:val="bottom"/>
          </w:tcPr>
          <w:p w14:paraId="182CB2D8" w14:textId="77777777" w:rsidR="000A7373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5D5CA2F" w14:textId="77777777" w:rsidR="000A7373" w:rsidRPr="001B1A4A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75BA2C03" w14:textId="77777777" w:rsidR="000A7373" w:rsidRPr="00DC23E9" w:rsidRDefault="000A7373" w:rsidP="00DC23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2375F1D" w14:textId="77777777" w:rsidR="000A7373" w:rsidRPr="00DC23E9" w:rsidRDefault="000A7373" w:rsidP="00DC23E9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21487DEE" w14:textId="77777777" w:rsidR="000A7373" w:rsidRDefault="000A7373" w:rsidP="006846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513D53F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4E8D52A" w14:textId="77777777" w:rsidR="000A7373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34668BA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F2C7172" w14:textId="77777777" w:rsidR="000A7373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09265C" w14:textId="77777777" w:rsidR="000A7373" w:rsidRPr="001B1A4A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51192AD" w14:textId="77777777" w:rsidR="000A7373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84692" w:rsidRPr="001B1A4A" w14:paraId="41C2A5DE" w14:textId="77777777" w:rsidTr="000A7373">
        <w:tc>
          <w:tcPr>
            <w:tcW w:w="2880" w:type="dxa"/>
            <w:vAlign w:val="bottom"/>
          </w:tcPr>
          <w:p w14:paraId="772B9472" w14:textId="7A9ADDC9" w:rsidR="00684692" w:rsidRPr="001B1A4A" w:rsidRDefault="000A7373" w:rsidP="00684692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684692"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DEAE202" w14:textId="003F0156" w:rsidR="00684692" w:rsidRPr="00B56F55" w:rsidRDefault="00DC23E9" w:rsidP="0068469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666,93</w:t>
            </w:r>
            <w:r w:rsidR="00B56F5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41" w:type="dxa"/>
            <w:vAlign w:val="bottom"/>
          </w:tcPr>
          <w:p w14:paraId="16ED45AA" w14:textId="77777777" w:rsidR="00684692" w:rsidRPr="001B1A4A" w:rsidRDefault="00684692" w:rsidP="0068469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2796438E" w14:textId="0C8EB1C1" w:rsidR="00684692" w:rsidRPr="00DC23E9" w:rsidRDefault="00DC23E9" w:rsidP="00DC23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2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AAA6C49" w14:textId="77777777" w:rsidR="00684692" w:rsidRPr="00DC23E9" w:rsidRDefault="00684692" w:rsidP="00DC23E9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07091439" w14:textId="5945FEA5" w:rsidR="00684692" w:rsidRPr="001B1A4A" w:rsidRDefault="00DC23E9" w:rsidP="006846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259912C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4122FCE2" w14:textId="23994723" w:rsidR="00684692" w:rsidRPr="001B1A4A" w:rsidRDefault="00DC23E9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(1,24</w:t>
            </w:r>
            <w:r w:rsidR="003B7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764C30E8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63FD3E13" w14:textId="2A2E07F8" w:rsidR="00684692" w:rsidRPr="001B1A4A" w:rsidRDefault="00DC23E9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25,398</w:t>
            </w:r>
          </w:p>
        </w:tc>
        <w:tc>
          <w:tcPr>
            <w:tcW w:w="270" w:type="dxa"/>
          </w:tcPr>
          <w:p w14:paraId="05433A3E" w14:textId="77777777" w:rsidR="00684692" w:rsidRPr="001B1A4A" w:rsidRDefault="00684692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1E201B" w14:textId="7BA42674" w:rsidR="00684692" w:rsidRPr="001B1A4A" w:rsidRDefault="00DC23E9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691,091</w:t>
            </w:r>
          </w:p>
        </w:tc>
      </w:tr>
      <w:tr w:rsidR="000A7373" w:rsidRPr="001B1A4A" w14:paraId="15FE49AF" w14:textId="77777777" w:rsidTr="00246B7C">
        <w:trPr>
          <w:trHeight w:val="60"/>
        </w:trPr>
        <w:tc>
          <w:tcPr>
            <w:tcW w:w="2880" w:type="dxa"/>
            <w:vAlign w:val="bottom"/>
          </w:tcPr>
          <w:p w14:paraId="2A366686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07E37F" w14:textId="77777777" w:rsidR="000A7373" w:rsidRPr="001B1A4A" w:rsidRDefault="000A7373" w:rsidP="0068469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DAF372F" w14:textId="77777777" w:rsidR="000A7373" w:rsidRPr="001B1A4A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5E4DAD2" w14:textId="77777777" w:rsidR="000A7373" w:rsidRPr="001B1A4A" w:rsidRDefault="000A7373" w:rsidP="0068469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7AB6E7A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46B9FD09" w14:textId="77777777" w:rsidR="000A7373" w:rsidRPr="001B1A4A" w:rsidRDefault="000A7373" w:rsidP="006846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82D1D61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5CD0DA6" w14:textId="77777777" w:rsidR="000A7373" w:rsidRPr="001B1A4A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6915300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5029FB98" w14:textId="77777777" w:rsidR="000A7373" w:rsidRPr="001B1A4A" w:rsidRDefault="000A7373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A5D2D4" w14:textId="77777777" w:rsidR="000A7373" w:rsidRPr="001B1A4A" w:rsidRDefault="000A7373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595FC55" w14:textId="77777777" w:rsidR="000A7373" w:rsidRPr="001B1A4A" w:rsidRDefault="000A7373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4692" w:rsidRPr="001B1A4A" w14:paraId="6915CD8E" w14:textId="77777777" w:rsidTr="00246B7C">
        <w:trPr>
          <w:trHeight w:val="60"/>
        </w:trPr>
        <w:tc>
          <w:tcPr>
            <w:tcW w:w="2880" w:type="dxa"/>
            <w:vAlign w:val="bottom"/>
          </w:tcPr>
          <w:p w14:paraId="5BFCE513" w14:textId="4FB35E83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FECE638" w14:textId="77777777" w:rsidR="00684692" w:rsidRPr="001B1A4A" w:rsidRDefault="00684692" w:rsidP="0068469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E489D6E" w14:textId="77777777" w:rsidR="00684692" w:rsidRPr="001B1A4A" w:rsidRDefault="00684692" w:rsidP="0068469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12CC4973" w14:textId="77777777" w:rsidR="00684692" w:rsidRPr="001B1A4A" w:rsidRDefault="00684692" w:rsidP="0068469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22A7501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1D771FD" w14:textId="77777777" w:rsidR="00684692" w:rsidRPr="001B1A4A" w:rsidRDefault="00684692" w:rsidP="006846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13CF3D0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A626AF9" w14:textId="77777777" w:rsidR="00684692" w:rsidRPr="001B1A4A" w:rsidRDefault="00684692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CAEA866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137F3802" w14:textId="77777777" w:rsidR="00684692" w:rsidRPr="001B1A4A" w:rsidRDefault="00684692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946E3C" w14:textId="77777777" w:rsidR="00684692" w:rsidRPr="001B1A4A" w:rsidRDefault="00684692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355AE8A" w14:textId="77777777" w:rsidR="00684692" w:rsidRPr="001B1A4A" w:rsidRDefault="00684692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7373" w:rsidRPr="001B1A4A" w14:paraId="65660549" w14:textId="77777777" w:rsidTr="00246B7C">
        <w:trPr>
          <w:trHeight w:val="60"/>
        </w:trPr>
        <w:tc>
          <w:tcPr>
            <w:tcW w:w="2880" w:type="dxa"/>
            <w:vAlign w:val="bottom"/>
          </w:tcPr>
          <w:p w14:paraId="41FA9C47" w14:textId="1C62815C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64A1C38" w14:textId="77777777" w:rsidR="000A7373" w:rsidRDefault="000A7373" w:rsidP="0068469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42974AD" w14:textId="77777777" w:rsidR="000A7373" w:rsidRPr="001B1A4A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656DCCA3" w14:textId="77777777" w:rsidR="000A7373" w:rsidRDefault="000A7373" w:rsidP="00684692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0508778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C69E2E7" w14:textId="77777777" w:rsidR="000A7373" w:rsidRDefault="000A7373" w:rsidP="006846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532AFBB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48C5D7D" w14:textId="77777777" w:rsidR="000A7373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7EB8C54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2735F8A" w14:textId="77777777" w:rsidR="000A7373" w:rsidRDefault="000A7373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24EFA0" w14:textId="77777777" w:rsidR="000A7373" w:rsidRPr="001B1A4A" w:rsidRDefault="000A7373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7099356" w14:textId="77777777" w:rsidR="000A7373" w:rsidRDefault="000A7373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4692" w:rsidRPr="001B1A4A" w14:paraId="5517B7C8" w14:textId="77777777" w:rsidTr="000A7373">
        <w:trPr>
          <w:trHeight w:val="60"/>
        </w:trPr>
        <w:tc>
          <w:tcPr>
            <w:tcW w:w="2880" w:type="dxa"/>
            <w:vAlign w:val="bottom"/>
          </w:tcPr>
          <w:p w14:paraId="5385E723" w14:textId="38A764C8" w:rsidR="00684692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684692"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3010EDE" w14:textId="1D72E3F5" w:rsidR="00684692" w:rsidRPr="001B1A4A" w:rsidRDefault="00DC23E9" w:rsidP="0068469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906,797</w:t>
            </w:r>
          </w:p>
        </w:tc>
        <w:tc>
          <w:tcPr>
            <w:tcW w:w="241" w:type="dxa"/>
            <w:vAlign w:val="bottom"/>
          </w:tcPr>
          <w:p w14:paraId="6AA43CBA" w14:textId="77777777" w:rsidR="00684692" w:rsidRPr="001B1A4A" w:rsidRDefault="00684692" w:rsidP="0068469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9BAA2DB" w14:textId="07D9C3D6" w:rsidR="00684692" w:rsidRPr="001B1A4A" w:rsidRDefault="00DC23E9" w:rsidP="00684692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8068BFE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E356059" w14:textId="04A4209D" w:rsidR="00684692" w:rsidRPr="001B1A4A" w:rsidRDefault="00DC23E9" w:rsidP="006846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0BDFE57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33D31870" w14:textId="52DD6E1E" w:rsidR="00684692" w:rsidRPr="001B1A4A" w:rsidRDefault="00DC23E9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(85)</w:t>
            </w:r>
          </w:p>
        </w:tc>
        <w:tc>
          <w:tcPr>
            <w:tcW w:w="249" w:type="dxa"/>
            <w:vAlign w:val="bottom"/>
          </w:tcPr>
          <w:p w14:paraId="445D4971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49D75C33" w14:textId="03B0106D" w:rsidR="00684692" w:rsidRPr="001B1A4A" w:rsidRDefault="00DC23E9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(25,398)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F8FCCC" w14:textId="77777777" w:rsidR="00684692" w:rsidRPr="001B1A4A" w:rsidRDefault="00684692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C070A02" w14:textId="780865AF" w:rsidR="00684692" w:rsidRPr="001B1A4A" w:rsidRDefault="00DC23E9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881,314</w:t>
            </w:r>
          </w:p>
        </w:tc>
      </w:tr>
      <w:tr w:rsidR="000A7373" w:rsidRPr="001B1A4A" w14:paraId="2FEFB78A" w14:textId="77777777" w:rsidTr="000A7373">
        <w:tc>
          <w:tcPr>
            <w:tcW w:w="2880" w:type="dxa"/>
            <w:vAlign w:val="bottom"/>
          </w:tcPr>
          <w:p w14:paraId="3F88A010" w14:textId="46DCCBA9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7714C2B" w14:textId="77777777" w:rsidR="000A7373" w:rsidRPr="009E1E36" w:rsidRDefault="000A7373" w:rsidP="0068469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083FCF7" w14:textId="77777777" w:rsidR="000A7373" w:rsidRPr="001B1A4A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728C6692" w14:textId="77777777" w:rsidR="000A7373" w:rsidRDefault="000A7373" w:rsidP="00684692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F47DCE3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52F1AF07" w14:textId="77777777" w:rsidR="000A7373" w:rsidRDefault="000A7373" w:rsidP="006846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CD49316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21B69EB" w14:textId="77777777" w:rsidR="000A7373" w:rsidRDefault="000A7373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0BB1552" w14:textId="77777777" w:rsidR="000A7373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42DA00F" w14:textId="77777777" w:rsidR="000A7373" w:rsidRDefault="000A7373" w:rsidP="00684692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626546" w14:textId="77777777" w:rsidR="000A7373" w:rsidRPr="001B1A4A" w:rsidRDefault="000A7373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AD3F1C9" w14:textId="77777777" w:rsidR="000A7373" w:rsidRDefault="000A7373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692" w:rsidRPr="001B1A4A" w14:paraId="0136B23A" w14:textId="77777777" w:rsidTr="000A7373">
        <w:tc>
          <w:tcPr>
            <w:tcW w:w="2880" w:type="dxa"/>
            <w:vAlign w:val="bottom"/>
          </w:tcPr>
          <w:p w14:paraId="47D6ADDC" w14:textId="4CDC99DA" w:rsidR="00684692" w:rsidRPr="001B1A4A" w:rsidRDefault="000A7373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684692"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F97993" w14:textId="60DDB1E3" w:rsidR="00684692" w:rsidRPr="009E1E36" w:rsidRDefault="00DC23E9" w:rsidP="0068469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E1E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3,006</w:t>
            </w:r>
          </w:p>
        </w:tc>
        <w:tc>
          <w:tcPr>
            <w:tcW w:w="241" w:type="dxa"/>
            <w:vAlign w:val="bottom"/>
          </w:tcPr>
          <w:p w14:paraId="03B9D007" w14:textId="77777777" w:rsidR="00684692" w:rsidRPr="001B1A4A" w:rsidRDefault="00684692" w:rsidP="0068469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6E44EF" w14:textId="483AA07D" w:rsidR="00684692" w:rsidRPr="001B1A4A" w:rsidRDefault="00DC23E9" w:rsidP="00684692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35734A1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AD9FC" w14:textId="2783E441" w:rsidR="00684692" w:rsidRPr="001B1A4A" w:rsidRDefault="00DC23E9" w:rsidP="006846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0D955B1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9232C" w14:textId="3C0D6A88" w:rsidR="00684692" w:rsidRPr="001B1A4A" w:rsidRDefault="00DC23E9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49" w:type="dxa"/>
            <w:vAlign w:val="bottom"/>
          </w:tcPr>
          <w:p w14:paraId="5587077B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36DD60" w14:textId="1472C538" w:rsidR="00684692" w:rsidRPr="001B1A4A" w:rsidRDefault="00DC23E9" w:rsidP="00684692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D78C62" w14:textId="77777777" w:rsidR="00684692" w:rsidRPr="001B1A4A" w:rsidRDefault="00684692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CC874D4" w14:textId="0238E413" w:rsidR="00DC23E9" w:rsidRPr="001B1A4A" w:rsidRDefault="00DC23E9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3,005</w:t>
            </w:r>
          </w:p>
        </w:tc>
      </w:tr>
      <w:tr w:rsidR="00684692" w:rsidRPr="001B1A4A" w14:paraId="17E04390" w14:textId="77777777" w:rsidTr="00246B7C">
        <w:tc>
          <w:tcPr>
            <w:tcW w:w="2880" w:type="dxa"/>
            <w:vAlign w:val="bottom"/>
          </w:tcPr>
          <w:p w14:paraId="2A5FF9F1" w14:textId="175DD3CC" w:rsidR="00684692" w:rsidRPr="001B1A4A" w:rsidRDefault="00684692" w:rsidP="0068469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46619" w14:textId="558C710C" w:rsidR="00684692" w:rsidRPr="001B1A4A" w:rsidRDefault="00DC23E9" w:rsidP="0068469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909,803</w:t>
            </w:r>
          </w:p>
        </w:tc>
        <w:tc>
          <w:tcPr>
            <w:tcW w:w="241" w:type="dxa"/>
            <w:vAlign w:val="bottom"/>
          </w:tcPr>
          <w:p w14:paraId="26CDA05E" w14:textId="77777777" w:rsidR="00684692" w:rsidRPr="001B1A4A" w:rsidRDefault="00684692" w:rsidP="0068469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DF8AF" w14:textId="0C2BBAA6" w:rsidR="00684692" w:rsidRPr="001B1A4A" w:rsidRDefault="00DC23E9" w:rsidP="00684692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68A36CE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53F86" w14:textId="09D85474" w:rsidR="00684692" w:rsidRPr="001B1A4A" w:rsidRDefault="00DC23E9" w:rsidP="006846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A42C47A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8837D" w14:textId="05F772B8" w:rsidR="00684692" w:rsidRPr="001B1A4A" w:rsidRDefault="00DC23E9" w:rsidP="0068469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(86)</w:t>
            </w:r>
          </w:p>
        </w:tc>
        <w:tc>
          <w:tcPr>
            <w:tcW w:w="249" w:type="dxa"/>
            <w:vAlign w:val="bottom"/>
          </w:tcPr>
          <w:p w14:paraId="20594654" w14:textId="77777777" w:rsidR="00684692" w:rsidRPr="001B1A4A" w:rsidRDefault="00684692" w:rsidP="00684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BB7FE" w14:textId="3DDE7106" w:rsidR="00684692" w:rsidRPr="001B1A4A" w:rsidRDefault="00DC23E9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(25,398)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FE5CF2" w14:textId="77777777" w:rsidR="00684692" w:rsidRPr="001B1A4A" w:rsidRDefault="00684692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0894F" w14:textId="4D54AD14" w:rsidR="00684692" w:rsidRPr="001B1A4A" w:rsidRDefault="00DC23E9" w:rsidP="006846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884,319</w:t>
            </w:r>
          </w:p>
        </w:tc>
      </w:tr>
      <w:tr w:rsidR="000A7373" w:rsidRPr="001B1A4A" w14:paraId="21590031" w14:textId="77777777" w:rsidTr="00887908">
        <w:tc>
          <w:tcPr>
            <w:tcW w:w="2880" w:type="dxa"/>
            <w:vAlign w:val="bottom"/>
          </w:tcPr>
          <w:p w14:paraId="48517091" w14:textId="77777777" w:rsidR="000A7373" w:rsidRPr="001B1A4A" w:rsidRDefault="000A7373" w:rsidP="0088790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5838AC" w14:textId="77777777" w:rsidR="000A7373" w:rsidRPr="001B1A4A" w:rsidRDefault="000A7373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E832210" w14:textId="77777777" w:rsidR="000A7373" w:rsidRPr="001B1A4A" w:rsidRDefault="000A7373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7BE71CA" w14:textId="77777777" w:rsidR="000A7373" w:rsidRPr="001B1A4A" w:rsidRDefault="000A7373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0203224" w14:textId="77777777" w:rsidR="000A7373" w:rsidRPr="001B1A4A" w:rsidRDefault="000A7373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E306E2A" w14:textId="77777777" w:rsidR="000A7373" w:rsidRPr="001B1A4A" w:rsidRDefault="000A7373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2FF07FE" w14:textId="77777777" w:rsidR="000A7373" w:rsidRPr="001B1A4A" w:rsidRDefault="000A7373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5CE260BB" w14:textId="77777777" w:rsidR="000A7373" w:rsidRPr="001B1A4A" w:rsidRDefault="000A7373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3A5CE61" w14:textId="77777777" w:rsidR="000A7373" w:rsidRPr="001B1A4A" w:rsidRDefault="000A7373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3AEB6762" w14:textId="77777777" w:rsidR="000A7373" w:rsidRPr="001B1A4A" w:rsidRDefault="000A7373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E9F616" w14:textId="77777777" w:rsidR="000A7373" w:rsidRPr="001B1A4A" w:rsidRDefault="000A7373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92A1E0" w14:textId="77777777" w:rsidR="000A7373" w:rsidRPr="001B1A4A" w:rsidRDefault="000A7373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A4A" w:rsidRPr="001B1A4A" w14:paraId="5A889978" w14:textId="77777777" w:rsidTr="00887908">
        <w:tc>
          <w:tcPr>
            <w:tcW w:w="2880" w:type="dxa"/>
            <w:vAlign w:val="bottom"/>
          </w:tcPr>
          <w:p w14:paraId="5826464D" w14:textId="77777777" w:rsidR="001B1A4A" w:rsidRPr="001B1A4A" w:rsidRDefault="001B1A4A" w:rsidP="0088790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10" w:type="dxa"/>
            <w:vAlign w:val="bottom"/>
          </w:tcPr>
          <w:p w14:paraId="4F63E9DD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70FA0B8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3D95A017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02B65C0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BEB56F6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E73D788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D207724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18767CA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42A55D57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AABD8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9F6F96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A4A" w:rsidRPr="001B1A4A" w14:paraId="049C605D" w14:textId="77777777" w:rsidTr="00887908">
        <w:tc>
          <w:tcPr>
            <w:tcW w:w="2880" w:type="dxa"/>
            <w:vAlign w:val="bottom"/>
          </w:tcPr>
          <w:p w14:paraId="4574717A" w14:textId="77777777" w:rsidR="001B1A4A" w:rsidRPr="001B1A4A" w:rsidRDefault="001B1A4A" w:rsidP="0088790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1F3229D7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27BF2BF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481C7AD4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7A0F102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444A92F9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BF52B9A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0796A849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9C2BD61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EE8094D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B9D1B9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AF7EB3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7373" w:rsidRPr="001B1A4A" w14:paraId="030C9632" w14:textId="77777777" w:rsidTr="00887908">
        <w:tc>
          <w:tcPr>
            <w:tcW w:w="2880" w:type="dxa"/>
            <w:vAlign w:val="bottom"/>
          </w:tcPr>
          <w:p w14:paraId="345DFF3F" w14:textId="11F53A95" w:rsidR="000A7373" w:rsidRPr="001B1A4A" w:rsidRDefault="000A7373" w:rsidP="000A737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10" w:type="dxa"/>
            <w:vAlign w:val="bottom"/>
          </w:tcPr>
          <w:p w14:paraId="1515D4ED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196550E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7F499C1A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5F67D1E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C2ACE07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12EAC20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668E0956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2090D8B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60597D83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0F9B5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E87CE7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7373" w:rsidRPr="001B1A4A" w14:paraId="4743F998" w14:textId="77777777" w:rsidTr="00887908">
        <w:tc>
          <w:tcPr>
            <w:tcW w:w="2880" w:type="dxa"/>
            <w:vAlign w:val="bottom"/>
          </w:tcPr>
          <w:p w14:paraId="7E298043" w14:textId="18FB962D" w:rsidR="000A7373" w:rsidRPr="001B1A4A" w:rsidRDefault="000A7373" w:rsidP="000A737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92A7830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344,204</w:t>
            </w:r>
          </w:p>
        </w:tc>
        <w:tc>
          <w:tcPr>
            <w:tcW w:w="241" w:type="dxa"/>
            <w:vAlign w:val="bottom"/>
          </w:tcPr>
          <w:p w14:paraId="0D518802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0BDB5B8B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31,300</w:t>
            </w:r>
          </w:p>
        </w:tc>
        <w:tc>
          <w:tcPr>
            <w:tcW w:w="249" w:type="dxa"/>
            <w:vAlign w:val="bottom"/>
          </w:tcPr>
          <w:p w14:paraId="79539A6A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1757DA2F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059F25A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35B31FCB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(1,268)</w:t>
            </w:r>
          </w:p>
        </w:tc>
        <w:tc>
          <w:tcPr>
            <w:tcW w:w="249" w:type="dxa"/>
            <w:vAlign w:val="bottom"/>
          </w:tcPr>
          <w:p w14:paraId="33D771F5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6B3B9B38" w14:textId="707A1F73" w:rsidR="000A7373" w:rsidRPr="001B1A4A" w:rsidRDefault="000A7373" w:rsidP="000A7373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9DAA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3B3795E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374,236</w:t>
            </w:r>
          </w:p>
        </w:tc>
      </w:tr>
      <w:tr w:rsidR="001B1A4A" w:rsidRPr="001B1A4A" w14:paraId="237759A2" w14:textId="77777777" w:rsidTr="00887908">
        <w:trPr>
          <w:trHeight w:val="60"/>
        </w:trPr>
        <w:tc>
          <w:tcPr>
            <w:tcW w:w="2880" w:type="dxa"/>
            <w:vAlign w:val="bottom"/>
          </w:tcPr>
          <w:p w14:paraId="15CB0C2C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9EA032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5745815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1B640721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7724D3C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709E53E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1AC4B53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9D273CA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9B0CE8B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EF0933F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4DAF2E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54642A3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A4A" w:rsidRPr="001B1A4A" w14:paraId="08898306" w14:textId="77777777" w:rsidTr="00887908">
        <w:trPr>
          <w:trHeight w:val="60"/>
        </w:trPr>
        <w:tc>
          <w:tcPr>
            <w:tcW w:w="2880" w:type="dxa"/>
            <w:vAlign w:val="bottom"/>
          </w:tcPr>
          <w:p w14:paraId="34B65D6A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32A82E0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0EB9D46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9FD4E5D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5B407A5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696382E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BF6247C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CE298EB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C112A31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98C63D5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DEA789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DCE25B6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7373" w:rsidRPr="001B1A4A" w14:paraId="073B391B" w14:textId="77777777" w:rsidTr="00887908">
        <w:trPr>
          <w:trHeight w:val="60"/>
        </w:trPr>
        <w:tc>
          <w:tcPr>
            <w:tcW w:w="2880" w:type="dxa"/>
            <w:vAlign w:val="bottom"/>
          </w:tcPr>
          <w:p w14:paraId="65688B75" w14:textId="77B67B9A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6BB0275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F5A457A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52846A4" w14:textId="77777777" w:rsidR="000A7373" w:rsidRDefault="000A7373" w:rsidP="000A737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52ADC04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48476882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6812202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3029E50" w14:textId="77777777" w:rsidR="000A7373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6803902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017C251" w14:textId="77777777" w:rsidR="000A7373" w:rsidRDefault="000A7373" w:rsidP="000A7373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8666EE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1279992" w14:textId="77777777" w:rsidR="000A7373" w:rsidRDefault="000A7373" w:rsidP="000A73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7373" w:rsidRPr="001B1A4A" w14:paraId="6793580B" w14:textId="77777777" w:rsidTr="000A7373">
        <w:trPr>
          <w:trHeight w:val="60"/>
        </w:trPr>
        <w:tc>
          <w:tcPr>
            <w:tcW w:w="2880" w:type="dxa"/>
            <w:vAlign w:val="bottom"/>
          </w:tcPr>
          <w:p w14:paraId="1E7430BC" w14:textId="4EED9288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A7E4E92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955,934</w:t>
            </w:r>
          </w:p>
        </w:tc>
        <w:tc>
          <w:tcPr>
            <w:tcW w:w="241" w:type="dxa"/>
            <w:vAlign w:val="bottom"/>
          </w:tcPr>
          <w:p w14:paraId="0A9932AD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239BF16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C647738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53EA371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F1108E2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3B8E8FFB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(775)</w:t>
            </w:r>
          </w:p>
        </w:tc>
        <w:tc>
          <w:tcPr>
            <w:tcW w:w="249" w:type="dxa"/>
            <w:vAlign w:val="bottom"/>
          </w:tcPr>
          <w:p w14:paraId="67366DC4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E1DF363" w14:textId="1815620F" w:rsidR="000A7373" w:rsidRPr="001B1A4A" w:rsidRDefault="000A7373" w:rsidP="000A7373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0EE81E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CEBA7DB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955,159</w:t>
            </w:r>
          </w:p>
        </w:tc>
      </w:tr>
      <w:tr w:rsidR="000A7373" w:rsidRPr="001B1A4A" w14:paraId="4743AA66" w14:textId="77777777" w:rsidTr="000A7373">
        <w:tc>
          <w:tcPr>
            <w:tcW w:w="2880" w:type="dxa"/>
            <w:vAlign w:val="bottom"/>
          </w:tcPr>
          <w:p w14:paraId="05423DCA" w14:textId="0B1B58CE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94912B9" w14:textId="77777777" w:rsidR="000A7373" w:rsidRPr="001B1A4A" w:rsidRDefault="000A7373" w:rsidP="000A7373">
            <w:pPr>
              <w:pStyle w:val="acctfourfigures"/>
              <w:tabs>
                <w:tab w:val="decimal" w:pos="465"/>
              </w:tabs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36020B7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79D400B1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52B7BF0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03E86ED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9CAD250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4F34B4F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49D14DB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935D27B" w14:textId="77777777" w:rsidR="000A7373" w:rsidRDefault="000A7373" w:rsidP="000A7373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85FA5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DA282A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A7373" w:rsidRPr="001B1A4A" w14:paraId="786ED1C8" w14:textId="77777777" w:rsidTr="000A7373">
        <w:tc>
          <w:tcPr>
            <w:tcW w:w="2880" w:type="dxa"/>
            <w:vAlign w:val="bottom"/>
          </w:tcPr>
          <w:p w14:paraId="1AA595E2" w14:textId="032863CE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2E800E" w14:textId="4D99BBC4" w:rsidR="000A7373" w:rsidRPr="001B1A4A" w:rsidRDefault="000A7373" w:rsidP="000A73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3,010</w:t>
            </w:r>
          </w:p>
        </w:tc>
        <w:tc>
          <w:tcPr>
            <w:tcW w:w="241" w:type="dxa"/>
            <w:vAlign w:val="bottom"/>
          </w:tcPr>
          <w:p w14:paraId="18F36418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539960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E2FDB9B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089A15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E0BEA20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21A6F1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49" w:type="dxa"/>
            <w:vAlign w:val="bottom"/>
          </w:tcPr>
          <w:p w14:paraId="480E32CF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FFF12" w14:textId="075FA6DB" w:rsidR="000A7373" w:rsidRPr="001B1A4A" w:rsidRDefault="000A7373" w:rsidP="000A7373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94781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4958DD5" w14:textId="77777777" w:rsidR="000A7373" w:rsidRPr="001B1A4A" w:rsidRDefault="000A7373" w:rsidP="000A73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3,009</w:t>
            </w:r>
          </w:p>
        </w:tc>
      </w:tr>
      <w:tr w:rsidR="001B1A4A" w:rsidRPr="001B1A4A" w14:paraId="6F044BFC" w14:textId="77777777" w:rsidTr="00887908">
        <w:tc>
          <w:tcPr>
            <w:tcW w:w="2880" w:type="dxa"/>
            <w:vAlign w:val="bottom"/>
          </w:tcPr>
          <w:p w14:paraId="4E72E8B5" w14:textId="77777777" w:rsidR="001B1A4A" w:rsidRPr="001B1A4A" w:rsidRDefault="001B1A4A" w:rsidP="0088790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5635C2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958,944</w:t>
            </w:r>
          </w:p>
        </w:tc>
        <w:tc>
          <w:tcPr>
            <w:tcW w:w="241" w:type="dxa"/>
            <w:vAlign w:val="bottom"/>
          </w:tcPr>
          <w:p w14:paraId="6B590A52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EDEA7E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F49C39C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E1F75D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6DB6D65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0A7E4" w14:textId="77777777" w:rsidR="001B1A4A" w:rsidRPr="001B1A4A" w:rsidRDefault="001B1A4A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(776)</w:t>
            </w:r>
          </w:p>
        </w:tc>
        <w:tc>
          <w:tcPr>
            <w:tcW w:w="249" w:type="dxa"/>
            <w:vAlign w:val="bottom"/>
          </w:tcPr>
          <w:p w14:paraId="33359465" w14:textId="77777777" w:rsidR="001B1A4A" w:rsidRPr="001B1A4A" w:rsidRDefault="001B1A4A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AB3DF" w14:textId="7B90C505" w:rsidR="001B1A4A" w:rsidRPr="001B1A4A" w:rsidRDefault="00F1024D" w:rsidP="00F1024D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2328EF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63822" w14:textId="77777777" w:rsidR="001B1A4A" w:rsidRPr="001B1A4A" w:rsidRDefault="001B1A4A" w:rsidP="008879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958,168</w:t>
            </w:r>
          </w:p>
        </w:tc>
      </w:tr>
    </w:tbl>
    <w:p w14:paraId="744C23B9" w14:textId="77777777" w:rsidR="0068253E" w:rsidRDefault="00682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6F5EE48" w14:textId="77777777" w:rsidR="000A7373" w:rsidRDefault="000A7373">
      <w:r>
        <w:br w:type="page"/>
      </w: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8"/>
        <w:gridCol w:w="899"/>
        <w:gridCol w:w="241"/>
        <w:gridCol w:w="929"/>
        <w:gridCol w:w="249"/>
        <w:gridCol w:w="1020"/>
        <w:gridCol w:w="249"/>
        <w:gridCol w:w="912"/>
        <w:gridCol w:w="249"/>
        <w:gridCol w:w="1002"/>
        <w:gridCol w:w="239"/>
        <w:gridCol w:w="1033"/>
      </w:tblGrid>
      <w:tr w:rsidR="00FA3821" w:rsidRPr="007276C8" w14:paraId="3DBB2E68" w14:textId="77777777" w:rsidTr="00D378C5">
        <w:tc>
          <w:tcPr>
            <w:tcW w:w="2878" w:type="dxa"/>
            <w:vAlign w:val="bottom"/>
          </w:tcPr>
          <w:p w14:paraId="4102969D" w14:textId="54ADB49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022" w:type="dxa"/>
            <w:gridSpan w:val="11"/>
            <w:vAlign w:val="bottom"/>
          </w:tcPr>
          <w:p w14:paraId="1B58EE50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3821" w:rsidRPr="00ED7C0E" w14:paraId="6A961824" w14:textId="77777777" w:rsidTr="00D378C5">
        <w:tc>
          <w:tcPr>
            <w:tcW w:w="2878" w:type="dxa"/>
            <w:vAlign w:val="bottom"/>
            <w:hideMark/>
          </w:tcPr>
          <w:p w14:paraId="50F0203A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1B1A4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1A4A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1B1A4A">
              <w:rPr>
                <w:rFonts w:ascii="Angsana New" w:hAnsi="Angsana New" w:hint="cs"/>
                <w:bCs/>
                <w:i/>
                <w:iCs/>
                <w:sz w:val="26"/>
                <w:szCs w:val="26"/>
              </w:rPr>
              <w:br/>
            </w:r>
            <w:r w:rsidRPr="001B1A4A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99" w:type="dxa"/>
            <w:vAlign w:val="bottom"/>
            <w:hideMark/>
          </w:tcPr>
          <w:p w14:paraId="27111FBF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56FBB196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10D8A11C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61A96BF0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3B9EBBF1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  <w:hideMark/>
          </w:tcPr>
          <w:p w14:paraId="539CD9A7" w14:textId="2542EF4B" w:rsidR="00FA3821" w:rsidRPr="001B1A4A" w:rsidRDefault="000A7373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4356B1FC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  <w:hideMark/>
          </w:tcPr>
          <w:p w14:paraId="6FF6F3F9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6FFA9915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7BCF9DC1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  <w:hideMark/>
          </w:tcPr>
          <w:p w14:paraId="66E4014D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39" w:type="dxa"/>
          </w:tcPr>
          <w:p w14:paraId="5412E17B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14:paraId="736104D8" w14:textId="77777777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6C03D883" w14:textId="013F0520"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sz w:val="26"/>
                <w:szCs w:val="26"/>
              </w:rPr>
              <w:t>3</w:t>
            </w:r>
            <w:r w:rsidR="001B1A4A">
              <w:rPr>
                <w:rFonts w:ascii="Angsana New" w:hAnsi="Angsana New"/>
                <w:sz w:val="26"/>
                <w:szCs w:val="26"/>
              </w:rPr>
              <w:t>1</w:t>
            </w: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B1A4A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FA3821" w:rsidRPr="00ED7C0E" w14:paraId="1B4AD9FF" w14:textId="77777777" w:rsidTr="00D378C5">
        <w:tc>
          <w:tcPr>
            <w:tcW w:w="2878" w:type="dxa"/>
            <w:vAlign w:val="bottom"/>
          </w:tcPr>
          <w:p w14:paraId="1B291557" w14:textId="77777777" w:rsidR="00FA3821" w:rsidRPr="001B1A4A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22" w:type="dxa"/>
            <w:gridSpan w:val="11"/>
            <w:vAlign w:val="bottom"/>
          </w:tcPr>
          <w:p w14:paraId="1224728A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1B1A4A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1A4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1A4A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A3821" w:rsidRPr="00ED7C0E" w14:paraId="409C5001" w14:textId="77777777" w:rsidTr="00D378C5">
        <w:tc>
          <w:tcPr>
            <w:tcW w:w="2878" w:type="dxa"/>
            <w:vAlign w:val="bottom"/>
          </w:tcPr>
          <w:p w14:paraId="2199D884" w14:textId="663FCF33" w:rsidR="00FA3821" w:rsidRPr="001B1A4A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DA429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99" w:type="dxa"/>
            <w:vAlign w:val="bottom"/>
          </w:tcPr>
          <w:p w14:paraId="2614015E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8853C93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A71D3E7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BDB3276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32BC824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1A9B670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26C8CAB9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015D222" w14:textId="77777777"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602B1B4C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0C30E3F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060673FC" w14:textId="77777777"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B1A4A" w:rsidRPr="00ED7C0E" w14:paraId="1A15507C" w14:textId="77777777" w:rsidTr="00D378C5">
        <w:tc>
          <w:tcPr>
            <w:tcW w:w="2878" w:type="dxa"/>
            <w:vAlign w:val="bottom"/>
          </w:tcPr>
          <w:p w14:paraId="548C79E6" w14:textId="0FD7080C" w:rsidR="001B1A4A" w:rsidRPr="001B1A4A" w:rsidRDefault="001B1A4A" w:rsidP="001B1A4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99" w:type="dxa"/>
            <w:vAlign w:val="bottom"/>
          </w:tcPr>
          <w:p w14:paraId="2C2D49B1" w14:textId="77777777" w:rsidR="001B1A4A" w:rsidRPr="001B1A4A" w:rsidRDefault="001B1A4A" w:rsidP="001B1A4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070DCAC" w14:textId="77777777" w:rsidR="001B1A4A" w:rsidRPr="001B1A4A" w:rsidRDefault="001B1A4A" w:rsidP="001B1A4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64CE965D" w14:textId="77777777" w:rsidR="001B1A4A" w:rsidRPr="001B1A4A" w:rsidRDefault="001B1A4A" w:rsidP="001B1A4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46B4C7E" w14:textId="77777777" w:rsidR="001B1A4A" w:rsidRPr="001B1A4A" w:rsidRDefault="001B1A4A" w:rsidP="001B1A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3626E65" w14:textId="77777777" w:rsidR="001B1A4A" w:rsidRPr="001B1A4A" w:rsidRDefault="001B1A4A" w:rsidP="001B1A4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231CC64" w14:textId="77777777" w:rsidR="001B1A4A" w:rsidRPr="001B1A4A" w:rsidRDefault="001B1A4A" w:rsidP="001B1A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7B7AFEE7" w14:textId="77777777" w:rsidR="001B1A4A" w:rsidRPr="001B1A4A" w:rsidRDefault="001B1A4A" w:rsidP="001B1A4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891D762" w14:textId="77777777" w:rsidR="001B1A4A" w:rsidRPr="001B1A4A" w:rsidRDefault="001B1A4A" w:rsidP="001B1A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4E00A0FE" w14:textId="77777777" w:rsidR="001B1A4A" w:rsidRPr="001B1A4A" w:rsidRDefault="001B1A4A" w:rsidP="001B1A4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92D1AAD" w14:textId="77777777" w:rsidR="001B1A4A" w:rsidRPr="001B1A4A" w:rsidRDefault="001B1A4A" w:rsidP="001B1A4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2650FA1" w14:textId="77777777" w:rsidR="001B1A4A" w:rsidRPr="001B1A4A" w:rsidRDefault="001B1A4A" w:rsidP="001B1A4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7373" w:rsidRPr="00ED7C0E" w14:paraId="72FA06FC" w14:textId="77777777" w:rsidTr="00D378C5">
        <w:tc>
          <w:tcPr>
            <w:tcW w:w="2878" w:type="dxa"/>
            <w:vAlign w:val="bottom"/>
          </w:tcPr>
          <w:p w14:paraId="143CC28E" w14:textId="4DBDDA2A" w:rsidR="000A7373" w:rsidRPr="001B1A4A" w:rsidRDefault="000A7373" w:rsidP="000A737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99" w:type="dxa"/>
            <w:vAlign w:val="bottom"/>
          </w:tcPr>
          <w:p w14:paraId="7A007A27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F5B2FB0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68416726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01F1285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3163981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6A8E4C0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485C8040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FB103AC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64E6B0F4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11F67D2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CDE9B56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7373" w:rsidRPr="00ED7C0E" w14:paraId="3A5246D9" w14:textId="77777777" w:rsidTr="00D378C5">
        <w:trPr>
          <w:trHeight w:val="352"/>
        </w:trPr>
        <w:tc>
          <w:tcPr>
            <w:tcW w:w="2878" w:type="dxa"/>
            <w:vAlign w:val="bottom"/>
          </w:tcPr>
          <w:p w14:paraId="0DB7FA07" w14:textId="23B01E4E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65FF86DB" w14:textId="78EC4355" w:rsidR="000A7373" w:rsidRPr="00DA4290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410,403</w:t>
            </w:r>
          </w:p>
        </w:tc>
        <w:tc>
          <w:tcPr>
            <w:tcW w:w="241" w:type="dxa"/>
            <w:vAlign w:val="bottom"/>
          </w:tcPr>
          <w:p w14:paraId="16E55D21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7832714F" w14:textId="46CFACF7" w:rsidR="000A7373" w:rsidRPr="001B1A4A" w:rsidRDefault="000A7373" w:rsidP="000A737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231D7FD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D37DB28" w14:textId="0510921B" w:rsidR="000A7373" w:rsidRPr="00DA4290" w:rsidRDefault="000A7373" w:rsidP="000A7373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2DF43A1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vAlign w:val="bottom"/>
          </w:tcPr>
          <w:p w14:paraId="3A3256DF" w14:textId="15C66928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(336)</w:t>
            </w:r>
          </w:p>
        </w:tc>
        <w:tc>
          <w:tcPr>
            <w:tcW w:w="249" w:type="dxa"/>
          </w:tcPr>
          <w:p w14:paraId="383B8B9E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5F6807BC" w14:textId="52572D1C" w:rsidR="000A7373" w:rsidRPr="00684CF2" w:rsidRDefault="000A7373" w:rsidP="000A737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4FDA13F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14:paraId="011FC196" w14:textId="3FE5D78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410,067</w:t>
            </w:r>
          </w:p>
        </w:tc>
      </w:tr>
      <w:tr w:rsidR="00FF56CC" w:rsidRPr="00ED7C0E" w14:paraId="64DDDF4B" w14:textId="77777777" w:rsidTr="00D378C5">
        <w:tc>
          <w:tcPr>
            <w:tcW w:w="2878" w:type="dxa"/>
            <w:vAlign w:val="bottom"/>
          </w:tcPr>
          <w:p w14:paraId="0174C4E2" w14:textId="77777777" w:rsidR="00FF56CC" w:rsidRPr="001B1A4A" w:rsidRDefault="00FF56CC" w:rsidP="00FF5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77B1CD11" w14:textId="77777777" w:rsidR="00FF56CC" w:rsidRPr="001B1A4A" w:rsidRDefault="00FF56CC" w:rsidP="00FF56C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B150381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70345AAE" w14:textId="77777777" w:rsidR="00FF56CC" w:rsidRPr="001B1A4A" w:rsidRDefault="00FF56CC" w:rsidP="00FF56CC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2387B7EE" w14:textId="77777777" w:rsidR="00FF56CC" w:rsidRPr="001B1A4A" w:rsidRDefault="00FF56CC" w:rsidP="00FF5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8A7DC89" w14:textId="77777777" w:rsidR="00FF56CC" w:rsidRPr="001B1A4A" w:rsidRDefault="00FF56CC" w:rsidP="00FF56C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AC43AA7" w14:textId="77777777" w:rsidR="00FF56CC" w:rsidRPr="001B1A4A" w:rsidRDefault="00FF56CC" w:rsidP="00FF5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650AEC10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F0F0205" w14:textId="77777777" w:rsidR="00FF56CC" w:rsidRPr="001B1A4A" w:rsidRDefault="00FF56CC" w:rsidP="00FF5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2DCD5C59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A5C96C7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0D111EF9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</w:tr>
      <w:tr w:rsidR="00FF56CC" w:rsidRPr="00ED7C0E" w14:paraId="1F60D9E1" w14:textId="77777777" w:rsidTr="00D378C5">
        <w:tc>
          <w:tcPr>
            <w:tcW w:w="2878" w:type="dxa"/>
            <w:vAlign w:val="bottom"/>
          </w:tcPr>
          <w:p w14:paraId="2ECC19DD" w14:textId="77777777" w:rsidR="00FF56CC" w:rsidRPr="001B1A4A" w:rsidRDefault="00FF56CC" w:rsidP="00FF5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6708F00D" w14:textId="77777777" w:rsidR="00FF56CC" w:rsidRPr="001B1A4A" w:rsidRDefault="00FF56CC" w:rsidP="00FF56C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CEE0879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2C7FD6C" w14:textId="77777777" w:rsidR="00FF56CC" w:rsidRPr="001B1A4A" w:rsidRDefault="00FF56CC" w:rsidP="00FF56CC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3D51EE8D" w14:textId="77777777" w:rsidR="00FF56CC" w:rsidRPr="001B1A4A" w:rsidRDefault="00FF56CC" w:rsidP="00FF5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B397AA8" w14:textId="77777777" w:rsidR="00FF56CC" w:rsidRPr="001B1A4A" w:rsidRDefault="00FF56CC" w:rsidP="00FF56C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72333EE" w14:textId="77777777" w:rsidR="00FF56CC" w:rsidRPr="001B1A4A" w:rsidRDefault="00FF56CC" w:rsidP="00FF5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5C8C1471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4F90ADF" w14:textId="77777777" w:rsidR="00FF56CC" w:rsidRPr="001B1A4A" w:rsidRDefault="00FF56CC" w:rsidP="00FF5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6122BBFD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C92D4D8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77FC2693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7373" w:rsidRPr="00ED7C0E" w14:paraId="52EA60AD" w14:textId="77777777" w:rsidTr="00D378C5">
        <w:tc>
          <w:tcPr>
            <w:tcW w:w="2878" w:type="dxa"/>
            <w:vAlign w:val="bottom"/>
          </w:tcPr>
          <w:p w14:paraId="7131CB83" w14:textId="7C46A4AC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1E5944EC" w14:textId="77777777" w:rsidR="000A7373" w:rsidRDefault="000A7373" w:rsidP="000A73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1B5CD9A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169D6BCF" w14:textId="77777777" w:rsidR="000A7373" w:rsidRDefault="000A7373" w:rsidP="000A737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303D9607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5B15C5D" w14:textId="77777777" w:rsidR="000A7373" w:rsidRDefault="000A7373" w:rsidP="000A7373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031431D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3CE87585" w14:textId="77777777" w:rsidR="000A7373" w:rsidRDefault="000A7373" w:rsidP="000A737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CF13BD2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D90AC3A" w14:textId="77777777" w:rsidR="000A7373" w:rsidRDefault="000A7373" w:rsidP="000A737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22BE4BF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68F32549" w14:textId="77777777" w:rsidR="000A7373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7373" w:rsidRPr="00ED7C0E" w14:paraId="1F7026E6" w14:textId="77777777" w:rsidTr="00D378C5">
        <w:tc>
          <w:tcPr>
            <w:tcW w:w="2878" w:type="dxa"/>
            <w:vAlign w:val="bottom"/>
          </w:tcPr>
          <w:p w14:paraId="6193459B" w14:textId="51EF2F4E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69E24657" w14:textId="56482E49" w:rsidR="000A7373" w:rsidRPr="001B1A4A" w:rsidRDefault="000A7373" w:rsidP="000A73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271,000</w:t>
            </w:r>
          </w:p>
        </w:tc>
        <w:tc>
          <w:tcPr>
            <w:tcW w:w="241" w:type="dxa"/>
            <w:vAlign w:val="bottom"/>
          </w:tcPr>
          <w:p w14:paraId="28B15B30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7040346" w14:textId="2E5C9734" w:rsidR="000A7373" w:rsidRPr="001B1A4A" w:rsidRDefault="000A7373" w:rsidP="000A737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2FFE6F2B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EFB9D30" w14:textId="3121601C" w:rsidR="000A7373" w:rsidRPr="001B1A4A" w:rsidRDefault="000A7373" w:rsidP="000A7373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5CA08BD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52BE0D61" w14:textId="3F1B3889" w:rsidR="000A7373" w:rsidRPr="001B1A4A" w:rsidRDefault="000A7373" w:rsidP="000A737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0143075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193D9C4" w14:textId="6870F12E" w:rsidR="000A7373" w:rsidRPr="001B1A4A" w:rsidRDefault="000A7373" w:rsidP="000A737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015DED7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02129F26" w14:textId="044CE356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271,000</w:t>
            </w:r>
          </w:p>
        </w:tc>
      </w:tr>
      <w:tr w:rsidR="000A7373" w:rsidRPr="00ED7C0E" w14:paraId="070070FF" w14:textId="77777777" w:rsidTr="00D378C5">
        <w:tc>
          <w:tcPr>
            <w:tcW w:w="2878" w:type="dxa"/>
            <w:vAlign w:val="bottom"/>
          </w:tcPr>
          <w:p w14:paraId="742C9AF9" w14:textId="5FF6A1E5" w:rsidR="000A7373" w:rsidRPr="001B1A4A" w:rsidRDefault="000A7373" w:rsidP="000A7373">
            <w:pPr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6E423D43" w14:textId="77777777" w:rsidR="000A7373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E352873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85DC062" w14:textId="77777777" w:rsidR="000A7373" w:rsidRDefault="000A7373" w:rsidP="000A737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FAA4C24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337C111" w14:textId="77777777" w:rsidR="000A7373" w:rsidRDefault="000A7373" w:rsidP="000A7373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6CF687A8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48BF3A1B" w14:textId="77777777" w:rsidR="000A7373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B25043C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6205741" w14:textId="77777777" w:rsidR="000A7373" w:rsidRDefault="000A7373" w:rsidP="000A737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1C009FE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5F4C23A6" w14:textId="77777777" w:rsidR="000A7373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7373" w:rsidRPr="00ED7C0E" w14:paraId="4E480321" w14:textId="77777777" w:rsidTr="00D378C5">
        <w:tc>
          <w:tcPr>
            <w:tcW w:w="2878" w:type="dxa"/>
            <w:vAlign w:val="bottom"/>
          </w:tcPr>
          <w:p w14:paraId="2C90F639" w14:textId="09673D52" w:rsidR="000A7373" w:rsidRPr="001B1A4A" w:rsidRDefault="000A7373" w:rsidP="000A7373">
            <w:pPr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5042C56E" w14:textId="541E0973" w:rsidR="000A7373" w:rsidRPr="001B1A4A" w:rsidRDefault="000A7373" w:rsidP="000A73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3,006</w:t>
            </w:r>
          </w:p>
        </w:tc>
        <w:tc>
          <w:tcPr>
            <w:tcW w:w="241" w:type="dxa"/>
            <w:vAlign w:val="bottom"/>
          </w:tcPr>
          <w:p w14:paraId="2C9CF18E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EB95A0" w14:textId="282B524E" w:rsidR="000A7373" w:rsidRPr="001B1A4A" w:rsidRDefault="000A7373" w:rsidP="000A737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7D7E814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EF0FA5" w14:textId="686BA7C8" w:rsidR="000A7373" w:rsidRPr="001B1A4A" w:rsidRDefault="000A7373" w:rsidP="000A7373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E38189E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15199F" w14:textId="3F0102F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49" w:type="dxa"/>
            <w:vAlign w:val="bottom"/>
          </w:tcPr>
          <w:p w14:paraId="6984D9C0" w14:textId="77777777" w:rsidR="000A7373" w:rsidRPr="001B1A4A" w:rsidRDefault="000A7373" w:rsidP="000A7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A297A8" w14:textId="756A61B6" w:rsidR="000A7373" w:rsidRPr="001B1A4A" w:rsidRDefault="000A7373" w:rsidP="000A737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0A0DA02" w14:textId="77777777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</w:tcPr>
          <w:p w14:paraId="40671972" w14:textId="614233CE" w:rsidR="000A7373" w:rsidRPr="001B1A4A" w:rsidRDefault="000A7373" w:rsidP="000A73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3,005</w:t>
            </w:r>
          </w:p>
        </w:tc>
      </w:tr>
      <w:tr w:rsidR="00FF56CC" w:rsidRPr="00ED7C0E" w14:paraId="1F410B43" w14:textId="77777777" w:rsidTr="00D378C5">
        <w:tc>
          <w:tcPr>
            <w:tcW w:w="2878" w:type="dxa"/>
            <w:vAlign w:val="bottom"/>
          </w:tcPr>
          <w:p w14:paraId="3BACE53A" w14:textId="77777777" w:rsidR="00FF56CC" w:rsidRPr="001B1A4A" w:rsidRDefault="00FF56CC" w:rsidP="00FF56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E2AC8C" w14:textId="26CDF8D4" w:rsidR="00FF56CC" w:rsidRPr="001B1A4A" w:rsidRDefault="00684CF2" w:rsidP="00FF56C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274,006</w:t>
            </w:r>
          </w:p>
        </w:tc>
        <w:tc>
          <w:tcPr>
            <w:tcW w:w="241" w:type="dxa"/>
            <w:vAlign w:val="bottom"/>
          </w:tcPr>
          <w:p w14:paraId="7D0265D3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9504D" w14:textId="21013442" w:rsidR="00FF56CC" w:rsidRPr="001B1A4A" w:rsidRDefault="00684CF2" w:rsidP="00FF56CC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05A9587" w14:textId="77777777" w:rsidR="00FF56CC" w:rsidRPr="001B1A4A" w:rsidRDefault="00FF56CC" w:rsidP="00FF5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74A0B" w14:textId="463E8B1D" w:rsidR="00FF56CC" w:rsidRPr="001B1A4A" w:rsidRDefault="00684CF2" w:rsidP="00FF56C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4502DFD" w14:textId="77777777" w:rsidR="00FF56CC" w:rsidRPr="001B1A4A" w:rsidRDefault="00FF56CC" w:rsidP="00FF5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0F9E8" w14:textId="257C2544" w:rsidR="00FF56CC" w:rsidRPr="001B1A4A" w:rsidRDefault="00EE6C6A" w:rsidP="00FF56C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249" w:type="dxa"/>
            <w:vAlign w:val="bottom"/>
          </w:tcPr>
          <w:p w14:paraId="37801F8F" w14:textId="77777777" w:rsidR="00FF56CC" w:rsidRPr="001B1A4A" w:rsidRDefault="00FF56CC" w:rsidP="00FF5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478877" w14:textId="14BDFED8" w:rsidR="00FF56CC" w:rsidRPr="001B1A4A" w:rsidRDefault="0085693E" w:rsidP="0085693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84B1D10" w14:textId="77777777" w:rsidR="00FF56CC" w:rsidRPr="001B1A4A" w:rsidRDefault="00FF56CC" w:rsidP="00FF56C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6D4DD" w14:textId="36FBBED7" w:rsidR="00FF56CC" w:rsidRPr="001B1A4A" w:rsidRDefault="00D41A90" w:rsidP="00FF56C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274,005</w:t>
            </w:r>
          </w:p>
        </w:tc>
      </w:tr>
      <w:tr w:rsidR="00D378C5" w:rsidRPr="001B1A4A" w14:paraId="265FEC4A" w14:textId="77777777" w:rsidTr="00D378C5">
        <w:tc>
          <w:tcPr>
            <w:tcW w:w="2878" w:type="dxa"/>
            <w:vAlign w:val="bottom"/>
          </w:tcPr>
          <w:p w14:paraId="0084B0D4" w14:textId="77777777" w:rsidR="00D378C5" w:rsidRPr="001B1A4A" w:rsidRDefault="00D378C5" w:rsidP="00887908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D805A54" w14:textId="77777777" w:rsidR="00D378C5" w:rsidRPr="001B1A4A" w:rsidRDefault="00D378C5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01633E4" w14:textId="77777777" w:rsidR="00D378C5" w:rsidRPr="001B1A4A" w:rsidRDefault="00D378C5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ED17C15" w14:textId="77777777" w:rsidR="00D378C5" w:rsidRPr="001B1A4A" w:rsidRDefault="00D378C5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5920BB2" w14:textId="77777777" w:rsidR="00D378C5" w:rsidRPr="001B1A4A" w:rsidRDefault="00D378C5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ED76BE1" w14:textId="77777777" w:rsidR="00D378C5" w:rsidRPr="001B1A4A" w:rsidRDefault="00D378C5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95263C3" w14:textId="77777777" w:rsidR="00D378C5" w:rsidRPr="001B1A4A" w:rsidRDefault="00D378C5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18CA258E" w14:textId="77777777" w:rsidR="00D378C5" w:rsidRPr="001B1A4A" w:rsidRDefault="00D378C5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E0F79C7" w14:textId="77777777" w:rsidR="00D378C5" w:rsidRPr="001B1A4A" w:rsidRDefault="00D378C5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52BF7BD1" w14:textId="77777777" w:rsidR="00D378C5" w:rsidRPr="001B1A4A" w:rsidRDefault="00D378C5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6FDE76E" w14:textId="77777777" w:rsidR="00D378C5" w:rsidRPr="001B1A4A" w:rsidRDefault="00D378C5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5A42D05" w14:textId="77777777" w:rsidR="00D378C5" w:rsidRPr="001B1A4A" w:rsidRDefault="00D378C5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4290" w:rsidRPr="001B1A4A" w14:paraId="3446C142" w14:textId="77777777" w:rsidTr="00D378C5">
        <w:tc>
          <w:tcPr>
            <w:tcW w:w="2878" w:type="dxa"/>
            <w:vAlign w:val="bottom"/>
          </w:tcPr>
          <w:p w14:paraId="06B4C4DF" w14:textId="77777777" w:rsidR="00DA4290" w:rsidRPr="001B1A4A" w:rsidRDefault="00DA4290" w:rsidP="00887908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99" w:type="dxa"/>
            <w:vAlign w:val="bottom"/>
          </w:tcPr>
          <w:p w14:paraId="5FF1545C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83E33D9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1557F14A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9D0551C" w14:textId="77777777" w:rsidR="00DA4290" w:rsidRPr="001B1A4A" w:rsidRDefault="00DA4290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85DF9F8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84BA763" w14:textId="77777777" w:rsidR="00DA4290" w:rsidRPr="001B1A4A" w:rsidRDefault="00DA4290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19616A64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93B479C" w14:textId="77777777" w:rsidR="00DA4290" w:rsidRPr="001B1A4A" w:rsidRDefault="00DA4290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0236F7E1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1D01BCD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77C74FA1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4290" w:rsidRPr="001B1A4A" w14:paraId="4CB9DD81" w14:textId="77777777" w:rsidTr="00636260">
        <w:tc>
          <w:tcPr>
            <w:tcW w:w="2878" w:type="dxa"/>
            <w:vAlign w:val="bottom"/>
          </w:tcPr>
          <w:p w14:paraId="1970DEDD" w14:textId="77777777" w:rsidR="00DA4290" w:rsidRPr="001B1A4A" w:rsidRDefault="00DA4290" w:rsidP="00887908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99" w:type="dxa"/>
            <w:vAlign w:val="bottom"/>
          </w:tcPr>
          <w:p w14:paraId="1A228E9E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AC5FE11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8B0B4A1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E0E7842" w14:textId="77777777" w:rsidR="00DA4290" w:rsidRPr="001B1A4A" w:rsidRDefault="00DA4290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C282170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A97BF00" w14:textId="77777777" w:rsidR="00DA4290" w:rsidRPr="001B1A4A" w:rsidRDefault="00DA4290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7A871965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BE632F3" w14:textId="77777777" w:rsidR="00DA4290" w:rsidRPr="001B1A4A" w:rsidRDefault="00DA4290" w:rsidP="00887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393D6679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39113C4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6FAFF794" w14:textId="77777777" w:rsidR="00DA4290" w:rsidRPr="001B1A4A" w:rsidRDefault="00DA4290" w:rsidP="0088790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6260" w:rsidRPr="001B1A4A" w14:paraId="7444EF58" w14:textId="77777777" w:rsidTr="00636260">
        <w:trPr>
          <w:trHeight w:val="352"/>
        </w:trPr>
        <w:tc>
          <w:tcPr>
            <w:tcW w:w="2878" w:type="dxa"/>
            <w:vAlign w:val="bottom"/>
          </w:tcPr>
          <w:p w14:paraId="7450024A" w14:textId="0EF89623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99" w:type="dxa"/>
            <w:vAlign w:val="bottom"/>
          </w:tcPr>
          <w:p w14:paraId="3C74B43D" w14:textId="77777777" w:rsidR="00636260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64335C9A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17474FC" w14:textId="77777777" w:rsidR="00636260" w:rsidRDefault="00636260" w:rsidP="00636260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BB8B6C0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8479700" w14:textId="77777777" w:rsidR="00636260" w:rsidRPr="00C855E9" w:rsidRDefault="00636260" w:rsidP="0063626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D78BE20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1C22DDBE" w14:textId="77777777" w:rsidR="00636260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9" w:type="dxa"/>
          </w:tcPr>
          <w:p w14:paraId="00A18F47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510254AF" w14:textId="77777777" w:rsidR="00636260" w:rsidRPr="00C855E9" w:rsidRDefault="00636260" w:rsidP="0063626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17798C3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442C5851" w14:textId="77777777" w:rsidR="00636260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36260" w:rsidRPr="001B1A4A" w14:paraId="18BA6039" w14:textId="77777777" w:rsidTr="00636260">
        <w:trPr>
          <w:trHeight w:val="352"/>
        </w:trPr>
        <w:tc>
          <w:tcPr>
            <w:tcW w:w="2878" w:type="dxa"/>
            <w:vAlign w:val="bottom"/>
          </w:tcPr>
          <w:p w14:paraId="117377B5" w14:textId="4D2E90F0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15C40611" w14:textId="77777777" w:rsidR="00636260" w:rsidRPr="00DA4290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130,439</w:t>
            </w:r>
          </w:p>
        </w:tc>
        <w:tc>
          <w:tcPr>
            <w:tcW w:w="241" w:type="dxa"/>
            <w:vAlign w:val="bottom"/>
          </w:tcPr>
          <w:p w14:paraId="1C296D34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7C4F321D" w14:textId="77777777" w:rsidR="00636260" w:rsidRPr="001B1A4A" w:rsidRDefault="00636260" w:rsidP="00636260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54274A8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6181F6B8" w14:textId="472BF991" w:rsidR="00636260" w:rsidRPr="00C855E9" w:rsidRDefault="00636260" w:rsidP="0063626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55E9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1E2D8B2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vAlign w:val="bottom"/>
          </w:tcPr>
          <w:p w14:paraId="069FF511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(286)</w:t>
            </w:r>
          </w:p>
        </w:tc>
        <w:tc>
          <w:tcPr>
            <w:tcW w:w="249" w:type="dxa"/>
          </w:tcPr>
          <w:p w14:paraId="41893CD5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48EF7EEF" w14:textId="3306235B" w:rsidR="00636260" w:rsidRPr="00C855E9" w:rsidRDefault="00636260" w:rsidP="0063626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55E9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6E58293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14:paraId="4DCEFC85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130,153</w:t>
            </w:r>
          </w:p>
        </w:tc>
      </w:tr>
      <w:tr w:rsidR="00C855E9" w:rsidRPr="001B1A4A" w14:paraId="47ADC0FA" w14:textId="77777777" w:rsidTr="00D378C5">
        <w:tc>
          <w:tcPr>
            <w:tcW w:w="2878" w:type="dxa"/>
            <w:vAlign w:val="bottom"/>
          </w:tcPr>
          <w:p w14:paraId="410A1F62" w14:textId="77777777" w:rsidR="00C855E9" w:rsidRPr="001B1A4A" w:rsidRDefault="00C855E9" w:rsidP="00C855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3C62C0AD" w14:textId="77777777" w:rsidR="00C855E9" w:rsidRPr="001B1A4A" w:rsidRDefault="00C855E9" w:rsidP="00C855E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3869107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C768DC3" w14:textId="77777777" w:rsidR="00C855E9" w:rsidRPr="001B1A4A" w:rsidRDefault="00C855E9" w:rsidP="00C855E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7B2951F8" w14:textId="77777777" w:rsidR="00C855E9" w:rsidRPr="001B1A4A" w:rsidRDefault="00C855E9" w:rsidP="00C855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B3A9904" w14:textId="77777777" w:rsidR="00C855E9" w:rsidRPr="001B1A4A" w:rsidRDefault="00C855E9" w:rsidP="00C855E9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20D2D76" w14:textId="77777777" w:rsidR="00C855E9" w:rsidRPr="001B1A4A" w:rsidRDefault="00C855E9" w:rsidP="00C855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E95B6D9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0947866" w14:textId="77777777" w:rsidR="00C855E9" w:rsidRPr="001B1A4A" w:rsidRDefault="00C855E9" w:rsidP="00C855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ADBCB88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D1BD83B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20430F46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</w:tr>
      <w:tr w:rsidR="00C855E9" w:rsidRPr="001B1A4A" w14:paraId="06E1DAD5" w14:textId="77777777" w:rsidTr="00D378C5">
        <w:tc>
          <w:tcPr>
            <w:tcW w:w="2878" w:type="dxa"/>
            <w:vAlign w:val="bottom"/>
          </w:tcPr>
          <w:p w14:paraId="6FD11AC6" w14:textId="77777777" w:rsidR="00C855E9" w:rsidRPr="001B1A4A" w:rsidRDefault="00C855E9" w:rsidP="00C855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43FD039C" w14:textId="77777777" w:rsidR="00C855E9" w:rsidRPr="001B1A4A" w:rsidRDefault="00C855E9" w:rsidP="00C855E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C803DE1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ED2C225" w14:textId="77777777" w:rsidR="00C855E9" w:rsidRPr="001B1A4A" w:rsidRDefault="00C855E9" w:rsidP="00C855E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366EE460" w14:textId="77777777" w:rsidR="00C855E9" w:rsidRPr="001B1A4A" w:rsidRDefault="00C855E9" w:rsidP="00C855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573C1608" w14:textId="77777777" w:rsidR="00C855E9" w:rsidRPr="001B1A4A" w:rsidRDefault="00C855E9" w:rsidP="00C855E9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72624F9" w14:textId="77777777" w:rsidR="00C855E9" w:rsidRPr="001B1A4A" w:rsidRDefault="00C855E9" w:rsidP="00C855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4D6525CB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C67C592" w14:textId="77777777" w:rsidR="00C855E9" w:rsidRPr="001B1A4A" w:rsidRDefault="00C855E9" w:rsidP="00C855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7413504C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3FC60C8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2419A529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6260" w:rsidRPr="001B1A4A" w14:paraId="4F5CEB03" w14:textId="77777777" w:rsidTr="00D378C5">
        <w:tc>
          <w:tcPr>
            <w:tcW w:w="2878" w:type="dxa"/>
            <w:vAlign w:val="bottom"/>
          </w:tcPr>
          <w:p w14:paraId="58C27D75" w14:textId="3823B656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3853E8B7" w14:textId="77777777" w:rsidR="00636260" w:rsidRDefault="00636260" w:rsidP="006362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6138DF3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739521C" w14:textId="77777777" w:rsidR="00636260" w:rsidRPr="001B1A4A" w:rsidRDefault="00636260" w:rsidP="00636260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2D0FC3CE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50D78230" w14:textId="77777777" w:rsidR="00636260" w:rsidRPr="001B1A4A" w:rsidRDefault="00636260" w:rsidP="0063626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6AA48CC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DB7A062" w14:textId="77777777" w:rsidR="00636260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890CD8F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362AA777" w14:textId="77777777" w:rsidR="00636260" w:rsidRDefault="00636260" w:rsidP="0063626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6742C5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1D793E6F" w14:textId="77777777" w:rsidR="00636260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6260" w:rsidRPr="001B1A4A" w14:paraId="462F67E7" w14:textId="77777777" w:rsidTr="00D378C5">
        <w:tc>
          <w:tcPr>
            <w:tcW w:w="2878" w:type="dxa"/>
            <w:vAlign w:val="bottom"/>
          </w:tcPr>
          <w:p w14:paraId="2194D50E" w14:textId="026674B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65BE2BFC" w14:textId="77777777" w:rsidR="00636260" w:rsidRPr="001B1A4A" w:rsidRDefault="00636260" w:rsidP="006362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682,765</w:t>
            </w:r>
          </w:p>
        </w:tc>
        <w:tc>
          <w:tcPr>
            <w:tcW w:w="241" w:type="dxa"/>
            <w:vAlign w:val="bottom"/>
          </w:tcPr>
          <w:p w14:paraId="4BAA61B3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6272F33B" w14:textId="77777777" w:rsidR="00636260" w:rsidRPr="001B1A4A" w:rsidRDefault="00636260" w:rsidP="00636260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B1A4A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6EEA0B27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BAC683" w14:textId="77777777" w:rsidR="00636260" w:rsidRPr="001B1A4A" w:rsidRDefault="00636260" w:rsidP="0063626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1B1A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F5E666E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38C77CE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(336)</w:t>
            </w:r>
          </w:p>
        </w:tc>
        <w:tc>
          <w:tcPr>
            <w:tcW w:w="249" w:type="dxa"/>
            <w:vAlign w:val="bottom"/>
          </w:tcPr>
          <w:p w14:paraId="6EDCFE9D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2F20B2B7" w14:textId="0DCD3FA5" w:rsidR="00636260" w:rsidRPr="00C855E9" w:rsidRDefault="00636260" w:rsidP="0063626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474DCB1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62432D58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682,429</w:t>
            </w:r>
          </w:p>
        </w:tc>
      </w:tr>
      <w:tr w:rsidR="00636260" w:rsidRPr="001B1A4A" w14:paraId="7ACAEF41" w14:textId="77777777" w:rsidTr="00D378C5">
        <w:tc>
          <w:tcPr>
            <w:tcW w:w="2878" w:type="dxa"/>
            <w:vAlign w:val="bottom"/>
          </w:tcPr>
          <w:p w14:paraId="3FAA0992" w14:textId="2F98527E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793E0B57" w14:textId="77777777" w:rsidR="00636260" w:rsidRDefault="00636260" w:rsidP="006362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C45F89F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35FDAE2" w14:textId="77777777" w:rsidR="00636260" w:rsidRPr="001B1A4A" w:rsidRDefault="00636260" w:rsidP="00636260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0F5CD1E4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6ECDDBC" w14:textId="77777777" w:rsidR="00636260" w:rsidRPr="001B1A4A" w:rsidRDefault="00636260" w:rsidP="0063626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8036131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34B48438" w14:textId="77777777" w:rsidR="00636260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C413615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3CC48006" w14:textId="77777777" w:rsidR="00636260" w:rsidRDefault="00636260" w:rsidP="0063626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9702917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3EE53910" w14:textId="77777777" w:rsidR="00636260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6260" w:rsidRPr="001B1A4A" w14:paraId="246F7ACC" w14:textId="77777777" w:rsidTr="00D378C5">
        <w:tc>
          <w:tcPr>
            <w:tcW w:w="2878" w:type="dxa"/>
            <w:vAlign w:val="bottom"/>
          </w:tcPr>
          <w:p w14:paraId="23B1E814" w14:textId="2CB51F08" w:rsidR="00636260" w:rsidRPr="001B1A4A" w:rsidRDefault="00636260" w:rsidP="00636260">
            <w:pPr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114F7" w14:textId="77777777" w:rsidR="00636260" w:rsidRPr="001B1A4A" w:rsidRDefault="00636260" w:rsidP="006362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3,010</w:t>
            </w:r>
          </w:p>
        </w:tc>
        <w:tc>
          <w:tcPr>
            <w:tcW w:w="241" w:type="dxa"/>
            <w:vAlign w:val="bottom"/>
          </w:tcPr>
          <w:p w14:paraId="3F2E2F6E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E77C9" w14:textId="77777777" w:rsidR="00636260" w:rsidRPr="001B1A4A" w:rsidRDefault="00636260" w:rsidP="00636260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1B1A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6A63848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9E8F8" w14:textId="77777777" w:rsidR="00636260" w:rsidRPr="001B1A4A" w:rsidRDefault="00636260" w:rsidP="0063626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B1A4A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39FB1828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A9ADC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49" w:type="dxa"/>
            <w:vAlign w:val="bottom"/>
          </w:tcPr>
          <w:p w14:paraId="0D73E316" w14:textId="77777777" w:rsidR="00636260" w:rsidRPr="001B1A4A" w:rsidRDefault="00636260" w:rsidP="0063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B6B88" w14:textId="160F5118" w:rsidR="00636260" w:rsidRPr="001B1A4A" w:rsidRDefault="00636260" w:rsidP="0063626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9B8FE26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68E58" w14:textId="77777777" w:rsidR="00636260" w:rsidRPr="001B1A4A" w:rsidRDefault="00636260" w:rsidP="0063626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3,009</w:t>
            </w:r>
          </w:p>
        </w:tc>
      </w:tr>
      <w:tr w:rsidR="00C855E9" w:rsidRPr="001B1A4A" w14:paraId="38FC132F" w14:textId="77777777" w:rsidTr="00D378C5">
        <w:tc>
          <w:tcPr>
            <w:tcW w:w="2878" w:type="dxa"/>
            <w:vAlign w:val="bottom"/>
          </w:tcPr>
          <w:p w14:paraId="63C699C2" w14:textId="77777777" w:rsidR="00C855E9" w:rsidRPr="001B1A4A" w:rsidRDefault="00C855E9" w:rsidP="00C855E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05836A" w14:textId="77777777" w:rsidR="00C855E9" w:rsidRPr="001B1A4A" w:rsidRDefault="00C855E9" w:rsidP="00C855E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685,775</w:t>
            </w:r>
          </w:p>
        </w:tc>
        <w:tc>
          <w:tcPr>
            <w:tcW w:w="241" w:type="dxa"/>
            <w:vAlign w:val="bottom"/>
          </w:tcPr>
          <w:p w14:paraId="4F8F4E7A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27769" w14:textId="77777777" w:rsidR="00C855E9" w:rsidRPr="001B1A4A" w:rsidRDefault="00C855E9" w:rsidP="00C855E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1A4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A6BCFDD" w14:textId="77777777" w:rsidR="00C855E9" w:rsidRPr="001B1A4A" w:rsidRDefault="00C855E9" w:rsidP="00C855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20728" w14:textId="77777777" w:rsidR="00C855E9" w:rsidRPr="001B1A4A" w:rsidRDefault="00C855E9" w:rsidP="00C855E9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1A4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FA97A5F" w14:textId="77777777" w:rsidR="00C855E9" w:rsidRPr="001B1A4A" w:rsidRDefault="00C855E9" w:rsidP="00C855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C87D7C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(337)</w:t>
            </w:r>
          </w:p>
        </w:tc>
        <w:tc>
          <w:tcPr>
            <w:tcW w:w="249" w:type="dxa"/>
            <w:vAlign w:val="bottom"/>
          </w:tcPr>
          <w:p w14:paraId="5D82B1F9" w14:textId="77777777" w:rsidR="00C855E9" w:rsidRPr="001B1A4A" w:rsidRDefault="00C855E9" w:rsidP="00C855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27293" w14:textId="4A9849E6" w:rsidR="00C855E9" w:rsidRPr="00C855E9" w:rsidRDefault="00C855E9" w:rsidP="00C855E9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55E9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522586D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74482" w14:textId="77777777" w:rsidR="00C855E9" w:rsidRPr="001B1A4A" w:rsidRDefault="00C855E9" w:rsidP="00C855E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685,438</w:t>
            </w:r>
          </w:p>
        </w:tc>
      </w:tr>
    </w:tbl>
    <w:p w14:paraId="579D55B9" w14:textId="77777777" w:rsidR="00FA3821" w:rsidRDefault="00FA3821" w:rsidP="00FA38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49EE7013" w14:textId="77777777" w:rsidR="00FA3821" w:rsidRDefault="00FA3821" w:rsidP="00FA38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5D2B910C" w14:textId="77777777" w:rsidR="00145CC3" w:rsidRPr="00AF2301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2254560" w14:textId="16D77C36" w:rsidR="00142AD6" w:rsidRPr="00CE458C" w:rsidRDefault="00142AD6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142AD6" w:rsidRPr="00CE458C" w:rsidSect="00C30CD3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0F3E0806" w14:textId="76CC1D18" w:rsidR="00CD6F2B" w:rsidRDefault="00E664E6" w:rsidP="007F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C48B4" w:rsidRPr="00E22156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86"/>
        <w:gridCol w:w="184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9F5235" w:rsidRPr="00BE540A" w14:paraId="3083F470" w14:textId="77777777" w:rsidTr="00887908">
        <w:trPr>
          <w:cantSplit/>
          <w:trHeight w:val="360"/>
          <w:tblHeader/>
        </w:trPr>
        <w:tc>
          <w:tcPr>
            <w:tcW w:w="2779" w:type="dxa"/>
          </w:tcPr>
          <w:p w14:paraId="5972CF55" w14:textId="77777777" w:rsidR="009F5235" w:rsidRPr="00B92267" w:rsidRDefault="009F5235" w:rsidP="008879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2488D5EF" w14:textId="77777777" w:rsidR="009F5235" w:rsidRPr="00596EA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9F5235" w:rsidRPr="00BE540A" w14:paraId="7694F67E" w14:textId="77777777" w:rsidTr="0088790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1453285" w14:textId="77777777" w:rsidR="009F5235" w:rsidRPr="00B92267" w:rsidRDefault="009F5235" w:rsidP="008879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สาม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46" w:type="dxa"/>
            <w:gridSpan w:val="3"/>
            <w:shd w:val="clear" w:color="auto" w:fill="auto"/>
          </w:tcPr>
          <w:p w14:paraId="66AFFD3E" w14:textId="77777777" w:rsidR="009F5235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08932711" w14:textId="77777777" w:rsidR="009F5235" w:rsidRPr="00C73183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ธุรกิจผลิตงานพิมพ์และ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84" w:type="dxa"/>
          </w:tcPr>
          <w:p w14:paraId="104E6E1A" w14:textId="77777777" w:rsidR="009F5235" w:rsidRPr="00C10CC6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BE29464" w14:textId="77777777" w:rsidR="009F5235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2E639BF8" w14:textId="77777777" w:rsidR="009F5235" w:rsidRPr="00C73183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180" w:type="dxa"/>
          </w:tcPr>
          <w:p w14:paraId="3E633231" w14:textId="77777777" w:rsidR="009F5235" w:rsidRPr="00C40C02" w:rsidRDefault="009F5235" w:rsidP="0088790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US"/>
              </w:rPr>
            </w:pPr>
          </w:p>
        </w:tc>
        <w:tc>
          <w:tcPr>
            <w:tcW w:w="2061" w:type="dxa"/>
            <w:gridSpan w:val="3"/>
          </w:tcPr>
          <w:p w14:paraId="7E894502" w14:textId="77777777" w:rsidR="009F5235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73295B4E" w14:textId="77777777" w:rsidR="009F5235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14A0A9AA" w14:textId="77777777" w:rsidR="009F5235" w:rsidRPr="00C73183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729988A4" w14:textId="77777777" w:rsidR="009F5235" w:rsidRPr="00B9226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071BEA07" w14:textId="77777777" w:rsidR="009F5235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54EDB821" w14:textId="77777777" w:rsidR="009F5235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3EBD9C8F" w14:textId="77777777" w:rsidR="009F5235" w:rsidRPr="00B9226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0B2BFA3C" w14:textId="77777777" w:rsidR="009F5235" w:rsidRPr="00B9226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312B92EF" w14:textId="77777777" w:rsidR="009F5235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6FB0AB12" w14:textId="77777777" w:rsidR="009F5235" w:rsidRPr="00B9226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679FBFFB" w14:textId="09EB1C0C" w:rsidR="009F5235" w:rsidRPr="00B9226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7CD2" w:rsidRPr="00BE540A" w14:paraId="09919B1C" w14:textId="77777777" w:rsidTr="00887908">
        <w:trPr>
          <w:cantSplit/>
          <w:tblHeader/>
        </w:trPr>
        <w:tc>
          <w:tcPr>
            <w:tcW w:w="2779" w:type="dxa"/>
          </w:tcPr>
          <w:p w14:paraId="4BC138B5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  <w:r w:rsidRPr="007F7CD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วันที่</w:t>
            </w:r>
            <w:r w:rsidRPr="007F7CD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7F7CD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1 </w:t>
            </w:r>
            <w:r w:rsidRPr="007F7CD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4EA95830" w14:textId="0D82086C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51A8FA82" w14:textId="77777777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5A9F3B98" w14:textId="2E63068C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4" w:type="dxa"/>
          </w:tcPr>
          <w:p w14:paraId="29BE256A" w14:textId="77777777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AE1C42" w14:textId="39161783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787F1E7D" w14:textId="77777777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FC18DD5" w14:textId="131484E9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</w:tcPr>
          <w:p w14:paraId="7F6AF7EC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5B606E1" w14:textId="41703190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7332C02D" w14:textId="77777777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D036166" w14:textId="54467A34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6" w:type="dxa"/>
          </w:tcPr>
          <w:p w14:paraId="05BC8B5B" w14:textId="77777777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2D3ADAEE" w14:textId="63715A51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45EDB121" w14:textId="77777777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B12291" w14:textId="17A83623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6" w:type="dxa"/>
          </w:tcPr>
          <w:p w14:paraId="0887FDE1" w14:textId="77777777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423551C" w14:textId="14F24B7F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3A85121A" w14:textId="77777777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E143DBF" w14:textId="77730364"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7F7CD2" w:rsidRPr="00BE540A" w14:paraId="013EF379" w14:textId="77777777" w:rsidTr="00887908">
        <w:trPr>
          <w:cantSplit/>
          <w:trHeight w:val="80"/>
          <w:tblHeader/>
        </w:trPr>
        <w:tc>
          <w:tcPr>
            <w:tcW w:w="2779" w:type="dxa"/>
          </w:tcPr>
          <w:p w14:paraId="31F84907" w14:textId="77777777"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1D1672CD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F7CD2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7F7CD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7F7CD2" w:rsidRPr="00BE540A" w14:paraId="29471563" w14:textId="77777777" w:rsidTr="00887908">
        <w:trPr>
          <w:cantSplit/>
        </w:trPr>
        <w:tc>
          <w:tcPr>
            <w:tcW w:w="2779" w:type="dxa"/>
          </w:tcPr>
          <w:p w14:paraId="670F29FE" w14:textId="77777777"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7F7CD2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4BCAE897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249BCB3" w14:textId="77777777" w:rsidR="007F7CD2" w:rsidRPr="007F7CD2" w:rsidRDefault="007F7CD2" w:rsidP="007F7CD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1D902AF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1D48BD62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9608DC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DE9280" w14:textId="77777777" w:rsidR="007F7CD2" w:rsidRPr="007F7CD2" w:rsidRDefault="007F7CD2" w:rsidP="007F7CD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A70347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359F46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2C0A28" w14:textId="77777777"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8E968A" w14:textId="77777777" w:rsidR="007F7CD2" w:rsidRPr="007F7CD2" w:rsidRDefault="007F7CD2" w:rsidP="007F7CD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8322FA2" w14:textId="77777777"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85A2B4D" w14:textId="77777777" w:rsidR="007F7CD2" w:rsidRPr="007F7CD2" w:rsidRDefault="007F7CD2" w:rsidP="007F7CD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63BED76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117C17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D26F5A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5D067FDF" w14:textId="77777777"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648658" w14:textId="77777777"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82D33B" w14:textId="77777777" w:rsidR="007F7CD2" w:rsidRPr="007F7CD2" w:rsidRDefault="007F7CD2" w:rsidP="007F7CD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9EE6289" w14:textId="77777777"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90D32" w:rsidRPr="00BE540A" w14:paraId="6DECF599" w14:textId="77777777" w:rsidTr="00887908">
        <w:trPr>
          <w:cantSplit/>
        </w:trPr>
        <w:tc>
          <w:tcPr>
            <w:tcW w:w="2779" w:type="dxa"/>
          </w:tcPr>
          <w:p w14:paraId="270C34DC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1A5490C0" w14:textId="0E325CB8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565,476</w:t>
            </w:r>
          </w:p>
        </w:tc>
        <w:tc>
          <w:tcPr>
            <w:tcW w:w="180" w:type="dxa"/>
            <w:vAlign w:val="bottom"/>
          </w:tcPr>
          <w:p w14:paraId="3941CB66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C24E3FE" w14:textId="3EB93B64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  <w:rtl/>
                <w:cs/>
              </w:rPr>
              <w:t>485</w:t>
            </w: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,735</w:t>
            </w:r>
          </w:p>
        </w:tc>
        <w:tc>
          <w:tcPr>
            <w:tcW w:w="184" w:type="dxa"/>
            <w:vAlign w:val="bottom"/>
          </w:tcPr>
          <w:p w14:paraId="1E4B5C3F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1E8F9D" w14:textId="36D83982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154,777</w:t>
            </w:r>
          </w:p>
        </w:tc>
        <w:tc>
          <w:tcPr>
            <w:tcW w:w="180" w:type="dxa"/>
            <w:vAlign w:val="bottom"/>
          </w:tcPr>
          <w:p w14:paraId="4B7852C0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0B6BFC" w14:textId="4F860482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  <w:tab w:val="left" w:pos="636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150,084</w:t>
            </w:r>
          </w:p>
        </w:tc>
        <w:tc>
          <w:tcPr>
            <w:tcW w:w="180" w:type="dxa"/>
            <w:vAlign w:val="bottom"/>
          </w:tcPr>
          <w:p w14:paraId="6B3A9363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1352BEF" w14:textId="530BA6EA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236,401</w:t>
            </w:r>
          </w:p>
        </w:tc>
        <w:tc>
          <w:tcPr>
            <w:tcW w:w="180" w:type="dxa"/>
            <w:vAlign w:val="bottom"/>
          </w:tcPr>
          <w:p w14:paraId="2FE34A1D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D9F0FA7" w14:textId="0D2DAF38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319,355</w:t>
            </w:r>
          </w:p>
        </w:tc>
        <w:tc>
          <w:tcPr>
            <w:tcW w:w="186" w:type="dxa"/>
            <w:vAlign w:val="bottom"/>
          </w:tcPr>
          <w:p w14:paraId="1A2860B2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A125D24" w14:textId="53219C6C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D8BE4B3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D190D4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24ADDAC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AEBBE4" w14:textId="67959EF0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sz w:val="26"/>
                <w:szCs w:val="26"/>
                <w:cs/>
              </w:rPr>
              <w:t>956</w:t>
            </w:r>
            <w:r w:rsidRPr="00390D3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sz w:val="26"/>
                <w:szCs w:val="26"/>
                <w:cs/>
              </w:rPr>
              <w:t>654</w:t>
            </w:r>
          </w:p>
        </w:tc>
        <w:tc>
          <w:tcPr>
            <w:tcW w:w="180" w:type="dxa"/>
            <w:vAlign w:val="bottom"/>
          </w:tcPr>
          <w:p w14:paraId="166AEB21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ECB078A" w14:textId="519B63EF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955,174</w:t>
            </w:r>
          </w:p>
        </w:tc>
      </w:tr>
      <w:tr w:rsidR="00390D32" w:rsidRPr="00BE540A" w14:paraId="7974D61C" w14:textId="77777777" w:rsidTr="00CB3FEC">
        <w:trPr>
          <w:cantSplit/>
        </w:trPr>
        <w:tc>
          <w:tcPr>
            <w:tcW w:w="2779" w:type="dxa"/>
          </w:tcPr>
          <w:p w14:paraId="3696DED3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54EF2263" w14:textId="3D1BAD26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96,263</w:t>
            </w:r>
          </w:p>
        </w:tc>
        <w:tc>
          <w:tcPr>
            <w:tcW w:w="180" w:type="dxa"/>
            <w:vAlign w:val="bottom"/>
          </w:tcPr>
          <w:p w14:paraId="750712B8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B66061F" w14:textId="192F089A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86,312</w:t>
            </w:r>
          </w:p>
        </w:tc>
        <w:tc>
          <w:tcPr>
            <w:tcW w:w="184" w:type="dxa"/>
            <w:vAlign w:val="bottom"/>
          </w:tcPr>
          <w:p w14:paraId="04058EAF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3F849F" w14:textId="20230054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8,376</w:t>
            </w:r>
          </w:p>
        </w:tc>
        <w:tc>
          <w:tcPr>
            <w:tcW w:w="180" w:type="dxa"/>
            <w:vAlign w:val="bottom"/>
          </w:tcPr>
          <w:p w14:paraId="73CFB8AD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ECBACA" w14:textId="234278B1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54,345</w:t>
            </w:r>
          </w:p>
        </w:tc>
        <w:tc>
          <w:tcPr>
            <w:tcW w:w="180" w:type="dxa"/>
            <w:vAlign w:val="bottom"/>
          </w:tcPr>
          <w:p w14:paraId="4EC68743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3FF1CE" w14:textId="010F3C86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27,459</w:t>
            </w:r>
          </w:p>
        </w:tc>
        <w:tc>
          <w:tcPr>
            <w:tcW w:w="180" w:type="dxa"/>
            <w:vAlign w:val="bottom"/>
          </w:tcPr>
          <w:p w14:paraId="7D2C3BDB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5014077" w14:textId="3562A235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31,749</w:t>
            </w:r>
          </w:p>
        </w:tc>
        <w:tc>
          <w:tcPr>
            <w:tcW w:w="186" w:type="dxa"/>
            <w:vAlign w:val="bottom"/>
          </w:tcPr>
          <w:p w14:paraId="3C12CB1B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806954A" w14:textId="0164DA9B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sz w:val="26"/>
                <w:szCs w:val="26"/>
                <w:cs/>
              </w:rPr>
              <w:t>(132</w:t>
            </w:r>
            <w:r w:rsidRPr="00390D3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sz w:val="26"/>
                <w:szCs w:val="26"/>
                <w:cs/>
              </w:rPr>
              <w:t>098)</w:t>
            </w:r>
          </w:p>
        </w:tc>
        <w:tc>
          <w:tcPr>
            <w:tcW w:w="180" w:type="dxa"/>
          </w:tcPr>
          <w:p w14:paraId="6F9A007C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1195A1" w14:textId="203A7873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(172,406)</w:t>
            </w:r>
          </w:p>
        </w:tc>
        <w:tc>
          <w:tcPr>
            <w:tcW w:w="186" w:type="dxa"/>
          </w:tcPr>
          <w:p w14:paraId="77A5E94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F30D95" w14:textId="42FE70E1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15CCDF1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5574F6" w14:textId="5EE27483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</w:tr>
      <w:tr w:rsidR="00390D32" w:rsidRPr="00BE540A" w14:paraId="15AC7E7B" w14:textId="77777777" w:rsidTr="00887908">
        <w:trPr>
          <w:cantSplit/>
        </w:trPr>
        <w:tc>
          <w:tcPr>
            <w:tcW w:w="2779" w:type="dxa"/>
          </w:tcPr>
          <w:p w14:paraId="1246DAB9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1AA12" w14:textId="574E32C8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661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739</w:t>
            </w:r>
          </w:p>
        </w:tc>
        <w:tc>
          <w:tcPr>
            <w:tcW w:w="180" w:type="dxa"/>
            <w:vAlign w:val="bottom"/>
          </w:tcPr>
          <w:p w14:paraId="49265D97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136A8" w14:textId="3CA3FD9B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572,047</w:t>
            </w:r>
          </w:p>
        </w:tc>
        <w:tc>
          <w:tcPr>
            <w:tcW w:w="184" w:type="dxa"/>
            <w:vAlign w:val="bottom"/>
          </w:tcPr>
          <w:p w14:paraId="5DFAABD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F24A7" w14:textId="039F209B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163,153</w:t>
            </w:r>
          </w:p>
        </w:tc>
        <w:tc>
          <w:tcPr>
            <w:tcW w:w="180" w:type="dxa"/>
            <w:vAlign w:val="bottom"/>
          </w:tcPr>
          <w:p w14:paraId="184E1ACC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6CEF7" w14:textId="147A9309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  <w:tab w:val="left" w:pos="684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204,429</w:t>
            </w:r>
          </w:p>
        </w:tc>
        <w:tc>
          <w:tcPr>
            <w:tcW w:w="180" w:type="dxa"/>
            <w:vAlign w:val="bottom"/>
          </w:tcPr>
          <w:p w14:paraId="0E1E9ED1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F7D89" w14:textId="7CFFD19D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263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860</w:t>
            </w:r>
          </w:p>
        </w:tc>
        <w:tc>
          <w:tcPr>
            <w:tcW w:w="180" w:type="dxa"/>
            <w:vAlign w:val="bottom"/>
          </w:tcPr>
          <w:p w14:paraId="183FC0CC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40549" w14:textId="1EB7BED4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b/>
                <w:bCs/>
                <w:sz w:val="26"/>
                <w:szCs w:val="26"/>
              </w:rPr>
              <w:t>351,104</w:t>
            </w:r>
          </w:p>
        </w:tc>
        <w:tc>
          <w:tcPr>
            <w:tcW w:w="186" w:type="dxa"/>
            <w:vAlign w:val="bottom"/>
          </w:tcPr>
          <w:p w14:paraId="40DB9DAE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D0616" w14:textId="305AEAF1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(132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098)</w:t>
            </w:r>
          </w:p>
        </w:tc>
        <w:tc>
          <w:tcPr>
            <w:tcW w:w="180" w:type="dxa"/>
          </w:tcPr>
          <w:p w14:paraId="741F46B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8DAAE" w14:textId="683E0B48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b/>
                <w:bCs/>
                <w:sz w:val="26"/>
                <w:szCs w:val="26"/>
              </w:rPr>
              <w:t>(172,406)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61A3D51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F5338" w14:textId="7683A48C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956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654</w:t>
            </w:r>
          </w:p>
        </w:tc>
        <w:tc>
          <w:tcPr>
            <w:tcW w:w="180" w:type="dxa"/>
            <w:vAlign w:val="bottom"/>
          </w:tcPr>
          <w:p w14:paraId="4C1882DB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0DA88" w14:textId="062C7326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b/>
                <w:bCs/>
                <w:sz w:val="26"/>
                <w:szCs w:val="26"/>
              </w:rPr>
              <w:t>955,174</w:t>
            </w:r>
          </w:p>
        </w:tc>
      </w:tr>
      <w:tr w:rsidR="00390D32" w:rsidRPr="00BE540A" w14:paraId="549BE143" w14:textId="77777777" w:rsidTr="00887908">
        <w:trPr>
          <w:cantSplit/>
        </w:trPr>
        <w:tc>
          <w:tcPr>
            <w:tcW w:w="2779" w:type="dxa"/>
          </w:tcPr>
          <w:p w14:paraId="157CFDD1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721F930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61A477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55EF572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59EF38A0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5C3A93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3FFB2E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B94157D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926F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928A14E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C1036E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5AD617D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781B9AD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16BCDD58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8434FC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F1945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66D4C3EA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B6CE105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013DB4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9A907C5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390D32" w:rsidRPr="00BE540A" w14:paraId="0B1301C1" w14:textId="77777777" w:rsidTr="00887908">
        <w:trPr>
          <w:cantSplit/>
        </w:trPr>
        <w:tc>
          <w:tcPr>
            <w:tcW w:w="2779" w:type="dxa"/>
          </w:tcPr>
          <w:p w14:paraId="7B1DB93A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3E57E9DF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B3D6F8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74AC27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5A12DE9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F229C3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38EEB1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29AF6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3AD79C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6E69BE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DB716B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D9AF615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CDF3FCD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B9F497A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D2BB64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6BBEBA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6B809F6A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70880A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1FBC14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47F19F1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390D32" w:rsidRPr="00BE540A" w14:paraId="42C21466" w14:textId="77777777" w:rsidTr="00887908">
        <w:trPr>
          <w:cantSplit/>
        </w:trPr>
        <w:tc>
          <w:tcPr>
            <w:tcW w:w="2779" w:type="dxa"/>
          </w:tcPr>
          <w:p w14:paraId="7336FC5D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1F7C5EEB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521CD7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62911D0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309D2AC3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7E43BF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F9C61C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320434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D8052D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4B515C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7D113D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30B0A55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998290F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D6BF78B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047A31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D09CD0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E1CD0CC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82F7E6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6D31EF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216F92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390D32" w:rsidRPr="00BE540A" w14:paraId="197707A8" w14:textId="77777777" w:rsidTr="00887908">
        <w:trPr>
          <w:cantSplit/>
        </w:trPr>
        <w:tc>
          <w:tcPr>
            <w:tcW w:w="2779" w:type="dxa"/>
            <w:vAlign w:val="bottom"/>
          </w:tcPr>
          <w:p w14:paraId="2A955729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14:paraId="3E3D8C06" w14:textId="3760F094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621,080</w:t>
            </w:r>
          </w:p>
        </w:tc>
        <w:tc>
          <w:tcPr>
            <w:tcW w:w="180" w:type="dxa"/>
            <w:vAlign w:val="bottom"/>
          </w:tcPr>
          <w:p w14:paraId="5A318AA2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9A05B7E" w14:textId="43F28981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  <w:rtl/>
                <w:cs/>
              </w:rPr>
              <w:t>570</w:t>
            </w: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,</w:t>
            </w:r>
            <w:r w:rsidRPr="007F7CD2">
              <w:rPr>
                <w:rFonts w:ascii="Angsana New" w:eastAsia="MS Mincho" w:hAnsi="Angsana New" w:cs="Angsana New" w:hint="cs"/>
                <w:sz w:val="26"/>
                <w:szCs w:val="26"/>
                <w:rtl/>
                <w:cs/>
              </w:rPr>
              <w:t>567</w:t>
            </w:r>
          </w:p>
        </w:tc>
        <w:tc>
          <w:tcPr>
            <w:tcW w:w="184" w:type="dxa"/>
            <w:vAlign w:val="bottom"/>
          </w:tcPr>
          <w:p w14:paraId="57E2C72A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1FF80A8" w14:textId="6C7246A2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148,914</w:t>
            </w:r>
          </w:p>
        </w:tc>
        <w:tc>
          <w:tcPr>
            <w:tcW w:w="180" w:type="dxa"/>
            <w:vAlign w:val="bottom"/>
          </w:tcPr>
          <w:p w14:paraId="31F7842D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966F56" w14:textId="15E4B61F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195,627</w:t>
            </w:r>
          </w:p>
        </w:tc>
        <w:tc>
          <w:tcPr>
            <w:tcW w:w="180" w:type="dxa"/>
            <w:vAlign w:val="bottom"/>
          </w:tcPr>
          <w:p w14:paraId="493A30E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72CEBB" w14:textId="29CCA142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200,114</w:t>
            </w:r>
          </w:p>
        </w:tc>
        <w:tc>
          <w:tcPr>
            <w:tcW w:w="180" w:type="dxa"/>
          </w:tcPr>
          <w:p w14:paraId="4771BA58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10696B6" w14:textId="2451F47A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281,183</w:t>
            </w:r>
          </w:p>
        </w:tc>
        <w:tc>
          <w:tcPr>
            <w:tcW w:w="186" w:type="dxa"/>
            <w:vAlign w:val="bottom"/>
          </w:tcPr>
          <w:p w14:paraId="24D0AEAB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4C994FC" w14:textId="55FAA690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(107,764)</w:t>
            </w:r>
          </w:p>
        </w:tc>
        <w:tc>
          <w:tcPr>
            <w:tcW w:w="180" w:type="dxa"/>
          </w:tcPr>
          <w:p w14:paraId="74657098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9D6A88" w14:textId="36866AEB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(144,069)</w:t>
            </w:r>
          </w:p>
        </w:tc>
        <w:tc>
          <w:tcPr>
            <w:tcW w:w="186" w:type="dxa"/>
          </w:tcPr>
          <w:p w14:paraId="1C0CD23A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E9C76C" w14:textId="28B1CBF4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862,344</w:t>
            </w:r>
          </w:p>
        </w:tc>
        <w:tc>
          <w:tcPr>
            <w:tcW w:w="180" w:type="dxa"/>
          </w:tcPr>
          <w:p w14:paraId="4D945798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F1487F" w14:textId="63732A43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867,872</w:t>
            </w:r>
          </w:p>
        </w:tc>
      </w:tr>
      <w:tr w:rsidR="00390D32" w:rsidRPr="00BE540A" w14:paraId="15A97D6A" w14:textId="77777777" w:rsidTr="00887908">
        <w:trPr>
          <w:cantSplit/>
        </w:trPr>
        <w:tc>
          <w:tcPr>
            <w:tcW w:w="2779" w:type="dxa"/>
            <w:vAlign w:val="bottom"/>
          </w:tcPr>
          <w:p w14:paraId="066D7181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A8218E" w14:textId="1CFA38F5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40,659</w:t>
            </w:r>
          </w:p>
        </w:tc>
        <w:tc>
          <w:tcPr>
            <w:tcW w:w="180" w:type="dxa"/>
            <w:vAlign w:val="bottom"/>
          </w:tcPr>
          <w:p w14:paraId="601C0732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E4CF55D" w14:textId="597BF1E0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  <w:rtl/>
                <w:cs/>
              </w:rPr>
              <w:t>1</w:t>
            </w: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,</w:t>
            </w:r>
            <w:r w:rsidRPr="007F7CD2">
              <w:rPr>
                <w:rFonts w:ascii="Angsana New" w:eastAsia="MS Mincho" w:hAnsi="Angsana New" w:cs="Angsana New" w:hint="cs"/>
                <w:sz w:val="26"/>
                <w:szCs w:val="26"/>
                <w:rtl/>
                <w:cs/>
              </w:rPr>
              <w:t>4</w:t>
            </w: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184" w:type="dxa"/>
            <w:vAlign w:val="bottom"/>
          </w:tcPr>
          <w:p w14:paraId="596DAF59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ECDCDF" w14:textId="770CB80C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14,239</w:t>
            </w:r>
          </w:p>
        </w:tc>
        <w:tc>
          <w:tcPr>
            <w:tcW w:w="180" w:type="dxa"/>
            <w:vAlign w:val="bottom"/>
          </w:tcPr>
          <w:p w14:paraId="1CE2344D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FD26EB" w14:textId="5A376E28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8,802</w:t>
            </w:r>
          </w:p>
        </w:tc>
        <w:tc>
          <w:tcPr>
            <w:tcW w:w="180" w:type="dxa"/>
            <w:vAlign w:val="bottom"/>
          </w:tcPr>
          <w:p w14:paraId="06CAE103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26E930" w14:textId="2A532131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63,746</w:t>
            </w:r>
          </w:p>
        </w:tc>
        <w:tc>
          <w:tcPr>
            <w:tcW w:w="180" w:type="dxa"/>
            <w:vAlign w:val="bottom"/>
          </w:tcPr>
          <w:p w14:paraId="5FCC99A6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72F4C85" w14:textId="2219908A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69,921</w:t>
            </w:r>
          </w:p>
        </w:tc>
        <w:tc>
          <w:tcPr>
            <w:tcW w:w="186" w:type="dxa"/>
            <w:vAlign w:val="bottom"/>
          </w:tcPr>
          <w:p w14:paraId="7C9774A3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96287C0" w14:textId="0BD4CCDD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(24,334)</w:t>
            </w:r>
          </w:p>
        </w:tc>
        <w:tc>
          <w:tcPr>
            <w:tcW w:w="180" w:type="dxa"/>
          </w:tcPr>
          <w:p w14:paraId="33FEB860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F41CBB" w14:textId="3CC2F3FC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(28,337)</w:t>
            </w:r>
          </w:p>
        </w:tc>
        <w:tc>
          <w:tcPr>
            <w:tcW w:w="186" w:type="dxa"/>
          </w:tcPr>
          <w:p w14:paraId="28FF1451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BB2DDB" w14:textId="47EA0BBC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94,310</w:t>
            </w:r>
          </w:p>
        </w:tc>
        <w:tc>
          <w:tcPr>
            <w:tcW w:w="180" w:type="dxa"/>
            <w:vAlign w:val="bottom"/>
          </w:tcPr>
          <w:p w14:paraId="13DB20E0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888DD95" w14:textId="4BE96A84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sz w:val="26"/>
                <w:szCs w:val="26"/>
              </w:rPr>
              <w:t>87,302</w:t>
            </w:r>
          </w:p>
        </w:tc>
      </w:tr>
      <w:tr w:rsidR="00390D32" w:rsidRPr="00BE540A" w14:paraId="03C47A95" w14:textId="77777777" w:rsidTr="00887908">
        <w:trPr>
          <w:cantSplit/>
        </w:trPr>
        <w:tc>
          <w:tcPr>
            <w:tcW w:w="2779" w:type="dxa"/>
          </w:tcPr>
          <w:p w14:paraId="223D0EA5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7A031" w14:textId="64025563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661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739</w:t>
            </w:r>
          </w:p>
        </w:tc>
        <w:tc>
          <w:tcPr>
            <w:tcW w:w="180" w:type="dxa"/>
            <w:vAlign w:val="bottom"/>
          </w:tcPr>
          <w:p w14:paraId="71793FE1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490E6" w14:textId="73728C3B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572,047</w:t>
            </w:r>
          </w:p>
        </w:tc>
        <w:tc>
          <w:tcPr>
            <w:tcW w:w="184" w:type="dxa"/>
            <w:vAlign w:val="bottom"/>
          </w:tcPr>
          <w:p w14:paraId="0587B2A2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C939E" w14:textId="635AA516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163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153</w:t>
            </w:r>
          </w:p>
        </w:tc>
        <w:tc>
          <w:tcPr>
            <w:tcW w:w="180" w:type="dxa"/>
          </w:tcPr>
          <w:p w14:paraId="4617F90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95936" w14:textId="12122BEE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204,429</w:t>
            </w:r>
          </w:p>
        </w:tc>
        <w:tc>
          <w:tcPr>
            <w:tcW w:w="180" w:type="dxa"/>
          </w:tcPr>
          <w:p w14:paraId="01A0340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8A7FD" w14:textId="5562D7DE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263,860</w:t>
            </w:r>
          </w:p>
        </w:tc>
        <w:tc>
          <w:tcPr>
            <w:tcW w:w="180" w:type="dxa"/>
          </w:tcPr>
          <w:p w14:paraId="53517EA2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3FD9E" w14:textId="03035D35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b/>
                <w:bCs/>
                <w:sz w:val="26"/>
                <w:szCs w:val="26"/>
              </w:rPr>
              <w:t>351,104</w:t>
            </w:r>
          </w:p>
        </w:tc>
        <w:tc>
          <w:tcPr>
            <w:tcW w:w="186" w:type="dxa"/>
          </w:tcPr>
          <w:p w14:paraId="14D57E6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EED63" w14:textId="7DC3F8FF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F0371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(132,098)</w:t>
            </w:r>
          </w:p>
        </w:tc>
        <w:tc>
          <w:tcPr>
            <w:tcW w:w="180" w:type="dxa"/>
          </w:tcPr>
          <w:p w14:paraId="1DC5E31B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64B1D" w14:textId="6D2DD3B0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b/>
                <w:bCs/>
                <w:sz w:val="26"/>
                <w:szCs w:val="26"/>
              </w:rPr>
              <w:t>(172,406)</w:t>
            </w:r>
          </w:p>
        </w:tc>
        <w:tc>
          <w:tcPr>
            <w:tcW w:w="186" w:type="dxa"/>
          </w:tcPr>
          <w:p w14:paraId="459C7C3D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70ECC" w14:textId="78D0F8B2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956,654</w:t>
            </w:r>
          </w:p>
        </w:tc>
        <w:tc>
          <w:tcPr>
            <w:tcW w:w="180" w:type="dxa"/>
          </w:tcPr>
          <w:p w14:paraId="69DF6B65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7DFE0" w14:textId="5457930D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955,174</w:t>
            </w:r>
          </w:p>
        </w:tc>
      </w:tr>
      <w:tr w:rsidR="00390D32" w:rsidRPr="00BE540A" w14:paraId="46A5A5A3" w14:textId="77777777" w:rsidTr="00887908">
        <w:trPr>
          <w:cantSplit/>
        </w:trPr>
        <w:tc>
          <w:tcPr>
            <w:tcW w:w="2779" w:type="dxa"/>
          </w:tcPr>
          <w:p w14:paraId="239F5051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D8F105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A30C21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0C153A7D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2571817D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81551B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AAA53C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79199A8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C097F9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2931268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360FA6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803346A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DFE8991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8F06F52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AEB68FD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27A7B3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059462E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E64FD8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91D222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E3732D4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390D32" w:rsidRPr="00BE540A" w14:paraId="2EAF05B2" w14:textId="77777777" w:rsidTr="00887908">
        <w:trPr>
          <w:cantSplit/>
        </w:trPr>
        <w:tc>
          <w:tcPr>
            <w:tcW w:w="2779" w:type="dxa"/>
          </w:tcPr>
          <w:p w14:paraId="5BD04803" w14:textId="3955C2FB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กำไรตามส่วนงาน</w:t>
            </w:r>
          </w:p>
          <w:p w14:paraId="60678736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11FF10" w14:textId="679BCF39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11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40</w:t>
            </w:r>
            <w:r w:rsidR="00EF0F0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3872E5CD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5B868EAA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2AE6ACE9" w14:textId="541BE720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12,399</w:t>
            </w:r>
          </w:p>
        </w:tc>
        <w:tc>
          <w:tcPr>
            <w:tcW w:w="184" w:type="dxa"/>
            <w:vAlign w:val="bottom"/>
          </w:tcPr>
          <w:p w14:paraId="6E842C6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613DFAF" w14:textId="048B622F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25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445</w:t>
            </w:r>
          </w:p>
        </w:tc>
        <w:tc>
          <w:tcPr>
            <w:tcW w:w="180" w:type="dxa"/>
            <w:vAlign w:val="bottom"/>
          </w:tcPr>
          <w:p w14:paraId="5379276C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9036FD0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69EA34D2" w14:textId="73E5770B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19,782</w:t>
            </w:r>
          </w:p>
        </w:tc>
        <w:tc>
          <w:tcPr>
            <w:tcW w:w="180" w:type="dxa"/>
            <w:vAlign w:val="bottom"/>
          </w:tcPr>
          <w:p w14:paraId="58F94D48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1133A00" w14:textId="373D762E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62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413</w:t>
            </w:r>
          </w:p>
        </w:tc>
        <w:tc>
          <w:tcPr>
            <w:tcW w:w="180" w:type="dxa"/>
            <w:vAlign w:val="bottom"/>
          </w:tcPr>
          <w:p w14:paraId="69A4E10C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7C015DED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2B3CE36E" w14:textId="5B7D3984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b/>
                <w:bCs/>
                <w:sz w:val="26"/>
                <w:szCs w:val="26"/>
              </w:rPr>
              <w:t>80,854</w:t>
            </w:r>
          </w:p>
        </w:tc>
        <w:tc>
          <w:tcPr>
            <w:tcW w:w="186" w:type="dxa"/>
            <w:vAlign w:val="bottom"/>
          </w:tcPr>
          <w:p w14:paraId="59EDB1AD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601EF669" w14:textId="389B5F10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(243)</w:t>
            </w:r>
          </w:p>
        </w:tc>
        <w:tc>
          <w:tcPr>
            <w:tcW w:w="180" w:type="dxa"/>
          </w:tcPr>
          <w:p w14:paraId="1EDFFA34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33C3E5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20A47EA9" w14:textId="1BEEFDC3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b/>
                <w:bCs/>
                <w:sz w:val="26"/>
                <w:szCs w:val="26"/>
              </w:rPr>
              <w:t>(668)</w:t>
            </w:r>
          </w:p>
        </w:tc>
        <w:tc>
          <w:tcPr>
            <w:tcW w:w="186" w:type="dxa"/>
          </w:tcPr>
          <w:p w14:paraId="619BE05A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FAB70F" w14:textId="122EAEED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99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018</w:t>
            </w:r>
          </w:p>
        </w:tc>
        <w:tc>
          <w:tcPr>
            <w:tcW w:w="180" w:type="dxa"/>
            <w:vAlign w:val="bottom"/>
          </w:tcPr>
          <w:p w14:paraId="344D968A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1F94E8AD" w14:textId="30A65AE1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b/>
                <w:bCs/>
                <w:sz w:val="26"/>
                <w:szCs w:val="26"/>
              </w:rPr>
              <w:t>112,367</w:t>
            </w:r>
          </w:p>
        </w:tc>
      </w:tr>
      <w:tr w:rsidR="00390D32" w:rsidRPr="00BE540A" w14:paraId="13B84880" w14:textId="77777777" w:rsidTr="00887908">
        <w:trPr>
          <w:cantSplit/>
          <w:trHeight w:hRule="exact" w:val="259"/>
        </w:trPr>
        <w:tc>
          <w:tcPr>
            <w:tcW w:w="2779" w:type="dxa"/>
          </w:tcPr>
          <w:p w14:paraId="0B7A5722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6F6D622E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525C6CB4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C3281B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FE6712B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269064E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vAlign w:val="bottom"/>
          </w:tcPr>
          <w:p w14:paraId="0C7BA313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E2BC95E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D92790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5CFA870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A7DA489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11DD90F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11D049E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6146F804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AA58A64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3BBB0F78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24D533A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7E8960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0068EF49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4B07AF7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16A3F75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41138AE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</w:tr>
      <w:tr w:rsidR="00390D32" w:rsidRPr="00BE540A" w14:paraId="17D9BF7D" w14:textId="77777777" w:rsidTr="00887908">
        <w:trPr>
          <w:cantSplit/>
        </w:trPr>
        <w:tc>
          <w:tcPr>
            <w:tcW w:w="2779" w:type="dxa"/>
          </w:tcPr>
          <w:p w14:paraId="1FC20F73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2D7640C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26262E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E939C6F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2FE5337B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F4B18E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4C4D14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E35F6D2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4AA82F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23015F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F85B5F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DD63EC1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F3233AC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3F54B36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534F0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0B957D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76729CFF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FDD282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81800C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1A1664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90D32" w:rsidRPr="00BE540A" w14:paraId="398254BC" w14:textId="77777777" w:rsidTr="00AE433B">
        <w:trPr>
          <w:cantSplit/>
        </w:trPr>
        <w:tc>
          <w:tcPr>
            <w:tcW w:w="2779" w:type="dxa"/>
          </w:tcPr>
          <w:p w14:paraId="69E0F975" w14:textId="34F80822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lastRenderedPageBreak/>
              <w:t xml:space="preserve">สินทรัพย์ส่วนงาน </w:t>
            </w:r>
          </w:p>
          <w:p w14:paraId="76CEF9CF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F7CD2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31 </w:t>
            </w: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 /</w:t>
            </w:r>
            <w:r w:rsidRPr="007F7CD2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31 </w:t>
            </w: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7D526126" w14:textId="0AD8C72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1,390,458</w:t>
            </w:r>
          </w:p>
        </w:tc>
        <w:tc>
          <w:tcPr>
            <w:tcW w:w="180" w:type="dxa"/>
            <w:vAlign w:val="bottom"/>
          </w:tcPr>
          <w:p w14:paraId="5C65DED2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B220D68" w14:textId="34413B81" w:rsidR="00390D32" w:rsidRPr="007F7CD2" w:rsidRDefault="005D61FB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1,381,728</w:t>
            </w:r>
          </w:p>
        </w:tc>
        <w:tc>
          <w:tcPr>
            <w:tcW w:w="184" w:type="dxa"/>
            <w:vAlign w:val="bottom"/>
          </w:tcPr>
          <w:p w14:paraId="746936EE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6D34BD" w14:textId="4C38CAA9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286,369</w:t>
            </w:r>
          </w:p>
        </w:tc>
        <w:tc>
          <w:tcPr>
            <w:tcW w:w="180" w:type="dxa"/>
            <w:vAlign w:val="bottom"/>
          </w:tcPr>
          <w:p w14:paraId="0F8CD5E9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F6F54E" w14:textId="3684CED5" w:rsidR="00390D32" w:rsidRPr="007F7CD2" w:rsidRDefault="005D61FB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252,360</w:t>
            </w:r>
          </w:p>
        </w:tc>
        <w:tc>
          <w:tcPr>
            <w:tcW w:w="180" w:type="dxa"/>
            <w:vAlign w:val="bottom"/>
          </w:tcPr>
          <w:p w14:paraId="252D8AE1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358F89" w14:textId="69E1AC1A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2,863,433</w:t>
            </w:r>
          </w:p>
        </w:tc>
        <w:tc>
          <w:tcPr>
            <w:tcW w:w="180" w:type="dxa"/>
            <w:vAlign w:val="bottom"/>
          </w:tcPr>
          <w:p w14:paraId="24D064A5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69B1DAAA" w14:textId="447E3120" w:rsidR="00390D32" w:rsidRPr="007F7CD2" w:rsidRDefault="005D61FB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D61FB">
              <w:rPr>
                <w:rFonts w:ascii="Angsana New" w:hAnsi="Angsana New"/>
                <w:sz w:val="26"/>
                <w:szCs w:val="26"/>
              </w:rPr>
              <w:t>2,822,984</w:t>
            </w:r>
          </w:p>
        </w:tc>
        <w:tc>
          <w:tcPr>
            <w:tcW w:w="186" w:type="dxa"/>
            <w:vAlign w:val="bottom"/>
          </w:tcPr>
          <w:p w14:paraId="671EABF5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EB7CE0B" w14:textId="19BC2648" w:rsidR="00390D32" w:rsidRPr="007F7CD2" w:rsidRDefault="00892B79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10,603</w:t>
            </w:r>
          </w:p>
        </w:tc>
        <w:tc>
          <w:tcPr>
            <w:tcW w:w="180" w:type="dxa"/>
          </w:tcPr>
          <w:p w14:paraId="0C682F0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14EAC89" w14:textId="3CA35321" w:rsidR="00390D32" w:rsidRPr="007F7CD2" w:rsidRDefault="005D61FB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323E703">
              <w:rPr>
                <w:rFonts w:ascii="Angsana New" w:hAnsi="Angsana New"/>
                <w:sz w:val="26"/>
                <w:szCs w:val="26"/>
              </w:rPr>
              <w:t>(</w:t>
            </w:r>
            <w:r w:rsidR="007C537D">
              <w:rPr>
                <w:rFonts w:ascii="Angsana New" w:hAnsi="Angsana New"/>
                <w:sz w:val="26"/>
                <w:szCs w:val="26"/>
              </w:rPr>
              <w:t>9,919</w:t>
            </w:r>
            <w:r w:rsidRPr="0323E7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323DCFBF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57B346" w14:textId="739F483B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323E703">
              <w:rPr>
                <w:rFonts w:ascii="Angsana New" w:eastAsia="MS Mincho" w:hAnsi="Angsana New"/>
                <w:sz w:val="26"/>
                <w:szCs w:val="26"/>
              </w:rPr>
              <w:t>4,</w:t>
            </w:r>
            <w:r w:rsidR="7E363C5C" w:rsidRPr="0323E703">
              <w:rPr>
                <w:rFonts w:ascii="Angsana New" w:eastAsia="MS Mincho" w:hAnsi="Angsana New"/>
                <w:sz w:val="26"/>
                <w:szCs w:val="26"/>
              </w:rPr>
              <w:t>550</w:t>
            </w:r>
            <w:r w:rsidRPr="0323E703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75A716A4" w:rsidRPr="0323E703">
              <w:rPr>
                <w:rFonts w:ascii="Angsana New" w:eastAsia="MS Mincho" w:hAnsi="Angsana New"/>
                <w:sz w:val="26"/>
                <w:szCs w:val="26"/>
              </w:rPr>
              <w:t>86</w:t>
            </w:r>
            <w:r w:rsidR="00EF0F01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2785329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0445BCB" w14:textId="1920906C" w:rsidR="00390D32" w:rsidRPr="007F7CD2" w:rsidRDefault="005D61FB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4,447,153</w:t>
            </w:r>
          </w:p>
        </w:tc>
      </w:tr>
      <w:tr w:rsidR="00390D32" w:rsidRPr="00BE540A" w14:paraId="4FE31C89" w14:textId="77777777" w:rsidTr="00D7679C">
        <w:trPr>
          <w:cantSplit/>
        </w:trPr>
        <w:tc>
          <w:tcPr>
            <w:tcW w:w="2779" w:type="dxa"/>
          </w:tcPr>
          <w:p w14:paraId="57F98FE7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</w:tcPr>
          <w:p w14:paraId="1C12886E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08B2F0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7EC565E5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5E2F1AF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5EAB35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DAC1A2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43323A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EAB4C2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256093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F6C909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88B2BD2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E1CF10D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75870CA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EBD2F8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0948E9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5F3F0429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8F79DB" w14:textId="74DEA9C1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1,583,051</w:t>
            </w:r>
          </w:p>
        </w:tc>
        <w:tc>
          <w:tcPr>
            <w:tcW w:w="180" w:type="dxa"/>
            <w:vAlign w:val="bottom"/>
          </w:tcPr>
          <w:p w14:paraId="0E427BB0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78FBA19" w14:textId="391A8DB9" w:rsidR="00390D32" w:rsidRPr="007F7CD2" w:rsidRDefault="005D61FB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1,629,471</w:t>
            </w:r>
          </w:p>
        </w:tc>
      </w:tr>
      <w:tr w:rsidR="00390D32" w:rsidRPr="00BE540A" w14:paraId="57C07CCD" w14:textId="77777777" w:rsidTr="00D7679C">
        <w:trPr>
          <w:cantSplit/>
        </w:trPr>
        <w:tc>
          <w:tcPr>
            <w:tcW w:w="2779" w:type="dxa"/>
          </w:tcPr>
          <w:p w14:paraId="56CA8A3C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</w:tcPr>
          <w:p w14:paraId="3326112A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66D4B47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39EDC68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1E5D373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EDDBA4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0FD59A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826989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17788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7778A9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5CA5E9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E55D68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E13CEB0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8ED0118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4FB050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BC88D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55B99ABE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25CD7" w14:textId="482A627B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323E70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</w:t>
            </w:r>
            <w:r w:rsidR="2392480F" w:rsidRPr="0323E70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133</w:t>
            </w:r>
            <w:r w:rsidRPr="0323E70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5C38DEAA" w:rsidRPr="0323E70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91</w:t>
            </w:r>
            <w:r w:rsidR="00EF0F0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5A607A92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B2468" w14:textId="4D210932" w:rsidR="00390D32" w:rsidRPr="007F7CD2" w:rsidRDefault="005D61FB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6,076,624</w:t>
            </w:r>
          </w:p>
        </w:tc>
      </w:tr>
      <w:tr w:rsidR="00390D32" w:rsidRPr="00BE540A" w14:paraId="452682AB" w14:textId="77777777" w:rsidTr="00887908">
        <w:trPr>
          <w:cantSplit/>
        </w:trPr>
        <w:tc>
          <w:tcPr>
            <w:tcW w:w="2779" w:type="dxa"/>
          </w:tcPr>
          <w:p w14:paraId="0E80A835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14:paraId="78C1A3A9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F7CD2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31 </w:t>
            </w: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 /</w:t>
            </w:r>
            <w:r w:rsidRPr="007F7CD2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31 </w:t>
            </w: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7B08341" w14:textId="4FCBD65F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873,541</w:t>
            </w:r>
          </w:p>
        </w:tc>
        <w:tc>
          <w:tcPr>
            <w:tcW w:w="180" w:type="dxa"/>
            <w:vAlign w:val="bottom"/>
          </w:tcPr>
          <w:p w14:paraId="09A82E02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3F9AA97" w14:textId="4A0714E0" w:rsidR="00390D32" w:rsidRPr="007F7CD2" w:rsidRDefault="005D61FB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1,008,334</w:t>
            </w:r>
          </w:p>
        </w:tc>
        <w:tc>
          <w:tcPr>
            <w:tcW w:w="184" w:type="dxa"/>
            <w:vAlign w:val="bottom"/>
          </w:tcPr>
          <w:p w14:paraId="6C122E9B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92E2A7" w14:textId="7DFD48AC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217,893</w:t>
            </w:r>
          </w:p>
        </w:tc>
        <w:tc>
          <w:tcPr>
            <w:tcW w:w="180" w:type="dxa"/>
            <w:vAlign w:val="bottom"/>
          </w:tcPr>
          <w:p w14:paraId="6E0DDB56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A454B3" w14:textId="2F94CD5E" w:rsidR="00390D32" w:rsidRPr="007F7CD2" w:rsidRDefault="005D61FB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102,401</w:t>
            </w:r>
          </w:p>
        </w:tc>
        <w:tc>
          <w:tcPr>
            <w:tcW w:w="180" w:type="dxa"/>
            <w:vAlign w:val="bottom"/>
          </w:tcPr>
          <w:p w14:paraId="4F522494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521B88" w14:textId="4D5CAF3A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358,29</w:t>
            </w:r>
            <w:r w:rsidR="00892B7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71F6FB1B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B0C3EAF" w14:textId="458172B2" w:rsidR="00390D32" w:rsidRPr="007F7CD2" w:rsidRDefault="005D61FB" w:rsidP="00390D3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387,472</w:t>
            </w:r>
          </w:p>
        </w:tc>
        <w:tc>
          <w:tcPr>
            <w:tcW w:w="186" w:type="dxa"/>
            <w:vAlign w:val="bottom"/>
          </w:tcPr>
          <w:p w14:paraId="0FCD8D6E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BB75DDF" w14:textId="4798F101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2B79">
              <w:rPr>
                <w:rFonts w:ascii="Angsana New" w:hAnsi="Angsana New"/>
                <w:sz w:val="26"/>
                <w:szCs w:val="26"/>
              </w:rPr>
              <w:t>154,288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4991499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A19932" w14:textId="1EE84EE7" w:rsidR="00390D32" w:rsidRPr="007F7CD2" w:rsidRDefault="005D61FB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323E703">
              <w:rPr>
                <w:rFonts w:ascii="Angsana New" w:hAnsi="Angsana New"/>
                <w:sz w:val="26"/>
                <w:szCs w:val="26"/>
              </w:rPr>
              <w:t>(</w:t>
            </w:r>
            <w:r w:rsidR="007C537D">
              <w:rPr>
                <w:rFonts w:ascii="Angsana New" w:hAnsi="Angsana New"/>
                <w:sz w:val="26"/>
                <w:szCs w:val="26"/>
              </w:rPr>
              <w:t>169,</w:t>
            </w:r>
            <w:r w:rsidR="00946422">
              <w:rPr>
                <w:rFonts w:ascii="Angsana New" w:hAnsi="Angsana New"/>
                <w:sz w:val="26"/>
                <w:szCs w:val="26"/>
              </w:rPr>
              <w:t>716</w:t>
            </w:r>
            <w:r w:rsidRPr="0323E7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6B7F031B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A70B0A" w14:textId="24D4468F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323E703">
              <w:rPr>
                <w:rFonts w:ascii="Angsana New" w:eastAsia="MS Mincho" w:hAnsi="Angsana New"/>
                <w:sz w:val="26"/>
                <w:szCs w:val="26"/>
              </w:rPr>
              <w:t>1,</w:t>
            </w:r>
            <w:r w:rsidR="018F3BAC" w:rsidRPr="0323E703">
              <w:rPr>
                <w:rFonts w:ascii="Angsana New" w:eastAsia="MS Mincho" w:hAnsi="Angsana New"/>
                <w:sz w:val="26"/>
                <w:szCs w:val="26"/>
              </w:rPr>
              <w:t>295</w:t>
            </w:r>
            <w:r w:rsidRPr="0323E703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28D29F69" w:rsidRPr="0323E703">
              <w:rPr>
                <w:rFonts w:ascii="Angsana New" w:eastAsia="MS Mincho" w:hAnsi="Angsana New"/>
                <w:sz w:val="26"/>
                <w:szCs w:val="26"/>
              </w:rPr>
              <w:t>436</w:t>
            </w:r>
          </w:p>
        </w:tc>
        <w:tc>
          <w:tcPr>
            <w:tcW w:w="180" w:type="dxa"/>
            <w:vAlign w:val="bottom"/>
          </w:tcPr>
          <w:p w14:paraId="5D5F2538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623C418" w14:textId="5623FE75" w:rsidR="00390D32" w:rsidRPr="007F7CD2" w:rsidRDefault="005D61FB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1,328,491</w:t>
            </w:r>
          </w:p>
        </w:tc>
      </w:tr>
      <w:tr w:rsidR="00390D32" w:rsidRPr="00BE540A" w14:paraId="095875DC" w14:textId="77777777" w:rsidTr="00887908">
        <w:trPr>
          <w:cantSplit/>
        </w:trPr>
        <w:tc>
          <w:tcPr>
            <w:tcW w:w="2779" w:type="dxa"/>
          </w:tcPr>
          <w:p w14:paraId="716FAB91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14:paraId="6415C48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21236B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C589870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2DDCCEFD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FD92A2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EF18B5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93B903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2D791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8B2865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9977A5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F8FBD52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85EDE76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A892F74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EE6621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D0FCE6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0382AF3E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898D07" w14:textId="631A2944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52,406</w:t>
            </w:r>
          </w:p>
        </w:tc>
        <w:tc>
          <w:tcPr>
            <w:tcW w:w="180" w:type="dxa"/>
            <w:vAlign w:val="bottom"/>
          </w:tcPr>
          <w:p w14:paraId="02F42588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B5079AB" w14:textId="733B5C34" w:rsidR="00390D32" w:rsidRPr="007F7CD2" w:rsidRDefault="005D61FB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48,740</w:t>
            </w:r>
          </w:p>
        </w:tc>
      </w:tr>
      <w:tr w:rsidR="00390D32" w:rsidRPr="00BE540A" w14:paraId="19F82643" w14:textId="77777777" w:rsidTr="00887908">
        <w:trPr>
          <w:cantSplit/>
        </w:trPr>
        <w:tc>
          <w:tcPr>
            <w:tcW w:w="2779" w:type="dxa"/>
          </w:tcPr>
          <w:p w14:paraId="21AE3025" w14:textId="77777777"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3279D043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637657F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163D73BC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4E8DA86C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8308C2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F3C5EE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FD11EE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A5A27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56823F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CFB4FA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E5ED209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6AC5672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7D2F93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9970446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8BE498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4ECD7C07" w14:textId="77777777"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BE618" w14:textId="2E3BF591" w:rsidR="00390D32" w:rsidRPr="007F7CD2" w:rsidRDefault="174EC67C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594190B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</w:t>
            </w:r>
            <w:r w:rsidR="034467BF" w:rsidRPr="594190B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347</w:t>
            </w:r>
            <w:r w:rsidR="00390D32" w:rsidRPr="594190B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6C60C5AD" w:rsidRPr="594190B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84</w:t>
            </w:r>
            <w:r w:rsidR="00892B7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1557007C" w14:textId="77777777"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A5FC0" w14:textId="2E789886" w:rsidR="00390D32" w:rsidRPr="007F7CD2" w:rsidRDefault="005D61FB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1,377,231</w:t>
            </w:r>
          </w:p>
        </w:tc>
      </w:tr>
    </w:tbl>
    <w:p w14:paraId="4A483112" w14:textId="77777777" w:rsidR="009F5235" w:rsidRDefault="009F5235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D9D774" w14:textId="77777777"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9F5235" w:rsidRPr="00D17657" w14:paraId="254F98A6" w14:textId="77777777" w:rsidTr="00887908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51F4D001" w14:textId="77777777" w:rsidR="009F5235" w:rsidRPr="00D17657" w:rsidRDefault="009F5235" w:rsidP="00887908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37DC9BBE" w14:textId="77777777" w:rsidR="009F5235" w:rsidRPr="00D17657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F5235" w:rsidRPr="00D17657" w14:paraId="76AC8420" w14:textId="77777777" w:rsidTr="00887908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799FDCDC" w14:textId="77777777" w:rsidR="009F5235" w:rsidRPr="00D17657" w:rsidRDefault="009F5235" w:rsidP="00887908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04E8EBD9" w14:textId="77777777" w:rsidR="009F5235" w:rsidRPr="00D17657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9F5235" w:rsidRPr="00D17657" w14:paraId="02A874B2" w14:textId="77777777" w:rsidTr="00887908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5355A47A" w14:textId="77777777" w:rsidR="009F5235" w:rsidRPr="00D17657" w:rsidRDefault="009F5235" w:rsidP="00887908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1793C90B" w14:textId="77777777" w:rsidR="009F5235" w:rsidRPr="00E46FE8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5EE1F78D" w14:textId="77777777" w:rsidR="00892B79" w:rsidRDefault="009F5235" w:rsidP="008879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ธุรกิจผลิตงานพิมพ์และ</w:t>
            </w:r>
          </w:p>
          <w:p w14:paraId="1B9473FB" w14:textId="1DE2BB4F" w:rsidR="009F5235" w:rsidRPr="00E46FE8" w:rsidRDefault="009F5235" w:rsidP="008879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46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จำหน่ายหนังสือ</w:t>
            </w:r>
          </w:p>
        </w:tc>
        <w:tc>
          <w:tcPr>
            <w:tcW w:w="267" w:type="dxa"/>
          </w:tcPr>
          <w:p w14:paraId="29321484" w14:textId="77777777" w:rsidR="009F5235" w:rsidRPr="00E46FE8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0149C581" w14:textId="77777777" w:rsidR="009F5235" w:rsidRPr="00E46FE8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46FE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ธุรกิจจัดงานแสดง ผลิต</w:t>
            </w:r>
          </w:p>
          <w:p w14:paraId="062A8629" w14:textId="77777777" w:rsidR="009F5235" w:rsidRPr="00E46FE8" w:rsidRDefault="009F5235" w:rsidP="008879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46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270" w:type="dxa"/>
          </w:tcPr>
          <w:p w14:paraId="28699163" w14:textId="77777777" w:rsidR="009F5235" w:rsidRPr="00D17657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74FB54AB" w14:textId="77777777" w:rsidR="009F5235" w:rsidRPr="00D17657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68EC0C88" w14:textId="77777777" w:rsidR="009F5235" w:rsidRPr="00D17657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2A9AEEC" w14:textId="77777777" w:rsidR="009F5235" w:rsidRPr="00D17657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9F5235" w:rsidRPr="00D17657" w14:paraId="33FA5E7D" w14:textId="77777777" w:rsidTr="00887908">
        <w:tc>
          <w:tcPr>
            <w:tcW w:w="4680" w:type="dxa"/>
            <w:shd w:val="clear" w:color="auto" w:fill="auto"/>
            <w:vAlign w:val="bottom"/>
          </w:tcPr>
          <w:p w14:paraId="139185CB" w14:textId="77777777" w:rsidR="009F5235" w:rsidRPr="00D17657" w:rsidRDefault="009F5235" w:rsidP="00887908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มีนาคม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C667E8" w14:textId="71DAA73F" w:rsidR="009F5235" w:rsidRPr="00041E15" w:rsidRDefault="00E21F2D" w:rsidP="00887908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6" w:type="dxa"/>
          </w:tcPr>
          <w:p w14:paraId="668D11BC" w14:textId="77777777" w:rsidR="009F5235" w:rsidRPr="00041E15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4CEE4D10" w14:textId="61953636" w:rsidR="009F5235" w:rsidRPr="00041E15" w:rsidRDefault="00E21F2D" w:rsidP="00887908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67" w:type="dxa"/>
          </w:tcPr>
          <w:p w14:paraId="6D0F2AA3" w14:textId="77777777" w:rsidR="009F5235" w:rsidRPr="00041E15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79E3A885" w14:textId="53C45BD2" w:rsidR="009F5235" w:rsidRPr="00041E15" w:rsidRDefault="00E21F2D" w:rsidP="00887908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3" w:type="dxa"/>
          </w:tcPr>
          <w:p w14:paraId="2DC4F984" w14:textId="77777777" w:rsidR="009F5235" w:rsidRPr="00041E15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78A518E3" w14:textId="6194CA32" w:rsidR="009F5235" w:rsidRPr="00041E15" w:rsidRDefault="00E21F2D" w:rsidP="00887908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</w:tcPr>
          <w:p w14:paraId="70B8B7CB" w14:textId="77777777" w:rsidR="009F5235" w:rsidRPr="00041E15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96FE659" w14:textId="20AB0BF7" w:rsidR="009F5235" w:rsidRPr="00041E15" w:rsidRDefault="00E21F2D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</w:tcPr>
          <w:p w14:paraId="54E4CB0F" w14:textId="77777777" w:rsidR="009F5235" w:rsidRPr="00041E15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4ED97C" w14:textId="04DD76B7" w:rsidR="009F5235" w:rsidRPr="00041E15" w:rsidRDefault="00E21F2D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2565</w:t>
            </w:r>
          </w:p>
        </w:tc>
      </w:tr>
      <w:tr w:rsidR="009F5235" w:rsidRPr="00D17657" w14:paraId="0A061F05" w14:textId="77777777" w:rsidTr="00887908">
        <w:tc>
          <w:tcPr>
            <w:tcW w:w="4680" w:type="dxa"/>
            <w:shd w:val="clear" w:color="auto" w:fill="auto"/>
            <w:vAlign w:val="bottom"/>
          </w:tcPr>
          <w:p w14:paraId="27079F3A" w14:textId="77777777" w:rsidR="009F5235" w:rsidRPr="00D17657" w:rsidRDefault="009F5235" w:rsidP="00887908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6A74484A" w14:textId="77777777" w:rsidR="009F5235" w:rsidRPr="00041E15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9F5235" w:rsidRPr="00325E67" w14:paraId="6C564446" w14:textId="77777777" w:rsidTr="00887908">
        <w:tc>
          <w:tcPr>
            <w:tcW w:w="4680" w:type="dxa"/>
          </w:tcPr>
          <w:p w14:paraId="27E0B804" w14:textId="77777777" w:rsidR="009F5235" w:rsidRPr="000A10C7" w:rsidRDefault="009F5235" w:rsidP="00887908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30049F1" w14:textId="77777777" w:rsidR="009F5235" w:rsidRPr="00F7477C" w:rsidRDefault="009F5235" w:rsidP="0088790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6D21903E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3BA797BB" w14:textId="77777777" w:rsidR="009F5235" w:rsidRPr="00F7477C" w:rsidRDefault="009F5235" w:rsidP="0088790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774A87E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170AF28" w14:textId="77777777" w:rsidR="009F5235" w:rsidRPr="00F7477C" w:rsidRDefault="009F5235" w:rsidP="00887908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1AFC7304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61D51FFE" w14:textId="77777777" w:rsidR="009F5235" w:rsidRPr="00F7477C" w:rsidRDefault="009F5235" w:rsidP="00887908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8392E50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B28123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F10FFE4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A35C86A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9F5235" w:rsidRPr="00325E67" w14:paraId="044044C6" w14:textId="77777777" w:rsidTr="00887908">
        <w:tc>
          <w:tcPr>
            <w:tcW w:w="4680" w:type="dxa"/>
          </w:tcPr>
          <w:p w14:paraId="4486335B" w14:textId="77777777" w:rsidR="009F5235" w:rsidRPr="00D17657" w:rsidRDefault="009F5235" w:rsidP="00887908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B6D02B2" w14:textId="77777777" w:rsidR="009F5235" w:rsidRPr="00F7477C" w:rsidRDefault="009F5235" w:rsidP="0088790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500D624C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C80CC5C" w14:textId="77777777" w:rsidR="009F5235" w:rsidRPr="00F7477C" w:rsidRDefault="009F5235" w:rsidP="0088790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642CBB96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2325655A" w14:textId="77777777" w:rsidR="009F5235" w:rsidRPr="00F7477C" w:rsidRDefault="009F5235" w:rsidP="00887908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6CADEAD6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6716F5F9" w14:textId="77777777" w:rsidR="009F5235" w:rsidRPr="00F7477C" w:rsidRDefault="009F5235" w:rsidP="00887908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6E73063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384B7D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70B4C842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273819D" w14:textId="77777777" w:rsidR="009F5235" w:rsidRPr="00F7477C" w:rsidRDefault="009F5235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5E4640" w:rsidRPr="00325E67" w14:paraId="29E1B255" w14:textId="77777777" w:rsidTr="00887908">
        <w:tc>
          <w:tcPr>
            <w:tcW w:w="4680" w:type="dxa"/>
            <w:vAlign w:val="bottom"/>
          </w:tcPr>
          <w:p w14:paraId="309B0026" w14:textId="77777777" w:rsidR="005E4640" w:rsidRPr="00D17657" w:rsidRDefault="005E4640" w:rsidP="005E4640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618FB1" w14:textId="2F24F28C" w:rsidR="005E4640" w:rsidRPr="008F02E3" w:rsidRDefault="005E4640" w:rsidP="005E464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218,388</w:t>
            </w:r>
          </w:p>
        </w:tc>
        <w:tc>
          <w:tcPr>
            <w:tcW w:w="246" w:type="dxa"/>
            <w:vAlign w:val="bottom"/>
          </w:tcPr>
          <w:p w14:paraId="4AD243A1" w14:textId="77777777" w:rsidR="005E4640" w:rsidRPr="00F7477C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shd w:val="clear" w:color="auto" w:fill="auto"/>
          </w:tcPr>
          <w:p w14:paraId="7F795884" w14:textId="5231663F" w:rsidR="005E4640" w:rsidRPr="00287B4B" w:rsidRDefault="005E4640" w:rsidP="005E464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619E0">
              <w:rPr>
                <w:rFonts w:ascii="Angsana New" w:hAnsi="Angsana New"/>
                <w:sz w:val="30"/>
                <w:szCs w:val="30"/>
                <w:lang w:eastAsia="en-GB"/>
              </w:rPr>
              <w:t>181,072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D45C8C5" w14:textId="77777777" w:rsidR="005E4640" w:rsidRPr="00287B4B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2934217B" w14:textId="4C2C53B5" w:rsidR="005E4640" w:rsidRPr="00287B4B" w:rsidRDefault="005E4640" w:rsidP="005E464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148,917</w:t>
            </w:r>
          </w:p>
        </w:tc>
        <w:tc>
          <w:tcPr>
            <w:tcW w:w="273" w:type="dxa"/>
            <w:shd w:val="clear" w:color="auto" w:fill="auto"/>
          </w:tcPr>
          <w:p w14:paraId="4FF54586" w14:textId="77777777" w:rsidR="005E4640" w:rsidRPr="00287B4B" w:rsidRDefault="005E4640" w:rsidP="005E4640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0F78F75B" w14:textId="5A7FD23D" w:rsidR="005E4640" w:rsidRPr="00287B4B" w:rsidRDefault="005E4640" w:rsidP="005E4640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105</w:t>
            </w:r>
            <w:r w:rsidRPr="00287B4B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943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B61116" w14:textId="77777777" w:rsidR="005E4640" w:rsidRPr="00287B4B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BA4738" w14:textId="74B149A5" w:rsidR="005E4640" w:rsidRPr="00287B4B" w:rsidRDefault="005E4640" w:rsidP="005E464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367,305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AFB19" w14:textId="77777777" w:rsidR="005E4640" w:rsidRPr="00287B4B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98FBA0F" w14:textId="093B2E79" w:rsidR="005E4640" w:rsidRPr="00287B4B" w:rsidRDefault="005E4640" w:rsidP="005E464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87B4B">
              <w:rPr>
                <w:rFonts w:ascii="Angsana New" w:hAnsi="Angsana New" w:cs="Angsana New"/>
                <w:sz w:val="30"/>
                <w:szCs w:val="30"/>
                <w:lang w:eastAsia="en-GB"/>
              </w:rPr>
              <w:t>251,579</w:t>
            </w:r>
          </w:p>
        </w:tc>
      </w:tr>
      <w:tr w:rsidR="005E4640" w:rsidRPr="00325E67" w14:paraId="439AA60D" w14:textId="77777777" w:rsidTr="00416CE4">
        <w:tc>
          <w:tcPr>
            <w:tcW w:w="4680" w:type="dxa"/>
            <w:vAlign w:val="bottom"/>
          </w:tcPr>
          <w:p w14:paraId="52833B66" w14:textId="77777777" w:rsidR="005E4640" w:rsidRPr="00D17657" w:rsidRDefault="005E4640" w:rsidP="005E4640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lastRenderedPageBreak/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8A8DB3" w14:textId="3E728810" w:rsidR="005E4640" w:rsidRPr="008F02E3" w:rsidRDefault="005E4640" w:rsidP="005E464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516AD71B" w14:textId="77777777" w:rsidR="005E4640" w:rsidRPr="00F7477C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B00CD" w14:textId="3F255CF2" w:rsidR="005E4640" w:rsidRPr="00287B4B" w:rsidRDefault="005E4640" w:rsidP="005E464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8EA71B8" w14:textId="77777777" w:rsidR="005E4640" w:rsidRPr="00287B4B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970FE" w14:textId="176B93A5" w:rsidR="005E4640" w:rsidRPr="00287B4B" w:rsidRDefault="005E4640" w:rsidP="005E464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14,239</w:t>
            </w:r>
          </w:p>
        </w:tc>
        <w:tc>
          <w:tcPr>
            <w:tcW w:w="273" w:type="dxa"/>
            <w:shd w:val="clear" w:color="auto" w:fill="auto"/>
          </w:tcPr>
          <w:p w14:paraId="7C108F3F" w14:textId="77777777" w:rsidR="005E4640" w:rsidRPr="00287B4B" w:rsidRDefault="005E4640" w:rsidP="005E4640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44EF6" w14:textId="0644CBFB" w:rsidR="005E4640" w:rsidRPr="00287B4B" w:rsidRDefault="005E4640" w:rsidP="005E4640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8,802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5FC93" w14:textId="77777777" w:rsidR="005E4640" w:rsidRPr="00287B4B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758A3" w14:textId="18520F23" w:rsidR="005E4640" w:rsidRPr="00287B4B" w:rsidRDefault="005E4640" w:rsidP="005E464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14,239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038C2" w14:textId="77777777" w:rsidR="005E4640" w:rsidRPr="00287B4B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E58A0" w14:textId="7BFCB854" w:rsidR="005E4640" w:rsidRPr="00287B4B" w:rsidRDefault="005E4640" w:rsidP="005E464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87B4B">
              <w:rPr>
                <w:rFonts w:ascii="Angsana New" w:hAnsi="Angsana New" w:cs="Angsana New"/>
                <w:sz w:val="30"/>
                <w:szCs w:val="30"/>
                <w:lang w:eastAsia="en-GB"/>
              </w:rPr>
              <w:t>44,238</w:t>
            </w:r>
          </w:p>
        </w:tc>
      </w:tr>
      <w:tr w:rsidR="005E4640" w:rsidRPr="00D17657" w14:paraId="7BB6D80E" w14:textId="77777777" w:rsidTr="00887908">
        <w:tc>
          <w:tcPr>
            <w:tcW w:w="4680" w:type="dxa"/>
          </w:tcPr>
          <w:p w14:paraId="1EE115D8" w14:textId="77777777" w:rsidR="005E4640" w:rsidRPr="00D17657" w:rsidRDefault="005E4640" w:rsidP="005E464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FC022" w14:textId="5EA299EC" w:rsidR="005E4640" w:rsidRPr="008F02E3" w:rsidRDefault="005E4640" w:rsidP="005E464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093DB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218,388</w:t>
            </w:r>
          </w:p>
        </w:tc>
        <w:tc>
          <w:tcPr>
            <w:tcW w:w="246" w:type="dxa"/>
          </w:tcPr>
          <w:p w14:paraId="434AA8D3" w14:textId="77777777" w:rsidR="005E4640" w:rsidRPr="00F7477C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3B83A4" w14:textId="2416AD93" w:rsidR="005E4640" w:rsidRPr="00287B4B" w:rsidRDefault="005E4640" w:rsidP="005E464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619E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181,072</w:t>
            </w:r>
          </w:p>
        </w:tc>
        <w:tc>
          <w:tcPr>
            <w:tcW w:w="267" w:type="dxa"/>
            <w:shd w:val="clear" w:color="auto" w:fill="auto"/>
          </w:tcPr>
          <w:p w14:paraId="6035EE03" w14:textId="77777777" w:rsidR="005E4640" w:rsidRPr="00287B4B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F8D537" w14:textId="150DB0F4" w:rsidR="005E4640" w:rsidRPr="00287B4B" w:rsidRDefault="005E4640" w:rsidP="005E464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163,156</w:t>
            </w:r>
          </w:p>
        </w:tc>
        <w:tc>
          <w:tcPr>
            <w:tcW w:w="273" w:type="dxa"/>
            <w:shd w:val="clear" w:color="auto" w:fill="auto"/>
          </w:tcPr>
          <w:p w14:paraId="58185693" w14:textId="77777777" w:rsidR="005E4640" w:rsidRPr="00287B4B" w:rsidRDefault="005E4640" w:rsidP="005E4640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BE3D10" w14:textId="4042431D" w:rsidR="005E4640" w:rsidRPr="00287B4B" w:rsidRDefault="005E4640" w:rsidP="005E4640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87B4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114,745</w:t>
            </w:r>
          </w:p>
        </w:tc>
        <w:tc>
          <w:tcPr>
            <w:tcW w:w="270" w:type="dxa"/>
            <w:shd w:val="clear" w:color="auto" w:fill="auto"/>
          </w:tcPr>
          <w:p w14:paraId="75396BB8" w14:textId="77777777" w:rsidR="005E4640" w:rsidRPr="00287B4B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E67B0A" w14:textId="491575AB" w:rsidR="005E4640" w:rsidRPr="00287B4B" w:rsidRDefault="005E4640" w:rsidP="005E464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381,543</w:t>
            </w:r>
          </w:p>
        </w:tc>
        <w:tc>
          <w:tcPr>
            <w:tcW w:w="270" w:type="dxa"/>
            <w:shd w:val="clear" w:color="auto" w:fill="auto"/>
          </w:tcPr>
          <w:p w14:paraId="430AF896" w14:textId="77777777" w:rsidR="005E4640" w:rsidRPr="00287B4B" w:rsidRDefault="005E4640" w:rsidP="005E464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EF770C" w14:textId="32728001" w:rsidR="005E4640" w:rsidRPr="00287B4B" w:rsidRDefault="005E4640" w:rsidP="005E464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87B4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295,817</w:t>
            </w:r>
          </w:p>
        </w:tc>
      </w:tr>
    </w:tbl>
    <w:p w14:paraId="308B82FA" w14:textId="77777777" w:rsidR="009F5235" w:rsidRPr="000A10C7" w:rsidRDefault="009F5235" w:rsidP="009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0AA05BE" w:rsidR="009F5235" w:rsidRPr="00F7477C" w:rsidRDefault="009F5235" w:rsidP="0087611A">
      <w:pPr>
        <w:jc w:val="thaiDistribute"/>
        <w:rPr>
          <w:rFonts w:ascii="Angsana New" w:hAnsi="Angsana New"/>
          <w:sz w:val="30"/>
          <w:szCs w:val="30"/>
        </w:rPr>
        <w:sectPr w:rsidR="009F5235" w:rsidRPr="00F7477C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2502CC96" w:rsidR="00DC794B" w:rsidRPr="00CE458C" w:rsidRDefault="00E664E6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1876EA8" w14:textId="77777777" w:rsidR="00DC794B" w:rsidRPr="0046086D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F176833" w14:textId="6609997D" w:rsidR="00E21F2D" w:rsidRDefault="00E21F2D" w:rsidP="00E21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543E73">
        <w:rPr>
          <w:rFonts w:ascii="Angsana New" w:hAnsi="Angsana New"/>
          <w:spacing w:val="-4"/>
          <w:sz w:val="30"/>
          <w:szCs w:val="30"/>
          <w:cs/>
        </w:rPr>
        <w:t>ที่แท้จริง</w:t>
      </w:r>
      <w:r w:rsidR="00521278" w:rsidRPr="00543E7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43E73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</w:t>
      </w:r>
      <w:r w:rsidRPr="00543E73">
        <w:rPr>
          <w:rFonts w:ascii="Angsana New" w:hAnsi="Angsana New" w:hint="cs"/>
          <w:spacing w:val="-4"/>
          <w:sz w:val="30"/>
          <w:szCs w:val="30"/>
          <w:cs/>
        </w:rPr>
        <w:t>สามเดือนสิ้นสุดวันที่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31 </w:t>
      </w:r>
      <w:r w:rsidRPr="00543E73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2566</w:t>
      </w:r>
      <w:r w:rsidR="00E652E3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Pr="002F79A7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164943">
        <w:rPr>
          <w:rFonts w:ascii="Angsana New" w:hAnsi="Angsana New"/>
          <w:sz w:val="30"/>
          <w:szCs w:val="30"/>
        </w:rPr>
        <w:t>12.46</w:t>
      </w:r>
      <w:r w:rsidRPr="002F79A7">
        <w:rPr>
          <w:rFonts w:ascii="Angsana New" w:hAnsi="Angsana New"/>
          <w:sz w:val="30"/>
          <w:szCs w:val="30"/>
        </w:rPr>
        <w:t xml:space="preserve"> </w:t>
      </w:r>
      <w:r w:rsidRPr="002F79A7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BF2333">
        <w:rPr>
          <w:rFonts w:ascii="Angsana New" w:hAnsi="Angsana New"/>
          <w:sz w:val="30"/>
          <w:szCs w:val="30"/>
        </w:rPr>
        <w:t>14.26</w:t>
      </w:r>
      <w:r w:rsidRPr="002F79A7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2F79A7">
        <w:rPr>
          <w:rFonts w:ascii="Angsana New" w:hAnsi="Angsana New"/>
          <w:i/>
          <w:iCs/>
          <w:sz w:val="30"/>
          <w:szCs w:val="30"/>
        </w:rPr>
        <w:t>(256</w:t>
      </w:r>
      <w:r>
        <w:rPr>
          <w:rFonts w:ascii="Angsana New" w:hAnsi="Angsana New"/>
          <w:i/>
          <w:iCs/>
          <w:sz w:val="30"/>
          <w:szCs w:val="30"/>
        </w:rPr>
        <w:t>5</w:t>
      </w:r>
      <w:r w:rsidRPr="002F79A7">
        <w:rPr>
          <w:rFonts w:ascii="Angsana New" w:hAnsi="Angsana New"/>
          <w:i/>
          <w:iCs/>
          <w:sz w:val="30"/>
          <w:szCs w:val="30"/>
        </w:rPr>
        <w:t xml:space="preserve">: </w:t>
      </w:r>
      <w:r w:rsidRPr="002F79A7">
        <w:rPr>
          <w:rFonts w:ascii="Angsana New" w:hAnsi="Angsana New"/>
          <w:i/>
          <w:iCs/>
          <w:sz w:val="30"/>
          <w:szCs w:val="30"/>
          <w:cs/>
        </w:rPr>
        <w:t>ร้อย</w:t>
      </w:r>
      <w:r w:rsidRPr="005D5023">
        <w:rPr>
          <w:rFonts w:ascii="Angsana New" w:hAnsi="Angsana New"/>
          <w:i/>
          <w:iCs/>
          <w:sz w:val="30"/>
          <w:szCs w:val="30"/>
          <w:cs/>
        </w:rPr>
        <w:t xml:space="preserve">ละ </w:t>
      </w:r>
      <w:r>
        <w:rPr>
          <w:rFonts w:ascii="Angsana New" w:hAnsi="Angsana New"/>
          <w:i/>
          <w:iCs/>
          <w:sz w:val="30"/>
          <w:szCs w:val="30"/>
        </w:rPr>
        <w:t>1.43</w:t>
      </w:r>
      <w:r w:rsidRPr="005D5023">
        <w:rPr>
          <w:rFonts w:ascii="Angsana New" w:hAnsi="Angsana New"/>
          <w:i/>
          <w:iCs/>
          <w:sz w:val="30"/>
          <w:szCs w:val="30"/>
          <w:cs/>
        </w:rPr>
        <w:t xml:space="preserve"> และร้อยละ</w:t>
      </w:r>
      <w:r w:rsidRPr="00D24F8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16.52</w:t>
      </w:r>
      <w:r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E458C">
        <w:rPr>
          <w:rFonts w:ascii="Angsana New" w:hAnsi="Angsana New"/>
          <w:i/>
          <w:iCs/>
          <w:sz w:val="30"/>
          <w:szCs w:val="30"/>
        </w:rPr>
        <w:t xml:space="preserve">) </w:t>
      </w:r>
      <w:r w:rsidRPr="00CE458C">
        <w:rPr>
          <w:rFonts w:ascii="Angsana New" w:hAnsi="Angsana New"/>
          <w:sz w:val="30"/>
          <w:szCs w:val="30"/>
          <w:cs/>
        </w:rPr>
        <w:t>การเปลี่ยนแปลง</w:t>
      </w:r>
      <w:r>
        <w:rPr>
          <w:rFonts w:ascii="Angsana New" w:hAnsi="Angsana New"/>
          <w:sz w:val="30"/>
          <w:szCs w:val="30"/>
        </w:rPr>
        <w:t xml:space="preserve">        </w:t>
      </w:r>
      <w:r w:rsidRPr="00CE458C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45D6AAD7" w14:textId="77777777" w:rsidR="00465C67" w:rsidRPr="0046086D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</w:p>
    <w:p w14:paraId="2233F728" w14:textId="6D764E30" w:rsidR="00DA46AF" w:rsidRPr="00176CC9" w:rsidRDefault="00E664E6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D0DD3"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77777777" w:rsidR="00D71D41" w:rsidRPr="0046086D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  <w:highlight w:val="yellow"/>
          <w:cs/>
        </w:rPr>
      </w:pPr>
    </w:p>
    <w:p w14:paraId="3B20783B" w14:textId="77777777" w:rsidR="00D735D2" w:rsidRPr="00C70ACE" w:rsidRDefault="00D735D2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ACE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A3A306" w14:textId="407C14D1" w:rsidR="00E21F2D" w:rsidRPr="009A6AC5" w:rsidRDefault="00E21F2D" w:rsidP="00E21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9A6AC5">
        <w:rPr>
          <w:rFonts w:ascii="Angsana New" w:hAnsi="Angsana New"/>
          <w:spacing w:val="-6"/>
          <w:sz w:val="30"/>
          <w:szCs w:val="30"/>
        </w:rPr>
        <w:t>3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6"/>
          <w:sz w:val="30"/>
          <w:szCs w:val="30"/>
        </w:rPr>
        <w:t xml:space="preserve">2566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31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9A6AC5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 </w:t>
      </w:r>
      <w:r w:rsidRPr="009A6AC5">
        <w:rPr>
          <w:rFonts w:ascii="Angsana New" w:hAnsi="Angsana New"/>
          <w:spacing w:val="-6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</w:t>
      </w:r>
      <w:r w:rsidRPr="009A6AC5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56C4C86C" w14:textId="2F33D603" w:rsidR="00EF0F01" w:rsidRDefault="00EF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32B09FC" w14:textId="4B9B8812" w:rsidR="00E479D1" w:rsidRPr="00CE458C" w:rsidRDefault="007F33A9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E479D1" w:rsidRPr="00FD5B0B">
        <w:rPr>
          <w:rFonts w:ascii="Angsana New" w:hAnsi="Angsana New"/>
          <w:b/>
          <w:bCs/>
          <w:sz w:val="30"/>
          <w:szCs w:val="30"/>
        </w:rPr>
        <w:tab/>
      </w:r>
      <w:r w:rsidR="00E479D1"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AA46B4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CE458C" w14:paraId="0FC6203E" w14:textId="77777777" w:rsidTr="3C9D2421">
        <w:trPr>
          <w:tblHeader/>
        </w:trPr>
        <w:tc>
          <w:tcPr>
            <w:tcW w:w="3367" w:type="pct"/>
          </w:tcPr>
          <w:p w14:paraId="3B412A5C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10C38FBC" w:rsidR="005222D6" w:rsidRPr="005222D6" w:rsidRDefault="00E21F2D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42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3C9D2421">
        <w:trPr>
          <w:tblHeader/>
        </w:trPr>
        <w:tc>
          <w:tcPr>
            <w:tcW w:w="3367" w:type="pct"/>
          </w:tcPr>
          <w:p w14:paraId="3ECFB65A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3C9D2421">
        <w:tc>
          <w:tcPr>
            <w:tcW w:w="3367" w:type="pct"/>
          </w:tcPr>
          <w:p w14:paraId="2D8D2380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32C" w:rsidRPr="00B952BC" w14:paraId="76F70EC5" w14:textId="77777777" w:rsidTr="00390D32">
        <w:tc>
          <w:tcPr>
            <w:tcW w:w="3367" w:type="pct"/>
            <w:shd w:val="clear" w:color="auto" w:fill="auto"/>
          </w:tcPr>
          <w:p w14:paraId="42465468" w14:textId="2D0A3D6C" w:rsidR="0048632C" w:rsidRPr="00390D32" w:rsidRDefault="0048632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42" w:type="pct"/>
          </w:tcPr>
          <w:p w14:paraId="1F20E53D" w14:textId="5E651CA7" w:rsidR="0048632C" w:rsidRPr="00B952BC" w:rsidRDefault="0048632C" w:rsidP="00B952B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126,300</w:t>
            </w:r>
          </w:p>
        </w:tc>
        <w:tc>
          <w:tcPr>
            <w:tcW w:w="163" w:type="pct"/>
          </w:tcPr>
          <w:p w14:paraId="4C070544" w14:textId="77777777" w:rsidR="0048632C" w:rsidRPr="00CE458C" w:rsidRDefault="0048632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461CCB5" w14:textId="42509970" w:rsidR="0048632C" w:rsidRPr="00B952BC" w:rsidRDefault="0048632C" w:rsidP="0048632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126,300</w:t>
            </w:r>
          </w:p>
        </w:tc>
      </w:tr>
      <w:tr w:rsidR="00B952BC" w:rsidRPr="00B952BC" w14:paraId="5F7B13B9" w14:textId="77777777" w:rsidTr="00390D32">
        <w:tc>
          <w:tcPr>
            <w:tcW w:w="3367" w:type="pct"/>
            <w:shd w:val="clear" w:color="auto" w:fill="auto"/>
          </w:tcPr>
          <w:p w14:paraId="0BEACFC6" w14:textId="2957FDE9" w:rsidR="00B952BC" w:rsidRPr="00390D32" w:rsidRDefault="00B952B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0D32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742" w:type="pct"/>
          </w:tcPr>
          <w:p w14:paraId="4A31A895" w14:textId="6A1BACEB" w:rsidR="00B952BC" w:rsidRPr="00CE458C" w:rsidRDefault="009749E9" w:rsidP="00B952B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29,372</w:t>
            </w:r>
          </w:p>
        </w:tc>
        <w:tc>
          <w:tcPr>
            <w:tcW w:w="163" w:type="pct"/>
          </w:tcPr>
          <w:p w14:paraId="6E1D4B2C" w14:textId="77777777" w:rsidR="00B952BC" w:rsidRPr="00CE458C" w:rsidRDefault="00B952B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74D9B82A" w14:textId="7A98AF44" w:rsidR="00B952BC" w:rsidRPr="00B952BC" w:rsidRDefault="009749E9" w:rsidP="009749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635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B33635">
              <w:rPr>
                <w:rFonts w:ascii="Angsana New" w:hAnsi="Angsana New"/>
                <w:sz w:val="30"/>
                <w:szCs w:val="30"/>
              </w:rPr>
              <w:t>,</w:t>
            </w:r>
            <w:r w:rsidRPr="00B33635">
              <w:rPr>
                <w:rFonts w:ascii="Angsana New" w:hAnsi="Angsana New"/>
                <w:sz w:val="30"/>
                <w:szCs w:val="30"/>
                <w:cs/>
              </w:rPr>
              <w:t>655</w:t>
            </w:r>
          </w:p>
        </w:tc>
      </w:tr>
      <w:tr w:rsidR="00B952BC" w:rsidRPr="00B952BC" w14:paraId="734A848D" w14:textId="77777777" w:rsidTr="00390D32">
        <w:tc>
          <w:tcPr>
            <w:tcW w:w="3367" w:type="pct"/>
            <w:shd w:val="clear" w:color="auto" w:fill="auto"/>
          </w:tcPr>
          <w:p w14:paraId="6990A298" w14:textId="172040CF" w:rsidR="00B952BC" w:rsidRPr="00390D32" w:rsidRDefault="00B952B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0D32">
              <w:rPr>
                <w:rFonts w:ascii="Angsana New" w:hAnsi="Angsana New" w:hint="cs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742" w:type="pct"/>
            <w:shd w:val="clear" w:color="auto" w:fill="FFFFFF" w:themeFill="background1"/>
          </w:tcPr>
          <w:p w14:paraId="6CBA9069" w14:textId="5720458C" w:rsidR="00B952BC" w:rsidRPr="00CE458C" w:rsidRDefault="00B952BC" w:rsidP="009B5B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2BC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B952BC">
              <w:rPr>
                <w:rFonts w:ascii="Angsana New" w:hAnsi="Angsana New"/>
                <w:sz w:val="30"/>
                <w:szCs w:val="30"/>
              </w:rPr>
              <w:t>,</w:t>
            </w:r>
            <w:r w:rsidR="00CB3A1F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63" w:type="pct"/>
          </w:tcPr>
          <w:p w14:paraId="4C42FB43" w14:textId="77777777" w:rsidR="00B952BC" w:rsidRPr="00CE458C" w:rsidRDefault="00B952B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0AE2191" w14:textId="68B1BE57" w:rsidR="00B952BC" w:rsidRPr="00B952BC" w:rsidRDefault="00CB3A1F" w:rsidP="00CB3A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408</w:t>
            </w:r>
          </w:p>
        </w:tc>
      </w:tr>
      <w:tr w:rsidR="005222D6" w:rsidRPr="00CE458C" w14:paraId="2B8CA59B" w14:textId="77777777" w:rsidTr="3C9D2421">
        <w:tc>
          <w:tcPr>
            <w:tcW w:w="3367" w:type="pct"/>
          </w:tcPr>
          <w:p w14:paraId="60F2DF48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06CB275" w14:textId="7D4B4B1A" w:rsidR="005222D6" w:rsidRPr="00CE458C" w:rsidRDefault="00B952BC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2B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952BC">
              <w:rPr>
                <w:rFonts w:ascii="Angsana New" w:hAnsi="Angsana New"/>
                <w:sz w:val="30"/>
                <w:szCs w:val="30"/>
              </w:rPr>
              <w:t>,</w:t>
            </w:r>
            <w:r w:rsidRPr="00B952BC">
              <w:rPr>
                <w:rFonts w:ascii="Angsana New" w:hAnsi="Angsana New"/>
                <w:sz w:val="30"/>
                <w:szCs w:val="30"/>
                <w:cs/>
              </w:rPr>
              <w:t>003</w:t>
            </w:r>
          </w:p>
        </w:tc>
        <w:tc>
          <w:tcPr>
            <w:tcW w:w="163" w:type="pct"/>
          </w:tcPr>
          <w:p w14:paraId="45072286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DC4375C" w14:textId="0FEE9B3C" w:rsidR="005222D6" w:rsidRPr="001532C5" w:rsidRDefault="00B33635" w:rsidP="3C9D24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63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33635">
              <w:rPr>
                <w:rFonts w:ascii="Angsana New" w:hAnsi="Angsana New"/>
                <w:sz w:val="30"/>
                <w:szCs w:val="30"/>
              </w:rPr>
              <w:t>,</w:t>
            </w:r>
            <w:r w:rsidRPr="00B33635">
              <w:rPr>
                <w:rFonts w:ascii="Angsana New" w:hAnsi="Angsana New"/>
                <w:sz w:val="30"/>
                <w:szCs w:val="30"/>
                <w:cs/>
              </w:rPr>
              <w:t>003</w:t>
            </w:r>
          </w:p>
        </w:tc>
      </w:tr>
      <w:tr w:rsidR="005222D6" w:rsidRPr="00CE458C" w14:paraId="3E79099B" w14:textId="77777777" w:rsidTr="3C9D2421">
        <w:tc>
          <w:tcPr>
            <w:tcW w:w="3367" w:type="pct"/>
          </w:tcPr>
          <w:p w14:paraId="4DB9F556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05CFC3" w14:textId="19B3A9AD" w:rsidR="005222D6" w:rsidRPr="00CE458C" w:rsidRDefault="0048632C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</w:t>
            </w:r>
            <w:r w:rsidR="00CB3A1F"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63" w:type="pct"/>
          </w:tcPr>
          <w:p w14:paraId="64005EC7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D40EAB4" w14:textId="4419F4A2" w:rsidR="005222D6" w:rsidRPr="001532C5" w:rsidRDefault="00CB3A1F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136,366</w:t>
            </w:r>
          </w:p>
        </w:tc>
      </w:tr>
      <w:tr w:rsidR="00C15F2A" w:rsidRPr="00CE458C" w14:paraId="165A7416" w14:textId="77777777" w:rsidTr="3C9D2421">
        <w:tc>
          <w:tcPr>
            <w:tcW w:w="3367" w:type="pct"/>
          </w:tcPr>
          <w:p w14:paraId="36C37325" w14:textId="77777777" w:rsidR="00C15F2A" w:rsidRPr="00CE458C" w:rsidRDefault="00C15F2A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032533B4" w14:textId="77777777" w:rsidR="00C15F2A" w:rsidRPr="00CE458C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453D2B06" w14:textId="77777777" w:rsidR="00C15F2A" w:rsidRPr="00CE458C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56A86C95" w14:textId="77777777" w:rsidR="00C15F2A" w:rsidRPr="005222D6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0192" w:rsidRPr="00CE458C" w14:paraId="32FC0DB2" w14:textId="77777777" w:rsidTr="3C9D2421">
        <w:tc>
          <w:tcPr>
            <w:tcW w:w="3367" w:type="pct"/>
          </w:tcPr>
          <w:p w14:paraId="08B9C00D" w14:textId="33C31979" w:rsidR="00ED0192" w:rsidRPr="00CE458C" w:rsidRDefault="00ED0192" w:rsidP="00ED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 w:themeFill="background1"/>
          </w:tcPr>
          <w:p w14:paraId="5909588F" w14:textId="7BEE8918" w:rsidR="00ED0192" w:rsidRPr="00CE458C" w:rsidRDefault="00ED0192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ED0192" w:rsidRPr="00CE458C" w:rsidRDefault="00ED0192" w:rsidP="00ED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7A729D2" w14:textId="77777777" w:rsidR="00ED0192" w:rsidRPr="009D0DD3" w:rsidRDefault="00ED0192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ED0192" w:rsidRPr="00CE458C" w14:paraId="3DDEB34B" w14:textId="77777777" w:rsidTr="3C9D2421">
        <w:tc>
          <w:tcPr>
            <w:tcW w:w="3367" w:type="pct"/>
            <w:shd w:val="clear" w:color="auto" w:fill="auto"/>
          </w:tcPr>
          <w:p w14:paraId="0AA6262E" w14:textId="77777777" w:rsidR="00ED0192" w:rsidRPr="00CE458C" w:rsidRDefault="00ED0192" w:rsidP="00ED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3137540" w14:textId="08EC6138" w:rsidR="00ED0192" w:rsidRPr="00CE458C" w:rsidRDefault="00ED0192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2BC">
              <w:rPr>
                <w:rFonts w:ascii="Angsana New" w:hAnsi="Angsana New"/>
                <w:b/>
                <w:bCs/>
                <w:sz w:val="30"/>
                <w:szCs w:val="30"/>
              </w:rPr>
              <w:t>27,182</w:t>
            </w:r>
          </w:p>
        </w:tc>
        <w:tc>
          <w:tcPr>
            <w:tcW w:w="163" w:type="pct"/>
            <w:vAlign w:val="bottom"/>
          </w:tcPr>
          <w:p w14:paraId="3C85D71E" w14:textId="77777777" w:rsidR="00ED0192" w:rsidRPr="00CE458C" w:rsidRDefault="00ED0192" w:rsidP="00ED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59A5C95" w14:textId="4FBDD7DA" w:rsidR="00ED0192" w:rsidRPr="009D0DD3" w:rsidRDefault="00ED0192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Pr="00B336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36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0F093909" w14:textId="601E12CC" w:rsidR="001E4F5A" w:rsidRDefault="00EB0F09" w:rsidP="001E4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p w14:paraId="7CC414BE" w14:textId="42C5B393" w:rsidR="0048632C" w:rsidRDefault="0048632C" w:rsidP="001E4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ab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9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pacing w:val="-4"/>
          <w:sz w:val="30"/>
          <w:szCs w:val="30"/>
        </w:rPr>
        <w:t xml:space="preserve">2566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บริษัทได้ทำสัญญาจะซื้อจะขายที่ดิน</w:t>
      </w:r>
      <w:r w:rsidR="004F52AA">
        <w:rPr>
          <w:rFonts w:ascii="Angsana New" w:hAnsi="Angsana New" w:hint="cs"/>
          <w:spacing w:val="-4"/>
          <w:sz w:val="30"/>
          <w:szCs w:val="30"/>
          <w:cs/>
        </w:rPr>
        <w:t>เพื่อซื้อที่ดินจาก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บุคคลอื่นเป็นจำนวนเงิน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146.30 </w:t>
      </w:r>
      <w:r w:rsidR="004F52AA">
        <w:rPr>
          <w:rFonts w:ascii="Angsana New" w:hAnsi="Angsana New"/>
          <w:spacing w:val="-4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โดยบริษัทได้</w:t>
      </w:r>
      <w:r w:rsidR="004F52AA">
        <w:rPr>
          <w:rFonts w:ascii="Angsana New" w:hAnsi="Angsana New" w:hint="cs"/>
          <w:spacing w:val="-4"/>
          <w:sz w:val="30"/>
          <w:szCs w:val="30"/>
          <w:cs/>
        </w:rPr>
        <w:t>ชำระเงินมัดจำให้เแก่ผู้จะ</w:t>
      </w:r>
      <w:r w:rsidR="009749E9">
        <w:rPr>
          <w:rFonts w:ascii="Angsana New" w:hAnsi="Angsana New" w:hint="cs"/>
          <w:spacing w:val="-4"/>
          <w:sz w:val="30"/>
          <w:szCs w:val="30"/>
          <w:cs/>
        </w:rPr>
        <w:t>ขาย</w:t>
      </w:r>
      <w:r w:rsidR="004F52AA">
        <w:rPr>
          <w:rFonts w:ascii="Angsana New" w:hAnsi="Angsana New" w:hint="cs"/>
          <w:spacing w:val="-4"/>
          <w:sz w:val="30"/>
          <w:szCs w:val="30"/>
          <w:cs/>
        </w:rPr>
        <w:t>แล้วเป็นจำนวน</w:t>
      </w:r>
      <w:r w:rsidR="00636260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4F52A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F52AA">
        <w:rPr>
          <w:rFonts w:ascii="Angsana New" w:hAnsi="Angsana New"/>
          <w:spacing w:val="-4"/>
          <w:sz w:val="30"/>
          <w:szCs w:val="30"/>
        </w:rPr>
        <w:t xml:space="preserve">20.00 </w:t>
      </w:r>
      <w:r w:rsidR="004F52AA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3586E013" w14:textId="77777777" w:rsidR="009749E9" w:rsidRDefault="009749E9" w:rsidP="001E4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B9CBB7C" w14:textId="4797E168" w:rsidR="00652C29" w:rsidRDefault="008C77EC" w:rsidP="00E65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C57148" w:rsidRPr="00CB6332">
        <w:rPr>
          <w:rFonts w:ascii="Angsana New" w:hAnsi="Angsana New"/>
          <w:b/>
          <w:bCs/>
          <w:sz w:val="30"/>
          <w:szCs w:val="30"/>
        </w:rPr>
        <w:tab/>
      </w:r>
      <w:r w:rsidR="004978A2" w:rsidRPr="00CB6332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B3DAAAB" w14:textId="07A32BBB" w:rsidR="00F32F37" w:rsidRDefault="00F32F37" w:rsidP="00E65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2E9380AE" w14:textId="287486F1" w:rsidR="007F33A9" w:rsidRDefault="00F32F37" w:rsidP="00577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32F37">
        <w:rPr>
          <w:rFonts w:ascii="Angsana New" w:hAnsi="Angsana New"/>
          <w:sz w:val="30"/>
          <w:szCs w:val="30"/>
          <w:cs/>
        </w:rPr>
        <w:tab/>
      </w:r>
      <w:r w:rsidR="008E304B">
        <w:rPr>
          <w:rFonts w:ascii="Angsana New" w:hAnsi="Angsana New" w:hint="cs"/>
          <w:sz w:val="30"/>
          <w:szCs w:val="30"/>
          <w:cs/>
        </w:rPr>
        <w:t>ในการประชุมสามัญ</w:t>
      </w:r>
      <w:r w:rsidR="007F33A9">
        <w:rPr>
          <w:rFonts w:ascii="Angsana New" w:hAnsi="Angsana New" w:hint="cs"/>
          <w:sz w:val="30"/>
          <w:szCs w:val="30"/>
          <w:cs/>
        </w:rPr>
        <w:t>ประจำปี</w:t>
      </w:r>
      <w:r w:rsidR="008E304B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ผู้ถือหุ้นของบริษัทเมื่อวันที่ </w:t>
      </w:r>
      <w:r w:rsidR="008E304B">
        <w:rPr>
          <w:rFonts w:ascii="Angsana New" w:hAnsi="Angsana New"/>
          <w:sz w:val="30"/>
          <w:szCs w:val="30"/>
        </w:rPr>
        <w:t xml:space="preserve">27 </w:t>
      </w:r>
      <w:r w:rsidR="008E304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8E304B">
        <w:rPr>
          <w:rFonts w:ascii="Angsana New" w:hAnsi="Angsana New"/>
          <w:sz w:val="30"/>
          <w:szCs w:val="30"/>
        </w:rPr>
        <w:t xml:space="preserve">2566 </w:t>
      </w:r>
      <w:r w:rsidR="008E304B">
        <w:rPr>
          <w:rFonts w:ascii="Angsana New" w:hAnsi="Angsana New" w:hint="cs"/>
          <w:sz w:val="30"/>
          <w:szCs w:val="30"/>
          <w:cs/>
        </w:rPr>
        <w:t>ผู้ถือหุ้น</w:t>
      </w:r>
      <w:r w:rsidR="009D22B4">
        <w:rPr>
          <w:rFonts w:ascii="Angsana New" w:hAnsi="Angsana New" w:hint="cs"/>
          <w:sz w:val="30"/>
          <w:szCs w:val="30"/>
          <w:cs/>
        </w:rPr>
        <w:t>มี</w:t>
      </w:r>
      <w:r w:rsidR="008E304B">
        <w:rPr>
          <w:rFonts w:ascii="Angsana New" w:hAnsi="Angsana New" w:hint="cs"/>
          <w:sz w:val="30"/>
          <w:szCs w:val="30"/>
          <w:cs/>
        </w:rPr>
        <w:t>มติ</w:t>
      </w:r>
      <w:r w:rsidR="007F33A9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75633905" w14:textId="77777777" w:rsidR="007F33A9" w:rsidRPr="007F33A9" w:rsidRDefault="007F33A9" w:rsidP="00C15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3485965B" w14:textId="26E243D0" w:rsidR="007F33A9" w:rsidRPr="007F33A9" w:rsidRDefault="007F33A9" w:rsidP="0057738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F33A9">
        <w:rPr>
          <w:rFonts w:ascii="Angsana New" w:hAnsi="Angsana New" w:hint="cs"/>
          <w:sz w:val="30"/>
          <w:szCs w:val="30"/>
          <w:cs/>
        </w:rPr>
        <w:t xml:space="preserve">อนุมัติการจัดสรรกำไรเป็นเงินปันผลในอัตราหุ้นละ </w:t>
      </w:r>
      <w:r w:rsidRPr="007F33A9">
        <w:rPr>
          <w:rFonts w:ascii="Angsana New" w:hAnsi="Angsana New"/>
          <w:sz w:val="30"/>
          <w:szCs w:val="30"/>
        </w:rPr>
        <w:t>0.</w:t>
      </w:r>
      <w:r w:rsidR="00774C3D">
        <w:rPr>
          <w:rFonts w:ascii="Angsana New" w:hAnsi="Angsana New"/>
          <w:sz w:val="30"/>
          <w:szCs w:val="30"/>
        </w:rPr>
        <w:t>2</w:t>
      </w:r>
      <w:r w:rsidRPr="007F33A9">
        <w:rPr>
          <w:rFonts w:ascii="Angsana New" w:hAnsi="Angsana New"/>
          <w:sz w:val="30"/>
          <w:szCs w:val="30"/>
        </w:rPr>
        <w:t xml:space="preserve">9 </w:t>
      </w:r>
      <w:r w:rsidRPr="007F33A9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774C3D">
        <w:rPr>
          <w:rFonts w:ascii="Angsana New" w:hAnsi="Angsana New"/>
          <w:sz w:val="30"/>
          <w:szCs w:val="30"/>
        </w:rPr>
        <w:t>2</w:t>
      </w:r>
      <w:r w:rsidRPr="007F33A9">
        <w:rPr>
          <w:rFonts w:ascii="Angsana New" w:hAnsi="Angsana New"/>
          <w:sz w:val="30"/>
          <w:szCs w:val="30"/>
        </w:rPr>
        <w:t>89.</w:t>
      </w:r>
      <w:r w:rsidR="00774C3D">
        <w:rPr>
          <w:rFonts w:ascii="Angsana New" w:hAnsi="Angsana New"/>
          <w:sz w:val="30"/>
          <w:szCs w:val="30"/>
        </w:rPr>
        <w:t>50</w:t>
      </w:r>
      <w:r w:rsidRPr="007F33A9">
        <w:rPr>
          <w:rFonts w:ascii="Angsana New" w:hAnsi="Angsana New"/>
          <w:sz w:val="30"/>
          <w:szCs w:val="30"/>
        </w:rPr>
        <w:t xml:space="preserve"> </w:t>
      </w:r>
      <w:r w:rsidRPr="007F33A9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เงินปันผลดังกล่าวจะจ่ายแก่ผู้ถือหุ้นในระหว่างปี </w:t>
      </w:r>
      <w:r w:rsidRPr="007F33A9">
        <w:rPr>
          <w:rFonts w:ascii="Angsana New" w:hAnsi="Angsana New"/>
          <w:sz w:val="30"/>
          <w:szCs w:val="30"/>
        </w:rPr>
        <w:t>2566</w:t>
      </w:r>
    </w:p>
    <w:p w14:paraId="2F972A8D" w14:textId="77777777" w:rsidR="007F33A9" w:rsidRPr="007F33A9" w:rsidRDefault="007F33A9" w:rsidP="005773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 w:hanging="360"/>
        <w:jc w:val="thaiDistribute"/>
        <w:rPr>
          <w:rFonts w:ascii="Angsana New" w:hAnsi="Angsana New"/>
          <w:sz w:val="24"/>
          <w:szCs w:val="24"/>
        </w:rPr>
      </w:pPr>
    </w:p>
    <w:p w14:paraId="35223FF7" w14:textId="1443B5D4" w:rsidR="003B07B9" w:rsidRPr="0076584B" w:rsidRDefault="007F33A9" w:rsidP="0076584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อนุมัติการเปลี่ยนแปลงชื่อบริษัทจากบริษัท อมรินทร์พริ้นติ้ง แอนด์ พับลิชชิ่ง จำกัด (มหาชน) เป็น </w:t>
      </w:r>
      <w:r w:rsidR="0057738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อมรินทร์ คอร์เปอเรชั่นส์ จำกัด (มหาชน)</w:t>
      </w:r>
    </w:p>
    <w:sectPr w:rsidR="003B07B9" w:rsidRPr="0076584B" w:rsidSect="00621170">
      <w:headerReference w:type="default" r:id="rId15"/>
      <w:footerReference w:type="default" r:id="rId16"/>
      <w:footerReference w:type="first" r:id="rId17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2E284" w14:textId="77777777" w:rsidR="006D581C" w:rsidRDefault="006D581C">
      <w:r>
        <w:separator/>
      </w:r>
    </w:p>
  </w:endnote>
  <w:endnote w:type="continuationSeparator" w:id="0">
    <w:p w14:paraId="507AE9EB" w14:textId="77777777" w:rsidR="006D581C" w:rsidRDefault="006D581C">
      <w:r>
        <w:continuationSeparator/>
      </w:r>
    </w:p>
  </w:endnote>
  <w:endnote w:type="continuationNotice" w:id="1">
    <w:p w14:paraId="6759FBF6" w14:textId="77777777" w:rsidR="006D581C" w:rsidRDefault="006D581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7A65E" w14:textId="77777777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31585">
      <w:rPr>
        <w:rStyle w:val="PageNumber"/>
        <w:rFonts w:ascii="Angsana New" w:hAnsi="Angsana New"/>
        <w:noProof/>
        <w:sz w:val="30"/>
        <w:szCs w:val="30"/>
        <w:cs/>
      </w:rPr>
      <w:t>14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B715D" w:rsidRDefault="00482137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161A4" w14:textId="77777777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331585">
      <w:rPr>
        <w:rStyle w:val="PageNumber"/>
        <w:rFonts w:ascii="Angsana New" w:hAnsi="Angsana New"/>
        <w:noProof/>
        <w:sz w:val="30"/>
        <w:szCs w:val="30"/>
      </w:rPr>
      <w:t>22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31585"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50CC4" w14:textId="04A33BAE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EF504A">
      <w:rPr>
        <w:rFonts w:ascii="Angsana New" w:hAnsi="Angsana New"/>
        <w:noProof/>
        <w:sz w:val="30"/>
        <w:szCs w:val="30"/>
      </w:rPr>
      <w:t>1410971 - 2023 Mar-FSA-Amarin -03t -Q1 2 May 23.docx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1A690" w14:textId="77777777" w:rsidR="006D581C" w:rsidRDefault="006D581C">
      <w:r>
        <w:separator/>
      </w:r>
    </w:p>
  </w:footnote>
  <w:footnote w:type="continuationSeparator" w:id="0">
    <w:p w14:paraId="1BA1EFB1" w14:textId="77777777" w:rsidR="006D581C" w:rsidRDefault="006D581C">
      <w:r>
        <w:continuationSeparator/>
      </w:r>
    </w:p>
  </w:footnote>
  <w:footnote w:type="continuationNotice" w:id="1">
    <w:p w14:paraId="5D2FCC2D" w14:textId="77777777" w:rsidR="006D581C" w:rsidRDefault="006D581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EEA3B" w14:textId="77777777" w:rsidR="00482137" w:rsidRDefault="00482137">
    <w:pPr>
      <w:pStyle w:val="Header"/>
    </w:pPr>
    <w:r>
      <w:rPr>
        <w:rFonts w:ascii="Times New Roman" w:hAnsi="Times New Roman"/>
        <w:i/>
        <w:noProof/>
        <w:sz w:val="28"/>
        <w:szCs w:val="20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 w14:anchorId="75115628">
            <v:shapetype id="_x0000_t202" coordsize="21600,21600" o:spt="202" path="m,l,21600r21600,l21600,xe" w14:anchorId="24687251">
              <v:stroke joinstyle="miter"/>
              <v:path gradientshapeok="t" o:connecttype="rect"/>
            </v:shapetype>
            <v:shape id="WordArt 19 KISDraft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>
              <o:lock v:ext="edit" shapetype="t"/>
              <v:textbox style="mso-fit-shape-to-text:t">
                <w:txbxContent>
                  <w:p w:rsidR="00482137" w:rsidP="004F3865" w:rsidRDefault="00482137" w14:paraId="7702C664" w14:textId="7777777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31585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6534C" w14:textId="77777777" w:rsidR="00983354" w:rsidRPr="008D22B2" w:rsidRDefault="00983354" w:rsidP="009833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B4655FC" w14:textId="77777777" w:rsidR="00983354" w:rsidRDefault="00983354" w:rsidP="009833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45D9A68" w14:textId="16A946CF" w:rsidR="00983354" w:rsidRPr="008D22B2" w:rsidRDefault="00983354" w:rsidP="009833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3F64E0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482137" w:rsidRPr="008D22B2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90067" w14:textId="77777777" w:rsidR="00482137" w:rsidRPr="004A6A7D" w:rsidRDefault="00331585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02E3391A" w14:textId="77777777" w:rsidR="00482137" w:rsidRPr="004A6A7D" w:rsidRDefault="00482137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 w14:anchorId="456A5058">
            <v:shapetype id="_x0000_t202" coordsize="21600,21600" o:spt="202" path="m,l,21600r21600,l21600,xe" w14:anchorId="7ECD8B9C">
              <v:stroke joinstyle="miter"/>
              <v:path gradientshapeok="t" o:connecttype="rect"/>
            </v:shapetype>
            <v:shape id="WordArt 17 KISDraft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>
              <o:lock v:ext="edit" shapetype="t"/>
              <v:textbox style="mso-fit-shape-to-text:t">
                <w:txbxContent>
                  <w:p w:rsidR="00482137" w:rsidP="004F3865" w:rsidRDefault="00482137" w14:paraId="24AB4603" w14:textId="7777777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31585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 w14:anchorId="0FFD05F2">
            <v:shape id="WordArt 18 KISDraft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w14:anchorId="6CC469B0">
              <o:lock v:ext="edit" shapetype="t"/>
              <v:textbox style="mso-fit-shape-to-text:t">
                <w:txbxContent>
                  <w:p w:rsidR="00482137" w:rsidP="004F3865" w:rsidRDefault="00482137" w14:paraId="39657217" w14:textId="7777777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D105C" w14:textId="77777777" w:rsidR="007D2D8E" w:rsidRPr="008D22B2" w:rsidRDefault="007D2D8E" w:rsidP="007D2D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F49858C" w14:textId="77777777" w:rsidR="007D2D8E" w:rsidRDefault="007D2D8E" w:rsidP="007D2D8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2950376" w14:textId="77777777" w:rsidR="007D2D8E" w:rsidRPr="008D22B2" w:rsidRDefault="007D2D8E" w:rsidP="007D2D8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3F64E0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0E550" w14:textId="77777777" w:rsidR="00983354" w:rsidRPr="008D22B2" w:rsidRDefault="00983354" w:rsidP="009833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879FF49" w14:textId="77777777" w:rsidR="00983354" w:rsidRDefault="00983354" w:rsidP="009833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B436976" w14:textId="77777777" w:rsidR="00983354" w:rsidRPr="008D22B2" w:rsidRDefault="00983354" w:rsidP="009833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3F64E0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9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6"/>
  </w:num>
  <w:num w:numId="14">
    <w:abstractNumId w:val="16"/>
  </w:num>
  <w:num w:numId="15">
    <w:abstractNumId w:val="20"/>
  </w:num>
  <w:num w:numId="16">
    <w:abstractNumId w:val="11"/>
  </w:num>
  <w:num w:numId="17">
    <w:abstractNumId w:val="15"/>
  </w:num>
  <w:num w:numId="18">
    <w:abstractNumId w:val="10"/>
  </w:num>
  <w:num w:numId="19">
    <w:abstractNumId w:val="28"/>
  </w:num>
  <w:num w:numId="20">
    <w:abstractNumId w:val="23"/>
  </w:num>
  <w:num w:numId="21">
    <w:abstractNumId w:val="27"/>
  </w:num>
  <w:num w:numId="22">
    <w:abstractNumId w:val="24"/>
  </w:num>
  <w:num w:numId="23">
    <w:abstractNumId w:val="19"/>
  </w:num>
  <w:num w:numId="24">
    <w:abstractNumId w:val="12"/>
  </w:num>
  <w:num w:numId="25">
    <w:abstractNumId w:val="29"/>
  </w:num>
  <w:num w:numId="26">
    <w:abstractNumId w:val="25"/>
  </w:num>
  <w:num w:numId="27">
    <w:abstractNumId w:val="22"/>
  </w:num>
  <w:num w:numId="28">
    <w:abstractNumId w:val="18"/>
  </w:num>
  <w:num w:numId="29">
    <w:abstractNumId w:val="21"/>
  </w:num>
  <w:num w:numId="3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16F"/>
    <w:rsid w:val="0005425D"/>
    <w:rsid w:val="00054312"/>
    <w:rsid w:val="00054588"/>
    <w:rsid w:val="0005460B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836"/>
    <w:rsid w:val="00087963"/>
    <w:rsid w:val="000879E9"/>
    <w:rsid w:val="00087BF6"/>
    <w:rsid w:val="00090095"/>
    <w:rsid w:val="0009077A"/>
    <w:rsid w:val="00090F6B"/>
    <w:rsid w:val="00091066"/>
    <w:rsid w:val="0009120C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B7B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296"/>
    <w:rsid w:val="001205DF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BCD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F5E"/>
    <w:rsid w:val="002262FE"/>
    <w:rsid w:val="002263F4"/>
    <w:rsid w:val="00226720"/>
    <w:rsid w:val="00226C58"/>
    <w:rsid w:val="00226CF1"/>
    <w:rsid w:val="002270BC"/>
    <w:rsid w:val="00227126"/>
    <w:rsid w:val="00227388"/>
    <w:rsid w:val="00227886"/>
    <w:rsid w:val="00227A59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405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4F26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585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06A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5B3"/>
    <w:rsid w:val="0036472D"/>
    <w:rsid w:val="003649F3"/>
    <w:rsid w:val="00364A00"/>
    <w:rsid w:val="00364BE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0BA0"/>
    <w:rsid w:val="003D107B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66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E0D"/>
    <w:rsid w:val="00604E44"/>
    <w:rsid w:val="00604ED4"/>
    <w:rsid w:val="0060523C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801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53E"/>
    <w:rsid w:val="006827D1"/>
    <w:rsid w:val="006828E1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692"/>
    <w:rsid w:val="006849E1"/>
    <w:rsid w:val="00684CF2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6FD6"/>
    <w:rsid w:val="0069703B"/>
    <w:rsid w:val="006971F0"/>
    <w:rsid w:val="006975D9"/>
    <w:rsid w:val="0069788A"/>
    <w:rsid w:val="00697D5C"/>
    <w:rsid w:val="006A0721"/>
    <w:rsid w:val="006A072E"/>
    <w:rsid w:val="006A0B48"/>
    <w:rsid w:val="006A0E88"/>
    <w:rsid w:val="006A1104"/>
    <w:rsid w:val="006A14CA"/>
    <w:rsid w:val="006A16AE"/>
    <w:rsid w:val="006A1B16"/>
    <w:rsid w:val="006A2189"/>
    <w:rsid w:val="006A2706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1C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DF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7049D"/>
    <w:rsid w:val="00770912"/>
    <w:rsid w:val="00770DB5"/>
    <w:rsid w:val="00771483"/>
    <w:rsid w:val="00771A25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063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183"/>
    <w:rsid w:val="00797619"/>
    <w:rsid w:val="007976CE"/>
    <w:rsid w:val="00797837"/>
    <w:rsid w:val="00797B53"/>
    <w:rsid w:val="007A06EC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42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CFB"/>
    <w:rsid w:val="00837E29"/>
    <w:rsid w:val="008402F4"/>
    <w:rsid w:val="00840486"/>
    <w:rsid w:val="008416B6"/>
    <w:rsid w:val="008416CB"/>
    <w:rsid w:val="00841719"/>
    <w:rsid w:val="00841743"/>
    <w:rsid w:val="008418BF"/>
    <w:rsid w:val="00841BAD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76"/>
    <w:rsid w:val="00864BD3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78E"/>
    <w:rsid w:val="00B628A5"/>
    <w:rsid w:val="00B62BCC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BA"/>
    <w:rsid w:val="00B908C1"/>
    <w:rsid w:val="00B90B14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87A"/>
    <w:rsid w:val="00C27998"/>
    <w:rsid w:val="00C27B6F"/>
    <w:rsid w:val="00C27DD7"/>
    <w:rsid w:val="00C30005"/>
    <w:rsid w:val="00C3048D"/>
    <w:rsid w:val="00C305E9"/>
    <w:rsid w:val="00C30B3E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5BB"/>
    <w:rsid w:val="00C32AC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C23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504"/>
    <w:rsid w:val="00D80DF4"/>
    <w:rsid w:val="00D8113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C3"/>
    <w:rsid w:val="00DA4B76"/>
    <w:rsid w:val="00DA4C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B2D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013"/>
    <w:rsid w:val="00E356D8"/>
    <w:rsid w:val="00E35749"/>
    <w:rsid w:val="00E35F62"/>
    <w:rsid w:val="00E360F1"/>
    <w:rsid w:val="00E36485"/>
    <w:rsid w:val="00E3670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821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D0"/>
    <w:rsid w:val="00FC5AE0"/>
    <w:rsid w:val="00FC5F43"/>
    <w:rsid w:val="00FC60F5"/>
    <w:rsid w:val="00FC616F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A0470-A637-4422-A993-9A4146666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creator>AA</dc:creator>
  <cp:lastModifiedBy>niramol</cp:lastModifiedBy>
  <cp:revision>2</cp:revision>
  <cp:lastPrinted>2023-05-02T10:12:00Z</cp:lastPrinted>
  <dcterms:created xsi:type="dcterms:W3CDTF">2023-05-11T09:55:00Z</dcterms:created>
  <dcterms:modified xsi:type="dcterms:W3CDTF">2023-05-11T09:55:00Z</dcterms:modified>
</cp:coreProperties>
</file>