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004B9B31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7509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B7509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75BDE8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B7509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303C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2292E26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B7509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49D21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6B7509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608192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B7509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FB37FA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B7509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CD2C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B7509" w:rsidRPr="0008053A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D94141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4C5EC07C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B7509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79326A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7CBC6752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B7509" w:rsidRPr="0008053A" w14:paraId="2D01531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C48763F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2ED19BE" w14:textId="5A863EDB" w:rsidR="006B7509" w:rsidRPr="007B3117" w:rsidRDefault="00B84F72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549EAE0F" w14:textId="359B9324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7B311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64F941F6" w:rsidR="0009267B" w:rsidRPr="007B311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7B311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7B311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3661A1" w:rsidRPr="007B3117">
        <w:rPr>
          <w:rFonts w:ascii="Angsana New" w:hAnsi="Angsana New"/>
          <w:sz w:val="30"/>
          <w:szCs w:val="30"/>
        </w:rPr>
        <w:t>15</w:t>
      </w:r>
      <w:r w:rsidR="00A24206" w:rsidRPr="007B3117">
        <w:rPr>
          <w:rFonts w:ascii="Angsana New" w:hAnsi="Angsana New"/>
          <w:sz w:val="30"/>
          <w:szCs w:val="30"/>
        </w:rPr>
        <w:t xml:space="preserve"> </w:t>
      </w:r>
      <w:r w:rsidR="00A24206" w:rsidRPr="007B311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4206" w:rsidRPr="007B3117">
        <w:rPr>
          <w:rFonts w:ascii="Angsana New" w:hAnsi="Angsana New"/>
          <w:sz w:val="30"/>
          <w:szCs w:val="30"/>
        </w:rPr>
        <w:t>2566</w:t>
      </w:r>
    </w:p>
    <w:bookmarkEnd w:id="0"/>
    <w:p w14:paraId="7C750B8A" w14:textId="77777777" w:rsidR="009C729E" w:rsidRPr="007B3117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8A219" w14:textId="77777777" w:rsidR="0009267B" w:rsidRPr="007B311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7B311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7B311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7B311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5EE9A94C" w:rsidR="00C714EB" w:rsidRPr="007B311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7B3117">
        <w:rPr>
          <w:rFonts w:ascii="Angsana New" w:hAnsi="Angsana New" w:hint="cs"/>
          <w:sz w:val="30"/>
          <w:szCs w:val="30"/>
          <w:cs/>
        </w:rPr>
        <w:t>แบบย่อ</w:t>
      </w:r>
      <w:r w:rsidRPr="007B3117">
        <w:rPr>
          <w:rFonts w:ascii="Angsana New" w:hAnsi="Angsana New" w:hint="cs"/>
          <w:sz w:val="30"/>
          <w:szCs w:val="30"/>
          <w:cs/>
        </w:rPr>
        <w:t>นี้</w:t>
      </w:r>
      <w:r w:rsidR="00046D70" w:rsidRPr="007B3117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3213FB" w:rsidRPr="007B3117">
        <w:rPr>
          <w:rFonts w:ascii="Angsana New" w:hAnsi="Angsana New" w:hint="cs"/>
          <w:sz w:val="30"/>
          <w:szCs w:val="30"/>
        </w:rPr>
        <w:t>(“</w:t>
      </w:r>
      <w:r w:rsidR="003213FB" w:rsidRPr="007B311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7B3117">
        <w:rPr>
          <w:rFonts w:ascii="Angsana New" w:hAnsi="Angsana New" w:hint="cs"/>
          <w:sz w:val="30"/>
          <w:szCs w:val="30"/>
        </w:rPr>
        <w:t xml:space="preserve">”) </w:t>
      </w:r>
      <w:r w:rsidRPr="007B3117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CD692F" w:rsidRPr="007B3117">
        <w:rPr>
          <w:rFonts w:ascii="Angsana New" w:hAnsi="Angsana New" w:hint="cs"/>
          <w:sz w:val="30"/>
          <w:szCs w:val="30"/>
        </w:rPr>
        <w:t>34</w:t>
      </w:r>
      <w:r w:rsidR="00046D70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เรื่อง</w:t>
      </w:r>
      <w:r w:rsidR="008439C8" w:rsidRPr="007B311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 w:hint="cs"/>
          <w:sz w:val="30"/>
          <w:szCs w:val="30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</w:t>
      </w:r>
      <w:r w:rsidR="00783848" w:rsidRPr="007B3117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ที่ประกาศใช้โดยสภาวิชาชีพบัญชีฯ</w:t>
      </w:r>
      <w:r w:rsidR="002F2DFC" w:rsidRPr="007B3117">
        <w:rPr>
          <w:rFonts w:ascii="Angsana New" w:hAnsi="Angsana New" w:hint="cs"/>
          <w:sz w:val="30"/>
          <w:szCs w:val="30"/>
        </w:rPr>
        <w:t xml:space="preserve"> </w:t>
      </w:r>
      <w:r w:rsidR="00674F01" w:rsidRPr="007B311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โดย</w:t>
      </w:r>
      <w:r w:rsidR="00100783" w:rsidRPr="007B3117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4060A" w:rsidRPr="007B3117">
        <w:rPr>
          <w:rFonts w:ascii="Angsana New" w:hAnsi="Angsana New"/>
          <w:sz w:val="30"/>
          <w:szCs w:val="30"/>
        </w:rPr>
        <w:t xml:space="preserve"> 31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  <w:r w:rsidR="00100783" w:rsidRPr="007B3117">
        <w:rPr>
          <w:rFonts w:ascii="Angsana New" w:hAnsi="Angsana New"/>
          <w:sz w:val="30"/>
          <w:szCs w:val="30"/>
          <w:cs/>
        </w:rPr>
        <w:t>ธันวาคม</w:t>
      </w:r>
      <w:r w:rsidR="00100783" w:rsidRPr="007B3117">
        <w:rPr>
          <w:rFonts w:ascii="Angsana New" w:hAnsi="Angsana New"/>
          <w:sz w:val="30"/>
          <w:szCs w:val="30"/>
        </w:rPr>
        <w:t xml:space="preserve"> 256</w:t>
      </w:r>
      <w:r w:rsidR="00A24206" w:rsidRPr="007B3117">
        <w:rPr>
          <w:rFonts w:ascii="Angsana New" w:hAnsi="Angsana New"/>
          <w:sz w:val="30"/>
          <w:szCs w:val="30"/>
        </w:rPr>
        <w:t>5</w:t>
      </w:r>
      <w:r w:rsidR="00100783"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7B3117">
        <w:rPr>
          <w:rFonts w:ascii="Angsana New" w:hAnsi="Angsana New"/>
          <w:sz w:val="30"/>
          <w:szCs w:val="30"/>
        </w:rPr>
        <w:t xml:space="preserve"> </w:t>
      </w:r>
    </w:p>
    <w:p w14:paraId="1E19392D" w14:textId="77777777" w:rsidR="005F61F1" w:rsidRPr="007B3117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503FA667" w:rsidR="002D0017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B3117">
        <w:rPr>
          <w:rFonts w:ascii="Angsana New" w:hAnsi="Angsana New" w:hint="cs"/>
          <w:sz w:val="30"/>
          <w:szCs w:val="30"/>
          <w:cs/>
        </w:rPr>
        <w:t>ที่</w:t>
      </w:r>
      <w:r w:rsidRPr="007B311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B3117">
        <w:rPr>
          <w:rFonts w:ascii="Angsana New" w:hAnsi="Angsana New" w:hint="cs"/>
          <w:sz w:val="30"/>
          <w:szCs w:val="30"/>
          <w:cs/>
        </w:rPr>
        <w:t>ไว้</w:t>
      </w:r>
      <w:r w:rsidRPr="007B311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B3117">
        <w:rPr>
          <w:rFonts w:ascii="Angsana New" w:hAnsi="Angsana New"/>
          <w:sz w:val="30"/>
          <w:szCs w:val="30"/>
        </w:rPr>
        <w:t xml:space="preserve">31 </w:t>
      </w:r>
      <w:r w:rsidRPr="007B311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B3117">
        <w:rPr>
          <w:rFonts w:ascii="Angsana New" w:hAnsi="Angsana New"/>
          <w:sz w:val="30"/>
          <w:szCs w:val="30"/>
        </w:rPr>
        <w:t>256</w:t>
      </w:r>
      <w:r w:rsidR="00A24206" w:rsidRPr="007B3117">
        <w:rPr>
          <w:rFonts w:ascii="Angsana New" w:hAnsi="Angsana New"/>
          <w:sz w:val="30"/>
          <w:szCs w:val="30"/>
        </w:rPr>
        <w:t>5</w:t>
      </w:r>
    </w:p>
    <w:p w14:paraId="38D92CDF" w14:textId="77777777" w:rsidR="00C61D4A" w:rsidRPr="007B311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DE356A" w14:textId="7D498343" w:rsidR="00EC54BB" w:rsidRPr="007B3117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57A9AB5" w14:textId="6E22246E" w:rsidR="00EC54BB" w:rsidRPr="007B311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36"/>
        <w:gridCol w:w="1024"/>
        <w:gridCol w:w="270"/>
        <w:gridCol w:w="1080"/>
      </w:tblGrid>
      <w:tr w:rsidR="0022717C" w:rsidRPr="007B3117" w14:paraId="3F5F81B1" w14:textId="77777777" w:rsidTr="00AD5780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3032C5" w14:textId="21D7C97F" w:rsidR="0022717C" w:rsidRPr="007B3117" w:rsidRDefault="002E48A4" w:rsidP="009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46ACB54C" w14:textId="77777777" w:rsidR="0022717C" w:rsidRPr="007B3117" w:rsidRDefault="002E48A4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3189B2B" w14:textId="1E20342A" w:rsidR="002E48A4" w:rsidRPr="007B3117" w:rsidRDefault="002E48A4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6DCD" w14:textId="77777777" w:rsidR="0022717C" w:rsidRPr="007B3117" w:rsidRDefault="0022717C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5523FA0" w14:textId="361A7F67" w:rsidR="0022717C" w:rsidRPr="007B3117" w:rsidRDefault="002E48A4" w:rsidP="00BD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C53" w:rsidRPr="007B3117" w14:paraId="7531BD77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4DFF2F5A" w14:textId="4B29C195" w:rsidR="00BA6C53" w:rsidRPr="007B3117" w:rsidRDefault="008E2613" w:rsidP="008E2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24206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เดืนสิ้นสุดวันที่ </w:t>
            </w:r>
            <w:r w:rsidR="00A24206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24206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51C8778C" w14:textId="0F56704D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29F0643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BFE7FE" w14:textId="39FD9613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33E931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C85E8A0" w14:textId="6A5EC604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3A0437" w14:textId="77777777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06D66" w14:textId="2A3EAB63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24206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A6C53" w:rsidRPr="007B3117" w14:paraId="59F54333" w14:textId="77777777" w:rsidTr="00BD5779">
        <w:trPr>
          <w:tblHeader/>
        </w:trPr>
        <w:tc>
          <w:tcPr>
            <w:tcW w:w="4050" w:type="dxa"/>
            <w:shd w:val="clear" w:color="auto" w:fill="auto"/>
          </w:tcPr>
          <w:p w14:paraId="103E6F27" w14:textId="77777777" w:rsidR="00BA6C53" w:rsidRPr="007B3117" w:rsidRDefault="00BA6C5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63AD474" w14:textId="55560A64" w:rsidR="00BA6C53" w:rsidRPr="007B3117" w:rsidRDefault="00BA6C53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6C53" w:rsidRPr="007B3117" w14:paraId="62757A17" w14:textId="77777777" w:rsidTr="00BD5779">
        <w:tc>
          <w:tcPr>
            <w:tcW w:w="4050" w:type="dxa"/>
            <w:shd w:val="clear" w:color="auto" w:fill="auto"/>
          </w:tcPr>
          <w:p w14:paraId="5B6B81A5" w14:textId="79E2F661" w:rsidR="00BA6C53" w:rsidRPr="007B3117" w:rsidRDefault="00BA6C53" w:rsidP="006C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97BF2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4C70E" w14:textId="77777777" w:rsidR="00BA6C53" w:rsidRPr="007B3117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85639D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4B5DDE" w14:textId="77777777" w:rsidR="00BA6C53" w:rsidRPr="007B3117" w:rsidRDefault="00BA6C53" w:rsidP="00BA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5CF3B4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E0301" w14:textId="77777777" w:rsidR="00BA6C53" w:rsidRPr="007B3117" w:rsidRDefault="00BA6C53" w:rsidP="00BA6C5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C60332" w14:textId="77777777" w:rsidR="00BA6C53" w:rsidRPr="007B3117" w:rsidRDefault="00BA6C53" w:rsidP="00BA6C5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7BDC2DE4" w14:textId="77777777" w:rsidTr="00B82B6E">
        <w:tc>
          <w:tcPr>
            <w:tcW w:w="4050" w:type="dxa"/>
            <w:shd w:val="clear" w:color="auto" w:fill="auto"/>
          </w:tcPr>
          <w:p w14:paraId="4FD9B7E5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0A97A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28CA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F79D821" w14:textId="2415E399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652328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02A613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A9FA0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89656" w14:textId="0E4C66F1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05F837FF" w14:textId="77777777" w:rsidTr="00B82B6E">
        <w:tc>
          <w:tcPr>
            <w:tcW w:w="4050" w:type="dxa"/>
            <w:shd w:val="clear" w:color="auto" w:fill="auto"/>
          </w:tcPr>
          <w:p w14:paraId="47C03AFC" w14:textId="05A1F183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3BB9A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60C58F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387C4C9" w14:textId="20A90FB4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951197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3D074AC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8A168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F4F217" w14:textId="76C93953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3D87" w:rsidRPr="007B3117" w14:paraId="631EA84A" w14:textId="77777777" w:rsidTr="00BD5779">
        <w:tc>
          <w:tcPr>
            <w:tcW w:w="4050" w:type="dxa"/>
            <w:shd w:val="clear" w:color="auto" w:fill="auto"/>
          </w:tcPr>
          <w:p w14:paraId="48D97D10" w14:textId="7704F6D5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9FA4C1" w14:textId="1183C86D" w:rsidR="00583D87" w:rsidRPr="007B3117" w:rsidRDefault="00583D87" w:rsidP="00583D8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10,144</w:t>
            </w:r>
          </w:p>
        </w:tc>
        <w:tc>
          <w:tcPr>
            <w:tcW w:w="236" w:type="dxa"/>
            <w:shd w:val="clear" w:color="auto" w:fill="auto"/>
          </w:tcPr>
          <w:p w14:paraId="39806711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DFEC0AF" w14:textId="63F8ADA0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7,665 </w:t>
            </w:r>
          </w:p>
        </w:tc>
        <w:tc>
          <w:tcPr>
            <w:tcW w:w="236" w:type="dxa"/>
            <w:shd w:val="clear" w:color="auto" w:fill="auto"/>
          </w:tcPr>
          <w:p w14:paraId="0132B452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3C70DA" w14:textId="72FF59CE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10,144</w:t>
            </w:r>
          </w:p>
        </w:tc>
        <w:tc>
          <w:tcPr>
            <w:tcW w:w="270" w:type="dxa"/>
            <w:shd w:val="clear" w:color="auto" w:fill="auto"/>
          </w:tcPr>
          <w:p w14:paraId="56C2247A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FE3405" w14:textId="2FAF3B56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7,665 </w:t>
            </w:r>
          </w:p>
        </w:tc>
      </w:tr>
      <w:tr w:rsidR="00583D87" w:rsidRPr="007B3117" w14:paraId="7086D162" w14:textId="77777777" w:rsidTr="00BD5779">
        <w:tc>
          <w:tcPr>
            <w:tcW w:w="4050" w:type="dxa"/>
            <w:shd w:val="clear" w:color="auto" w:fill="auto"/>
          </w:tcPr>
          <w:p w14:paraId="2A2AFE1E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E639991" w14:textId="781EBC0C" w:rsidR="00583D87" w:rsidRPr="007B3117" w:rsidRDefault="00583D87" w:rsidP="00583D8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5E073341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462DD0" w14:textId="5629CDC8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68</w:t>
            </w:r>
          </w:p>
        </w:tc>
        <w:tc>
          <w:tcPr>
            <w:tcW w:w="236" w:type="dxa"/>
            <w:shd w:val="clear" w:color="auto" w:fill="auto"/>
          </w:tcPr>
          <w:p w14:paraId="00585F4E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4CE589" w14:textId="33A35172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760EAD6E" w14:textId="77777777" w:rsidR="00583D87" w:rsidRPr="007B3117" w:rsidRDefault="00583D87" w:rsidP="0058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205C6F" w14:textId="70840BDC" w:rsidR="00583D87" w:rsidRPr="007B3117" w:rsidRDefault="00583D87" w:rsidP="00583D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68</w:t>
            </w:r>
          </w:p>
        </w:tc>
      </w:tr>
      <w:tr w:rsidR="00A24206" w:rsidRPr="007B3117" w14:paraId="21B69E41" w14:textId="77777777" w:rsidTr="00BD5779">
        <w:tc>
          <w:tcPr>
            <w:tcW w:w="4050" w:type="dxa"/>
            <w:shd w:val="clear" w:color="auto" w:fill="auto"/>
          </w:tcPr>
          <w:p w14:paraId="62F364CC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6ECA24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4D8D5C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34EACD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206F0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4F1323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1223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2A9C2F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4F082E5B" w14:textId="77777777" w:rsidTr="00BD5779">
        <w:tc>
          <w:tcPr>
            <w:tcW w:w="4050" w:type="dxa"/>
            <w:shd w:val="clear" w:color="auto" w:fill="auto"/>
          </w:tcPr>
          <w:p w14:paraId="6B0AC8F3" w14:textId="0E9051A0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7CBF064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1E534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52AA32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5823BE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01938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B47A72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CA400E" w14:textId="77777777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24206" w:rsidRPr="007B3117" w14:paraId="1B290E80" w14:textId="77777777" w:rsidTr="00EE42DA">
        <w:tc>
          <w:tcPr>
            <w:tcW w:w="4050" w:type="dxa"/>
            <w:shd w:val="clear" w:color="auto" w:fill="auto"/>
          </w:tcPr>
          <w:p w14:paraId="25E63877" w14:textId="0535E149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C10F04B" w14:textId="7B39BAC8" w:rsidR="00A24206" w:rsidRPr="007B3117" w:rsidRDefault="006C17D4" w:rsidP="00D0519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F3688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E3BA540" w14:textId="786D06C1" w:rsidR="00A24206" w:rsidRPr="007B3117" w:rsidRDefault="00A24206" w:rsidP="00A2420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213F315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539DB9" w14:textId="7C08D0A7" w:rsidR="00A24206" w:rsidRPr="007B3117" w:rsidRDefault="006C17D4" w:rsidP="00D05194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D68142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29A844" w14:textId="77818768" w:rsidR="00A24206" w:rsidRPr="007B3117" w:rsidRDefault="00A24206" w:rsidP="00A2420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 </w:t>
            </w:r>
          </w:p>
        </w:tc>
      </w:tr>
      <w:tr w:rsidR="00A24206" w:rsidRPr="007B3117" w14:paraId="73784836" w14:textId="77777777" w:rsidTr="00774197">
        <w:tc>
          <w:tcPr>
            <w:tcW w:w="4050" w:type="dxa"/>
            <w:shd w:val="clear" w:color="auto" w:fill="auto"/>
          </w:tcPr>
          <w:p w14:paraId="55595DE5" w14:textId="34D88C1E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70" w:type="dxa"/>
            <w:shd w:val="clear" w:color="auto" w:fill="auto"/>
          </w:tcPr>
          <w:p w14:paraId="6073EB1D" w14:textId="70BF756D" w:rsidR="00A24206" w:rsidRPr="007B3117" w:rsidRDefault="006C17D4" w:rsidP="00D0519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0F97F7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45D62B" w14:textId="351BE15A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3,332</w:t>
            </w:r>
          </w:p>
        </w:tc>
        <w:tc>
          <w:tcPr>
            <w:tcW w:w="236" w:type="dxa"/>
            <w:shd w:val="clear" w:color="auto" w:fill="auto"/>
          </w:tcPr>
          <w:p w14:paraId="4935F7A0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69A452" w14:textId="793992D2" w:rsidR="00A24206" w:rsidRPr="007B3117" w:rsidRDefault="006C17D4" w:rsidP="00D05194">
            <w:pPr>
              <w:pStyle w:val="acctfourfigures"/>
              <w:tabs>
                <w:tab w:val="clear" w:pos="76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1A68C" w14:textId="77777777" w:rsidR="00A24206" w:rsidRPr="007B3117" w:rsidRDefault="00A24206" w:rsidP="00A2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F0AA6" w14:textId="3F349A8A" w:rsidR="00A24206" w:rsidRPr="007B3117" w:rsidRDefault="00A24206" w:rsidP="00A2420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3,332 </w:t>
            </w:r>
          </w:p>
        </w:tc>
      </w:tr>
    </w:tbl>
    <w:p w14:paraId="3C28C4C5" w14:textId="79CD655E" w:rsidR="006C17D4" w:rsidRPr="007B3117" w:rsidRDefault="00CA3B7C" w:rsidP="00151F4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</w:t>
      </w:r>
    </w:p>
    <w:p w14:paraId="219B3FE1" w14:textId="77777777" w:rsidR="00151F40" w:rsidRPr="007B3117" w:rsidRDefault="00151F40" w:rsidP="00151F40">
      <w:pPr>
        <w:rPr>
          <w:sz w:val="24"/>
          <w:szCs w:val="24"/>
          <w:cs/>
          <w:lang w:val="x-none" w:eastAsia="x-none"/>
        </w:rPr>
      </w:pPr>
    </w:p>
    <w:p w14:paraId="173B19F7" w14:textId="2F8B8423" w:rsidR="003B27B6" w:rsidRPr="007B3117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7A02F15" w14:textId="77777777" w:rsidR="003B27B6" w:rsidRPr="007B3117" w:rsidRDefault="003B27B6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70"/>
        <w:gridCol w:w="236"/>
        <w:gridCol w:w="1148"/>
        <w:gridCol w:w="270"/>
        <w:gridCol w:w="1080"/>
        <w:gridCol w:w="236"/>
        <w:gridCol w:w="1114"/>
        <w:gridCol w:w="22"/>
      </w:tblGrid>
      <w:tr w:rsidR="0022717C" w:rsidRPr="007B3117" w14:paraId="2F2FD62C" w14:textId="77777777" w:rsidTr="002C236C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6359020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FE6E821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3EA7DC5E" w14:textId="77777777" w:rsidR="0022717C" w:rsidRPr="007B3117" w:rsidRDefault="0022717C" w:rsidP="00227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</w:t>
            </w:r>
          </w:p>
          <w:p w14:paraId="1863FEED" w14:textId="4CFA4E19" w:rsidR="0022717C" w:rsidRPr="007B3117" w:rsidRDefault="0022717C" w:rsidP="0022717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200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4F3781C5" w14:textId="77777777" w:rsidR="0022717C" w:rsidRPr="007B3117" w:rsidRDefault="0022717C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F7A3AD6" w14:textId="77777777" w:rsidR="0022717C" w:rsidRPr="007B3117" w:rsidRDefault="0022717C" w:rsidP="008F42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5944" w:rsidRPr="007B3117" w14:paraId="15641DA1" w14:textId="77777777" w:rsidTr="00942109">
        <w:tc>
          <w:tcPr>
            <w:tcW w:w="3690" w:type="dxa"/>
            <w:shd w:val="clear" w:color="auto" w:fill="auto"/>
          </w:tcPr>
          <w:p w14:paraId="593812D3" w14:textId="24AACAF1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3825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3825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43825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737155F" w14:textId="77777777" w:rsidR="00BA5944" w:rsidRPr="007B3117" w:rsidRDefault="00BA5944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3BCCDA" w14:textId="5565DE8C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C2EC440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92BAB3C" w14:textId="4AF3E351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54EA6C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211F7" w14:textId="170E7B84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1681DAD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24753BB" w14:textId="571A7DFD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44382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BA5944" w:rsidRPr="007B3117" w14:paraId="071817E5" w14:textId="77777777" w:rsidTr="00942109">
        <w:trPr>
          <w:gridAfter w:val="1"/>
          <w:wAfter w:w="22" w:type="dxa"/>
        </w:trPr>
        <w:tc>
          <w:tcPr>
            <w:tcW w:w="3690" w:type="dxa"/>
            <w:shd w:val="clear" w:color="auto" w:fill="auto"/>
          </w:tcPr>
          <w:p w14:paraId="3CD16428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7FC34FD" w14:textId="77777777" w:rsidR="00BA5944" w:rsidRPr="007B3117" w:rsidRDefault="00BA594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  <w:shd w:val="clear" w:color="auto" w:fill="auto"/>
            <w:vAlign w:val="bottom"/>
          </w:tcPr>
          <w:p w14:paraId="31899B50" w14:textId="77777777" w:rsidR="00BA5944" w:rsidRPr="007B3117" w:rsidRDefault="00BA5944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49A9" w:rsidRPr="007B3117" w14:paraId="74ABDA3C" w14:textId="77777777" w:rsidTr="00942109">
        <w:tc>
          <w:tcPr>
            <w:tcW w:w="3690" w:type="dxa"/>
            <w:shd w:val="clear" w:color="auto" w:fill="auto"/>
          </w:tcPr>
          <w:p w14:paraId="425958C6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8AF80B0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E8DB31" w14:textId="17C4EDA3" w:rsidR="00DD49A9" w:rsidRPr="007B3117" w:rsidRDefault="00DD49A9" w:rsidP="002E48A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236" w:type="dxa"/>
            <w:shd w:val="clear" w:color="auto" w:fill="auto"/>
          </w:tcPr>
          <w:p w14:paraId="232DDF5D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1DEB04D" w14:textId="4B8E32B4" w:rsidR="00DD49A9" w:rsidRPr="007B3117" w:rsidRDefault="00DD49A9" w:rsidP="002E48A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142,220</w:t>
            </w:r>
          </w:p>
        </w:tc>
        <w:tc>
          <w:tcPr>
            <w:tcW w:w="270" w:type="dxa"/>
            <w:shd w:val="clear" w:color="auto" w:fill="auto"/>
          </w:tcPr>
          <w:p w14:paraId="471E58AF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CFBD3" w14:textId="4BB7AEFB" w:rsidR="00DD49A9" w:rsidRPr="007B3117" w:rsidRDefault="00DD49A9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2895CE15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0FBBFF" w14:textId="11221942" w:rsidR="00DD49A9" w:rsidRPr="007B3117" w:rsidRDefault="00DD49A9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DD49A9" w:rsidRPr="007B3117" w14:paraId="29DCA89F" w14:textId="77777777" w:rsidTr="00942109">
        <w:tc>
          <w:tcPr>
            <w:tcW w:w="3690" w:type="dxa"/>
            <w:shd w:val="clear" w:color="auto" w:fill="auto"/>
          </w:tcPr>
          <w:p w14:paraId="7FE01D43" w14:textId="26EA6CD0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3CFA214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89B427" w14:textId="0FAE4C21" w:rsidR="00DD49A9" w:rsidRPr="007B3117" w:rsidRDefault="00702E6D" w:rsidP="002E48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(2,015)</w:t>
            </w:r>
          </w:p>
        </w:tc>
        <w:tc>
          <w:tcPr>
            <w:tcW w:w="236" w:type="dxa"/>
            <w:shd w:val="clear" w:color="auto" w:fill="auto"/>
          </w:tcPr>
          <w:p w14:paraId="40D122AC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2BE68B" w14:textId="7C2F8075" w:rsidR="00DD49A9" w:rsidRPr="007B3117" w:rsidRDefault="00DD49A9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14:paraId="593835F7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7B2BE8" w14:textId="47C90425" w:rsidR="00DD49A9" w:rsidRPr="007B3117" w:rsidRDefault="00702E6D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041B0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F4F80C" w14:textId="0B483260" w:rsidR="00DD49A9" w:rsidRPr="007B3117" w:rsidRDefault="00DD49A9" w:rsidP="004B06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49A9" w:rsidRPr="007B3117" w14:paraId="33D97FE0" w14:textId="77777777" w:rsidTr="00942109">
        <w:tc>
          <w:tcPr>
            <w:tcW w:w="3690" w:type="dxa"/>
            <w:shd w:val="clear" w:color="auto" w:fill="auto"/>
          </w:tcPr>
          <w:p w14:paraId="113DA173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04676969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0E439034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7D4B93" w14:textId="77777777" w:rsidR="00702E6D" w:rsidRPr="007B3117" w:rsidRDefault="00702E6D" w:rsidP="002E48A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04392B" w14:textId="3D73CC9C" w:rsidR="00DD49A9" w:rsidRPr="007B3117" w:rsidRDefault="00702E6D" w:rsidP="002E48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(1,770)</w:t>
            </w:r>
          </w:p>
        </w:tc>
        <w:tc>
          <w:tcPr>
            <w:tcW w:w="236" w:type="dxa"/>
            <w:shd w:val="clear" w:color="auto" w:fill="auto"/>
          </w:tcPr>
          <w:p w14:paraId="1A11DEBF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0FB97F66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91F039" w14:textId="5A5926A6" w:rsidR="00DD49A9" w:rsidRPr="007B3117" w:rsidRDefault="00DD49A9" w:rsidP="00DD49A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(1,599)</w:t>
            </w:r>
          </w:p>
        </w:tc>
        <w:tc>
          <w:tcPr>
            <w:tcW w:w="270" w:type="dxa"/>
            <w:shd w:val="clear" w:color="auto" w:fill="auto"/>
          </w:tcPr>
          <w:p w14:paraId="07B9AEDA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9BD0C7" w14:textId="77777777" w:rsidR="00702E6D" w:rsidRPr="007B3117" w:rsidRDefault="00702E6D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34BA6C" w14:textId="6AA9868D" w:rsidR="00DD49A9" w:rsidRPr="007B3117" w:rsidRDefault="00702E6D" w:rsidP="004B06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07981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E1D53A1" w14:textId="77777777" w:rsidR="00C13A6C" w:rsidRPr="007B3117" w:rsidRDefault="00C13A6C" w:rsidP="004B06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9F06ED" w14:textId="352601BC" w:rsidR="00DD49A9" w:rsidRPr="007B3117" w:rsidRDefault="00DD49A9" w:rsidP="004B06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49A9" w:rsidRPr="007B3117" w14:paraId="1FED461B" w14:textId="77777777" w:rsidTr="00942109">
        <w:tc>
          <w:tcPr>
            <w:tcW w:w="3690" w:type="dxa"/>
            <w:shd w:val="clear" w:color="auto" w:fill="auto"/>
          </w:tcPr>
          <w:p w14:paraId="3A0B7CAE" w14:textId="0140D28C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5BB03EA" w14:textId="77777777" w:rsidR="00DD49A9" w:rsidRPr="007B3117" w:rsidRDefault="00DD49A9" w:rsidP="00DD4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206A4" w14:textId="2DA78E00" w:rsidR="00DD49A9" w:rsidRPr="007B3117" w:rsidRDefault="00702E6D" w:rsidP="002E48A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133,801</w:t>
            </w:r>
          </w:p>
        </w:tc>
        <w:tc>
          <w:tcPr>
            <w:tcW w:w="236" w:type="dxa"/>
            <w:shd w:val="clear" w:color="auto" w:fill="auto"/>
          </w:tcPr>
          <w:p w14:paraId="4715AB3A" w14:textId="77777777" w:rsidR="00DD49A9" w:rsidRPr="007B3117" w:rsidRDefault="00DD49A9" w:rsidP="00DD49A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AE42" w14:textId="2CAF0245" w:rsidR="00DD49A9" w:rsidRPr="007B3117" w:rsidRDefault="00DD49A9" w:rsidP="002E48A4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140,320</w:t>
            </w:r>
          </w:p>
        </w:tc>
        <w:tc>
          <w:tcPr>
            <w:tcW w:w="270" w:type="dxa"/>
            <w:shd w:val="clear" w:color="auto" w:fill="auto"/>
          </w:tcPr>
          <w:p w14:paraId="0967D9D2" w14:textId="77777777" w:rsidR="00DD49A9" w:rsidRPr="007B3117" w:rsidRDefault="00DD49A9" w:rsidP="00DD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BF779" w14:textId="54C5A89D" w:rsidR="00DD49A9" w:rsidRPr="007B3117" w:rsidRDefault="00702E6D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36" w:type="dxa"/>
            <w:shd w:val="clear" w:color="auto" w:fill="auto"/>
          </w:tcPr>
          <w:p w14:paraId="7BF1C0E8" w14:textId="77777777" w:rsidR="00DD49A9" w:rsidRPr="007B3117" w:rsidRDefault="00DD49A9" w:rsidP="00DD49A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907A" w14:textId="445D88AB" w:rsidR="00DD49A9" w:rsidRPr="007B3117" w:rsidRDefault="00DD49A9" w:rsidP="00DD49A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703FB564" w14:textId="77777777" w:rsidR="002F79C3" w:rsidRPr="007B3117" w:rsidRDefault="002F79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A121D1" w14:textId="38FB9FB2" w:rsidR="003B27B6" w:rsidRPr="007B3117" w:rsidRDefault="0008309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บริษัทบันทึกเงินลงทุนในบริษัท</w:t>
      </w:r>
      <w:r w:rsidRPr="007B3117">
        <w:rPr>
          <w:rFonts w:ascii="Angsana New" w:hAnsi="Angsana New" w:hint="cs"/>
          <w:sz w:val="30"/>
          <w:szCs w:val="30"/>
          <w:cs/>
        </w:rPr>
        <w:t>ร่วมในต่างประเทศตาม</w:t>
      </w:r>
      <w:r w:rsidRPr="007B3117">
        <w:rPr>
          <w:rFonts w:ascii="Angsana New" w:hAnsi="Angsana New"/>
          <w:sz w:val="30"/>
          <w:szCs w:val="30"/>
          <w:cs/>
        </w:rPr>
        <w:t>วิธีส่วนได้เสีย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มูลค่าตามบัญชีของเงินลงทุนดังกล่าว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ณ วันที่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447834" w:rsidRPr="007B3117">
        <w:rPr>
          <w:rFonts w:ascii="Angsana New" w:hAnsi="Angsana New"/>
          <w:sz w:val="30"/>
          <w:szCs w:val="30"/>
        </w:rPr>
        <w:t>31</w:t>
      </w:r>
      <w:r w:rsidR="00447834" w:rsidRPr="007B311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47834" w:rsidRPr="007B3117">
        <w:rPr>
          <w:rFonts w:ascii="Angsana New" w:hAnsi="Angsana New"/>
          <w:sz w:val="30"/>
          <w:szCs w:val="30"/>
        </w:rPr>
        <w:t>2566</w:t>
      </w:r>
      <w:r w:rsidRPr="007B3117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7B3117">
        <w:rPr>
          <w:rFonts w:ascii="Angsana New" w:hAnsi="Angsana New" w:hint="cs"/>
          <w:sz w:val="30"/>
          <w:szCs w:val="30"/>
          <w:cs/>
        </w:rPr>
        <w:t>เงิน</w:t>
      </w:r>
      <w:r w:rsidRPr="007B3117">
        <w:rPr>
          <w:rFonts w:ascii="Angsana New" w:hAnsi="Angsana New"/>
          <w:sz w:val="30"/>
          <w:szCs w:val="30"/>
          <w:cs/>
        </w:rPr>
        <w:t xml:space="preserve"> </w:t>
      </w:r>
      <w:r w:rsidR="00702E6D" w:rsidRPr="007B3117">
        <w:rPr>
          <w:rFonts w:ascii="Angsana New" w:hAnsi="Angsana New"/>
          <w:sz w:val="30"/>
          <w:szCs w:val="30"/>
        </w:rPr>
        <w:t>133.80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ล้านบาท</w:t>
      </w:r>
      <w:r w:rsidRPr="007B3117">
        <w:rPr>
          <w:rFonts w:ascii="Angsana New" w:hAnsi="Angsana New" w:hint="cs"/>
          <w:sz w:val="30"/>
          <w:szCs w:val="30"/>
          <w:cs/>
        </w:rPr>
        <w:t xml:space="preserve"> 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B3117">
        <w:rPr>
          <w:rFonts w:ascii="Angsana New" w:hAnsi="Angsana New"/>
          <w:i/>
          <w:iCs/>
          <w:sz w:val="30"/>
          <w:szCs w:val="30"/>
        </w:rPr>
        <w:t>256</w:t>
      </w:r>
      <w:r w:rsidR="00447834" w:rsidRPr="007B3117">
        <w:rPr>
          <w:rFonts w:ascii="Angsana New" w:hAnsi="Angsana New"/>
          <w:i/>
          <w:iCs/>
          <w:sz w:val="30"/>
          <w:szCs w:val="30"/>
        </w:rPr>
        <w:t>5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447834" w:rsidRPr="007B3117">
        <w:rPr>
          <w:rFonts w:ascii="Angsana New" w:hAnsi="Angsana New"/>
          <w:i/>
          <w:iCs/>
          <w:sz w:val="30"/>
          <w:szCs w:val="30"/>
        </w:rPr>
        <w:t xml:space="preserve">137.59 </w:t>
      </w:r>
      <w:r w:rsidRPr="007B311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) </w:t>
      </w:r>
      <w:r w:rsidRPr="007B3117">
        <w:rPr>
          <w:rFonts w:ascii="Angsana New" w:hAnsi="Angsana New"/>
          <w:sz w:val="30"/>
          <w:szCs w:val="30"/>
          <w:cs/>
        </w:rPr>
        <w:t>และ</w:t>
      </w:r>
      <w:r w:rsidRPr="007B3117">
        <w:rPr>
          <w:rFonts w:ascii="Angsana New" w:hAnsi="Angsana New" w:hint="cs"/>
          <w:sz w:val="30"/>
          <w:szCs w:val="30"/>
          <w:cs/>
        </w:rPr>
        <w:t>รับรู้</w:t>
      </w:r>
      <w:bookmarkStart w:id="1" w:name="_Hlk109992576"/>
      <w:r w:rsidRPr="007B3117">
        <w:rPr>
          <w:rFonts w:ascii="Angsana New" w:hAnsi="Angsana New"/>
          <w:sz w:val="30"/>
          <w:szCs w:val="30"/>
          <w:cs/>
        </w:rPr>
        <w:t>ส่วนแบ่ง</w:t>
      </w:r>
      <w:bookmarkEnd w:id="1"/>
      <w:r w:rsidR="0011188A" w:rsidRPr="007B3117">
        <w:rPr>
          <w:rFonts w:ascii="Angsana New" w:hAnsi="Angsana New" w:hint="cs"/>
          <w:sz w:val="30"/>
          <w:szCs w:val="30"/>
          <w:cs/>
        </w:rPr>
        <w:t>ขาดทุน</w:t>
      </w:r>
      <w:r w:rsidRPr="007B3117">
        <w:rPr>
          <w:rFonts w:ascii="Angsana New" w:hAnsi="Angsana New"/>
          <w:sz w:val="30"/>
          <w:szCs w:val="30"/>
          <w:cs/>
        </w:rPr>
        <w:t>จาก</w:t>
      </w:r>
      <w:r w:rsidRPr="007B3117">
        <w:rPr>
          <w:rFonts w:ascii="Angsana New" w:hAnsi="Angsana New"/>
          <w:spacing w:val="8"/>
          <w:sz w:val="30"/>
          <w:szCs w:val="30"/>
          <w:cs/>
        </w:rPr>
        <w:t>เงินลงทุนในบริษัทร่วมดังกล่าว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="008E2613" w:rsidRPr="007B3117">
        <w:rPr>
          <w:rFonts w:ascii="Angsana New" w:hAnsi="Angsana New"/>
          <w:spacing w:val="8"/>
          <w:sz w:val="30"/>
          <w:szCs w:val="30"/>
          <w:cs/>
        </w:rPr>
        <w:t>สำหรับงวดสามเดือน</w:t>
      </w:r>
      <w:r w:rsidRPr="007B3117">
        <w:rPr>
          <w:rFonts w:ascii="Angsana New" w:hAnsi="Angsana New"/>
          <w:spacing w:val="8"/>
          <w:sz w:val="30"/>
          <w:szCs w:val="30"/>
          <w:cs/>
        </w:rPr>
        <w:t>สิ้นสุดวันที่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bookmarkStart w:id="2" w:name="_Hlk70997652"/>
      <w:r w:rsidR="00447834" w:rsidRPr="007B3117">
        <w:rPr>
          <w:rFonts w:ascii="Angsana New" w:hAnsi="Angsana New"/>
          <w:spacing w:val="8"/>
          <w:sz w:val="30"/>
          <w:szCs w:val="30"/>
        </w:rPr>
        <w:t xml:space="preserve">31 </w:t>
      </w:r>
      <w:r w:rsidR="00447834" w:rsidRPr="007B3117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447834" w:rsidRPr="007B311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447834" w:rsidRPr="007B3117">
        <w:rPr>
          <w:rFonts w:ascii="Angsana New" w:hAnsi="Angsana New"/>
          <w:spacing w:val="8"/>
          <w:sz w:val="30"/>
          <w:szCs w:val="30"/>
        </w:rPr>
        <w:t xml:space="preserve">2566 </w:t>
      </w:r>
      <w:r w:rsidRPr="007B3117">
        <w:rPr>
          <w:rFonts w:ascii="Angsana New" w:hAnsi="Angsana New"/>
          <w:spacing w:val="8"/>
          <w:sz w:val="30"/>
          <w:szCs w:val="30"/>
          <w:cs/>
        </w:rPr>
        <w:t>จำนวน</w:t>
      </w:r>
      <w:r w:rsidRPr="007B3117">
        <w:rPr>
          <w:rFonts w:ascii="Angsana New" w:hAnsi="Angsana New" w:hint="cs"/>
          <w:spacing w:val="8"/>
          <w:sz w:val="30"/>
          <w:szCs w:val="30"/>
          <w:cs/>
        </w:rPr>
        <w:t>เงิน</w:t>
      </w:r>
      <w:r w:rsidRPr="007B3117">
        <w:rPr>
          <w:rFonts w:ascii="Angsana New" w:hAnsi="Angsana New"/>
          <w:spacing w:val="8"/>
          <w:sz w:val="30"/>
          <w:szCs w:val="30"/>
          <w:cs/>
        </w:rPr>
        <w:t xml:space="preserve"> </w:t>
      </w:r>
      <w:bookmarkEnd w:id="2"/>
      <w:r w:rsidR="00702E6D" w:rsidRPr="007B3117">
        <w:rPr>
          <w:rFonts w:ascii="Angsana New" w:hAnsi="Angsana New"/>
          <w:spacing w:val="8"/>
          <w:sz w:val="30"/>
          <w:szCs w:val="30"/>
        </w:rPr>
        <w:t>2.02</w:t>
      </w:r>
      <w:r w:rsidR="00B93909"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Pr="007B3117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spacing w:val="8"/>
          <w:sz w:val="30"/>
          <w:szCs w:val="30"/>
        </w:rPr>
        <w:t xml:space="preserve"> </w:t>
      </w:r>
      <w:r w:rsidRPr="007B3117">
        <w:rPr>
          <w:rFonts w:ascii="Angsana New" w:hAnsi="Angsana New"/>
          <w:i/>
          <w:iCs/>
          <w:spacing w:val="8"/>
          <w:sz w:val="30"/>
          <w:szCs w:val="30"/>
        </w:rPr>
        <w:t>(256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>5</w:t>
      </w:r>
      <w:r w:rsidRPr="007B3117">
        <w:rPr>
          <w:rFonts w:ascii="Angsana New" w:hAnsi="Angsana New"/>
          <w:i/>
          <w:iCs/>
          <w:spacing w:val="8"/>
          <w:sz w:val="30"/>
          <w:szCs w:val="30"/>
        </w:rPr>
        <w:t>:</w:t>
      </w:r>
      <w:r w:rsidRPr="007B3117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</w:t>
      </w:r>
      <w:r w:rsidR="003455E5" w:rsidRPr="007B3117">
        <w:rPr>
          <w:rFonts w:ascii="Angsana New" w:hAnsi="Angsana New"/>
          <w:i/>
          <w:iCs/>
          <w:spacing w:val="8"/>
          <w:sz w:val="30"/>
          <w:szCs w:val="30"/>
        </w:rPr>
        <w:t xml:space="preserve">0.30 </w:t>
      </w:r>
      <w:r w:rsidR="008E2613" w:rsidRPr="007B3117">
        <w:rPr>
          <w:rFonts w:ascii="Angsana New" w:hAnsi="Angsana New" w:hint="cs"/>
          <w:i/>
          <w:iCs/>
          <w:spacing w:val="8"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pacing w:val="8"/>
          <w:sz w:val="30"/>
          <w:szCs w:val="30"/>
        </w:rPr>
        <w:t>)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โดยใช้</w:t>
      </w:r>
      <w:r w:rsidRPr="007B3117"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ข้อมูลทางการเงินของบริษัทร่วมในต่างประเทศซึ่ง</w:t>
      </w:r>
      <w:r w:rsidRPr="007B3117">
        <w:rPr>
          <w:rFonts w:asciiTheme="majorBidi" w:hAnsiTheme="majorBidi" w:hint="cs"/>
          <w:sz w:val="30"/>
          <w:szCs w:val="30"/>
          <w:cs/>
        </w:rPr>
        <w:t>จัดทำโดยผู้บริหารของบริษัทร่วมและ</w:t>
      </w:r>
      <w:r w:rsidRPr="007B3117">
        <w:rPr>
          <w:rFonts w:ascii="Angsana New" w:hAnsi="Angsana New" w:hint="cs"/>
          <w:sz w:val="30"/>
          <w:szCs w:val="30"/>
          <w:cs/>
        </w:rPr>
        <w:t>ยังมิได้สอบทานหรือตรวจสอบโดยผู้สอบบัญชี</w:t>
      </w:r>
    </w:p>
    <w:p w14:paraId="30C1E1A7" w14:textId="77777777" w:rsidR="00E76142" w:rsidRPr="007B3117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05D7BB8" w14:textId="19249BE7" w:rsidR="00236101" w:rsidRPr="007B311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hAnsi="Angsana New" w:hint="cs"/>
          <w:sz w:val="30"/>
          <w:szCs w:val="30"/>
          <w:cs/>
        </w:rPr>
        <w:t>ที่ดิน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7B311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7CCD8667" w14:textId="1969A219" w:rsidR="00236101" w:rsidRPr="007B3117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710"/>
      </w:tblGrid>
      <w:tr w:rsidR="0022717C" w:rsidRPr="007B3117" w14:paraId="58953037" w14:textId="77777777" w:rsidTr="003C5E9E">
        <w:tc>
          <w:tcPr>
            <w:tcW w:w="4950" w:type="dxa"/>
            <w:shd w:val="clear" w:color="auto" w:fill="auto"/>
          </w:tcPr>
          <w:p w14:paraId="37A1F756" w14:textId="77777777" w:rsidR="0022717C" w:rsidRPr="007B3117" w:rsidRDefault="0022717C" w:rsidP="001608A3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B9A61E7" w14:textId="77777777" w:rsidR="0022717C" w:rsidRPr="007B3117" w:rsidRDefault="0022717C" w:rsidP="0016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6AE7C59E" w14:textId="39229649" w:rsidR="0022717C" w:rsidRPr="007B3117" w:rsidRDefault="0022717C" w:rsidP="001608A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="00224F56"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B12" w:rsidRPr="007B3117" w14:paraId="2ECEE38B" w14:textId="77777777" w:rsidTr="003C5E9E">
        <w:tc>
          <w:tcPr>
            <w:tcW w:w="4950" w:type="dxa"/>
            <w:shd w:val="clear" w:color="auto" w:fill="auto"/>
            <w:vAlign w:val="bottom"/>
          </w:tcPr>
          <w:p w14:paraId="3CA1677A" w14:textId="465F8E3A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55E5" w:rsidRPr="007B31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31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B311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55E5"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3455E5" w:rsidRPr="007B31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0B8D3D" w14:textId="77777777" w:rsidR="005E6B12" w:rsidRPr="007B3117" w:rsidRDefault="005E6B12" w:rsidP="005E6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360F70" w14:textId="63A618F4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455E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FB10F6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7C6559B" w14:textId="180F0D6D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455E5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5E6B12" w:rsidRPr="007B3117" w14:paraId="428B3742" w14:textId="77777777" w:rsidTr="003C5E9E">
        <w:tc>
          <w:tcPr>
            <w:tcW w:w="4950" w:type="dxa"/>
            <w:shd w:val="clear" w:color="auto" w:fill="auto"/>
          </w:tcPr>
          <w:p w14:paraId="51FC19DF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F7959B3" w14:textId="77777777" w:rsidR="005E6B12" w:rsidRPr="007B3117" w:rsidRDefault="005E6B12" w:rsidP="005E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7D73121F" w14:textId="77777777" w:rsidR="005E6B12" w:rsidRPr="007B3117" w:rsidRDefault="005E6B12" w:rsidP="005E6B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5E5" w:rsidRPr="007B3117" w14:paraId="37C5BEBC" w14:textId="77777777" w:rsidTr="003C5E9E">
        <w:tc>
          <w:tcPr>
            <w:tcW w:w="4950" w:type="dxa"/>
            <w:shd w:val="clear" w:color="auto" w:fill="auto"/>
          </w:tcPr>
          <w:p w14:paraId="2099F7CA" w14:textId="3133A19E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C3C910" w14:textId="77777777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B054BFE" w14:textId="3DDA0AF0" w:rsidR="003455E5" w:rsidRPr="007B3117" w:rsidRDefault="00702E6D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10,851</w:t>
            </w:r>
          </w:p>
        </w:tc>
        <w:tc>
          <w:tcPr>
            <w:tcW w:w="270" w:type="dxa"/>
            <w:shd w:val="clear" w:color="auto" w:fill="auto"/>
          </w:tcPr>
          <w:p w14:paraId="45413FAA" w14:textId="77777777" w:rsidR="003455E5" w:rsidRPr="007B3117" w:rsidRDefault="003455E5" w:rsidP="003455E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344847" w14:textId="39D7CDB5" w:rsidR="003455E5" w:rsidRPr="007B3117" w:rsidRDefault="003455E5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18,222</w:t>
            </w:r>
          </w:p>
        </w:tc>
      </w:tr>
      <w:tr w:rsidR="003455E5" w:rsidRPr="007B3117" w14:paraId="7AD1CE9E" w14:textId="77777777" w:rsidTr="003C5E9E">
        <w:tc>
          <w:tcPr>
            <w:tcW w:w="4950" w:type="dxa"/>
            <w:shd w:val="clear" w:color="auto" w:fill="auto"/>
          </w:tcPr>
          <w:p w14:paraId="3832FE5A" w14:textId="40195D5C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54842F" w14:textId="77777777" w:rsidR="003455E5" w:rsidRPr="007B3117" w:rsidRDefault="003455E5" w:rsidP="0034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05FCF79" w14:textId="4AED89FE" w:rsidR="003455E5" w:rsidRPr="007B3117" w:rsidRDefault="00702E6D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270" w:type="dxa"/>
            <w:shd w:val="clear" w:color="auto" w:fill="auto"/>
          </w:tcPr>
          <w:p w14:paraId="16A72AFA" w14:textId="77777777" w:rsidR="003455E5" w:rsidRPr="007B3117" w:rsidRDefault="003455E5" w:rsidP="003455E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6288061" w14:textId="26FB7AD6" w:rsidR="003455E5" w:rsidRPr="007B3117" w:rsidRDefault="003455E5" w:rsidP="003455E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D633124" w14:textId="2C628E2E" w:rsidR="00151F40" w:rsidRPr="007B3117" w:rsidRDefault="00151F40" w:rsidP="00151F40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b w:val="0"/>
          <w:bCs w:val="0"/>
          <w:sz w:val="30"/>
          <w:szCs w:val="30"/>
        </w:rPr>
      </w:pPr>
    </w:p>
    <w:p w14:paraId="5BF5360E" w14:textId="69278B87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2D20AF15" w14:textId="59E987D4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6F0CA9A1" w14:textId="53D4689E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16BE5B3B" w14:textId="1FBE9424" w:rsidR="00151F40" w:rsidRPr="007B3117" w:rsidRDefault="00151F40" w:rsidP="00151F40">
      <w:pPr>
        <w:rPr>
          <w:sz w:val="30"/>
          <w:szCs w:val="30"/>
          <w:lang w:val="x-none" w:eastAsia="x-none"/>
        </w:rPr>
      </w:pPr>
    </w:p>
    <w:p w14:paraId="3D7479A6" w14:textId="5ABE30CE" w:rsidR="00172489" w:rsidRPr="007B3117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560066A7" w:rsidR="0010263C" w:rsidRPr="007B3117" w:rsidRDefault="0010263C" w:rsidP="003643C1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710"/>
        <w:gridCol w:w="270"/>
        <w:gridCol w:w="1620"/>
      </w:tblGrid>
      <w:tr w:rsidR="007B3117" w:rsidRPr="007B3117" w14:paraId="3E4D2147" w14:textId="77777777" w:rsidTr="00733D4F">
        <w:tc>
          <w:tcPr>
            <w:tcW w:w="4950" w:type="dxa"/>
            <w:shd w:val="clear" w:color="auto" w:fill="auto"/>
          </w:tcPr>
          <w:p w14:paraId="154170F9" w14:textId="77777777" w:rsidR="007B3117" w:rsidRPr="007B3117" w:rsidRDefault="007B3117" w:rsidP="008F42E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4"/>
            <w:tcBorders>
              <w:left w:val="nil"/>
            </w:tcBorders>
            <w:shd w:val="clear" w:color="auto" w:fill="auto"/>
          </w:tcPr>
          <w:p w14:paraId="7968A349" w14:textId="1FFD207F" w:rsidR="007B3117" w:rsidRPr="007B3117" w:rsidRDefault="007B3117" w:rsidP="00FF5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2EF" w:rsidRPr="007B3117" w14:paraId="78F6FAD4" w14:textId="77777777" w:rsidTr="00FF59B6">
        <w:tc>
          <w:tcPr>
            <w:tcW w:w="4950" w:type="dxa"/>
            <w:shd w:val="clear" w:color="auto" w:fill="auto"/>
          </w:tcPr>
          <w:p w14:paraId="2C32E1AF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08D25D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87B00D1" w14:textId="77D19618" w:rsidR="008F42EF" w:rsidRPr="007B3117" w:rsidRDefault="00327014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>31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51DB3342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4A42F1" w14:textId="6E2510A9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8F42EF" w:rsidRPr="007B3117" w14:paraId="5E7358F9" w14:textId="77777777" w:rsidTr="00FF59B6">
        <w:tc>
          <w:tcPr>
            <w:tcW w:w="4950" w:type="dxa"/>
            <w:shd w:val="clear" w:color="auto" w:fill="auto"/>
          </w:tcPr>
          <w:p w14:paraId="30028114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1E9F6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D602AB" w14:textId="1CD572EF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27014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312246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0FCD48F" w14:textId="78585763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327014"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5</w:t>
            </w:r>
          </w:p>
        </w:tc>
      </w:tr>
      <w:tr w:rsidR="008F42EF" w:rsidRPr="007B3117" w14:paraId="7CC7858D" w14:textId="77777777" w:rsidTr="00FF59B6">
        <w:tc>
          <w:tcPr>
            <w:tcW w:w="4950" w:type="dxa"/>
            <w:shd w:val="clear" w:color="auto" w:fill="auto"/>
          </w:tcPr>
          <w:p w14:paraId="0A293F4C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B6DFD3B" w14:textId="77777777" w:rsidR="008F42EF" w:rsidRPr="007B3117" w:rsidRDefault="008F42EF" w:rsidP="008F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7598AA3B" w14:textId="77777777" w:rsidR="008F42EF" w:rsidRPr="007B3117" w:rsidRDefault="008F42EF" w:rsidP="008F42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42EF" w:rsidRPr="007B3117" w14:paraId="332549EB" w14:textId="77777777" w:rsidTr="00FF59B6">
        <w:tc>
          <w:tcPr>
            <w:tcW w:w="4950" w:type="dxa"/>
            <w:shd w:val="clear" w:color="auto" w:fill="auto"/>
          </w:tcPr>
          <w:p w14:paraId="0D5B76A0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8E28A1B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D8E733" w14:textId="77777777" w:rsidR="008F42EF" w:rsidRPr="007B3117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A94FA" w14:textId="77777777" w:rsidR="008F42EF" w:rsidRPr="007B3117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A201A2" w14:textId="77777777" w:rsidR="008F42EF" w:rsidRPr="007B3117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42EF" w:rsidRPr="007B3117" w14:paraId="408E73CD" w14:textId="77777777" w:rsidTr="00FF59B6">
        <w:tc>
          <w:tcPr>
            <w:tcW w:w="4950" w:type="dxa"/>
            <w:shd w:val="clear" w:color="auto" w:fill="auto"/>
          </w:tcPr>
          <w:p w14:paraId="38917A5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00F1766" w14:textId="77777777" w:rsidR="008F42EF" w:rsidRPr="007B3117" w:rsidRDefault="008F42EF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017BF3" w14:textId="77777777" w:rsidR="008F42EF" w:rsidRPr="007B3117" w:rsidRDefault="008F42EF" w:rsidP="00FF59B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CCF3A" w14:textId="77777777" w:rsidR="008F42EF" w:rsidRPr="007B3117" w:rsidRDefault="008F42EF" w:rsidP="008F42E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A6B585" w14:textId="77777777" w:rsidR="008F42EF" w:rsidRPr="007B3117" w:rsidRDefault="008F42EF" w:rsidP="008F42E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7014" w:rsidRPr="007B3117" w14:paraId="64DD0121" w14:textId="77777777" w:rsidTr="009B6AB0">
        <w:tc>
          <w:tcPr>
            <w:tcW w:w="4950" w:type="dxa"/>
            <w:shd w:val="clear" w:color="auto" w:fill="auto"/>
          </w:tcPr>
          <w:p w14:paraId="33FD5A10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74E272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41FDF98" w14:textId="069D3056" w:rsidR="00327014" w:rsidRPr="007B3117" w:rsidRDefault="00702E6D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1,237,537</w:t>
            </w:r>
          </w:p>
        </w:tc>
        <w:tc>
          <w:tcPr>
            <w:tcW w:w="270" w:type="dxa"/>
            <w:shd w:val="clear" w:color="auto" w:fill="auto"/>
          </w:tcPr>
          <w:p w14:paraId="45D19C31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561D2B4" w14:textId="637DF1F8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882,317 </w:t>
            </w:r>
          </w:p>
        </w:tc>
      </w:tr>
      <w:tr w:rsidR="00327014" w:rsidRPr="007B3117" w14:paraId="156C5917" w14:textId="77777777" w:rsidTr="009B6AB0">
        <w:tc>
          <w:tcPr>
            <w:tcW w:w="4950" w:type="dxa"/>
            <w:shd w:val="clear" w:color="auto" w:fill="auto"/>
          </w:tcPr>
          <w:p w14:paraId="0D81429B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เพื่อการส่งออก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2E4F233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2C69B8" w14:textId="4291CD77" w:rsidR="00327014" w:rsidRPr="007B3117" w:rsidRDefault="00702E6D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43,080</w:t>
            </w:r>
          </w:p>
        </w:tc>
        <w:tc>
          <w:tcPr>
            <w:tcW w:w="270" w:type="dxa"/>
            <w:shd w:val="clear" w:color="auto" w:fill="auto"/>
          </w:tcPr>
          <w:p w14:paraId="06E06D7F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D556B5" w14:textId="55571C0D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290,450 </w:t>
            </w:r>
          </w:p>
        </w:tc>
      </w:tr>
      <w:tr w:rsidR="00327014" w:rsidRPr="007B3117" w14:paraId="3328A15A" w14:textId="77777777" w:rsidTr="00FF59B6">
        <w:tc>
          <w:tcPr>
            <w:tcW w:w="4950" w:type="dxa"/>
            <w:shd w:val="clear" w:color="auto" w:fill="auto"/>
          </w:tcPr>
          <w:p w14:paraId="78A27A3B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C381017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F023" w14:textId="0437AE26" w:rsidR="00327014" w:rsidRPr="007B3117" w:rsidRDefault="00FA4CAE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88,20</w:t>
            </w:r>
            <w:r w:rsidR="00B757EC"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08247E1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626C" w14:textId="25486E3C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83,555</w:t>
            </w:r>
          </w:p>
        </w:tc>
      </w:tr>
      <w:tr w:rsidR="00327014" w:rsidRPr="007B3117" w14:paraId="7D4C218C" w14:textId="77777777" w:rsidTr="00FF59B6">
        <w:tc>
          <w:tcPr>
            <w:tcW w:w="4950" w:type="dxa"/>
            <w:shd w:val="clear" w:color="auto" w:fill="auto"/>
          </w:tcPr>
          <w:p w14:paraId="38C2C48D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2FB1A4F" w14:textId="77777777" w:rsidR="00327014" w:rsidRPr="007B3117" w:rsidRDefault="00327014" w:rsidP="0032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D0E4F" w14:textId="6A9877D1" w:rsidR="00327014" w:rsidRPr="007B3117" w:rsidRDefault="00FA4CAE" w:rsidP="002E48A4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1,368,82</w:t>
            </w:r>
            <w:r w:rsidR="00B757EC"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8ABCB9" w14:textId="77777777" w:rsidR="00327014" w:rsidRPr="007B3117" w:rsidRDefault="00327014" w:rsidP="003270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DEBF" w14:textId="66B9B775" w:rsidR="00327014" w:rsidRPr="007B3117" w:rsidRDefault="00327014" w:rsidP="002E48A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1,256,322</w:t>
            </w:r>
          </w:p>
        </w:tc>
      </w:tr>
    </w:tbl>
    <w:p w14:paraId="06474727" w14:textId="2CFAECE3" w:rsidR="009F02B4" w:rsidRPr="007B3117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D5A3739" w14:textId="3E50BAFC" w:rsidR="003B27B6" w:rsidRPr="007B3117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3117">
        <w:rPr>
          <w:rFonts w:ascii="Angsana New" w:hAnsi="Angsana New"/>
          <w:sz w:val="30"/>
          <w:szCs w:val="30"/>
          <w:cs/>
        </w:rPr>
        <w:t>ณ วันที่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="00327014" w:rsidRPr="007B3117">
        <w:rPr>
          <w:rFonts w:ascii="Angsana New" w:hAnsi="Angsana New"/>
          <w:sz w:val="30"/>
          <w:szCs w:val="30"/>
        </w:rPr>
        <w:t>31</w:t>
      </w:r>
      <w:r w:rsidR="00327014" w:rsidRPr="007B311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27014" w:rsidRPr="007B3117">
        <w:rPr>
          <w:rFonts w:ascii="Angsana New" w:hAnsi="Angsana New"/>
          <w:sz w:val="30"/>
          <w:szCs w:val="30"/>
        </w:rPr>
        <w:t>2566</w:t>
      </w:r>
      <w:r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="00E76DCF" w:rsidRPr="007B3117">
        <w:rPr>
          <w:rFonts w:ascii="Angsana New" w:hAnsi="Angsana New"/>
          <w:sz w:val="30"/>
          <w:szCs w:val="30"/>
        </w:rPr>
        <w:t xml:space="preserve"> (</w:t>
      </w:r>
      <w:r w:rsidR="00E76DCF" w:rsidRPr="007B3117">
        <w:rPr>
          <w:rFonts w:ascii="Angsana New" w:hAnsi="Angsana New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7B3117">
        <w:rPr>
          <w:rFonts w:ascii="Angsana New" w:hAnsi="Angsana New"/>
          <w:sz w:val="30"/>
          <w:szCs w:val="30"/>
          <w:cs/>
        </w:rPr>
        <w:t xml:space="preserve">) </w:t>
      </w:r>
      <w:r w:rsidRPr="007B3117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C46EC7" w:rsidRPr="007B3117">
        <w:rPr>
          <w:rFonts w:ascii="Angsana New" w:hAnsi="Angsana New"/>
          <w:sz w:val="30"/>
          <w:szCs w:val="30"/>
        </w:rPr>
        <w:t xml:space="preserve"> </w:t>
      </w:r>
      <w:r w:rsidR="009B1377" w:rsidRPr="007B3117">
        <w:rPr>
          <w:rFonts w:ascii="Angsana New" w:hAnsi="Angsana New"/>
          <w:sz w:val="30"/>
          <w:szCs w:val="30"/>
        </w:rPr>
        <w:t>788</w:t>
      </w:r>
      <w:r w:rsidR="00327014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sz w:val="30"/>
          <w:szCs w:val="30"/>
          <w:cs/>
        </w:rPr>
        <w:t>ล้านบาท</w:t>
      </w:r>
      <w:bookmarkStart w:id="3" w:name="_Hlk68519170"/>
      <w:r w:rsidR="008C5261" w:rsidRPr="007B3117">
        <w:rPr>
          <w:rFonts w:ascii="Angsana New" w:hAnsi="Angsana New"/>
          <w:sz w:val="30"/>
          <w:szCs w:val="30"/>
        </w:rPr>
        <w:t xml:space="preserve"> </w:t>
      </w:r>
      <w:r w:rsidRPr="007B3117">
        <w:rPr>
          <w:rFonts w:ascii="Angsana New" w:hAnsi="Angsana New"/>
          <w:i/>
          <w:iCs/>
          <w:sz w:val="30"/>
          <w:szCs w:val="30"/>
        </w:rPr>
        <w:t>(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31</w:t>
      </w:r>
      <w:r w:rsidR="00955912" w:rsidRPr="007B3117">
        <w:rPr>
          <w:rFonts w:ascii="Angsana New" w:hAnsi="Angsana New"/>
          <w:i/>
          <w:iCs/>
          <w:sz w:val="30"/>
          <w:szCs w:val="30"/>
        </w:rPr>
        <w:t xml:space="preserve"> </w:t>
      </w:r>
      <w:r w:rsidR="00955912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692F" w:rsidRPr="007B3117">
        <w:rPr>
          <w:rFonts w:ascii="Angsana New" w:hAnsi="Angsana New"/>
          <w:i/>
          <w:iCs/>
          <w:sz w:val="30"/>
          <w:szCs w:val="30"/>
        </w:rPr>
        <w:t>256</w:t>
      </w:r>
      <w:r w:rsidR="00327014" w:rsidRPr="007B3117">
        <w:rPr>
          <w:rFonts w:ascii="Angsana New" w:hAnsi="Angsana New"/>
          <w:i/>
          <w:iCs/>
          <w:sz w:val="30"/>
          <w:szCs w:val="30"/>
        </w:rPr>
        <w:t>5</w:t>
      </w:r>
      <w:r w:rsidRPr="007B3117">
        <w:rPr>
          <w:rFonts w:ascii="Angsana New" w:hAnsi="Angsana New"/>
          <w:i/>
          <w:iCs/>
          <w:sz w:val="30"/>
          <w:szCs w:val="30"/>
        </w:rPr>
        <w:t xml:space="preserve">: </w:t>
      </w:r>
      <w:r w:rsidR="00327014" w:rsidRPr="007B3117">
        <w:rPr>
          <w:rFonts w:ascii="Angsana New" w:hAnsi="Angsana New"/>
          <w:i/>
          <w:iCs/>
          <w:sz w:val="30"/>
          <w:szCs w:val="30"/>
        </w:rPr>
        <w:t xml:space="preserve">896 </w:t>
      </w:r>
      <w:r w:rsidRPr="007B311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B3117">
        <w:rPr>
          <w:rFonts w:ascii="Angsana New" w:hAnsi="Angsana New"/>
          <w:i/>
          <w:iCs/>
          <w:sz w:val="30"/>
          <w:szCs w:val="30"/>
        </w:rPr>
        <w:t>)</w:t>
      </w:r>
      <w:bookmarkEnd w:id="3"/>
      <w:r w:rsidR="00493EB8" w:rsidRPr="007B31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8D90C7C" w14:textId="77777777" w:rsidR="00E76142" w:rsidRPr="007B3117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7B311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5B4323C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18A67655" w14:textId="1C309C04" w:rsidR="00E03F32" w:rsidRPr="007B3117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Pr="007B3117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62"/>
        <w:gridCol w:w="1628"/>
      </w:tblGrid>
      <w:tr w:rsidR="0022717C" w:rsidRPr="007B3117" w14:paraId="100EC057" w14:textId="77777777" w:rsidTr="004A15B7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476E6201" w14:textId="77777777" w:rsidR="0022717C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2FEFA560" w14:textId="77777777" w:rsidR="00224F56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งบการเงินที่แสดง</w:t>
            </w:r>
          </w:p>
          <w:p w14:paraId="70B2A271" w14:textId="4AFDDD7C" w:rsidR="0022717C" w:rsidRPr="007B3117" w:rsidRDefault="0022717C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เงินลงทุนตาม</w:t>
            </w:r>
            <w:r w:rsidR="00224F56"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วิธี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ส่วนได้เสีย</w:t>
            </w:r>
          </w:p>
        </w:tc>
      </w:tr>
      <w:tr w:rsidR="00E62281" w:rsidRPr="007B3117" w14:paraId="17CBA9BE" w14:textId="77777777" w:rsidTr="008276FC">
        <w:trPr>
          <w:trHeight w:val="80"/>
          <w:tblHeader/>
        </w:trPr>
        <w:tc>
          <w:tcPr>
            <w:tcW w:w="5310" w:type="dxa"/>
            <w:shd w:val="clear" w:color="auto" w:fill="auto"/>
          </w:tcPr>
          <w:p w14:paraId="20F583AD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05C954ED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E62281" w:rsidRPr="007B3117" w14:paraId="72D6C640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7B3BA6DA" w14:textId="22145D59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F2791" w:rsidRPr="007B31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0F2791"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0F2791" w:rsidRPr="007B31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shd w:val="clear" w:color="auto" w:fill="auto"/>
          </w:tcPr>
          <w:p w14:paraId="3A7CE851" w14:textId="00690C2F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F2791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4E92D49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07B3CC2" w14:textId="74156E62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F2791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62281" w:rsidRPr="007B3117" w14:paraId="709362E5" w14:textId="77777777" w:rsidTr="008276FC">
        <w:trPr>
          <w:tblHeader/>
        </w:trPr>
        <w:tc>
          <w:tcPr>
            <w:tcW w:w="5310" w:type="dxa"/>
            <w:shd w:val="clear" w:color="auto" w:fill="auto"/>
          </w:tcPr>
          <w:p w14:paraId="3480750B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F170123" w14:textId="77777777" w:rsidR="00E62281" w:rsidRPr="007B3117" w:rsidRDefault="00E62281" w:rsidP="00B61F2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E62281" w:rsidRPr="007B3117" w14:paraId="6C8D4DF6" w14:textId="77777777" w:rsidTr="008276FC">
        <w:tc>
          <w:tcPr>
            <w:tcW w:w="5310" w:type="dxa"/>
            <w:shd w:val="clear" w:color="auto" w:fill="auto"/>
          </w:tcPr>
          <w:p w14:paraId="6145DA75" w14:textId="77777777" w:rsidR="00E62281" w:rsidRPr="007B3117" w:rsidRDefault="00E6228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AB0AA" w14:textId="77777777" w:rsidR="00E62281" w:rsidRPr="007B3117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B854C2" w14:textId="77777777" w:rsidR="00E62281" w:rsidRPr="007B3117" w:rsidRDefault="00E62281" w:rsidP="00B61F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19858A4" w14:textId="77777777" w:rsidR="00E62281" w:rsidRPr="007B3117" w:rsidRDefault="00E62281" w:rsidP="00B61F2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2281" w:rsidRPr="007B3117" w14:paraId="4ABBEFA0" w14:textId="77777777" w:rsidTr="008276FC">
        <w:tc>
          <w:tcPr>
            <w:tcW w:w="5310" w:type="dxa"/>
            <w:shd w:val="clear" w:color="auto" w:fill="auto"/>
            <w:vAlign w:val="bottom"/>
          </w:tcPr>
          <w:p w14:paraId="03F4D407" w14:textId="77777777" w:rsidR="00E62281" w:rsidRPr="007B3117" w:rsidRDefault="00E62281" w:rsidP="00E6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6B52E" w14:textId="3DAA8C1A" w:rsidR="00E62281" w:rsidRPr="007B3117" w:rsidRDefault="009B1377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542,036</w:t>
            </w:r>
          </w:p>
        </w:tc>
        <w:tc>
          <w:tcPr>
            <w:tcW w:w="262" w:type="dxa"/>
            <w:shd w:val="clear" w:color="auto" w:fill="auto"/>
          </w:tcPr>
          <w:p w14:paraId="7F119F17" w14:textId="77777777" w:rsidR="00E62281" w:rsidRPr="007B3117" w:rsidRDefault="00E62281" w:rsidP="00E62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13F72" w14:textId="7FB90334" w:rsidR="00E62281" w:rsidRPr="007B3117" w:rsidRDefault="00621EC9" w:rsidP="00E6228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489,017</w:t>
            </w:r>
          </w:p>
        </w:tc>
      </w:tr>
    </w:tbl>
    <w:p w14:paraId="28254C9A" w14:textId="77777777" w:rsidR="00224F56" w:rsidRPr="007B3117" w:rsidRDefault="00224F56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75F6BB08" w14:textId="34DF1D2E" w:rsidR="009472C6" w:rsidRPr="007B3117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31 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มีนาคม</w:t>
      </w:r>
    </w:p>
    <w:p w14:paraId="6E6F2FDF" w14:textId="77777777" w:rsidR="007810FE" w:rsidRPr="007B3117" w:rsidRDefault="007810FE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5699FDC4" w14:textId="4218F72E" w:rsidR="00644690" w:rsidRPr="007B3117" w:rsidRDefault="000753D8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noProof/>
          <w:sz w:val="30"/>
          <w:szCs w:val="30"/>
        </w:rPr>
        <w:drawing>
          <wp:inline distT="0" distB="0" distL="0" distR="0" wp14:anchorId="52CF7906" wp14:editId="5A766B31">
            <wp:extent cx="5943600" cy="24288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88015" w14:textId="782B2A2C" w:rsidR="00921AA9" w:rsidRPr="007B3117" w:rsidRDefault="00921AA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43CF7DA9" w14:textId="77777777" w:rsidR="00923ED7" w:rsidRPr="007B3117" w:rsidRDefault="00923ED7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5D436A97" w14:textId="212C31F2" w:rsidR="002C78D5" w:rsidRPr="007B3117" w:rsidRDefault="00480DB4" w:rsidP="00781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3784CD62" w14:textId="77777777" w:rsidR="007810FE" w:rsidRPr="007B3117" w:rsidRDefault="007810FE" w:rsidP="00781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775DE4F5" w14:textId="0E69D235" w:rsidR="009472C6" w:rsidRPr="007B3117" w:rsidRDefault="000753D8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noProof/>
          <w:sz w:val="30"/>
          <w:szCs w:val="30"/>
        </w:rPr>
        <w:drawing>
          <wp:inline distT="0" distB="0" distL="0" distR="0" wp14:anchorId="0CB1E3A5" wp14:editId="2E9F0628">
            <wp:extent cx="5943600" cy="2318653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8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F05BE" w14:textId="70EB541E" w:rsidR="007B6384" w:rsidRPr="007B3117" w:rsidRDefault="007B638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  <w:sz w:val="30"/>
          <w:szCs w:val="30"/>
        </w:rPr>
      </w:pPr>
    </w:p>
    <w:p w14:paraId="6CB18015" w14:textId="77777777" w:rsidR="00843707" w:rsidRPr="007B3117" w:rsidRDefault="00843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3A96A6F" w14:textId="02066F0D" w:rsidR="009E712D" w:rsidRPr="007B3117" w:rsidRDefault="00480D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2E427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2570744D" w14:textId="77777777" w:rsidR="008234A1" w:rsidRPr="007B3117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A13F7EB" w14:textId="39A7FD31" w:rsidR="008234A1" w:rsidRPr="007B3117" w:rsidRDefault="000753D8" w:rsidP="00A7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B3117">
        <w:rPr>
          <w:noProof/>
          <w:sz w:val="30"/>
          <w:szCs w:val="30"/>
        </w:rPr>
        <w:drawing>
          <wp:inline distT="0" distB="0" distL="0" distR="0" wp14:anchorId="7CA91E88" wp14:editId="09ECB52D">
            <wp:extent cx="3842795" cy="2453708"/>
            <wp:effectExtent l="0" t="0" r="571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4593" cy="246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01D3" w14:textId="77777777" w:rsidR="008234A1" w:rsidRPr="007B3117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7B311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cs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5E954AFB" w14:textId="77777777" w:rsidR="002C565E" w:rsidRPr="007B3117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396E643B" w14:textId="54A944E4" w:rsidR="00F6442C" w:rsidRPr="007B3117" w:rsidRDefault="00936A69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</w:t>
      </w:r>
      <w:r w:rsidR="00143278" w:rsidRPr="007B3117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621EC9" w:rsidRPr="007B3117">
        <w:rPr>
          <w:rFonts w:ascii="Angsana New" w:hAnsi="Angsana New" w:hint="cs"/>
          <w:sz w:val="30"/>
          <w:szCs w:val="30"/>
          <w:cs/>
        </w:rPr>
        <w:t>สาม</w:t>
      </w:r>
      <w:r w:rsidR="002B0049" w:rsidRPr="007B3117">
        <w:rPr>
          <w:rFonts w:ascii="Angsana New" w:hAnsi="Angsana New" w:hint="cs"/>
          <w:sz w:val="30"/>
          <w:szCs w:val="30"/>
          <w:cs/>
        </w:rPr>
        <w:t>เ</w:t>
      </w:r>
      <w:r w:rsidR="00143278" w:rsidRPr="007B3117">
        <w:rPr>
          <w:rFonts w:ascii="Angsana New" w:hAnsi="Angsana New"/>
          <w:sz w:val="30"/>
          <w:szCs w:val="30"/>
          <w:cs/>
        </w:rPr>
        <w:t>ดือ</w:t>
      </w:r>
      <w:r w:rsidR="00143278" w:rsidRPr="007B3117">
        <w:rPr>
          <w:rFonts w:ascii="Angsana New" w:hAnsi="Angsana New" w:hint="cs"/>
          <w:sz w:val="30"/>
          <w:szCs w:val="30"/>
          <w:cs/>
        </w:rPr>
        <w:t>น</w:t>
      </w:r>
      <w:r w:rsidRPr="007B311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F1DE5">
        <w:rPr>
          <w:rFonts w:asciiTheme="majorBidi" w:hAnsiTheme="majorBidi" w:cstheme="majorBidi"/>
          <w:sz w:val="30"/>
          <w:szCs w:val="30"/>
        </w:rPr>
        <w:t xml:space="preserve"> </w:t>
      </w:r>
      <w:r w:rsidR="00621EC9" w:rsidRPr="007B3117">
        <w:rPr>
          <w:rFonts w:asciiTheme="majorBidi" w:hAnsiTheme="majorBidi" w:cstheme="majorBidi"/>
          <w:sz w:val="30"/>
          <w:szCs w:val="30"/>
        </w:rPr>
        <w:t>31</w:t>
      </w:r>
      <w:r w:rsidR="00621EC9" w:rsidRPr="007B3117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621EC9" w:rsidRPr="007B3117">
        <w:rPr>
          <w:rFonts w:asciiTheme="majorBidi" w:hAnsiTheme="majorBidi" w:cstheme="majorBidi"/>
          <w:sz w:val="30"/>
          <w:szCs w:val="30"/>
        </w:rPr>
        <w:t>2566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63234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8E2613"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(1.13) </w:t>
      </w:r>
      <w:r w:rsidRPr="007B3117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F84D76" w:rsidRPr="007B3117">
        <w:rPr>
          <w:rFonts w:asciiTheme="majorBidi" w:hAnsiTheme="majorBidi" w:cstheme="majorBidi"/>
          <w:sz w:val="30"/>
          <w:szCs w:val="30"/>
        </w:rPr>
        <w:t xml:space="preserve">(1.20) 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92F" w:rsidRPr="007B31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A94CC4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(18.60) </w:t>
      </w:r>
      <w:r w:rsidR="008E2613" w:rsidRPr="007B3117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="008E2613" w:rsidRPr="007B31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21EC9"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76.27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3F1E"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มี</w:t>
      </w:r>
      <w:r w:rsidR="001A6290" w:rsidRPr="007B3117">
        <w:rPr>
          <w:rFonts w:asciiTheme="majorBidi" w:hAnsiTheme="majorBidi" w:hint="cs"/>
          <w:sz w:val="30"/>
          <w:szCs w:val="30"/>
          <w:cs/>
        </w:rPr>
        <w:t>ความแตกต่างระหว่างการรับรู้ค่าใช้จ่ายทางบัญชีกับทางภาษีบางรายการ</w:t>
      </w:r>
      <w:r w:rsidR="000A2BAF" w:rsidRPr="007B3117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0A2BAF" w:rsidRPr="007B3117">
        <w:rPr>
          <w:rFonts w:asciiTheme="majorBidi" w:hAnsiTheme="majorBidi"/>
          <w:sz w:val="30"/>
          <w:szCs w:val="30"/>
        </w:rPr>
        <w:t>256</w:t>
      </w:r>
      <w:r w:rsidR="00621EC9" w:rsidRPr="007B3117">
        <w:rPr>
          <w:rFonts w:asciiTheme="majorBidi" w:hAnsiTheme="majorBidi"/>
          <w:sz w:val="30"/>
          <w:szCs w:val="30"/>
        </w:rPr>
        <w:t>6</w:t>
      </w:r>
      <w:r w:rsidR="000A2BAF" w:rsidRPr="007B3117">
        <w:rPr>
          <w:rFonts w:asciiTheme="majorBidi" w:hAnsiTheme="majorBidi"/>
          <w:sz w:val="30"/>
          <w:szCs w:val="30"/>
        </w:rPr>
        <w:t xml:space="preserve"> </w:t>
      </w:r>
      <w:r w:rsidR="000A2BAF" w:rsidRPr="007B3117">
        <w:rPr>
          <w:rFonts w:asciiTheme="majorBidi" w:hAnsiTheme="majorBidi" w:hint="cs"/>
          <w:sz w:val="30"/>
          <w:szCs w:val="30"/>
          <w:cs/>
        </w:rPr>
        <w:t>และสาเหตุหลักจาก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ขาดทุน</w:t>
      </w:r>
      <w:r w:rsidR="000311FD" w:rsidRPr="007B3117">
        <w:rPr>
          <w:rFonts w:asciiTheme="majorBidi" w:hAnsiTheme="majorBidi" w:hint="cs"/>
          <w:sz w:val="30"/>
          <w:szCs w:val="30"/>
          <w:cs/>
        </w:rPr>
        <w:t>ทางภาษี</w:t>
      </w:r>
      <w:r w:rsidR="00E157A5" w:rsidRPr="007B3117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</w:p>
    <w:p w14:paraId="2824D3EB" w14:textId="77777777" w:rsidR="005D69C6" w:rsidRPr="007B3117" w:rsidRDefault="005D69C6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0A97C0A" w14:textId="29CB24DA" w:rsidR="00B96F63" w:rsidRPr="007B311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เครื่องมือ</w:t>
      </w:r>
      <w:r w:rsidRPr="007B3117">
        <w:rPr>
          <w:rFonts w:ascii="Angsana New" w:eastAsia="MS Mincho" w:hAnsi="Angsana New" w:hint="cs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7B3117" w:rsidRDefault="00B96F63" w:rsidP="003643C1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B3117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90242A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720"/>
        <w:gridCol w:w="270"/>
        <w:gridCol w:w="126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7B3117" w14:paraId="30DBE617" w14:textId="77777777" w:rsidTr="007B311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45BBBE2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0" w:type="dxa"/>
            <w:gridSpan w:val="16"/>
          </w:tcPr>
          <w:p w14:paraId="6E438F43" w14:textId="33329D48" w:rsidR="001D6260" w:rsidRPr="007B3117" w:rsidRDefault="00634BAE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</w:t>
            </w:r>
            <w:r w:rsidR="00224F56"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วิธี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ส่วนได้เสีย</w:t>
            </w:r>
            <w:r w:rsidR="00EE7C04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EE7C04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7B3117" w14:paraId="4792B082" w14:textId="77777777" w:rsidTr="007B311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A6185F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7A5D8BC7" w14:textId="0FFD3DCD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6260" w:rsidRPr="007B3117" w14:paraId="160FE617" w14:textId="77777777" w:rsidTr="007B311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7B3117" w:rsidRDefault="001D6260" w:rsidP="003643C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DB7415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757DB9" w14:textId="77777777" w:rsidR="001D6260" w:rsidRPr="007B3117" w:rsidRDefault="001D6260" w:rsidP="003643C1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7B3117" w:rsidRDefault="001D6260" w:rsidP="003643C1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7B3117" w:rsidRDefault="001D6260" w:rsidP="003643C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6260" w:rsidRPr="007B3117" w14:paraId="2D15EEEF" w14:textId="77777777" w:rsidTr="0025355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7B3117" w:rsidRDefault="001D6260" w:rsidP="003643C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8F2480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0" w:type="dxa"/>
            <w:gridSpan w:val="15"/>
          </w:tcPr>
          <w:p w14:paraId="7055F7F2" w14:textId="0956FCA5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260" w:rsidRPr="007B3117" w14:paraId="76E7C7B7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07787EB3" w:rsidR="001D6260" w:rsidRPr="007B3117" w:rsidRDefault="001D6260" w:rsidP="003643C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6B7509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0498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F00498"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F00498"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5B6E88EA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6CF8F5B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7232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BF2A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1290C12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77547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12AE18F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51C10B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6260" w:rsidRPr="007B3117" w14:paraId="4EB6CDA4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7B3117" w:rsidRDefault="001D6260" w:rsidP="003643C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512264E" w14:textId="77777777" w:rsidR="001D6260" w:rsidRPr="007B3117" w:rsidRDefault="001D6260" w:rsidP="003643C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3313C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68B20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55A21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5AF7728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350C0E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D1C6EB2" w14:textId="77777777" w:rsidR="001D6260" w:rsidRPr="007B3117" w:rsidRDefault="001D6260" w:rsidP="003643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6CF74EF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7B3117" w:rsidRDefault="001D6260" w:rsidP="003643C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5F34" w:rsidRPr="007B3117" w14:paraId="6F84013D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3ADCBE5" w:rsidR="00275F34" w:rsidRPr="007B3117" w:rsidRDefault="00275F34" w:rsidP="00275F34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686ECCCE" w14:textId="77777777" w:rsidR="00275F34" w:rsidRPr="007B3117" w:rsidRDefault="00275F34" w:rsidP="00275F3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257175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63536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275F34" w:rsidRPr="007B3117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E99CC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5BF17E0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A251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76D6049" w14:textId="77777777" w:rsidR="00275F34" w:rsidRPr="007B3117" w:rsidRDefault="00275F34" w:rsidP="00275F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A139946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275F34" w:rsidRPr="007B3117" w:rsidRDefault="00275F34" w:rsidP="00275F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0498" w:rsidRPr="007B3117" w14:paraId="19B58F44" w14:textId="77777777" w:rsidTr="0025355F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4F009374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7C670F65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D1E108" w14:textId="00C29E46" w:rsidR="00F00498" w:rsidRPr="007B3117" w:rsidRDefault="009B1377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B2D9" w14:textId="28D69217" w:rsidR="00F00498" w:rsidRPr="007B3117" w:rsidRDefault="009B1377" w:rsidP="009B137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F00498" w:rsidRPr="007B3117" w:rsidRDefault="00F00498" w:rsidP="00F004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0EB9E23D" w:rsidR="00F00498" w:rsidRPr="007B3117" w:rsidRDefault="009B1377" w:rsidP="00F0049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57D4255B" w:rsidR="00F00498" w:rsidRPr="007B3117" w:rsidRDefault="009B1377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A7E0D7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0D84B54" w14:textId="1D122620" w:rsidR="00F00498" w:rsidRPr="007B3117" w:rsidRDefault="009B1377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51B64" w14:textId="5C4D64ED" w:rsidR="00F00498" w:rsidRPr="007B3117" w:rsidRDefault="009B1377" w:rsidP="00F004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14:paraId="45A88B1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DECE14C" w14:textId="22D5A1FA" w:rsidR="00F00498" w:rsidRPr="007B3117" w:rsidRDefault="009B1377" w:rsidP="009B1377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338C08B0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171227EC" w:rsidR="00F00498" w:rsidRPr="007B3117" w:rsidRDefault="009B1377" w:rsidP="00B46E1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9B1377" w:rsidRPr="007B3117" w14:paraId="3CDC6E4E" w14:textId="77777777" w:rsidTr="0025355F">
        <w:trPr>
          <w:trHeight w:val="68"/>
        </w:trPr>
        <w:tc>
          <w:tcPr>
            <w:tcW w:w="3690" w:type="dxa"/>
            <w:shd w:val="clear" w:color="auto" w:fill="auto"/>
          </w:tcPr>
          <w:p w14:paraId="27891729" w14:textId="471D921A" w:rsidR="009B1377" w:rsidRPr="007B3117" w:rsidRDefault="009B1377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สั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ญญาซื้อขายเงินตราต่างประเทศ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720" w:type="dxa"/>
          </w:tcPr>
          <w:p w14:paraId="514A4A26" w14:textId="77777777" w:rsidR="009B1377" w:rsidRPr="007B3117" w:rsidRDefault="009B1377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0B6DDF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382C43A" w14:textId="03D29FDD" w:rsidR="009B1377" w:rsidRPr="007B3117" w:rsidRDefault="009B1377" w:rsidP="002535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814</w:t>
            </w:r>
          </w:p>
        </w:tc>
        <w:tc>
          <w:tcPr>
            <w:tcW w:w="270" w:type="dxa"/>
          </w:tcPr>
          <w:p w14:paraId="1AAEB219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3386F" w14:textId="10F7D515" w:rsidR="009B1377" w:rsidRPr="007B3117" w:rsidRDefault="009B1377" w:rsidP="009B137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C8BB84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CE6B7A" w14:textId="0EB65322" w:rsidR="009B1377" w:rsidRPr="007B3117" w:rsidRDefault="009B1377" w:rsidP="00F0049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FE0DD2" w14:textId="77777777" w:rsidR="009B1377" w:rsidRPr="007B3117" w:rsidRDefault="009B1377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651DB5" w14:textId="72F319D9" w:rsidR="009B1377" w:rsidRPr="007B3117" w:rsidRDefault="009B1377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36" w:type="dxa"/>
          </w:tcPr>
          <w:p w14:paraId="6631A2A9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93A1B9E" w14:textId="733398FC" w:rsidR="009B1377" w:rsidRPr="007B3117" w:rsidRDefault="009B1377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42374A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0093F" w14:textId="3C9B095F" w:rsidR="009B1377" w:rsidRPr="007B3117" w:rsidRDefault="009B1377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304" w:type="dxa"/>
          </w:tcPr>
          <w:p w14:paraId="717F76EC" w14:textId="77777777" w:rsidR="009B1377" w:rsidRPr="007B3117" w:rsidRDefault="009B1377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2022F0D" w14:textId="2E924790" w:rsidR="009B1377" w:rsidRPr="007B3117" w:rsidRDefault="009B1377" w:rsidP="009B137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D3CE2D" w14:textId="77777777" w:rsidR="009B1377" w:rsidRPr="007B3117" w:rsidRDefault="009B1377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9986FD" w14:textId="5A3E0F69" w:rsidR="009B1377" w:rsidRPr="007B3117" w:rsidRDefault="009B1377" w:rsidP="00B46E1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</w:tr>
      <w:tr w:rsidR="00F00498" w:rsidRPr="007B3117" w14:paraId="6C4523F4" w14:textId="77777777" w:rsidTr="0025355F">
        <w:trPr>
          <w:trHeight w:val="288"/>
        </w:trPr>
        <w:tc>
          <w:tcPr>
            <w:tcW w:w="3690" w:type="dxa"/>
            <w:shd w:val="clear" w:color="auto" w:fill="auto"/>
          </w:tcPr>
          <w:p w14:paraId="6545E843" w14:textId="77777777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</w:tcPr>
          <w:p w14:paraId="45EC33E5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EC4D63" w14:textId="77777777" w:rsidR="00F00498" w:rsidRPr="007B3117" w:rsidRDefault="00F00498" w:rsidP="0025355F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E9B0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0947C1B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4337A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1EACD1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498" w:rsidRPr="007B3117" w14:paraId="1B5C6330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98215B0" w:rsidR="00F00498" w:rsidRPr="007B3117" w:rsidRDefault="00F00498" w:rsidP="00F00498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EFC1A40" w14:textId="77777777" w:rsidR="00F00498" w:rsidRPr="007B3117" w:rsidRDefault="00F0049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50056E" w14:textId="77777777" w:rsidR="00F00498" w:rsidRPr="007B3117" w:rsidRDefault="00F00498" w:rsidP="0025355F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9CC9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F00498" w:rsidRPr="007B3117" w:rsidRDefault="00F00498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F37F4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C2F37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A97D5D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498" w:rsidRPr="007B3117" w14:paraId="6463700A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6DDEACCB" w:rsidR="00F00498" w:rsidRPr="007B3117" w:rsidRDefault="00F00498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7793FB9E" w14:textId="451A7D06" w:rsidR="00F00498" w:rsidRPr="007B3117" w:rsidRDefault="00A32B78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CA86DB" w14:textId="048A428E" w:rsidR="00F00498" w:rsidRPr="007B3117" w:rsidRDefault="009B1377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EEFB4" w14:textId="42DDF51C" w:rsidR="00F00498" w:rsidRPr="007B3117" w:rsidRDefault="009B1377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EFEA36" w14:textId="5BC09A5E" w:rsidR="00F00498" w:rsidRPr="007B3117" w:rsidRDefault="00F00498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11E17D9E" w:rsidR="00F00498" w:rsidRPr="007B3117" w:rsidRDefault="009B1377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2E48A4"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280,617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60B7B823" w:rsidR="00F00498" w:rsidRPr="007B3117" w:rsidRDefault="002E48A4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280,617</w:t>
            </w:r>
          </w:p>
        </w:tc>
        <w:tc>
          <w:tcPr>
            <w:tcW w:w="236" w:type="dxa"/>
          </w:tcPr>
          <w:p w14:paraId="04068B18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A12D996" w14:textId="692C9AC4" w:rsidR="00F00498" w:rsidRPr="007B3117" w:rsidRDefault="009B1377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B76C23" w14:textId="57116A48" w:rsidR="00F00498" w:rsidRPr="007B3117" w:rsidRDefault="002E48A4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280,617</w:t>
            </w:r>
          </w:p>
        </w:tc>
        <w:tc>
          <w:tcPr>
            <w:tcW w:w="304" w:type="dxa"/>
          </w:tcPr>
          <w:p w14:paraId="02BC6A83" w14:textId="77777777" w:rsidR="00F00498" w:rsidRPr="007B3117" w:rsidRDefault="00F00498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14ED75E" w14:textId="06FBBC4D" w:rsidR="00F00498" w:rsidRPr="007B3117" w:rsidRDefault="009B1377" w:rsidP="00F0049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F00498" w:rsidRPr="007B3117" w:rsidRDefault="00F00498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46EE8B03" w:rsidR="00F00498" w:rsidRPr="007B3117" w:rsidRDefault="002E48A4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280,617</w:t>
            </w:r>
          </w:p>
        </w:tc>
      </w:tr>
      <w:tr w:rsidR="0025355F" w:rsidRPr="007B3117" w14:paraId="21A40AF6" w14:textId="77777777" w:rsidTr="0025355F">
        <w:trPr>
          <w:trHeight w:val="288"/>
        </w:trPr>
        <w:tc>
          <w:tcPr>
            <w:tcW w:w="3690" w:type="dxa"/>
            <w:shd w:val="clear" w:color="auto" w:fill="auto"/>
          </w:tcPr>
          <w:p w14:paraId="7F9FB766" w14:textId="77777777" w:rsidR="0025355F" w:rsidRPr="007B3117" w:rsidRDefault="0025355F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2D4BC130" w14:textId="77777777" w:rsidR="0025355F" w:rsidRPr="007B3117" w:rsidRDefault="0025355F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3F0F1A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3328E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B59C5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3C38DB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5E15AF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72922D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5E7349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96E11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806502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1AFC79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8962E5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A3C002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4909FE3E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6B718F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F0370A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7C6E65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6E90711B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03E292D6" w14:textId="7D56FF71" w:rsidR="0025355F" w:rsidRPr="007B3117" w:rsidRDefault="0025355F" w:rsidP="00F0049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31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2627BD2A" w14:textId="77777777" w:rsidR="0025355F" w:rsidRPr="007B3117" w:rsidRDefault="0025355F" w:rsidP="00F004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90A82F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190E83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2886D3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C9437D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EEF8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A89F3C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F17E51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87A1C5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55F330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75F2C37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300129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A97129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0C6727FC" w14:textId="77777777" w:rsidR="0025355F" w:rsidRPr="007B3117" w:rsidRDefault="0025355F" w:rsidP="00F004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C75AC36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5C8043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B172DD" w14:textId="77777777" w:rsidR="0025355F" w:rsidRPr="007B3117" w:rsidRDefault="0025355F" w:rsidP="00F0049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7ABA8905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630C9829" w14:textId="32E11556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5364E7C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6DD2F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34371E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755D6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DBC3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799A6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259C9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F51CA7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591DA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D3EB4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AF611E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19C89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307A5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5BD1DAEE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C8C45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20017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E4E1E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5DB175DE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462A13F2" w14:textId="7FFC4B32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574BFDA2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E1E1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E479C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21581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DEB3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754391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AE006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2F48A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C530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895DC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0DE697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81B8F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A21D1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5C4400FB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7E68B6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7ECFA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F1F0D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7F615AFE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4B094CD4" w14:textId="0CDDBDE5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3ED54B0A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AC994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381CA35" w14:textId="31CAB011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3725A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D3032" w14:textId="47D146A8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1EB98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C0D8FE" w14:textId="429063A3" w:rsidR="0025355F" w:rsidRPr="007B3117" w:rsidRDefault="0025355F" w:rsidP="002535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17DC3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52747C" w14:textId="384B3E6E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74BA04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B5168FD" w14:textId="39A6D01D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35828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DD8655" w14:textId="4F8AAD52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5772612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6FC6D69" w14:textId="1627F2E4" w:rsidR="0025355F" w:rsidRPr="007B3117" w:rsidRDefault="0025355F" w:rsidP="0025355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2CFE2C1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ED3044" w14:textId="159DCEFA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25355F" w:rsidRPr="007B3117" w14:paraId="72626DB3" w14:textId="77777777" w:rsidTr="0025355F">
        <w:trPr>
          <w:trHeight w:val="288"/>
        </w:trPr>
        <w:tc>
          <w:tcPr>
            <w:tcW w:w="3690" w:type="dxa"/>
            <w:shd w:val="clear" w:color="auto" w:fill="auto"/>
          </w:tcPr>
          <w:p w14:paraId="79338F07" w14:textId="77777777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4A02FFBF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1A142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3833CB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CDC5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F029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F2A7F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231536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187F7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9F647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6A030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03A38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A42B8E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27E06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0CD95033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7E67A8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F6C01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341DA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5227ED1F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0DC9DFC5" w14:textId="6219FE7F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49A41F7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E1597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C317DD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B6BFD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A36E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4924A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108B6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C12C70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D290B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078A8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E5993F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8F26ED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D54004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2B05C534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76B1703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5E8DA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6C348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355F" w:rsidRPr="007B3117" w14:paraId="4B73887B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73E7AA52" w14:textId="1A453863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197E07B9" w14:textId="6C90F72B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2FB0878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380A947" w14:textId="10671839" w:rsidR="0025355F" w:rsidRPr="007B3117" w:rsidRDefault="0025355F" w:rsidP="002535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EADFC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7F771" w14:textId="5E18EFE3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FC603A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04510F" w14:textId="7DB7C59B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70" w:type="dxa"/>
            <w:shd w:val="clear" w:color="auto" w:fill="auto"/>
          </w:tcPr>
          <w:p w14:paraId="43A6A1F0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9F46D5" w14:textId="0E24CBF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236" w:type="dxa"/>
          </w:tcPr>
          <w:p w14:paraId="7B6D40A0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5545DE" w14:textId="34B17190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662659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D9EFDC" w14:textId="165E68F2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  <w:tc>
          <w:tcPr>
            <w:tcW w:w="304" w:type="dxa"/>
          </w:tcPr>
          <w:p w14:paraId="27D3A85C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DEE984D" w14:textId="3EECD844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55BBBB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0FD538" w14:textId="1F318611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1,172,767</w:t>
            </w:r>
          </w:p>
        </w:tc>
      </w:tr>
      <w:tr w:rsidR="0025355F" w:rsidRPr="007B3117" w14:paraId="42A5EFAA" w14:textId="77777777" w:rsidTr="0025355F">
        <w:trPr>
          <w:trHeight w:val="261"/>
        </w:trPr>
        <w:tc>
          <w:tcPr>
            <w:tcW w:w="3690" w:type="dxa"/>
            <w:shd w:val="clear" w:color="auto" w:fill="auto"/>
          </w:tcPr>
          <w:p w14:paraId="48FEE682" w14:textId="4E90BB6F" w:rsidR="0025355F" w:rsidRPr="007B3117" w:rsidRDefault="0025355F" w:rsidP="0025355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5DDD9D9" w14:textId="77777777" w:rsidR="0025355F" w:rsidRPr="007B3117" w:rsidRDefault="0025355F" w:rsidP="0025355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FB44C1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48981BE" w14:textId="21736266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5A4349DC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5763B" w14:textId="6292AB0F" w:rsidR="0025355F" w:rsidRPr="007B3117" w:rsidRDefault="0025355F" w:rsidP="002535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F459232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5D0F" w14:textId="2FB94DA5" w:rsidR="0025355F" w:rsidRPr="007B3117" w:rsidRDefault="0025355F" w:rsidP="002535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CDA91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9EFE1" w14:textId="72E47BB2" w:rsidR="0025355F" w:rsidRPr="007B3117" w:rsidRDefault="0025355F" w:rsidP="0025355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7304404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241209" w14:textId="426A43D1" w:rsidR="0025355F" w:rsidRPr="007B3117" w:rsidRDefault="0025355F" w:rsidP="002535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D49625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90F018" w14:textId="01B86EFD" w:rsidR="0025355F" w:rsidRPr="007B3117" w:rsidRDefault="0025355F" w:rsidP="002535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304" w:type="dxa"/>
          </w:tcPr>
          <w:p w14:paraId="5C579CB6" w14:textId="77777777" w:rsidR="0025355F" w:rsidRPr="007B3117" w:rsidRDefault="0025355F" w:rsidP="0025355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823E3B6" w14:textId="1B868D05" w:rsidR="0025355F" w:rsidRPr="007B3117" w:rsidRDefault="0025355F" w:rsidP="0025355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E37EAF" w14:textId="77777777" w:rsidR="0025355F" w:rsidRPr="007B3117" w:rsidRDefault="0025355F" w:rsidP="002535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7FB094" w14:textId="13DCB9A2" w:rsidR="0025355F" w:rsidRPr="007B3117" w:rsidRDefault="0025355F" w:rsidP="002535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</w:tbl>
    <w:p w14:paraId="120ED6E5" w14:textId="77777777" w:rsidR="0025355F" w:rsidRPr="007B3117" w:rsidRDefault="0025355F" w:rsidP="003643C1">
      <w:pPr>
        <w:rPr>
          <w:sz w:val="30"/>
          <w:szCs w:val="30"/>
        </w:rPr>
        <w:sectPr w:rsidR="0025355F" w:rsidRPr="007B3117" w:rsidSect="0025355F">
          <w:headerReference w:type="default" r:id="rId15"/>
          <w:footerReference w:type="default" r:id="rId16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AF31DD1" w14:textId="69A7F0DA" w:rsidR="00820F68" w:rsidRPr="007B3117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Pr="007B3117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176"/>
      </w:tblGrid>
      <w:tr w:rsidR="004516C1" w:rsidRPr="007B3117" w14:paraId="45B7BBD6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109B5363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551C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6551C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06551C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52224FCE" w:rsidR="004516C1" w:rsidRPr="007B3117" w:rsidRDefault="00634BAE" w:rsidP="00B61F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7B311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นที่แสดงเงินลงทุนตามส่วนได้เสีย</w:t>
            </w:r>
            <w:r w:rsidR="002539B3"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D6100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4A4ED7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D6100"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C1" w:rsidRPr="007B3117" w14:paraId="4583612B" w14:textId="77777777" w:rsidTr="004A4ED7">
        <w:trPr>
          <w:trHeight w:val="20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16C1" w:rsidRPr="007B3117" w14:paraId="618AD38E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4516C1" w:rsidRPr="007B3117" w:rsidRDefault="004516C1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77777777" w:rsidR="004516C1" w:rsidRPr="007B3117" w:rsidRDefault="004516C1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3870D464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4516C1" w:rsidRPr="007B3117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486B9F59" w:rsidR="004516C1" w:rsidRPr="007B3117" w:rsidRDefault="004F2D06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62,570</w:t>
            </w:r>
          </w:p>
        </w:tc>
      </w:tr>
      <w:tr w:rsidR="004516C1" w:rsidRPr="007B3117" w14:paraId="7B4CCD7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4516C1" w:rsidRPr="007B3117" w:rsidRDefault="004516C1" w:rsidP="0045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6B52F110" w:rsidR="004516C1" w:rsidRPr="007B3117" w:rsidRDefault="00961196" w:rsidP="004A4ED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</w:tr>
      <w:tr w:rsidR="004516C1" w:rsidRPr="007B3117" w14:paraId="2330785D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613250D8" w:rsidR="004516C1" w:rsidRPr="007B3117" w:rsidRDefault="004F2D06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62,</w:t>
            </w:r>
            <w:r w:rsidR="00077730" w:rsidRPr="007B3117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</w:tr>
      <w:tr w:rsidR="004516C1" w:rsidRPr="007B3117" w14:paraId="411BCA88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4516C1" w:rsidRPr="007B3117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7F3DE837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77777777" w:rsidR="004516C1" w:rsidRPr="007B3117" w:rsidRDefault="004516C1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6C1" w:rsidRPr="007B3117" w14:paraId="00B88D1C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0C117504" w:rsidR="004516C1" w:rsidRPr="007B3117" w:rsidRDefault="004F2D06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>150,100</w:t>
            </w:r>
          </w:p>
        </w:tc>
      </w:tr>
      <w:tr w:rsidR="004516C1" w:rsidRPr="007B3117" w14:paraId="7343C9C1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4516C1" w:rsidRPr="007B3117" w:rsidRDefault="004516C1" w:rsidP="00B61F2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7C8B2CCD" w:rsidR="004516C1" w:rsidRPr="007B3117" w:rsidRDefault="004F2D06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</w:tr>
      <w:tr w:rsidR="004516C1" w:rsidRPr="007B3117" w14:paraId="7648D393" w14:textId="77777777" w:rsidTr="004A4ED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4516C1" w:rsidRPr="007B3117" w:rsidRDefault="004516C1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03084008" w:rsidR="004516C1" w:rsidRPr="007B3117" w:rsidRDefault="004F2D06" w:rsidP="004A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154,278</w:t>
            </w:r>
          </w:p>
        </w:tc>
      </w:tr>
    </w:tbl>
    <w:p w14:paraId="17637DF7" w14:textId="77777777" w:rsidR="00762550" w:rsidRPr="007B3117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0D10D700" w:rsidR="00905F3F" w:rsidRPr="007B3117" w:rsidRDefault="00205AE7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  <w:r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บริษัทมีภาระผูกพันกับ</w:t>
      </w:r>
      <w:r w:rsidR="00CB229A"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สถาบันการเงิน</w:t>
      </w:r>
      <w:r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7B311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และบริษัทเอกชน</w:t>
      </w:r>
      <w:r w:rsidRPr="007B311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B618C"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และ</w:t>
      </w:r>
      <w:r w:rsidR="00E36DDC"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หนังสือค้ำประกันบริษัทให้แก่</w:t>
      </w:r>
      <w:r w:rsidRPr="007B3117">
        <w:rPr>
          <w:rFonts w:ascii="Angsana New" w:hAnsi="Angsana New" w:hint="cs"/>
          <w:spacing w:val="-6"/>
          <w:sz w:val="30"/>
          <w:szCs w:val="30"/>
          <w:cs/>
          <w:lang w:bidi="th-TH"/>
        </w:rPr>
        <w:t>กรมศุลกากร</w:t>
      </w:r>
    </w:p>
    <w:p w14:paraId="5A14DF55" w14:textId="6DC8B2E4" w:rsidR="005D69C6" w:rsidRPr="007B3117" w:rsidRDefault="005D69C6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5A070010" w14:textId="4A3738AF" w:rsidR="005D69C6" w:rsidRPr="007B3117" w:rsidRDefault="005D69C6" w:rsidP="005D69C6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เหตุการณ์</w:t>
      </w:r>
      <w:r w:rsidRPr="007B3117">
        <w:rPr>
          <w:rFonts w:ascii="Angsana New" w:eastAsia="MS Mincho" w:hAnsi="Angsana New" w:hint="cs"/>
          <w:sz w:val="30"/>
          <w:szCs w:val="30"/>
          <w:cs/>
        </w:rPr>
        <w:t>ภายหลังรอบระยะเวลาที่รายงาน</w:t>
      </w:r>
    </w:p>
    <w:p w14:paraId="10D5D552" w14:textId="77777777" w:rsidR="005D69C6" w:rsidRPr="007B3117" w:rsidRDefault="005D69C6" w:rsidP="005D69C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783CE10" w14:textId="2DCAB2AF" w:rsidR="005D69C6" w:rsidRPr="007B3117" w:rsidRDefault="005D69C6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 เมื่อวันที่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>24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>เมษายน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="002E48A4" w:rsidRPr="007B3117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ผู้ถือหุ้นมีมติอนุมัติการจัดสรรกำไรสุทธิสำหรับปี </w:t>
      </w:r>
      <w:r w:rsidR="002E48A4" w:rsidRPr="007B3117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>เป็นเงินปันผลในอัตราหุ้นละ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>8.50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2E48A4" w:rsidRPr="007B3117">
        <w:rPr>
          <w:rFonts w:asciiTheme="majorBidi" w:hAnsiTheme="majorBidi" w:cstheme="majorBidi"/>
          <w:sz w:val="30"/>
          <w:szCs w:val="30"/>
          <w:lang w:bidi="th-TH"/>
        </w:rPr>
        <w:t>63.75</w:t>
      </w:r>
      <w:r w:rsidRPr="007B3117">
        <w:rPr>
          <w:rFonts w:asciiTheme="majorBidi" w:hAnsiTheme="majorBidi" w:cstheme="majorBidi"/>
          <w:sz w:val="30"/>
          <w:szCs w:val="30"/>
          <w:lang w:bidi="th-TH"/>
        </w:rPr>
        <w:t> </w:t>
      </w:r>
      <w:r w:rsidRPr="007B31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เงินปันผลดังกล่าวจะจ่ายให้แก่ผู้ถือหุ้นในเดือนพฤษภาคม </w:t>
      </w:r>
      <w:r w:rsidR="002E48A4" w:rsidRPr="007B3117">
        <w:rPr>
          <w:rFonts w:asciiTheme="majorBidi" w:hAnsiTheme="majorBidi" w:cstheme="majorBidi"/>
          <w:sz w:val="30"/>
          <w:szCs w:val="30"/>
          <w:lang w:bidi="th-TH"/>
        </w:rPr>
        <w:t>2566</w:t>
      </w:r>
    </w:p>
    <w:p w14:paraId="511FB6FE" w14:textId="61D50AD7" w:rsidR="00D37E9F" w:rsidRPr="007B3117" w:rsidRDefault="00D37E9F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</w:p>
    <w:p w14:paraId="725B28BC" w14:textId="338D9AD6" w:rsidR="00F84D76" w:rsidRPr="003C09C5" w:rsidRDefault="00F84D76" w:rsidP="003C09C5">
      <w:pPr>
        <w:pStyle w:val="block"/>
        <w:spacing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sectPr w:rsidR="00F84D76" w:rsidRPr="003C09C5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B127" w14:textId="77777777" w:rsidR="00BB70A8" w:rsidRDefault="00BB70A8" w:rsidP="00900EE2">
      <w:r>
        <w:separator/>
      </w:r>
    </w:p>
  </w:endnote>
  <w:endnote w:type="continuationSeparator" w:id="0">
    <w:p w14:paraId="7A5CE178" w14:textId="77777777" w:rsidR="00BB70A8" w:rsidRDefault="00BB70A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AA066" w14:textId="77777777" w:rsidR="00BB70A8" w:rsidRDefault="00BB70A8" w:rsidP="00900EE2">
      <w:r>
        <w:separator/>
      </w:r>
    </w:p>
  </w:footnote>
  <w:footnote w:type="continuationSeparator" w:id="0">
    <w:p w14:paraId="211D1AAF" w14:textId="77777777" w:rsidR="00BB70A8" w:rsidRDefault="00BB70A8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77777777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43B4BEA4" w:rsidR="00F02719" w:rsidRDefault="00F0271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A24206">
      <w:rPr>
        <w:rFonts w:ascii="Angsana New" w:hAnsi="Angsana New"/>
        <w:sz w:val="32"/>
        <w:szCs w:val="32"/>
        <w:lang w:val="en-US" w:bidi="th-TH"/>
      </w:rPr>
      <w:t xml:space="preserve">31 </w:t>
    </w:r>
    <w:r w:rsidR="00A24206" w:rsidRPr="00A242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A242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24206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BB91A9" w14:textId="4A69C28C" w:rsidR="006B7509" w:rsidRDefault="006B7509" w:rsidP="006B75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AE2AA9">
      <w:rPr>
        <w:rFonts w:ascii="Angsana New" w:hAnsi="Angsana New"/>
        <w:sz w:val="32"/>
        <w:szCs w:val="32"/>
        <w:lang w:val="en-US" w:bidi="th-TH"/>
      </w:rPr>
      <w:t>31</w:t>
    </w:r>
    <w:r w:rsidR="00AE2AA9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E2AA9" w:rsidRPr="00AE2AA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AE2AA9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E2AA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17C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91D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6C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093C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5295F-1F53-4BD2-B52C-00D7FD1F0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748</TotalTime>
  <Pages>9</Pages>
  <Words>1372</Words>
  <Characters>6165</Characters>
  <Application>Microsoft Office Word</Application>
  <DocSecurity>0</DocSecurity>
  <Lines>176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60</cp:revision>
  <cp:lastPrinted>2023-04-26T10:42:00Z</cp:lastPrinted>
  <dcterms:created xsi:type="dcterms:W3CDTF">2022-11-14T09:03:00Z</dcterms:created>
  <dcterms:modified xsi:type="dcterms:W3CDTF">2023-05-12T08:25:00Z</dcterms:modified>
</cp:coreProperties>
</file>