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EF0DA5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77777777" w:rsidR="0009267B" w:rsidRPr="00EF0DA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EF0DA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EF0DA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EF0DA5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EF0DA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EF0DA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EF0DA5" w:rsidRDefault="0009267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EF0DA5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60B7970E" w:rsidR="00291DF4" w:rsidRPr="00EF0DA5" w:rsidRDefault="00272DB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EF0DA5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EF0DA5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EF0DA5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7FE9459B" w:rsidR="00291DF4" w:rsidRPr="00EF0DA5" w:rsidRDefault="00272DB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EF0DA5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EF0DA5" w:rsidRDefault="00291DF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EF0DA5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567E52EB" w:rsidR="007A2546" w:rsidRPr="00EF0DA5" w:rsidRDefault="00272DBB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EF0DA5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EF0DA5" w:rsidRDefault="007A254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EF0DA5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14E56A69" w:rsidR="00D11715" w:rsidRPr="00EF0DA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EF0DA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EF0DA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EF0DA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EF0DA5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0B100A08" w:rsidR="00D11715" w:rsidRPr="00EF0DA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EF0DA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EF0DA5" w:rsidRDefault="00D11715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2E4D96" w:rsidRPr="00EF0DA5" w14:paraId="7F41E77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88E7CA" w14:textId="775AE772" w:rsidR="002E4D96" w:rsidRPr="00EF0DA5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4310847" w14:textId="77777777" w:rsidR="002E4D96" w:rsidRPr="00EF0DA5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81741BF" w14:textId="131ABF51" w:rsidR="002E4D96" w:rsidRPr="00EF0DA5" w:rsidRDefault="002E4D96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B66C4" w:rsidRPr="00EF0DA5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756DF321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35B7AE3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1B57F3A3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B66C4" w:rsidRPr="00EF0DA5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16152D5B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A88D4F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182A6C91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3B66C4" w:rsidRPr="00EF0DA5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4579B2FB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2E93A834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B66C4" w:rsidRPr="00EF0DA5" w14:paraId="752E178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68D4267D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6A310232" w14:textId="71A8AF33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3B66C4" w:rsidRPr="00EF0DA5" w14:paraId="36D0414D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2DD58B6A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B87E104" w14:textId="6F562F56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B66C4" w:rsidRPr="00EF0DA5" w14:paraId="1F873A88" w14:textId="77777777" w:rsidTr="001700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AA6878B" w14:textId="4615CAF3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1AAA2A3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A2DF11A" w14:textId="5862E12A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B66C4" w:rsidRPr="00EF0DA5" w14:paraId="3B38E1B1" w14:textId="77777777" w:rsidTr="00CA60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4D17AEA8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C74E318" w14:textId="6464E9E3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B66C4" w:rsidRPr="00EF0DA5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4910147D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212A2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0086A90D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B66C4" w:rsidRPr="00EF0DA5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5221685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1EE36FF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4A38F578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B66C4" w:rsidRPr="00EF0DA5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B66C4" w:rsidRPr="00EF0DA5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3B66C4" w:rsidRPr="00EF0DA5" w:rsidRDefault="003B66C4" w:rsidP="00EF0DA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EF0DA5" w:rsidRDefault="001A021D" w:rsidP="00EF0DA5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EF0DA5" w:rsidRDefault="00710575" w:rsidP="00EF0DA5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EF0DA5" w:rsidRDefault="00710575" w:rsidP="00EF0DA5">
      <w:pPr>
        <w:rPr>
          <w:rFonts w:asciiTheme="majorBidi" w:hAnsiTheme="majorBidi" w:cstheme="majorBidi"/>
        </w:rPr>
      </w:pPr>
    </w:p>
    <w:p w14:paraId="5D3A0DB7" w14:textId="77777777" w:rsidR="0009267B" w:rsidRPr="00EF0DA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</w:rPr>
        <w:br w:type="page"/>
      </w:r>
      <w:r w:rsidRPr="00EF0DA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EF0DA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0035F74C" w:rsidR="0009267B" w:rsidRPr="00EF0DA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EF0DA5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EF0DA5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EF0DA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D4796"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2D20" w:rsidRPr="00EF0DA5">
        <w:rPr>
          <w:rFonts w:asciiTheme="majorBidi" w:hAnsiTheme="majorBidi" w:cstheme="majorBidi"/>
          <w:sz w:val="30"/>
          <w:szCs w:val="30"/>
        </w:rPr>
        <w:t>12</w:t>
      </w:r>
      <w:r w:rsidR="001D4796" w:rsidRPr="00EF0DA5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1F918C44" w:rsidRPr="00EF0DA5">
        <w:rPr>
          <w:rFonts w:asciiTheme="majorBidi" w:hAnsiTheme="majorBidi" w:cstheme="majorBidi"/>
          <w:sz w:val="30"/>
          <w:szCs w:val="30"/>
        </w:rPr>
        <w:t>พฤษภาคม</w:t>
      </w:r>
      <w:proofErr w:type="spellEnd"/>
      <w:r w:rsidR="2F3E409B" w:rsidRPr="00EF0DA5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0055BCD2" w14:textId="77777777" w:rsidR="0009267B" w:rsidRPr="00EF0DA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EF0DA5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EF0DA5" w:rsidRDefault="0009267B" w:rsidP="00EF0DA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EF0DA5" w:rsidRDefault="0070346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EF0DA5" w:rsidRDefault="009F0AB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EF0DA5" w:rsidRDefault="0009267B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EF0DA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453CEC2D" w:rsidR="0009267B" w:rsidRPr="00EF0DA5" w:rsidRDefault="0009267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EF0DA5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EF0DA5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EF0DA5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EF0DA5">
        <w:rPr>
          <w:rFonts w:asciiTheme="majorBidi" w:hAnsiTheme="majorBidi" w:cstheme="majorBidi"/>
          <w:sz w:val="30"/>
          <w:szCs w:val="30"/>
        </w:rPr>
        <w:br/>
      </w:r>
      <w:r w:rsidR="00D81125" w:rsidRPr="00EF0DA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EF0DA5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EF0DA5">
        <w:rPr>
          <w:rFonts w:asciiTheme="majorBidi" w:hAnsiTheme="majorBidi" w:cstheme="majorBidi"/>
          <w:sz w:val="30"/>
          <w:szCs w:val="30"/>
        </w:rPr>
        <w:t>“</w:t>
      </w:r>
      <w:r w:rsidR="00601744" w:rsidRPr="00EF0DA5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EF0DA5">
        <w:rPr>
          <w:rFonts w:asciiTheme="majorBidi" w:hAnsiTheme="majorBidi" w:cstheme="majorBidi"/>
          <w:sz w:val="30"/>
          <w:szCs w:val="30"/>
        </w:rPr>
        <w:t>”</w:t>
      </w:r>
      <w:r w:rsidR="00601744" w:rsidRPr="00EF0DA5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EF0DA5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EF0DA5">
        <w:rPr>
          <w:rFonts w:asciiTheme="majorBidi" w:hAnsiTheme="majorBidi" w:cstheme="majorBidi"/>
          <w:sz w:val="30"/>
          <w:szCs w:val="30"/>
          <w:cs/>
        </w:rPr>
        <w:t>่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2DBB" w:rsidRPr="00EF0DA5">
        <w:rPr>
          <w:rFonts w:asciiTheme="majorBidi" w:hAnsiTheme="majorBidi" w:cstheme="majorBidi"/>
          <w:sz w:val="30"/>
          <w:szCs w:val="30"/>
        </w:rPr>
        <w:t>34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EF0DA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EF0DA5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EF0DA5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EF0DA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EF0DA5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EF0DA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2DBB" w:rsidRPr="00EF0DA5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EF0DA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EF0DA5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EF0DA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72DBB" w:rsidRPr="00EF0DA5">
        <w:rPr>
          <w:rFonts w:asciiTheme="majorBidi" w:hAnsiTheme="majorBidi" w:cstheme="majorBidi"/>
          <w:spacing w:val="6"/>
          <w:sz w:val="30"/>
          <w:szCs w:val="30"/>
        </w:rPr>
        <w:t>256</w:t>
      </w:r>
      <w:r w:rsidR="003A0FA5" w:rsidRPr="00EF0DA5">
        <w:rPr>
          <w:rFonts w:asciiTheme="majorBidi" w:hAnsiTheme="majorBidi" w:cstheme="majorBidi" w:hint="cs"/>
          <w:spacing w:val="6"/>
          <w:sz w:val="30"/>
          <w:szCs w:val="30"/>
          <w:cs/>
        </w:rPr>
        <w:t>5</w:t>
      </w:r>
    </w:p>
    <w:p w14:paraId="2ABE7E87" w14:textId="77777777" w:rsidR="00A97F99" w:rsidRPr="00EF0DA5" w:rsidRDefault="00A97F9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46043967" w:rsidR="001419CD" w:rsidRPr="00EF0DA5" w:rsidRDefault="0002294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EF0DA5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EF0DA5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EF0DA5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EF0DA5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EF0DA5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EF0DA5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EF0DA5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EF0DA5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272DBB" w:rsidRPr="00EF0DA5">
        <w:rPr>
          <w:rFonts w:asciiTheme="majorBidi" w:hAnsiTheme="majorBidi" w:cstheme="majorBidi"/>
          <w:sz w:val="30"/>
          <w:szCs w:val="30"/>
        </w:rPr>
        <w:t>31</w:t>
      </w:r>
      <w:r w:rsidR="00E70B40" w:rsidRPr="00EF0D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72DBB" w:rsidRPr="00EF0DA5">
        <w:rPr>
          <w:rFonts w:asciiTheme="majorBidi" w:hAnsiTheme="majorBidi" w:cstheme="majorBidi"/>
          <w:sz w:val="30"/>
          <w:szCs w:val="30"/>
        </w:rPr>
        <w:t>256</w:t>
      </w:r>
      <w:r w:rsidR="003A0FA5" w:rsidRPr="00EF0DA5">
        <w:rPr>
          <w:rFonts w:asciiTheme="majorBidi" w:hAnsiTheme="majorBidi" w:cstheme="majorBidi" w:hint="cs"/>
          <w:sz w:val="30"/>
          <w:szCs w:val="30"/>
          <w:cs/>
        </w:rPr>
        <w:t>5</w:t>
      </w:r>
    </w:p>
    <w:p w14:paraId="7369B47E" w14:textId="77777777" w:rsidR="007A2546" w:rsidRPr="00EF0DA5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EF0DA5" w:rsidRDefault="007A254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EF0DA5" w:rsidRDefault="00F212CE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43AB4B47" w:rsidR="00A15395" w:rsidRPr="00EF0DA5" w:rsidRDefault="00A1539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</w:rPr>
      </w:pPr>
    </w:p>
    <w:tbl>
      <w:tblPr>
        <w:tblW w:w="911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61"/>
        <w:gridCol w:w="9"/>
        <w:gridCol w:w="1080"/>
        <w:gridCol w:w="270"/>
        <w:gridCol w:w="1080"/>
        <w:gridCol w:w="270"/>
        <w:gridCol w:w="927"/>
      </w:tblGrid>
      <w:tr w:rsidR="00466371" w:rsidRPr="00EF0DA5" w14:paraId="072AD3DD" w14:textId="77777777" w:rsidTr="005B2D20">
        <w:trPr>
          <w:tblHeader/>
        </w:trPr>
        <w:tc>
          <w:tcPr>
            <w:tcW w:w="4140" w:type="dxa"/>
            <w:hideMark/>
          </w:tcPr>
          <w:p w14:paraId="0AC617B7" w14:textId="77777777" w:rsidR="00466371" w:rsidRPr="00EF0DA5" w:rsidRDefault="00466371" w:rsidP="00EF0DA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4"/>
            <w:hideMark/>
          </w:tcPr>
          <w:p w14:paraId="6C887E8D" w14:textId="77777777" w:rsidR="00466371" w:rsidRPr="00EF0DA5" w:rsidRDefault="00466371" w:rsidP="00EF0DA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6BD478" w14:textId="77777777" w:rsidR="00466371" w:rsidRPr="00EF0DA5" w:rsidRDefault="00466371" w:rsidP="00EF0DA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hideMark/>
          </w:tcPr>
          <w:p w14:paraId="02C2D325" w14:textId="77777777" w:rsidR="00466371" w:rsidRPr="00EF0DA5" w:rsidRDefault="00466371" w:rsidP="00EF0DA5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371" w:rsidRPr="00EF0DA5" w14:paraId="479B9977" w14:textId="77777777" w:rsidTr="005B2D20">
        <w:trPr>
          <w:trHeight w:val="70"/>
          <w:tblHeader/>
        </w:trPr>
        <w:tc>
          <w:tcPr>
            <w:tcW w:w="4140" w:type="dxa"/>
            <w:hideMark/>
          </w:tcPr>
          <w:p w14:paraId="110E7937" w14:textId="4B60DA28" w:rsidR="00466371" w:rsidRPr="00EF0DA5" w:rsidRDefault="0046637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E6978"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A0FA5"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31</w:t>
            </w: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A0FA5"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hideMark/>
          </w:tcPr>
          <w:p w14:paraId="734CF8BA" w14:textId="08DF09C6" w:rsidR="00466371" w:rsidRPr="00EF0DA5" w:rsidRDefault="003A0FA5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70" w:type="dxa"/>
            <w:gridSpan w:val="2"/>
          </w:tcPr>
          <w:p w14:paraId="6AEEECA5" w14:textId="77777777" w:rsidR="00466371" w:rsidRPr="00EF0DA5" w:rsidRDefault="00466371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6AF95BEB" w14:textId="44D8D19C" w:rsidR="00466371" w:rsidRPr="00EF0DA5" w:rsidRDefault="003A0FA5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  <w:tc>
          <w:tcPr>
            <w:tcW w:w="270" w:type="dxa"/>
          </w:tcPr>
          <w:p w14:paraId="7B482873" w14:textId="77777777" w:rsidR="00466371" w:rsidRPr="00EF0DA5" w:rsidRDefault="00466371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1A44BB24" w14:textId="68308772" w:rsidR="00466371" w:rsidRPr="00EF0DA5" w:rsidRDefault="003A0FA5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70" w:type="dxa"/>
          </w:tcPr>
          <w:p w14:paraId="59CC1531" w14:textId="77777777" w:rsidR="00466371" w:rsidRPr="00EF0DA5" w:rsidRDefault="00466371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0555CCB9" w14:textId="297626B9" w:rsidR="00466371" w:rsidRPr="00EF0DA5" w:rsidRDefault="003A0FA5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2565</w:t>
            </w:r>
          </w:p>
        </w:tc>
      </w:tr>
      <w:tr w:rsidR="00466371" w:rsidRPr="00EF0DA5" w14:paraId="7E02CC6F" w14:textId="77777777" w:rsidTr="005B2D20">
        <w:trPr>
          <w:trHeight w:val="344"/>
          <w:tblHeader/>
        </w:trPr>
        <w:tc>
          <w:tcPr>
            <w:tcW w:w="4140" w:type="dxa"/>
          </w:tcPr>
          <w:p w14:paraId="375B5647" w14:textId="77777777" w:rsidR="00466371" w:rsidRPr="00EF0DA5" w:rsidRDefault="00466371" w:rsidP="00EF0DA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977" w:type="dxa"/>
            <w:gridSpan w:val="8"/>
            <w:hideMark/>
          </w:tcPr>
          <w:p w14:paraId="4609B8C9" w14:textId="77777777" w:rsidR="00466371" w:rsidRPr="00EF0DA5" w:rsidRDefault="00466371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466371" w:rsidRPr="00EF0DA5" w14:paraId="035C7CFA" w14:textId="77777777" w:rsidTr="005B2D20">
        <w:tc>
          <w:tcPr>
            <w:tcW w:w="4140" w:type="dxa"/>
            <w:hideMark/>
          </w:tcPr>
          <w:p w14:paraId="4C69C139" w14:textId="77777777" w:rsidR="00466371" w:rsidRPr="00EF0DA5" w:rsidRDefault="0046637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0268E23" w14:textId="77777777" w:rsidR="00466371" w:rsidRPr="00EF0DA5" w:rsidRDefault="00466371" w:rsidP="00EF0DA5">
            <w:pPr>
              <w:pStyle w:val="a1"/>
              <w:tabs>
                <w:tab w:val="decimal" w:pos="808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322793CE" w14:textId="77777777" w:rsidR="00466371" w:rsidRPr="00EF0DA5" w:rsidRDefault="0046637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5E1D6E" w14:textId="77777777" w:rsidR="00466371" w:rsidRPr="00EF0DA5" w:rsidRDefault="0046637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9BC566" w14:textId="77777777" w:rsidR="00466371" w:rsidRPr="00EF0DA5" w:rsidRDefault="0046637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EF0BBFD" w14:textId="77777777" w:rsidR="00466371" w:rsidRPr="00EF0DA5" w:rsidRDefault="0046637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4689BE6" w14:textId="77777777" w:rsidR="00466371" w:rsidRPr="00EF0DA5" w:rsidRDefault="0046637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</w:tcPr>
          <w:p w14:paraId="2C3188DE" w14:textId="77777777" w:rsidR="00466371" w:rsidRPr="00EF0DA5" w:rsidRDefault="0046637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67859" w:rsidRPr="00EF0DA5" w14:paraId="723AC755" w14:textId="77777777" w:rsidTr="005B2D20">
        <w:tc>
          <w:tcPr>
            <w:tcW w:w="4140" w:type="dxa"/>
            <w:hideMark/>
          </w:tcPr>
          <w:p w14:paraId="0E332B82" w14:textId="77777777" w:rsidR="00067859" w:rsidRPr="00EF0DA5" w:rsidRDefault="00067859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5C18E5E7" w14:textId="2744FA54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238BA4A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154F8DE4" w14:textId="7FE0D886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803119C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8C766D7" w14:textId="6B84E7CD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3</w:t>
            </w:r>
          </w:p>
        </w:tc>
        <w:tc>
          <w:tcPr>
            <w:tcW w:w="270" w:type="dxa"/>
          </w:tcPr>
          <w:p w14:paraId="34C0FF6D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6B13D0B6" w14:textId="76EE2A05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067859" w:rsidRPr="00EF0DA5" w14:paraId="78DA3E18" w14:textId="77777777" w:rsidTr="005B2D20">
        <w:tc>
          <w:tcPr>
            <w:tcW w:w="4140" w:type="dxa"/>
            <w:hideMark/>
          </w:tcPr>
          <w:p w14:paraId="53FDF366" w14:textId="77777777" w:rsidR="00067859" w:rsidRPr="00EF0DA5" w:rsidRDefault="00067859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506F8312" w14:textId="1C443552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1041C68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5C2BDEF" w14:textId="6D40D673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FD7934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91F91A2" w14:textId="0CB681B8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5 </w:t>
            </w:r>
          </w:p>
        </w:tc>
        <w:tc>
          <w:tcPr>
            <w:tcW w:w="270" w:type="dxa"/>
          </w:tcPr>
          <w:p w14:paraId="4B22FA93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17F3A3A9" w14:textId="06CC5D49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67859" w:rsidRPr="00EF0DA5" w14:paraId="3B9DFE01" w14:textId="77777777" w:rsidTr="005B2D20">
        <w:tc>
          <w:tcPr>
            <w:tcW w:w="4140" w:type="dxa"/>
            <w:vAlign w:val="bottom"/>
            <w:hideMark/>
          </w:tcPr>
          <w:p w14:paraId="4A4328FD" w14:textId="77777777" w:rsidR="00067859" w:rsidRPr="00EF0DA5" w:rsidRDefault="00067859" w:rsidP="00EF0DA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0D884BE7" w14:textId="4172DC59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40D4962A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36919A68" w14:textId="05D85D3D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DD56C2" w14:textId="77777777" w:rsidR="00067859" w:rsidRPr="00EF0DA5" w:rsidRDefault="00067859" w:rsidP="00EF0DA5">
            <w:pPr>
              <w:pStyle w:val="a3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856152F" w14:textId="2E0BA771" w:rsidR="00067859" w:rsidRPr="00EF0DA5" w:rsidRDefault="0038435C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</w:tcPr>
          <w:p w14:paraId="49779B91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hideMark/>
          </w:tcPr>
          <w:p w14:paraId="0C97EE4F" w14:textId="2D9AFA25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067859" w:rsidRPr="00EF0DA5" w14:paraId="24BAB2F5" w14:textId="77777777" w:rsidTr="005B2D20">
        <w:tc>
          <w:tcPr>
            <w:tcW w:w="4140" w:type="dxa"/>
            <w:hideMark/>
          </w:tcPr>
          <w:p w14:paraId="372633C5" w14:textId="77777777" w:rsidR="00067859" w:rsidRPr="00EF0DA5" w:rsidRDefault="00067859" w:rsidP="00EF0DA5">
            <w:pPr>
              <w:tabs>
                <w:tab w:val="clear" w:pos="1871"/>
                <w:tab w:val="clear" w:pos="2580"/>
                <w:tab w:val="clear" w:pos="2807"/>
                <w:tab w:val="left" w:pos="342"/>
                <w:tab w:val="left" w:pos="28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4F9CEA60" w14:textId="6E7C1C2B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51D84E99" w14:textId="77777777" w:rsidR="00067859" w:rsidRPr="00EF0DA5" w:rsidRDefault="00067859" w:rsidP="00EF0DA5">
            <w:pPr>
              <w:pStyle w:val="a3"/>
              <w:tabs>
                <w:tab w:val="decimal" w:pos="808"/>
              </w:tabs>
              <w:ind w:left="-99"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24C28BC" w14:textId="692340E2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C39660" w14:textId="77777777" w:rsidR="00067859" w:rsidRPr="00EF0DA5" w:rsidRDefault="00067859" w:rsidP="00EF0DA5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606CD83C" w14:textId="5014F530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8435C" w:rsidRPr="00EF0DA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AB05D46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hideMark/>
          </w:tcPr>
          <w:p w14:paraId="6AF71A59" w14:textId="6A1321B0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67859" w:rsidRPr="00EF0DA5" w14:paraId="4E69C4A7" w14:textId="77777777" w:rsidTr="005B2D20">
        <w:tc>
          <w:tcPr>
            <w:tcW w:w="4140" w:type="dxa"/>
            <w:hideMark/>
          </w:tcPr>
          <w:p w14:paraId="297026C4" w14:textId="77777777" w:rsidR="00067859" w:rsidRPr="00EF0DA5" w:rsidRDefault="00067859" w:rsidP="00EF0DA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4E8BE4CD" w14:textId="2A5195A8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67D55DC5" w14:textId="77777777" w:rsidR="00067859" w:rsidRPr="00EF0DA5" w:rsidRDefault="00067859" w:rsidP="00EF0DA5">
            <w:pPr>
              <w:pStyle w:val="a3"/>
              <w:tabs>
                <w:tab w:val="decimal" w:pos="808"/>
              </w:tabs>
              <w:ind w:left="-99"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7F7B2B79" w14:textId="3DA265D3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3FCA27" w14:textId="77777777" w:rsidR="00067859" w:rsidRPr="00EF0DA5" w:rsidRDefault="00067859" w:rsidP="00EF0DA5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313B0420" w14:textId="0D8DC608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8435C" w:rsidRPr="00EF0DA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019FDD1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hideMark/>
          </w:tcPr>
          <w:p w14:paraId="402B0BA0" w14:textId="468BB16E" w:rsidR="00067859" w:rsidRPr="00EF0DA5" w:rsidRDefault="00AD2BDB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67859" w:rsidRPr="00EF0DA5" w14:paraId="1D52B376" w14:textId="77777777" w:rsidTr="005B2D20">
        <w:tc>
          <w:tcPr>
            <w:tcW w:w="4140" w:type="dxa"/>
            <w:hideMark/>
          </w:tcPr>
          <w:p w14:paraId="4AAA181A" w14:textId="77777777" w:rsidR="00067859" w:rsidRPr="00EF0DA5" w:rsidRDefault="00067859" w:rsidP="00EF0DA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A6B8AB0" w14:textId="16E72793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AB47BB3" w14:textId="77777777" w:rsidR="00067859" w:rsidRPr="00EF0DA5" w:rsidRDefault="00067859" w:rsidP="00EF0DA5">
            <w:pPr>
              <w:pStyle w:val="a3"/>
              <w:tabs>
                <w:tab w:val="decimal" w:pos="808"/>
              </w:tabs>
              <w:ind w:left="-99"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  <w:hideMark/>
          </w:tcPr>
          <w:p w14:paraId="48FA3BF2" w14:textId="3A180234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DA9C6A" w14:textId="77777777" w:rsidR="00067859" w:rsidRPr="00EF0DA5" w:rsidRDefault="00067859" w:rsidP="00EF0DA5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7AF5EC1" w14:textId="092F20C0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8435C" w:rsidRPr="00EF0DA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7DD3008E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  <w:hideMark/>
          </w:tcPr>
          <w:p w14:paraId="22C93DC0" w14:textId="6F5EE173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067859" w:rsidRPr="00EF0DA5" w14:paraId="6EE1E090" w14:textId="77777777" w:rsidTr="005B2D20">
        <w:tc>
          <w:tcPr>
            <w:tcW w:w="4140" w:type="dxa"/>
          </w:tcPr>
          <w:p w14:paraId="22E8E4C1" w14:textId="0D44B005" w:rsidR="00067859" w:rsidRPr="00EF0DA5" w:rsidRDefault="00067859" w:rsidP="00EF0DA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5B9C7E87" w14:textId="3CE5E834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1DAEE6A6" w14:textId="77777777" w:rsidR="00067859" w:rsidRPr="00EF0DA5" w:rsidRDefault="00067859" w:rsidP="00EF0DA5">
            <w:pPr>
              <w:pStyle w:val="a3"/>
              <w:tabs>
                <w:tab w:val="decimal" w:pos="808"/>
              </w:tabs>
              <w:ind w:left="-99"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59D32D78" w14:textId="53855DF0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843328" w14:textId="77777777" w:rsidR="00067859" w:rsidRPr="00EF0DA5" w:rsidRDefault="00067859" w:rsidP="00EF0DA5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080" w:type="dxa"/>
          </w:tcPr>
          <w:p w14:paraId="0BAB41DA" w14:textId="030CE89D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8435C"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440A0423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27" w:type="dxa"/>
          </w:tcPr>
          <w:p w14:paraId="4F4D988B" w14:textId="679659AE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3</w:t>
            </w:r>
          </w:p>
        </w:tc>
      </w:tr>
      <w:tr w:rsidR="00067859" w:rsidRPr="00EF0DA5" w14:paraId="5541B057" w14:textId="77777777" w:rsidTr="005B2D20">
        <w:tc>
          <w:tcPr>
            <w:tcW w:w="4140" w:type="dxa"/>
          </w:tcPr>
          <w:p w14:paraId="08BB7F00" w14:textId="77777777" w:rsidR="00067859" w:rsidRPr="00EF0DA5" w:rsidRDefault="00067859" w:rsidP="00EF0DA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C03E145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BE5C55E" w14:textId="77777777" w:rsidR="00067859" w:rsidRPr="00EF0DA5" w:rsidRDefault="00067859" w:rsidP="00EF0DA5">
            <w:pPr>
              <w:pStyle w:val="a3"/>
              <w:tabs>
                <w:tab w:val="decimal" w:pos="808"/>
              </w:tabs>
              <w:ind w:left="-99" w:right="-108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14:paraId="18D194EC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3B4AD92F" w14:textId="77777777" w:rsidR="00067859" w:rsidRPr="00EF0DA5" w:rsidRDefault="00067859" w:rsidP="00EF0DA5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Theme="majorBidi" w:eastAsia="SimSun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14:paraId="417AA36F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18DCBE7B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7" w:type="dxa"/>
          </w:tcPr>
          <w:p w14:paraId="67843066" w14:textId="77777777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067859" w:rsidRPr="00EF0DA5" w14:paraId="435EED54" w14:textId="77777777" w:rsidTr="005B2D20">
        <w:tc>
          <w:tcPr>
            <w:tcW w:w="4140" w:type="dxa"/>
            <w:hideMark/>
          </w:tcPr>
          <w:p w14:paraId="5416DA0A" w14:textId="77777777" w:rsidR="00067859" w:rsidRPr="00EF0DA5" w:rsidRDefault="00067859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0BB782B5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14:paraId="1A1E21C3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1101FEAC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493D53E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6686D50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F365BF8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</w:tcPr>
          <w:p w14:paraId="137324FE" w14:textId="77777777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67859" w:rsidRPr="00EF0DA5" w14:paraId="100DB659" w14:textId="77777777" w:rsidTr="005B2D20">
        <w:tc>
          <w:tcPr>
            <w:tcW w:w="4140" w:type="dxa"/>
            <w:hideMark/>
          </w:tcPr>
          <w:p w14:paraId="2BC38D2D" w14:textId="77777777" w:rsidR="00067859" w:rsidRPr="00EF0DA5" w:rsidRDefault="00067859" w:rsidP="00EF0DA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080BD323" w14:textId="7FF7B2B5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13 </w:t>
            </w:r>
          </w:p>
        </w:tc>
        <w:tc>
          <w:tcPr>
            <w:tcW w:w="261" w:type="dxa"/>
          </w:tcPr>
          <w:p w14:paraId="48AFACBF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1682FCB9" w14:textId="374E8048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270" w:type="dxa"/>
          </w:tcPr>
          <w:p w14:paraId="3A25F6CF" w14:textId="77777777" w:rsidR="00067859" w:rsidRPr="00EF0DA5" w:rsidRDefault="00067859" w:rsidP="00EF0DA5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D7A467A" w14:textId="764559E1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5 </w:t>
            </w:r>
          </w:p>
        </w:tc>
        <w:tc>
          <w:tcPr>
            <w:tcW w:w="270" w:type="dxa"/>
          </w:tcPr>
          <w:p w14:paraId="36EEAA03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  <w:hideMark/>
          </w:tcPr>
          <w:p w14:paraId="7CFCF9F2" w14:textId="0B63D708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</w:t>
            </w:r>
          </w:p>
        </w:tc>
      </w:tr>
      <w:tr w:rsidR="00067859" w:rsidRPr="00EF0DA5" w14:paraId="1BA446CB" w14:textId="77777777" w:rsidTr="005B2D20">
        <w:tc>
          <w:tcPr>
            <w:tcW w:w="4140" w:type="dxa"/>
            <w:hideMark/>
          </w:tcPr>
          <w:p w14:paraId="79192A81" w14:textId="77777777" w:rsidR="00067859" w:rsidRPr="00EF0DA5" w:rsidRDefault="00067859" w:rsidP="00EF0DA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5807D37" w14:textId="4AF1946A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3 </w:t>
            </w:r>
          </w:p>
        </w:tc>
        <w:tc>
          <w:tcPr>
            <w:tcW w:w="261" w:type="dxa"/>
          </w:tcPr>
          <w:p w14:paraId="3D50859E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5522C1AF" w14:textId="53FB97E1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70" w:type="dxa"/>
          </w:tcPr>
          <w:p w14:paraId="316D34C3" w14:textId="77777777" w:rsidR="00067859" w:rsidRPr="00EF0DA5" w:rsidRDefault="00067859" w:rsidP="00EF0DA5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58DDCAE" w14:textId="5D95F6D6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  <w:tc>
          <w:tcPr>
            <w:tcW w:w="270" w:type="dxa"/>
          </w:tcPr>
          <w:p w14:paraId="6E57CFC2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39CA296E" w14:textId="0D1DAFC8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</w:p>
        </w:tc>
      </w:tr>
      <w:tr w:rsidR="00067859" w:rsidRPr="00EF0DA5" w14:paraId="5F278EEA" w14:textId="77777777" w:rsidTr="005B2D20">
        <w:tc>
          <w:tcPr>
            <w:tcW w:w="4140" w:type="dxa"/>
            <w:hideMark/>
          </w:tcPr>
          <w:p w14:paraId="083C8775" w14:textId="77777777" w:rsidR="00067859" w:rsidRPr="00EF0DA5" w:rsidRDefault="00067859" w:rsidP="00EF0DA5">
            <w:pPr>
              <w:tabs>
                <w:tab w:val="clear" w:pos="2580"/>
                <w:tab w:val="clear" w:pos="2807"/>
                <w:tab w:val="left" w:pos="-108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5253F57" w14:textId="3E36E60D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-</w:t>
            </w:r>
          </w:p>
        </w:tc>
        <w:tc>
          <w:tcPr>
            <w:tcW w:w="261" w:type="dxa"/>
          </w:tcPr>
          <w:p w14:paraId="50FBAA0C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  <w:hideMark/>
          </w:tcPr>
          <w:p w14:paraId="61B76619" w14:textId="3EE2A10E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3D4C1D2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1C6EFB" w14:textId="5D2B515F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202 </w:t>
            </w:r>
          </w:p>
        </w:tc>
        <w:tc>
          <w:tcPr>
            <w:tcW w:w="270" w:type="dxa"/>
          </w:tcPr>
          <w:p w14:paraId="71DA56EB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  <w:hideMark/>
          </w:tcPr>
          <w:p w14:paraId="60455700" w14:textId="18C52422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220</w:t>
            </w:r>
          </w:p>
        </w:tc>
      </w:tr>
      <w:tr w:rsidR="00067859" w:rsidRPr="00EF0DA5" w14:paraId="5608FF19" w14:textId="77777777" w:rsidTr="005B2D20">
        <w:trPr>
          <w:trHeight w:val="203"/>
        </w:trPr>
        <w:tc>
          <w:tcPr>
            <w:tcW w:w="4140" w:type="dxa"/>
            <w:hideMark/>
          </w:tcPr>
          <w:p w14:paraId="0BA280C7" w14:textId="77777777" w:rsidR="00067859" w:rsidRPr="00EF0DA5" w:rsidRDefault="00067859" w:rsidP="00EF0DA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7432F6A1" w14:textId="53F68B5A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57 </w:t>
            </w:r>
          </w:p>
        </w:tc>
        <w:tc>
          <w:tcPr>
            <w:tcW w:w="261" w:type="dxa"/>
          </w:tcPr>
          <w:p w14:paraId="622C825C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091F7A2" w14:textId="77CAA398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</w:t>
            </w:r>
          </w:p>
        </w:tc>
        <w:tc>
          <w:tcPr>
            <w:tcW w:w="270" w:type="dxa"/>
          </w:tcPr>
          <w:p w14:paraId="5AD5F77D" w14:textId="77777777" w:rsidR="00067859" w:rsidRPr="00EF0DA5" w:rsidRDefault="00067859" w:rsidP="00EF0DA5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5D8456FE" w14:textId="3FB7C8D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</w:tcPr>
          <w:p w14:paraId="390A2D49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56780948" w14:textId="6E0BC63B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47</w:t>
            </w:r>
          </w:p>
        </w:tc>
      </w:tr>
      <w:tr w:rsidR="00067859" w:rsidRPr="00EF0DA5" w14:paraId="564D2195" w14:textId="77777777" w:rsidTr="005B2D20">
        <w:trPr>
          <w:trHeight w:val="203"/>
        </w:trPr>
        <w:tc>
          <w:tcPr>
            <w:tcW w:w="4140" w:type="dxa"/>
          </w:tcPr>
          <w:p w14:paraId="322F4A29" w14:textId="77777777" w:rsidR="00067859" w:rsidRPr="00EF0DA5" w:rsidRDefault="00067859" w:rsidP="00EF0DA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B3CC5D5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14:paraId="457E6C66" w14:textId="77777777" w:rsidR="00067859" w:rsidRPr="00EF0DA5" w:rsidRDefault="00067859" w:rsidP="00EF0DA5">
            <w:pPr>
              <w:pStyle w:val="a1"/>
              <w:tabs>
                <w:tab w:val="left" w:pos="117"/>
                <w:tab w:val="decimal" w:pos="808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99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1E114DBD" w14:textId="77777777" w:rsidR="00067859" w:rsidRPr="00EF0DA5" w:rsidRDefault="00067859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18E0067B" w14:textId="77777777" w:rsidR="00067859" w:rsidRPr="00EF0DA5" w:rsidRDefault="00067859" w:rsidP="00EF0DA5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656566B6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7E223FA3" w14:textId="77777777" w:rsidR="00067859" w:rsidRPr="00EF0DA5" w:rsidRDefault="00067859" w:rsidP="00EF0DA5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27" w:type="dxa"/>
          </w:tcPr>
          <w:p w14:paraId="02F04329" w14:textId="77777777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067859" w:rsidRPr="00EF0DA5" w14:paraId="2856F4B8" w14:textId="77777777" w:rsidTr="005B2D20">
        <w:tc>
          <w:tcPr>
            <w:tcW w:w="4140" w:type="dxa"/>
            <w:hideMark/>
          </w:tcPr>
          <w:p w14:paraId="680E38FB" w14:textId="77777777" w:rsidR="00067859" w:rsidRPr="00EF0DA5" w:rsidRDefault="00067859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04ACDC97" w14:textId="77777777" w:rsidR="00067859" w:rsidRPr="00EF0DA5" w:rsidRDefault="00067859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76973371" w14:textId="77777777" w:rsidR="00067859" w:rsidRPr="00EF0DA5" w:rsidRDefault="00067859" w:rsidP="00EF0DA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9" w:type="dxa"/>
            <w:gridSpan w:val="2"/>
          </w:tcPr>
          <w:p w14:paraId="219D64CC" w14:textId="77777777" w:rsidR="00067859" w:rsidRPr="00EF0DA5" w:rsidRDefault="00067859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E30AB92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C32C221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24E2768" w14:textId="77777777" w:rsidR="00067859" w:rsidRPr="00EF0DA5" w:rsidRDefault="00067859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</w:tcPr>
          <w:p w14:paraId="6B4A9C31" w14:textId="77777777" w:rsidR="00067859" w:rsidRPr="00EF0DA5" w:rsidRDefault="00067859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49A1" w:rsidRPr="00EF0DA5" w14:paraId="5289A9C2" w14:textId="77777777" w:rsidTr="005B2D20">
        <w:tc>
          <w:tcPr>
            <w:tcW w:w="4140" w:type="dxa"/>
            <w:hideMark/>
          </w:tcPr>
          <w:p w14:paraId="2AF7067E" w14:textId="77777777" w:rsidR="002449A1" w:rsidRPr="00EF0DA5" w:rsidRDefault="002449A1" w:rsidP="00EF0DA5">
            <w:pPr>
              <w:tabs>
                <w:tab w:val="clear" w:pos="2580"/>
                <w:tab w:val="clear" w:pos="2807"/>
                <w:tab w:val="left" w:pos="42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61C0ECD5" w14:textId="48330678" w:rsidR="002449A1" w:rsidRPr="00EF0DA5" w:rsidRDefault="002449A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17 </w:t>
            </w:r>
          </w:p>
        </w:tc>
        <w:tc>
          <w:tcPr>
            <w:tcW w:w="261" w:type="dxa"/>
          </w:tcPr>
          <w:p w14:paraId="414A9825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65BBAB71" w14:textId="2CC595C3" w:rsidR="002449A1" w:rsidRPr="00EF0DA5" w:rsidRDefault="002449A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6BACEC62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3F55FBD" w14:textId="29359296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</w:p>
        </w:tc>
        <w:tc>
          <w:tcPr>
            <w:tcW w:w="270" w:type="dxa"/>
          </w:tcPr>
          <w:p w14:paraId="5766C47A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1C8C6EF7" w14:textId="3FF2065E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49A1" w:rsidRPr="00EF0DA5" w14:paraId="6EB7A1AF" w14:textId="77777777" w:rsidTr="005B2D20">
        <w:tc>
          <w:tcPr>
            <w:tcW w:w="4140" w:type="dxa"/>
            <w:hideMark/>
          </w:tcPr>
          <w:p w14:paraId="064261E1" w14:textId="77777777" w:rsidR="002449A1" w:rsidRPr="00EF0DA5" w:rsidRDefault="002449A1" w:rsidP="00EF0DA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3BB1A584" w14:textId="60D0CF73" w:rsidR="002449A1" w:rsidRPr="00EF0DA5" w:rsidRDefault="002449A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</w:p>
        </w:tc>
        <w:tc>
          <w:tcPr>
            <w:tcW w:w="261" w:type="dxa"/>
          </w:tcPr>
          <w:p w14:paraId="29279C4F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089" w:type="dxa"/>
            <w:gridSpan w:val="2"/>
            <w:hideMark/>
          </w:tcPr>
          <w:p w14:paraId="6FA456FE" w14:textId="67AEDDDB" w:rsidR="002449A1" w:rsidRPr="00EF0DA5" w:rsidRDefault="002449A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EAA3561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2CE7B51" w14:textId="558B71BC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</w:p>
        </w:tc>
        <w:tc>
          <w:tcPr>
            <w:tcW w:w="270" w:type="dxa"/>
          </w:tcPr>
          <w:p w14:paraId="365DAB4B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4281200E" w14:textId="53378A12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2449A1" w:rsidRPr="00EF0DA5" w14:paraId="55673ADE" w14:textId="77777777" w:rsidTr="005B2D20">
        <w:tc>
          <w:tcPr>
            <w:tcW w:w="4140" w:type="dxa"/>
            <w:hideMark/>
          </w:tcPr>
          <w:p w14:paraId="15C2A64C" w14:textId="77777777" w:rsidR="002449A1" w:rsidRPr="00EF0DA5" w:rsidRDefault="002449A1" w:rsidP="00EF0DA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67725E7D" w14:textId="0A93BFF6" w:rsidR="002449A1" w:rsidRPr="00EF0DA5" w:rsidRDefault="002449A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  <w:tc>
          <w:tcPr>
            <w:tcW w:w="261" w:type="dxa"/>
          </w:tcPr>
          <w:p w14:paraId="299FDA0C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747CC2C4" w14:textId="4321541D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148D32F" w14:textId="77777777" w:rsidR="002449A1" w:rsidRPr="00EF0DA5" w:rsidRDefault="002449A1" w:rsidP="00EF0DA5">
            <w:pPr>
              <w:pStyle w:val="a1"/>
              <w:ind w:right="7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1DAA731" w14:textId="619717A1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  <w:tc>
          <w:tcPr>
            <w:tcW w:w="270" w:type="dxa"/>
          </w:tcPr>
          <w:p w14:paraId="0C4CB2AF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  <w:hideMark/>
          </w:tcPr>
          <w:p w14:paraId="756F99AB" w14:textId="0BD5B31D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449A1" w:rsidRPr="00EF0DA5" w14:paraId="62E3A72E" w14:textId="77777777" w:rsidTr="00580599">
        <w:tc>
          <w:tcPr>
            <w:tcW w:w="4140" w:type="dxa"/>
            <w:vAlign w:val="center"/>
            <w:hideMark/>
          </w:tcPr>
          <w:p w14:paraId="744A3953" w14:textId="77777777" w:rsidR="002449A1" w:rsidRPr="00EF0DA5" w:rsidRDefault="002449A1" w:rsidP="00EF0DA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5E862DD2" w14:textId="3129B4C5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EF0DA5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61" w:type="dxa"/>
          </w:tcPr>
          <w:p w14:paraId="5C98B71D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vAlign w:val="bottom"/>
            <w:hideMark/>
          </w:tcPr>
          <w:p w14:paraId="69B5CDF7" w14:textId="2D5CB14F" w:rsidR="002449A1" w:rsidRPr="00EF0DA5" w:rsidRDefault="002449A1" w:rsidP="00EF0DA5">
            <w:pPr>
              <w:pStyle w:val="a1"/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743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7EAB7549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2BF7BB1" w14:textId="2E11A779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56F8E6AD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vAlign w:val="bottom"/>
            <w:hideMark/>
          </w:tcPr>
          <w:p w14:paraId="25B66F96" w14:textId="13E6180D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449A1" w:rsidRPr="00EF0DA5" w14:paraId="023E1B45" w14:textId="77777777" w:rsidTr="005B2D20">
        <w:tc>
          <w:tcPr>
            <w:tcW w:w="4140" w:type="dxa"/>
            <w:hideMark/>
          </w:tcPr>
          <w:p w14:paraId="529179CF" w14:textId="77777777" w:rsidR="002449A1" w:rsidRPr="00EF0DA5" w:rsidRDefault="002449A1" w:rsidP="00EF0DA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31FADBD5" w14:textId="1052BB2A" w:rsidR="002449A1" w:rsidRPr="00EF0DA5" w:rsidRDefault="002449A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2</w:t>
            </w:r>
          </w:p>
        </w:tc>
        <w:tc>
          <w:tcPr>
            <w:tcW w:w="261" w:type="dxa"/>
          </w:tcPr>
          <w:p w14:paraId="7FD047DA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74616F5A" w14:textId="7C5F56BD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F9C4F5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105CF30" w14:textId="4D313BCB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2 </w:t>
            </w:r>
          </w:p>
        </w:tc>
        <w:tc>
          <w:tcPr>
            <w:tcW w:w="270" w:type="dxa"/>
          </w:tcPr>
          <w:p w14:paraId="56EA124B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6CCCA761" w14:textId="04882F66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2449A1" w:rsidRPr="00EF0DA5" w14:paraId="15FEFD68" w14:textId="77777777" w:rsidTr="005B2D20">
        <w:tc>
          <w:tcPr>
            <w:tcW w:w="4140" w:type="dxa"/>
            <w:hideMark/>
          </w:tcPr>
          <w:p w14:paraId="23A8D041" w14:textId="77777777" w:rsidR="002449A1" w:rsidRPr="00EF0DA5" w:rsidRDefault="002449A1" w:rsidP="00EF0DA5">
            <w:pPr>
              <w:tabs>
                <w:tab w:val="clear" w:pos="2580"/>
                <w:tab w:val="clear" w:pos="2807"/>
                <w:tab w:val="left" w:pos="342"/>
                <w:tab w:val="left" w:pos="283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E4A0B36" w14:textId="214987F9" w:rsidR="002449A1" w:rsidRPr="00EF0DA5" w:rsidRDefault="002449A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  <w:tc>
          <w:tcPr>
            <w:tcW w:w="261" w:type="dxa"/>
          </w:tcPr>
          <w:p w14:paraId="199CC693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2E7AB278" w14:textId="578BFD3E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341D80DC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AE53489" w14:textId="74CFBF86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1 </w:t>
            </w:r>
          </w:p>
        </w:tc>
        <w:tc>
          <w:tcPr>
            <w:tcW w:w="270" w:type="dxa"/>
          </w:tcPr>
          <w:p w14:paraId="761D69F2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27" w:type="dxa"/>
            <w:vAlign w:val="bottom"/>
            <w:hideMark/>
          </w:tcPr>
          <w:p w14:paraId="6176649E" w14:textId="78266EC1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449A1" w:rsidRPr="00EF0DA5" w14:paraId="548AF21F" w14:textId="77777777" w:rsidTr="005B2D20">
        <w:tc>
          <w:tcPr>
            <w:tcW w:w="4140" w:type="dxa"/>
          </w:tcPr>
          <w:p w14:paraId="3BE8DFDB" w14:textId="233FF2FF" w:rsidR="002449A1" w:rsidRPr="00EF0DA5" w:rsidRDefault="002449A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การเพิ่มขึ้นของ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6FE0A242" w14:textId="70005A7C" w:rsidR="002449A1" w:rsidRPr="00EF0DA5" w:rsidRDefault="002449A1" w:rsidP="00EF0DA5">
            <w:pPr>
              <w:pStyle w:val="a1"/>
              <w:tabs>
                <w:tab w:val="decimal" w:pos="824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79711A" w:rsidRPr="00EF0DA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17BDA5AE" w14:textId="77777777" w:rsidR="002449A1" w:rsidRPr="00EF0DA5" w:rsidRDefault="002449A1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189C6AC" w14:textId="5838683A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7D9792BE" w14:textId="77777777" w:rsidR="002449A1" w:rsidRPr="00EF0DA5" w:rsidRDefault="002449A1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E57032" w14:textId="60F35D48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 3 </w:t>
            </w:r>
          </w:p>
        </w:tc>
        <w:tc>
          <w:tcPr>
            <w:tcW w:w="270" w:type="dxa"/>
          </w:tcPr>
          <w:p w14:paraId="0F0DFAAB" w14:textId="77777777" w:rsidR="002449A1" w:rsidRPr="00EF0DA5" w:rsidRDefault="002449A1" w:rsidP="00EF0DA5">
            <w:pPr>
              <w:pStyle w:val="a1"/>
              <w:tabs>
                <w:tab w:val="decimal" w:pos="792"/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27" w:type="dxa"/>
          </w:tcPr>
          <w:p w14:paraId="2656370F" w14:textId="7F7529E2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2449A1" w:rsidRPr="00EF0DA5" w14:paraId="38C34D5E" w14:textId="77777777" w:rsidTr="005B2D20">
        <w:tc>
          <w:tcPr>
            <w:tcW w:w="4140" w:type="dxa"/>
          </w:tcPr>
          <w:p w14:paraId="2D1BF59B" w14:textId="342FD04D" w:rsidR="002449A1" w:rsidRPr="00EF0DA5" w:rsidRDefault="002449A1" w:rsidP="00EF0DA5">
            <w:pPr>
              <w:tabs>
                <w:tab w:val="left" w:pos="117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AA0F74" w14:textId="52B99359" w:rsidR="002449A1" w:rsidRPr="00EF0DA5" w:rsidRDefault="002449A1" w:rsidP="00EF0DA5">
            <w:pPr>
              <w:pStyle w:val="a1"/>
              <w:tabs>
                <w:tab w:val="decimal" w:pos="808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61" w:type="dxa"/>
          </w:tcPr>
          <w:p w14:paraId="2B1FAE4F" w14:textId="77777777" w:rsidR="002449A1" w:rsidRPr="00EF0DA5" w:rsidRDefault="002449A1" w:rsidP="00EF0DA5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  <w:gridSpan w:val="2"/>
          </w:tcPr>
          <w:p w14:paraId="796EC604" w14:textId="7E8C1AB6" w:rsidR="002449A1" w:rsidRPr="00EF0DA5" w:rsidRDefault="002449A1" w:rsidP="00EF0DA5">
            <w:pPr>
              <w:pStyle w:val="a1"/>
              <w:tabs>
                <w:tab w:val="left" w:pos="117"/>
                <w:tab w:val="decimal" w:pos="82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29AF85EF" w14:textId="2A683D30" w:rsidR="002449A1" w:rsidRPr="00EF0DA5" w:rsidRDefault="002449A1" w:rsidP="00EF0DA5">
            <w:pPr>
              <w:pStyle w:val="a1"/>
              <w:tabs>
                <w:tab w:val="left" w:pos="11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7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4DB1ECAD" w14:textId="681E3F40" w:rsidR="002449A1" w:rsidRPr="00EF0DA5" w:rsidRDefault="002449A1" w:rsidP="00EF0DA5">
            <w:pPr>
              <w:pStyle w:val="a1"/>
              <w:tabs>
                <w:tab w:val="left" w:pos="117"/>
                <w:tab w:val="decimal" w:pos="52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270" w:type="dxa"/>
          </w:tcPr>
          <w:p w14:paraId="3DD1944C" w14:textId="5C132B16" w:rsidR="002449A1" w:rsidRPr="00EF0DA5" w:rsidRDefault="002449A1" w:rsidP="00EF0DA5">
            <w:pPr>
              <w:pStyle w:val="a1"/>
              <w:tabs>
                <w:tab w:val="left" w:pos="117"/>
                <w:tab w:val="decimal" w:pos="792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08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27" w:type="dxa"/>
          </w:tcPr>
          <w:p w14:paraId="2C32ED38" w14:textId="37314E30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2449A1" w:rsidRPr="00EF0DA5" w14:paraId="2481A4B8" w14:textId="77777777" w:rsidTr="005B2D20">
        <w:tc>
          <w:tcPr>
            <w:tcW w:w="4140" w:type="dxa"/>
            <w:hideMark/>
          </w:tcPr>
          <w:p w14:paraId="377BE8B0" w14:textId="77777777" w:rsidR="002449A1" w:rsidRPr="00EF0DA5" w:rsidRDefault="002449A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79A841A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6DCA9CF4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10F42FBC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D7F2C7" w14:textId="77777777" w:rsidR="002449A1" w:rsidRPr="00EF0DA5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3189679A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F585855" w14:textId="77777777" w:rsidR="002449A1" w:rsidRPr="00EF0DA5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</w:tcPr>
          <w:p w14:paraId="7B41C078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49A1" w:rsidRPr="00EF0DA5" w14:paraId="53A9EA87" w14:textId="77777777" w:rsidTr="005B2D20">
        <w:tc>
          <w:tcPr>
            <w:tcW w:w="4140" w:type="dxa"/>
            <w:hideMark/>
          </w:tcPr>
          <w:p w14:paraId="1C98FAB1" w14:textId="77777777" w:rsidR="002449A1" w:rsidRPr="00EF0DA5" w:rsidRDefault="002449A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ค่าตอบแทนผู้บริหารสำคัญ</w:t>
            </w:r>
          </w:p>
        </w:tc>
        <w:tc>
          <w:tcPr>
            <w:tcW w:w="1080" w:type="dxa"/>
          </w:tcPr>
          <w:p w14:paraId="33D61598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37073206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</w:tcPr>
          <w:p w14:paraId="2A16E6CC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A0F90D" w14:textId="77777777" w:rsidR="002449A1" w:rsidRPr="00EF0DA5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797F327F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C13CFB" w14:textId="77777777" w:rsidR="002449A1" w:rsidRPr="00EF0DA5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</w:tcPr>
          <w:p w14:paraId="534D32FD" w14:textId="77777777" w:rsidR="002449A1" w:rsidRPr="00EF0DA5" w:rsidRDefault="002449A1" w:rsidP="00EF0DA5">
            <w:pPr>
              <w:pStyle w:val="a1"/>
              <w:tabs>
                <w:tab w:val="decimal" w:pos="792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449A1" w:rsidRPr="00EF0DA5" w14:paraId="2E9612FC" w14:textId="77777777" w:rsidTr="005B2D20">
        <w:tc>
          <w:tcPr>
            <w:tcW w:w="4140" w:type="dxa"/>
            <w:hideMark/>
          </w:tcPr>
          <w:p w14:paraId="389715FC" w14:textId="77777777" w:rsidR="002449A1" w:rsidRPr="00EF0DA5" w:rsidRDefault="002449A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ผลประโยชน์ระยะสั้นของผู้บริหาร</w:t>
            </w:r>
          </w:p>
        </w:tc>
        <w:tc>
          <w:tcPr>
            <w:tcW w:w="1080" w:type="dxa"/>
          </w:tcPr>
          <w:p w14:paraId="17332F54" w14:textId="3D3F4596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61" w:type="dxa"/>
            <w:vAlign w:val="bottom"/>
          </w:tcPr>
          <w:p w14:paraId="21AB67A2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47B37B95" w14:textId="4680A352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  <w:vAlign w:val="bottom"/>
          </w:tcPr>
          <w:p w14:paraId="4B98D2C7" w14:textId="77777777" w:rsidR="002449A1" w:rsidRPr="00EF0DA5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0DAF95B" w14:textId="438D47DE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vAlign w:val="bottom"/>
          </w:tcPr>
          <w:p w14:paraId="2B9CE277" w14:textId="77777777" w:rsidR="002449A1" w:rsidRPr="00EF0DA5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3CA8B0DE" w14:textId="737ADE27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2449A1" w:rsidRPr="00EF0DA5" w14:paraId="3FA08C3C" w14:textId="77777777" w:rsidTr="005B2D20">
        <w:tc>
          <w:tcPr>
            <w:tcW w:w="4140" w:type="dxa"/>
            <w:hideMark/>
          </w:tcPr>
          <w:p w14:paraId="4E631B52" w14:textId="77777777" w:rsidR="002449A1" w:rsidRPr="00EF0DA5" w:rsidRDefault="002449A1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ผลประโยชน์ระยะยาวของผู้บริหาร</w:t>
            </w:r>
          </w:p>
        </w:tc>
        <w:tc>
          <w:tcPr>
            <w:tcW w:w="1080" w:type="dxa"/>
          </w:tcPr>
          <w:p w14:paraId="4B1C0775" w14:textId="3F5D5931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  <w:vAlign w:val="bottom"/>
          </w:tcPr>
          <w:p w14:paraId="0D56F836" w14:textId="77777777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9" w:type="dxa"/>
            <w:gridSpan w:val="2"/>
            <w:hideMark/>
          </w:tcPr>
          <w:p w14:paraId="5C7CE7E3" w14:textId="21A9C350" w:rsidR="002449A1" w:rsidRPr="00EF0DA5" w:rsidRDefault="002449A1" w:rsidP="00EF0DA5">
            <w:pPr>
              <w:pStyle w:val="a1"/>
              <w:tabs>
                <w:tab w:val="decimal" w:pos="82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3ED8D91D" w14:textId="77777777" w:rsidR="002449A1" w:rsidRPr="00EF0DA5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200E0BB9" w14:textId="22E8C91D" w:rsidR="002449A1" w:rsidRPr="00EF0DA5" w:rsidRDefault="002449A1" w:rsidP="00EF0DA5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55E4780C" w14:textId="77777777" w:rsidR="002449A1" w:rsidRPr="00EF0DA5" w:rsidRDefault="002449A1" w:rsidP="00EF0DA5">
            <w:pPr>
              <w:pStyle w:val="a1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27" w:type="dxa"/>
            <w:hideMark/>
          </w:tcPr>
          <w:p w14:paraId="38DE34E8" w14:textId="400E7816" w:rsidR="002449A1" w:rsidRPr="00EF0DA5" w:rsidRDefault="002449A1" w:rsidP="00EF0DA5">
            <w:pPr>
              <w:pStyle w:val="a1"/>
              <w:tabs>
                <w:tab w:val="decimal" w:pos="635"/>
              </w:tabs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7EA8607B" w14:textId="77777777" w:rsidR="00C80918" w:rsidRPr="00EF0DA5" w:rsidRDefault="00C80918" w:rsidP="00EF0DA5">
      <w:pPr>
        <w:tabs>
          <w:tab w:val="clear" w:pos="227"/>
          <w:tab w:val="clear" w:pos="454"/>
          <w:tab w:val="clear" w:pos="680"/>
          <w:tab w:val="left" w:pos="720"/>
        </w:tabs>
        <w:ind w:left="720" w:hanging="180"/>
        <w:jc w:val="thaiDistribute"/>
        <w:rPr>
          <w:rFonts w:asciiTheme="majorBidi" w:hAnsiTheme="majorBidi" w:cstheme="majorBidi"/>
          <w:sz w:val="24"/>
          <w:szCs w:val="24"/>
          <w:vertAlign w:val="superscript"/>
        </w:rPr>
      </w:pPr>
    </w:p>
    <w:p w14:paraId="75281D46" w14:textId="48699C74" w:rsidR="005B2D20" w:rsidRPr="00EF0DA5" w:rsidRDefault="005B2D2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EF0DA5">
        <w:rPr>
          <w:rFonts w:asciiTheme="majorBidi" w:hAnsiTheme="majorBidi" w:cstheme="majorBidi"/>
          <w:sz w:val="36"/>
          <w:szCs w:val="36"/>
          <w:vertAlign w:val="superscript"/>
        </w:rPr>
        <w:lastRenderedPageBreak/>
        <w:t>1</w:t>
      </w:r>
      <w:r w:rsidRPr="00EF0DA5">
        <w:rPr>
          <w:rFonts w:asciiTheme="majorBidi" w:hAnsiTheme="majorBidi" w:cstheme="majorBidi"/>
          <w:sz w:val="36"/>
          <w:szCs w:val="36"/>
          <w:vertAlign w:val="superscript"/>
        </w:rPr>
        <w:tab/>
      </w:r>
      <w:r w:rsidRPr="00EF0DA5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Pr="00EF0DA5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Pr="00EF0DA5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Pr="00EF0DA5">
        <w:rPr>
          <w:rFonts w:ascii="Angsana New" w:hAnsi="Angsana New" w:hint="cs"/>
          <w:sz w:val="30"/>
          <w:szCs w:val="30"/>
          <w:cs/>
        </w:rPr>
        <w:t>สามเดือน</w:t>
      </w:r>
      <w:r w:rsidRPr="00EF0DA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EF0DA5">
        <w:rPr>
          <w:rFonts w:ascii="Angsana New" w:hAnsi="Angsana New"/>
          <w:sz w:val="30"/>
          <w:szCs w:val="30"/>
        </w:rPr>
        <w:t xml:space="preserve">31 </w:t>
      </w:r>
      <w:r w:rsidRPr="00EF0DA5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EF0DA5">
        <w:rPr>
          <w:rFonts w:ascii="Angsana New" w:hAnsi="Angsana New"/>
          <w:sz w:val="30"/>
          <w:szCs w:val="30"/>
        </w:rPr>
        <w:t>256</w:t>
      </w:r>
      <w:r w:rsidR="00081263" w:rsidRPr="00EF0DA5">
        <w:rPr>
          <w:rFonts w:ascii="Angsana New" w:hAnsi="Angsana New"/>
          <w:sz w:val="30"/>
          <w:szCs w:val="30"/>
        </w:rPr>
        <w:t>6</w:t>
      </w:r>
      <w:r w:rsidRPr="00EF0DA5">
        <w:rPr>
          <w:rFonts w:ascii="Angsana New" w:hAnsi="Angsana New"/>
          <w:sz w:val="30"/>
          <w:szCs w:val="30"/>
        </w:rPr>
        <w:t xml:space="preserve"> </w:t>
      </w:r>
      <w:r w:rsidRPr="00EF0DA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F0DA5">
        <w:rPr>
          <w:rFonts w:ascii="Angsana New" w:hAnsi="Angsana New"/>
          <w:sz w:val="30"/>
          <w:szCs w:val="30"/>
        </w:rPr>
        <w:t>256</w:t>
      </w:r>
      <w:r w:rsidR="00081263" w:rsidRPr="00EF0DA5">
        <w:rPr>
          <w:rFonts w:ascii="Angsana New" w:hAnsi="Angsana New"/>
          <w:sz w:val="30"/>
          <w:szCs w:val="30"/>
        </w:rPr>
        <w:t>5</w:t>
      </w:r>
      <w:r w:rsidRPr="00EF0DA5">
        <w:rPr>
          <w:rFonts w:ascii="Angsana New" w:hAnsi="Angsana New" w:hint="cs"/>
          <w:sz w:val="30"/>
          <w:szCs w:val="30"/>
          <w:cs/>
        </w:rPr>
        <w:t xml:space="preserve"> </w:t>
      </w:r>
      <w:r w:rsidRPr="00EF0DA5">
        <w:rPr>
          <w:rFonts w:ascii="Angsana New" w:hAnsi="Angsana New"/>
          <w:sz w:val="30"/>
          <w:szCs w:val="30"/>
          <w:cs/>
        </w:rPr>
        <w:t xml:space="preserve">จำนวน </w:t>
      </w:r>
      <w:r w:rsidR="005F656E" w:rsidRPr="00EF0DA5">
        <w:rPr>
          <w:rFonts w:ascii="Angsana New" w:hAnsi="Angsana New"/>
          <w:sz w:val="30"/>
          <w:szCs w:val="30"/>
        </w:rPr>
        <w:t>276</w:t>
      </w:r>
      <w:r w:rsidRPr="00EF0DA5">
        <w:rPr>
          <w:rFonts w:ascii="Angsana New" w:hAnsi="Angsana New"/>
          <w:sz w:val="30"/>
          <w:szCs w:val="30"/>
        </w:rPr>
        <w:t xml:space="preserve"> </w:t>
      </w:r>
      <w:r w:rsidRPr="00EF0DA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F0DA5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EF0DA5">
        <w:rPr>
          <w:rFonts w:ascii="Angsana New" w:hAnsi="Angsana New"/>
          <w:spacing w:val="-2"/>
          <w:sz w:val="30"/>
          <w:szCs w:val="30"/>
        </w:rPr>
        <w:t xml:space="preserve">739 </w:t>
      </w:r>
      <w:r w:rsidRPr="00EF0DA5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EF0DA5">
        <w:rPr>
          <w:rFonts w:ascii="Angsana New" w:hAnsi="Angsana New"/>
          <w:sz w:val="30"/>
          <w:szCs w:val="30"/>
          <w:cs/>
        </w:rPr>
        <w:t>ตามลำดับ</w:t>
      </w:r>
      <w:r w:rsidRPr="00EF0DA5">
        <w:rPr>
          <w:rFonts w:ascii="Angsana New" w:hAnsi="Angsana New"/>
          <w:sz w:val="30"/>
          <w:szCs w:val="30"/>
        </w:rPr>
        <w:t xml:space="preserve"> </w:t>
      </w:r>
    </w:p>
    <w:p w14:paraId="51909DFD" w14:textId="5B9D9CCF" w:rsidR="002C4259" w:rsidRPr="00EF0DA5" w:rsidRDefault="002C425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="Angsana New" w:hAnsi="Angsana New"/>
          <w:lang w:val="th-TH"/>
        </w:rPr>
      </w:pPr>
    </w:p>
    <w:p w14:paraId="7533782A" w14:textId="7483B841" w:rsidR="00CF40A9" w:rsidRPr="00EF0DA5" w:rsidRDefault="00CF40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F0DA5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EF0DA5">
        <w:rPr>
          <w:rFonts w:ascii="Angsana New" w:hAnsi="Angsana New" w:hint="cs"/>
          <w:sz w:val="30"/>
          <w:szCs w:val="30"/>
        </w:rPr>
        <w:t xml:space="preserve"> </w:t>
      </w:r>
      <w:r w:rsidRPr="00EF0DA5">
        <w:rPr>
          <w:rFonts w:ascii="Angsana New" w:hAnsi="Angsana New" w:hint="cs"/>
          <w:sz w:val="30"/>
          <w:szCs w:val="30"/>
          <w:cs/>
        </w:rPr>
        <w:t>ณ วันที่</w:t>
      </w:r>
      <w:r w:rsidRPr="00EF0DA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="003E2178" w:rsidRPr="00EF0DA5">
        <w:rPr>
          <w:rFonts w:ascii="Angsana New" w:hAnsi="Angsana New" w:hint="cs"/>
          <w:sz w:val="30"/>
          <w:szCs w:val="30"/>
        </w:rPr>
        <w:t>31</w:t>
      </w:r>
      <w:r w:rsidR="003E2178" w:rsidRPr="00EF0DA5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466371" w:rsidRPr="00EF0DA5">
        <w:rPr>
          <w:rFonts w:ascii="Angsana New" w:hAnsi="Angsana New" w:hint="cs"/>
          <w:sz w:val="30"/>
          <w:szCs w:val="30"/>
          <w:cs/>
        </w:rPr>
        <w:t xml:space="preserve"> </w:t>
      </w:r>
      <w:r w:rsidRPr="00EF0DA5">
        <w:rPr>
          <w:rFonts w:ascii="Angsana New" w:hAnsi="Angsana New" w:hint="cs"/>
          <w:sz w:val="30"/>
          <w:szCs w:val="30"/>
        </w:rPr>
        <w:t>256</w:t>
      </w:r>
      <w:r w:rsidR="000400F6" w:rsidRPr="00EF0DA5">
        <w:rPr>
          <w:rFonts w:ascii="Angsana New" w:hAnsi="Angsana New"/>
          <w:sz w:val="30"/>
          <w:szCs w:val="30"/>
        </w:rPr>
        <w:t>6</w:t>
      </w:r>
      <w:r w:rsidRPr="00EF0DA5">
        <w:rPr>
          <w:rFonts w:ascii="Angsana New" w:hAnsi="Angsana New" w:hint="cs"/>
          <w:sz w:val="30"/>
          <w:szCs w:val="30"/>
        </w:rPr>
        <w:t xml:space="preserve"> </w:t>
      </w:r>
      <w:r w:rsidRPr="00EF0DA5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EF0DA5">
        <w:rPr>
          <w:rFonts w:ascii="Angsana New" w:hAnsi="Angsana New" w:hint="cs"/>
          <w:sz w:val="30"/>
          <w:szCs w:val="30"/>
        </w:rPr>
        <w:t xml:space="preserve">31 </w:t>
      </w:r>
      <w:r w:rsidRPr="00EF0DA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EF0DA5">
        <w:rPr>
          <w:rFonts w:ascii="Angsana New" w:hAnsi="Angsana New" w:hint="cs"/>
          <w:sz w:val="30"/>
          <w:szCs w:val="30"/>
        </w:rPr>
        <w:t>256</w:t>
      </w:r>
      <w:r w:rsidR="000400F6" w:rsidRPr="00EF0DA5">
        <w:rPr>
          <w:rFonts w:ascii="Angsana New" w:hAnsi="Angsana New"/>
          <w:sz w:val="30"/>
          <w:szCs w:val="30"/>
        </w:rPr>
        <w:t>5</w:t>
      </w:r>
      <w:r w:rsidRPr="00EF0DA5">
        <w:rPr>
          <w:rFonts w:ascii="Angsana New" w:hAnsi="Angsana New" w:hint="cs"/>
          <w:sz w:val="30"/>
          <w:szCs w:val="30"/>
        </w:rPr>
        <w:t xml:space="preserve"> </w:t>
      </w:r>
      <w:r w:rsidRPr="00EF0DA5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1B5983" w14:textId="55E456D8" w:rsidR="00A15395" w:rsidRPr="00EF0DA5" w:rsidRDefault="00A15395" w:rsidP="00EF0DA5">
      <w:pPr>
        <w:rPr>
          <w:rFonts w:ascii="Angsana New" w:hAnsi="Angsana New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EF0DA5" w14:paraId="1178C65E" w14:textId="77777777" w:rsidTr="005E4962">
        <w:trPr>
          <w:tblHeader/>
        </w:trPr>
        <w:tc>
          <w:tcPr>
            <w:tcW w:w="2963" w:type="dxa"/>
          </w:tcPr>
          <w:p w14:paraId="4EC1B6F8" w14:textId="77777777" w:rsidR="002C4259" w:rsidRPr="00EF0DA5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895247A" w14:textId="77777777" w:rsidR="002C4259" w:rsidRPr="00EF0DA5" w:rsidRDefault="002C425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EF0DA5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EF0DA5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EF0DA5" w:rsidRDefault="002C4259" w:rsidP="00EF0DA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962" w:rsidRPr="00EF0DA5" w14:paraId="03606877" w14:textId="77777777" w:rsidTr="005E4962">
        <w:trPr>
          <w:tblHeader/>
        </w:trPr>
        <w:tc>
          <w:tcPr>
            <w:tcW w:w="2963" w:type="dxa"/>
          </w:tcPr>
          <w:p w14:paraId="615EC615" w14:textId="64B806EC" w:rsidR="005E4962" w:rsidRPr="00EF0DA5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BE20DD7" w14:textId="77777777" w:rsidR="005E4962" w:rsidRPr="00EF0DA5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5125AC81" w:rsidR="005E4962" w:rsidRPr="00EF0DA5" w:rsidRDefault="00DB199C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11E448DD" w14:textId="77777777" w:rsidR="005E4962" w:rsidRPr="00EF0DA5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124BEA85" w:rsidR="005E4962" w:rsidRPr="00EF0DA5" w:rsidRDefault="005E4962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5E4962" w:rsidRPr="00EF0DA5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35293D44" w:rsidR="005E4962" w:rsidRPr="00EF0DA5" w:rsidRDefault="00DB199C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  <w:gridSpan w:val="2"/>
          </w:tcPr>
          <w:p w14:paraId="1B7D4BE5" w14:textId="77777777" w:rsidR="005E4962" w:rsidRPr="00EF0DA5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7DF61607" w:rsidR="005E4962" w:rsidRPr="00EF0DA5" w:rsidRDefault="005E4962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E4962" w:rsidRPr="00EF0DA5" w14:paraId="42B47A86" w14:textId="77777777" w:rsidTr="005E4962">
        <w:trPr>
          <w:tblHeader/>
        </w:trPr>
        <w:tc>
          <w:tcPr>
            <w:tcW w:w="2963" w:type="dxa"/>
          </w:tcPr>
          <w:p w14:paraId="1798128A" w14:textId="24C056D2" w:rsidR="005E4962" w:rsidRPr="00EF0DA5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400BEC22" w14:textId="77777777" w:rsidR="005E4962" w:rsidRPr="00EF0DA5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04A789D1" w:rsidR="005E4962" w:rsidRPr="00EF0DA5" w:rsidRDefault="005E4962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DB199C" w:rsidRPr="00EF0DA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5739B98" w14:textId="77777777" w:rsidR="005E4962" w:rsidRPr="00EF0DA5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118A82F7" w:rsidR="005E4962" w:rsidRPr="00EF0DA5" w:rsidRDefault="005E4962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DB199C" w:rsidRPr="00EF0DA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3" w:type="dxa"/>
            <w:gridSpan w:val="2"/>
          </w:tcPr>
          <w:p w14:paraId="45C150A4" w14:textId="77777777" w:rsidR="005E4962" w:rsidRPr="00EF0DA5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6258F7D0" w:rsidR="005E4962" w:rsidRPr="00EF0DA5" w:rsidRDefault="005E4962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DB199C" w:rsidRPr="00EF0DA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2" w:type="dxa"/>
            <w:gridSpan w:val="2"/>
          </w:tcPr>
          <w:p w14:paraId="320ECB4E" w14:textId="77777777" w:rsidR="005E4962" w:rsidRPr="00EF0DA5" w:rsidRDefault="005E4962" w:rsidP="00EF0DA5">
            <w:pPr>
              <w:pStyle w:val="a1"/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11BC3DC8" w:rsidR="005E4962" w:rsidRPr="00EF0DA5" w:rsidRDefault="005E4962" w:rsidP="00EF0DA5">
            <w:pPr>
              <w:pStyle w:val="a1"/>
              <w:spacing w:line="240" w:lineRule="atLeast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DB199C" w:rsidRPr="00EF0DA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E4962" w:rsidRPr="00EF0DA5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5E4962" w:rsidRPr="00EF0DA5" w:rsidRDefault="005E496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5E4962" w:rsidRPr="00EF0DA5" w:rsidRDefault="005E4962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13DD" w:rsidRPr="00EF0DA5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6013DD" w:rsidRPr="00EF0DA5" w:rsidRDefault="0067271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6013DD" w:rsidRPr="00EF0DA5" w:rsidRDefault="006013DD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EF0DA5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6013DD" w:rsidRPr="00EF0DA5" w:rsidRDefault="006013DD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5E9DFD8D" w:rsidR="006013DD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630</w:t>
            </w:r>
            <w:r w:rsidR="00343418" w:rsidRPr="00EF0DA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11F5E36" w14:textId="77777777" w:rsidR="006013DD" w:rsidRPr="00EF0DA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39FF6777" w:rsidR="006013DD" w:rsidRPr="00EF0DA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E13C02" w:rsidRPr="00EF0DA5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14:paraId="66AC9606" w14:textId="77777777" w:rsidR="006013DD" w:rsidRPr="00EF0DA5" w:rsidRDefault="006013DD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1EABA1E0" w:rsidR="006013DD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275</w:t>
            </w:r>
            <w:r w:rsidR="00343418" w:rsidRPr="00EF0DA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D5E8561" w14:textId="77777777" w:rsidR="006013DD" w:rsidRPr="00EF0DA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16CA7B4D" w:rsidR="006013DD" w:rsidRPr="00EF0DA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AU"/>
              </w:rPr>
              <w:t>1</w:t>
            </w:r>
            <w:r w:rsidR="00E13C02" w:rsidRPr="00EF0DA5">
              <w:rPr>
                <w:rFonts w:ascii="Angsana New" w:hAnsi="Angsana New" w:hint="cs"/>
                <w:sz w:val="30"/>
                <w:szCs w:val="30"/>
                <w:cs/>
                <w:lang w:val="en-AU"/>
              </w:rPr>
              <w:t>42</w:t>
            </w:r>
          </w:p>
        </w:tc>
      </w:tr>
    </w:tbl>
    <w:p w14:paraId="19D79B50" w14:textId="77777777" w:rsidR="002C4259" w:rsidRPr="00EF0DA5" w:rsidRDefault="002C425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EF0DA5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EF0DA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 w:rsidRPr="00EF0D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F0D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EF0DA5" w:rsidRDefault="006013DD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EF0DA5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EF0DA5" w:rsidRDefault="006013DD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7259139D" w:rsidR="006013DD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416</w:t>
            </w:r>
            <w:r w:rsidR="00343418" w:rsidRPr="00EF0DA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CE26AD6" w14:textId="77777777" w:rsidR="006013DD" w:rsidRPr="00EF0DA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5211C52F" w:rsidR="006013DD" w:rsidRPr="00EF0DA5" w:rsidRDefault="00E13C0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407</w:t>
            </w:r>
          </w:p>
        </w:tc>
        <w:tc>
          <w:tcPr>
            <w:tcW w:w="270" w:type="dxa"/>
          </w:tcPr>
          <w:p w14:paraId="1E8F1F22" w14:textId="77777777" w:rsidR="006013DD" w:rsidRPr="00EF0DA5" w:rsidRDefault="006013DD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5E52677E" w:rsidR="006013DD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EF0DA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EF0DA5" w:rsidRDefault="006013D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EF0DA5" w:rsidRDefault="002C4259" w:rsidP="00EF0DA5">
      <w:pPr>
        <w:rPr>
          <w:rFonts w:ascii="Angsana New" w:hAnsi="Angsana New"/>
          <w:sz w:val="22"/>
          <w:szCs w:val="22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EF0DA5" w14:paraId="79860B14" w14:textId="77777777" w:rsidTr="00696DD7">
        <w:tc>
          <w:tcPr>
            <w:tcW w:w="4230" w:type="dxa"/>
          </w:tcPr>
          <w:p w14:paraId="11E5D786" w14:textId="039BACFC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EF0DA5" w:rsidRDefault="00696DD7" w:rsidP="00EF0DA5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5C12AE" w:rsidRPr="00EF0DA5" w14:paraId="20670098" w14:textId="77777777" w:rsidTr="00EA242C">
        <w:tc>
          <w:tcPr>
            <w:tcW w:w="4230" w:type="dxa"/>
          </w:tcPr>
          <w:p w14:paraId="070F4ED1" w14:textId="77777777" w:rsidR="005C12AE" w:rsidRPr="00EF0DA5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7CCFCB5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 xml:space="preserve"> - </w:t>
            </w:r>
          </w:p>
        </w:tc>
        <w:tc>
          <w:tcPr>
            <w:tcW w:w="270" w:type="dxa"/>
          </w:tcPr>
          <w:p w14:paraId="0CE54AEC" w14:textId="77777777" w:rsidR="005C12AE" w:rsidRPr="00EF0DA5" w:rsidRDefault="005C12AE" w:rsidP="00EF0DA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1E6C62DB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AU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33414243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 xml:space="preserve"> 7 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FD95A39" w14:textId="76D19750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>38</w:t>
            </w:r>
          </w:p>
        </w:tc>
      </w:tr>
      <w:tr w:rsidR="005C12AE" w:rsidRPr="00EF0DA5" w14:paraId="384A7E20" w14:textId="77777777" w:rsidTr="00EA242C">
        <w:tc>
          <w:tcPr>
            <w:tcW w:w="4230" w:type="dxa"/>
          </w:tcPr>
          <w:p w14:paraId="2A8E906D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62327536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 xml:space="preserve"> 280 </w:t>
            </w:r>
          </w:p>
        </w:tc>
        <w:tc>
          <w:tcPr>
            <w:tcW w:w="270" w:type="dxa"/>
          </w:tcPr>
          <w:p w14:paraId="60DA40EC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7B9607A6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AU"/>
              </w:rPr>
              <w:t>251</w:t>
            </w:r>
          </w:p>
        </w:tc>
        <w:tc>
          <w:tcPr>
            <w:tcW w:w="273" w:type="dxa"/>
          </w:tcPr>
          <w:p w14:paraId="13781108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6997D6D5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 xml:space="preserve"> 147 </w:t>
            </w:r>
          </w:p>
        </w:tc>
        <w:tc>
          <w:tcPr>
            <w:tcW w:w="272" w:type="dxa"/>
          </w:tcPr>
          <w:p w14:paraId="1B69506C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</w:p>
        </w:tc>
        <w:tc>
          <w:tcPr>
            <w:tcW w:w="1107" w:type="dxa"/>
          </w:tcPr>
          <w:p w14:paraId="323F0FB6" w14:textId="569B9348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>121</w:t>
            </w:r>
          </w:p>
        </w:tc>
      </w:tr>
      <w:tr w:rsidR="005C12AE" w:rsidRPr="00EF0DA5" w14:paraId="16608225" w14:textId="77777777" w:rsidTr="00EA242C">
        <w:tc>
          <w:tcPr>
            <w:tcW w:w="4230" w:type="dxa"/>
          </w:tcPr>
          <w:p w14:paraId="1CD576A1" w14:textId="77777777" w:rsidR="005C12AE" w:rsidRPr="00EF0DA5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44C7827E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 xml:space="preserve"> 4 </w:t>
            </w:r>
          </w:p>
        </w:tc>
        <w:tc>
          <w:tcPr>
            <w:tcW w:w="270" w:type="dxa"/>
          </w:tcPr>
          <w:p w14:paraId="39816A04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61E84D8D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AU"/>
              </w:rPr>
              <w:t>3</w:t>
            </w:r>
          </w:p>
        </w:tc>
        <w:tc>
          <w:tcPr>
            <w:tcW w:w="273" w:type="dxa"/>
          </w:tcPr>
          <w:p w14:paraId="36CB45D5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3D4D4AD1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 xml:space="preserve"> -</w:t>
            </w:r>
          </w:p>
        </w:tc>
        <w:tc>
          <w:tcPr>
            <w:tcW w:w="272" w:type="dxa"/>
          </w:tcPr>
          <w:p w14:paraId="2FE20DE2" w14:textId="77777777" w:rsidR="005C12AE" w:rsidRPr="00EF0DA5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E3B5CB7" w14:textId="7C7AD7E2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>-</w:t>
            </w:r>
          </w:p>
        </w:tc>
      </w:tr>
      <w:tr w:rsidR="005C12AE" w:rsidRPr="00EF0DA5" w14:paraId="658FC3EE" w14:textId="77777777" w:rsidTr="00EA242C">
        <w:tc>
          <w:tcPr>
            <w:tcW w:w="4230" w:type="dxa"/>
          </w:tcPr>
          <w:p w14:paraId="0F6D789F" w14:textId="77777777" w:rsidR="005C12AE" w:rsidRPr="00EF0DA5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34E5E880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  <w:t xml:space="preserve"> 284 </w:t>
            </w:r>
          </w:p>
        </w:tc>
        <w:tc>
          <w:tcPr>
            <w:tcW w:w="270" w:type="dxa"/>
          </w:tcPr>
          <w:p w14:paraId="5A4954D2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23419519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AU"/>
              </w:rPr>
              <w:t>254</w:t>
            </w:r>
          </w:p>
        </w:tc>
        <w:tc>
          <w:tcPr>
            <w:tcW w:w="273" w:type="dxa"/>
          </w:tcPr>
          <w:p w14:paraId="44BA15F3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50776BB5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  <w:t xml:space="preserve"> 154 </w:t>
            </w:r>
          </w:p>
        </w:tc>
        <w:tc>
          <w:tcPr>
            <w:tcW w:w="272" w:type="dxa"/>
          </w:tcPr>
          <w:p w14:paraId="4CD316C7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591DC15C" w14:textId="47CAC54A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  <w:t>159</w:t>
            </w:r>
          </w:p>
        </w:tc>
      </w:tr>
      <w:tr w:rsidR="005C12AE" w:rsidRPr="00EF0DA5" w14:paraId="5E61ECE6" w14:textId="77777777" w:rsidTr="00EA242C">
        <w:trPr>
          <w:trHeight w:val="209"/>
        </w:trPr>
        <w:tc>
          <w:tcPr>
            <w:tcW w:w="4230" w:type="dxa"/>
          </w:tcPr>
          <w:p w14:paraId="575C75AC" w14:textId="77777777" w:rsidR="005C12AE" w:rsidRPr="00EF0DA5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73155056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 xml:space="preserve"> (197)</w:t>
            </w:r>
          </w:p>
        </w:tc>
        <w:tc>
          <w:tcPr>
            <w:tcW w:w="270" w:type="dxa"/>
          </w:tcPr>
          <w:p w14:paraId="5D04AED8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1A6E9F52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lang w:val="en-AU"/>
              </w:rPr>
              <w:t>(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AU"/>
              </w:rPr>
              <w:t>197</w:t>
            </w:r>
            <w:r w:rsidRPr="00EF0DA5">
              <w:rPr>
                <w:rFonts w:ascii="Angsana New" w:hAnsi="Angsana New" w:hint="cs"/>
                <w:sz w:val="30"/>
                <w:szCs w:val="30"/>
                <w:lang w:val="en-AU"/>
              </w:rPr>
              <w:t>)</w:t>
            </w:r>
          </w:p>
        </w:tc>
        <w:tc>
          <w:tcPr>
            <w:tcW w:w="273" w:type="dxa"/>
          </w:tcPr>
          <w:p w14:paraId="00BEF574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106BCEA2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 xml:space="preserve"> (70)</w:t>
            </w:r>
          </w:p>
        </w:tc>
        <w:tc>
          <w:tcPr>
            <w:tcW w:w="272" w:type="dxa"/>
          </w:tcPr>
          <w:p w14:paraId="458FB923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5BE3E1F" w14:textId="0EAFF5E8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AU"/>
              </w:rPr>
              <w:t>(103)</w:t>
            </w:r>
          </w:p>
        </w:tc>
      </w:tr>
      <w:tr w:rsidR="005C12AE" w:rsidRPr="00EF0DA5" w14:paraId="4CDD0807" w14:textId="77777777" w:rsidTr="00EA242C">
        <w:tc>
          <w:tcPr>
            <w:tcW w:w="4230" w:type="dxa"/>
          </w:tcPr>
          <w:p w14:paraId="6DCA11E3" w14:textId="77777777" w:rsidR="005C12AE" w:rsidRPr="00EF0DA5" w:rsidRDefault="005C12AE" w:rsidP="00EF0DA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13B7EB48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  <w:t xml:space="preserve">87 </w:t>
            </w:r>
          </w:p>
        </w:tc>
        <w:tc>
          <w:tcPr>
            <w:tcW w:w="270" w:type="dxa"/>
          </w:tcPr>
          <w:p w14:paraId="053873C5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5202BB22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AU"/>
              </w:rPr>
              <w:t>57</w:t>
            </w:r>
          </w:p>
        </w:tc>
        <w:tc>
          <w:tcPr>
            <w:tcW w:w="273" w:type="dxa"/>
          </w:tcPr>
          <w:p w14:paraId="4F0F0EF2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12E2CD8F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  <w:t xml:space="preserve">84 </w:t>
            </w:r>
          </w:p>
        </w:tc>
        <w:tc>
          <w:tcPr>
            <w:tcW w:w="272" w:type="dxa"/>
          </w:tcPr>
          <w:p w14:paraId="6A546F51" w14:textId="77777777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426DD866" w:rsidR="005C12AE" w:rsidRPr="00EF0DA5" w:rsidRDefault="005C12A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AU"/>
              </w:rPr>
              <w:t>56</w:t>
            </w:r>
          </w:p>
        </w:tc>
      </w:tr>
    </w:tbl>
    <w:p w14:paraId="6BF536AE" w14:textId="6FEAE8BC" w:rsidR="00696DD7" w:rsidRPr="00EF0DA5" w:rsidRDefault="00696DD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CCCD7B5" w14:textId="168993B4" w:rsidR="001D4796" w:rsidRPr="00EF0DA5" w:rsidRDefault="0062239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F0DA5">
        <w:rPr>
          <w:rFonts w:ascii="Angsana New" w:hAnsi="Angsana New" w:hint="cs"/>
          <w:sz w:val="30"/>
          <w:szCs w:val="30"/>
          <w:cs/>
        </w:rPr>
        <w:t>บริษัทได้ตัดบัญชีลูกหนี้การค้าของบริษัทย่อยแห่งหนึ่งที่ได้ตั้งค่าเผื่อผลขาดทุนด้านเครดิตที่คาดว่าจะเกิดขึ้นแล้วทั้งจำนวน</w:t>
      </w:r>
      <w:r w:rsidR="009B3591" w:rsidRPr="00EF0DA5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9B3591" w:rsidRPr="00EF0DA5">
        <w:rPr>
          <w:rFonts w:ascii="Angsana New" w:hAnsi="Angsana New"/>
          <w:sz w:val="30"/>
          <w:szCs w:val="30"/>
        </w:rPr>
        <w:t xml:space="preserve">33 </w:t>
      </w:r>
      <w:r w:rsidR="009B3591" w:rsidRPr="00EF0DA5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EF0DA5">
        <w:rPr>
          <w:rFonts w:ascii="Angsana New" w:hAnsi="Angsana New" w:hint="cs"/>
          <w:sz w:val="30"/>
          <w:szCs w:val="30"/>
          <w:cs/>
        </w:rPr>
        <w:t xml:space="preserve">ออกจากงบการเงินเฉพาะกิจการสำหรับงวดสามเดือนสิ้นสุดวันที่ </w:t>
      </w:r>
      <w:r w:rsidRPr="00EF0DA5">
        <w:rPr>
          <w:rFonts w:ascii="Angsana New" w:hAnsi="Angsana New"/>
          <w:sz w:val="30"/>
          <w:szCs w:val="30"/>
        </w:rPr>
        <w:t>31</w:t>
      </w:r>
      <w:r w:rsidRPr="00EF0DA5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EF0DA5">
        <w:rPr>
          <w:rFonts w:ascii="Angsana New" w:hAnsi="Angsana New"/>
          <w:sz w:val="30"/>
          <w:szCs w:val="30"/>
        </w:rPr>
        <w:t>2566</w:t>
      </w:r>
    </w:p>
    <w:p w14:paraId="0212DD71" w14:textId="28C5DEF1" w:rsidR="0062239D" w:rsidRPr="00EF0DA5" w:rsidRDefault="0062239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A068172" w14:textId="76A0BE3D" w:rsidR="0062239D" w:rsidRPr="00EF0DA5" w:rsidRDefault="0062239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FAF2379" w14:textId="4CF08F6E" w:rsidR="0062239D" w:rsidRPr="00EF0DA5" w:rsidRDefault="0062239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3BB4AD3" w14:textId="77777777" w:rsidR="0062239D" w:rsidRPr="00EF0DA5" w:rsidRDefault="0062239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1B0C4358" w14:textId="408037E6" w:rsidR="0072294F" w:rsidRPr="00EF0DA5" w:rsidRDefault="0072294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1ED3D7C" w14:textId="555C8A19" w:rsidR="0072294F" w:rsidRPr="00EF0DA5" w:rsidRDefault="0072294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A2AC8EE" w14:textId="366B4939" w:rsidR="0072294F" w:rsidRPr="00EF0DA5" w:rsidRDefault="0072294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CE4E5B9" w14:textId="044DD821" w:rsidR="0072294F" w:rsidRPr="00EF0DA5" w:rsidRDefault="0072294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6A3662D" w14:textId="77777777" w:rsidR="0072294F" w:rsidRPr="00EF0DA5" w:rsidRDefault="0072294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907"/>
        <w:gridCol w:w="360"/>
        <w:gridCol w:w="1080"/>
        <w:gridCol w:w="270"/>
        <w:gridCol w:w="1080"/>
        <w:gridCol w:w="270"/>
        <w:gridCol w:w="1080"/>
        <w:gridCol w:w="270"/>
        <w:gridCol w:w="1080"/>
      </w:tblGrid>
      <w:tr w:rsidR="00CF40A9" w:rsidRPr="00EF0DA5" w14:paraId="378F5E9C" w14:textId="77777777" w:rsidTr="00DA58CF">
        <w:tc>
          <w:tcPr>
            <w:tcW w:w="2963" w:type="dxa"/>
          </w:tcPr>
          <w:p w14:paraId="29818636" w14:textId="77777777" w:rsidR="00CF40A9" w:rsidRPr="00EF0DA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907" w:type="dxa"/>
          </w:tcPr>
          <w:p w14:paraId="69067D96" w14:textId="77777777" w:rsidR="00CF40A9" w:rsidRPr="00EF0DA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90CD7A2" w14:textId="77777777" w:rsidR="00CF40A9" w:rsidRPr="00EF0DA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CB92A28" w14:textId="77777777" w:rsidR="00CF40A9" w:rsidRPr="00EF0DA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693253D" w14:textId="77777777" w:rsidR="00CF40A9" w:rsidRPr="00EF0DA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6084D6E" w14:textId="77777777" w:rsidR="00CF40A9" w:rsidRPr="00EF0DA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0A9" w:rsidRPr="00EF0DA5" w14:paraId="09A07542" w14:textId="77777777" w:rsidTr="00DA58CF">
        <w:tc>
          <w:tcPr>
            <w:tcW w:w="2963" w:type="dxa"/>
          </w:tcPr>
          <w:p w14:paraId="2F687773" w14:textId="77777777" w:rsidR="00CF40A9" w:rsidRPr="00EF0DA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7" w:type="dxa"/>
          </w:tcPr>
          <w:p w14:paraId="55BB3CAF" w14:textId="77777777" w:rsidR="00CF40A9" w:rsidRPr="00EF0DA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B13F179" w14:textId="77777777" w:rsidR="00CF40A9" w:rsidRPr="00EF0DA5" w:rsidRDefault="00CF40A9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37804" w14:textId="5A1C674F" w:rsidR="00CF40A9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6BFE8C0" w14:textId="77777777" w:rsidR="00CF40A9" w:rsidRPr="00EF0DA5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B50E989" w14:textId="117F20C7" w:rsidR="00CF40A9" w:rsidRPr="00EF0DA5" w:rsidRDefault="00CF40A9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A1C1A29" w14:textId="77777777" w:rsidR="00CF40A9" w:rsidRPr="00EF0DA5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49E97" w14:textId="327F618B" w:rsidR="00CF40A9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EE4DEE5" w14:textId="77777777" w:rsidR="00CF40A9" w:rsidRPr="00EF0DA5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47E171" w14:textId="43A4E764" w:rsidR="00CF40A9" w:rsidRPr="00EF0DA5" w:rsidRDefault="00CF40A9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F40A9" w:rsidRPr="00EF0DA5" w14:paraId="51BCC2DC" w14:textId="77777777" w:rsidTr="00DA58CF">
        <w:tc>
          <w:tcPr>
            <w:tcW w:w="2963" w:type="dxa"/>
          </w:tcPr>
          <w:p w14:paraId="122D6502" w14:textId="00076A83" w:rsidR="00CF40A9" w:rsidRPr="00EF0DA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7" w:type="dxa"/>
          </w:tcPr>
          <w:p w14:paraId="7288CB80" w14:textId="77777777" w:rsidR="00CF40A9" w:rsidRPr="00EF0DA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4F3DC2C" w14:textId="5A64BAA7" w:rsidR="00CF40A9" w:rsidRPr="00EF0DA5" w:rsidRDefault="00CF40A9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524267" w14:textId="02493C45" w:rsidR="00CF40A9" w:rsidRPr="00EF0DA5" w:rsidRDefault="00CF40A9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199C"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0CA28A8" w14:textId="77777777" w:rsidR="00CF40A9" w:rsidRPr="00EF0DA5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6869A8F" w14:textId="7AFF6FB3" w:rsidR="00CF40A9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4E43E82" w14:textId="77777777" w:rsidR="00CF40A9" w:rsidRPr="00EF0DA5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33EE3E9" w14:textId="2EB780CF" w:rsidR="00CF40A9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EBA1D97" w14:textId="77777777" w:rsidR="00CF40A9" w:rsidRPr="00EF0DA5" w:rsidRDefault="00CF40A9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0DE953" w14:textId="5480CE36" w:rsidR="00CF40A9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F40A9" w:rsidRPr="00EF0DA5" w14:paraId="4E6C19BA" w14:textId="77777777" w:rsidTr="00DA58CF">
        <w:tc>
          <w:tcPr>
            <w:tcW w:w="3870" w:type="dxa"/>
            <w:gridSpan w:val="2"/>
          </w:tcPr>
          <w:p w14:paraId="518C441E" w14:textId="77777777" w:rsidR="00CF40A9" w:rsidRPr="00EF0DA5" w:rsidRDefault="00CF40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D1E16B5" w14:textId="77777777" w:rsidR="00CF40A9" w:rsidRPr="00EF0DA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59CF21" w14:textId="77777777" w:rsidR="00CF40A9" w:rsidRPr="00EF0DA5" w:rsidRDefault="00CF40A9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6DD7" w:rsidRPr="00EF0DA5" w14:paraId="529F4B3F" w14:textId="77777777" w:rsidTr="00DA58CF">
        <w:tc>
          <w:tcPr>
            <w:tcW w:w="3870" w:type="dxa"/>
            <w:gridSpan w:val="2"/>
          </w:tcPr>
          <w:p w14:paraId="587DE648" w14:textId="0A22987A" w:rsidR="00696DD7" w:rsidRPr="00EF0DA5" w:rsidRDefault="00401E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96DD7"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360" w:type="dxa"/>
          </w:tcPr>
          <w:p w14:paraId="70F838BC" w14:textId="77777777" w:rsidR="00696DD7" w:rsidRPr="00EF0DA5" w:rsidRDefault="00696DD7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696DD7" w:rsidRPr="00EF0DA5" w:rsidRDefault="00696DD7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1058" w:rsidRPr="00EF0DA5" w14:paraId="5E6BA935" w14:textId="77777777" w:rsidTr="00DA58CF">
        <w:tc>
          <w:tcPr>
            <w:tcW w:w="3870" w:type="dxa"/>
            <w:gridSpan w:val="2"/>
          </w:tcPr>
          <w:p w14:paraId="2423CE43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60" w:type="dxa"/>
          </w:tcPr>
          <w:p w14:paraId="0CACA414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2A97DCFA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4AB40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FA62AE" w14:textId="23871B92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8A267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6B0031" w14:textId="771964F4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CF3292C" w14:textId="77777777" w:rsidR="00B51058" w:rsidRPr="00EF0DA5" w:rsidRDefault="00B51058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F6C54" w14:textId="224DA392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B51058" w:rsidRPr="00EF0DA5" w14:paraId="4002C2E7" w14:textId="77777777" w:rsidTr="00DA58CF">
        <w:tc>
          <w:tcPr>
            <w:tcW w:w="3870" w:type="dxa"/>
            <w:gridSpan w:val="2"/>
          </w:tcPr>
          <w:p w14:paraId="63473629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360" w:type="dxa"/>
          </w:tcPr>
          <w:p w14:paraId="3DF5AFEA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A88DD" w14:textId="1F051CE4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114C7E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B05F2E" w14:textId="63E796E3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E4046A5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3071A" w14:textId="2442DC4E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943E26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20F924" w14:textId="778F6621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51058" w:rsidRPr="00EF0DA5" w14:paraId="1F2CB075" w14:textId="77777777" w:rsidTr="00DA58CF">
        <w:tc>
          <w:tcPr>
            <w:tcW w:w="3870" w:type="dxa"/>
            <w:gridSpan w:val="2"/>
          </w:tcPr>
          <w:p w14:paraId="44FBF62E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60" w:type="dxa"/>
          </w:tcPr>
          <w:p w14:paraId="11200985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223227E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5005B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B5EDB" w14:textId="4829A58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2A917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D8D4E" w14:textId="06364689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D2BACA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547582" w14:textId="7045222C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1058" w:rsidRPr="00EF0DA5" w14:paraId="093CB63C" w14:textId="77777777" w:rsidTr="00DA58CF">
        <w:tc>
          <w:tcPr>
            <w:tcW w:w="3870" w:type="dxa"/>
            <w:gridSpan w:val="2"/>
          </w:tcPr>
          <w:p w14:paraId="107A33C4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20A46F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793190EC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2D07C4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8FB129" w14:textId="63C80896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8C4C42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565C11" w14:textId="412D679C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916B4B7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1FC7B2" w14:textId="654CADFA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B51058" w:rsidRPr="00EF0DA5" w14:paraId="537E9165" w14:textId="77777777" w:rsidTr="00DA58CF">
        <w:tc>
          <w:tcPr>
            <w:tcW w:w="3870" w:type="dxa"/>
            <w:gridSpan w:val="2"/>
          </w:tcPr>
          <w:p w14:paraId="7927C29B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561B7F6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ind w:right="-37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60" w:type="dxa"/>
          </w:tcPr>
          <w:p w14:paraId="10DB1164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919CED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1ED61" w14:textId="563E1F3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C65D3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8A8A65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37E30D" w14:textId="35EC286C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0E3BC5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972699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DE44F" w14:textId="7BB0732D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1EC7853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450705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83130D" w14:textId="062B1FF0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B51058" w:rsidRPr="00EF0DA5" w14:paraId="1A18F5F9" w14:textId="77777777" w:rsidTr="00DA58CF">
        <w:tc>
          <w:tcPr>
            <w:tcW w:w="3870" w:type="dxa"/>
            <w:gridSpan w:val="2"/>
          </w:tcPr>
          <w:p w14:paraId="399CA7F5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49E43ACB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28406935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0843700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4A898739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1F14AE1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5FDBE3B0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FD1DE2D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05C84DAC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</w:tbl>
    <w:p w14:paraId="2CD70643" w14:textId="6DFEE883" w:rsidR="00E43D8B" w:rsidRPr="00EF0DA5" w:rsidRDefault="00E43D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70"/>
        <w:gridCol w:w="1082"/>
        <w:gridCol w:w="270"/>
        <w:gridCol w:w="1080"/>
        <w:gridCol w:w="270"/>
        <w:gridCol w:w="1080"/>
      </w:tblGrid>
      <w:tr w:rsidR="00696DD7" w:rsidRPr="00EF0DA5" w14:paraId="1936A2A1" w14:textId="77777777" w:rsidTr="00A33A20">
        <w:trPr>
          <w:cantSplit/>
        </w:trPr>
        <w:tc>
          <w:tcPr>
            <w:tcW w:w="4229" w:type="dxa"/>
          </w:tcPr>
          <w:p w14:paraId="454B3A9E" w14:textId="4C2D544A" w:rsidR="00696DD7" w:rsidRPr="00EF0DA5" w:rsidRDefault="00401E6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696DD7"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31" w:type="dxa"/>
            <w:gridSpan w:val="7"/>
          </w:tcPr>
          <w:p w14:paraId="72148B73" w14:textId="77777777" w:rsidR="00696DD7" w:rsidRPr="00EF0DA5" w:rsidRDefault="00696DD7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6DD7" w:rsidRPr="00EF0DA5" w14:paraId="47B79183" w14:textId="77777777" w:rsidTr="00A33A20">
        <w:trPr>
          <w:cantSplit/>
        </w:trPr>
        <w:tc>
          <w:tcPr>
            <w:tcW w:w="4229" w:type="dxa"/>
          </w:tcPr>
          <w:p w14:paraId="57AF83C7" w14:textId="77777777" w:rsidR="00696DD7" w:rsidRPr="00EF0DA5" w:rsidRDefault="00696DD7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35F5D23" w14:textId="63730A48" w:rsidR="00696DD7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84B425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09FFE4A2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F2D1A0" w14:textId="77777777" w:rsidR="00696DD7" w:rsidRPr="00EF0DA5" w:rsidRDefault="00696DD7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660B87F" w14:textId="01D41340" w:rsidR="00696DD7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5792C404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76AC2A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696DD7" w:rsidRPr="00EF0DA5" w14:paraId="7787B4D6" w14:textId="77777777" w:rsidTr="00DA58CF">
        <w:trPr>
          <w:cantSplit/>
          <w:trHeight w:val="62"/>
        </w:trPr>
        <w:tc>
          <w:tcPr>
            <w:tcW w:w="4229" w:type="dxa"/>
          </w:tcPr>
          <w:p w14:paraId="6CBF3851" w14:textId="27218F53" w:rsidR="002C0115" w:rsidRPr="00EF0DA5" w:rsidRDefault="002C0115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7EE06A04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2501F8E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</w:tcPr>
          <w:p w14:paraId="56D7470D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BCDADF8" w14:textId="77777777" w:rsidR="00696DD7" w:rsidRPr="00EF0DA5" w:rsidRDefault="00696DD7" w:rsidP="00EF0DA5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3C97D152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746028B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3DC5A79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96DD7" w:rsidRPr="00EF0DA5" w14:paraId="2FC5F7D7" w14:textId="77777777" w:rsidTr="002C0115">
        <w:trPr>
          <w:cantSplit/>
        </w:trPr>
        <w:tc>
          <w:tcPr>
            <w:tcW w:w="4229" w:type="dxa"/>
          </w:tcPr>
          <w:p w14:paraId="74F03473" w14:textId="05191FC8" w:rsidR="00696DD7" w:rsidRPr="00EF0DA5" w:rsidRDefault="00696DD7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79" w:type="dxa"/>
          </w:tcPr>
          <w:p w14:paraId="3E190DEC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37F12C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72C080B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466C" w14:textId="77777777" w:rsidR="00696DD7" w:rsidRPr="00EF0DA5" w:rsidRDefault="00696DD7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34818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B196AA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EDB858" w14:textId="77777777" w:rsidR="00696DD7" w:rsidRPr="00EF0DA5" w:rsidRDefault="00696DD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115" w:rsidRPr="00EF0DA5" w14:paraId="136E2A74" w14:textId="77777777" w:rsidTr="002C0115">
        <w:trPr>
          <w:cantSplit/>
        </w:trPr>
        <w:tc>
          <w:tcPr>
            <w:tcW w:w="4229" w:type="dxa"/>
          </w:tcPr>
          <w:p w14:paraId="07C339BE" w14:textId="3EE1BA62" w:rsidR="002C0115" w:rsidRPr="00EF0DA5" w:rsidRDefault="002C0115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dxa"/>
          </w:tcPr>
          <w:p w14:paraId="678AEF95" w14:textId="05F5F365" w:rsidR="002C0115" w:rsidRPr="00EF0DA5" w:rsidRDefault="00B1033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1624DC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90DDD1" w14:textId="74B80509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A8939" w14:textId="77777777" w:rsidR="002C0115" w:rsidRPr="00EF0DA5" w:rsidRDefault="002C0115" w:rsidP="00EF0DA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8F1191" w14:textId="47872BB4" w:rsidR="002C0115" w:rsidRPr="00EF0DA5" w:rsidRDefault="00B1033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A1DAEB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82AC9" w14:textId="52A61664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2C0115" w:rsidRPr="00EF0DA5" w14:paraId="7496D77C" w14:textId="77777777" w:rsidTr="00A97066">
        <w:trPr>
          <w:cantSplit/>
        </w:trPr>
        <w:tc>
          <w:tcPr>
            <w:tcW w:w="4229" w:type="dxa"/>
          </w:tcPr>
          <w:p w14:paraId="660BF174" w14:textId="63309150" w:rsidR="002C0115" w:rsidRPr="00EF0DA5" w:rsidRDefault="002C0115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79" w:type="dxa"/>
          </w:tcPr>
          <w:p w14:paraId="733ACC33" w14:textId="599A638C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1B8B14C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5767253" w14:textId="3BCADFA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C0C9917" w14:textId="77777777" w:rsidR="002C0115" w:rsidRPr="00EF0DA5" w:rsidRDefault="002C0115" w:rsidP="00EF0DA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59F760" w14:textId="72E5C8CC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3873E6A2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396A3" w14:textId="22C864A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C0115" w:rsidRPr="00EF0DA5" w14:paraId="064FD739" w14:textId="77777777" w:rsidTr="008F23AF">
        <w:trPr>
          <w:cantSplit/>
        </w:trPr>
        <w:tc>
          <w:tcPr>
            <w:tcW w:w="4229" w:type="dxa"/>
          </w:tcPr>
          <w:p w14:paraId="6A751318" w14:textId="1013907A" w:rsidR="002C0115" w:rsidRPr="00EF0DA5" w:rsidRDefault="002C0115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86A6EFD" w14:textId="234C1636" w:rsidR="002C0115" w:rsidRPr="00EF0DA5" w:rsidRDefault="001A300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630AFA3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4CEBDE1" w14:textId="70F2D56B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A574D62" w14:textId="77777777" w:rsidR="002C0115" w:rsidRPr="00EF0DA5" w:rsidRDefault="002C0115" w:rsidP="00EF0DA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4090FA" w14:textId="3534C539" w:rsidR="002C0115" w:rsidRPr="00EF0DA5" w:rsidRDefault="001A300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06A1A1" w14:textId="4D6907ED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73A364" w14:textId="7CCA16C2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C0115" w:rsidRPr="00EF0DA5" w14:paraId="14E7538A" w14:textId="77777777" w:rsidTr="008F23AF">
        <w:trPr>
          <w:cantSplit/>
        </w:trPr>
        <w:tc>
          <w:tcPr>
            <w:tcW w:w="4229" w:type="dxa"/>
          </w:tcPr>
          <w:p w14:paraId="51074790" w14:textId="3084FEB1" w:rsidR="002C0115" w:rsidRPr="00EF0DA5" w:rsidRDefault="002C0115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F51509B" w14:textId="5836874C" w:rsidR="002C0115" w:rsidRPr="00EF0DA5" w:rsidRDefault="001A300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D8E165D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EFCAF46" w14:textId="2EF25C3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DCE0D4" w14:textId="77777777" w:rsidR="002C0115" w:rsidRPr="00EF0DA5" w:rsidRDefault="002C0115" w:rsidP="00EF0DA5">
            <w:pPr>
              <w:tabs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9FB08" w14:textId="51B67A89" w:rsidR="002C0115" w:rsidRPr="00EF0DA5" w:rsidRDefault="001A300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6104FD3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D33D65" w14:textId="00F6519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100</w:t>
            </w:r>
          </w:p>
        </w:tc>
      </w:tr>
    </w:tbl>
    <w:p w14:paraId="36AD1F8E" w14:textId="50E304A9" w:rsidR="00BE7900" w:rsidRPr="00EF0DA5" w:rsidRDefault="00BE7900" w:rsidP="00EF0DA5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27"/>
        <w:gridCol w:w="631"/>
        <w:gridCol w:w="270"/>
        <w:gridCol w:w="1080"/>
        <w:gridCol w:w="240"/>
        <w:gridCol w:w="30"/>
        <w:gridCol w:w="1082"/>
        <w:gridCol w:w="240"/>
        <w:gridCol w:w="30"/>
        <w:gridCol w:w="1080"/>
        <w:gridCol w:w="236"/>
        <w:gridCol w:w="34"/>
        <w:gridCol w:w="1080"/>
      </w:tblGrid>
      <w:tr w:rsidR="002C0115" w:rsidRPr="00EF0DA5" w14:paraId="5BA31E7C" w14:textId="77777777" w:rsidTr="00A33A20">
        <w:tc>
          <w:tcPr>
            <w:tcW w:w="3329" w:type="dxa"/>
            <w:shd w:val="clear" w:color="auto" w:fill="auto"/>
            <w:vAlign w:val="bottom"/>
          </w:tcPr>
          <w:p w14:paraId="09F13D9E" w14:textId="1383F718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0DA5">
              <w:br w:type="page"/>
            </w:r>
          </w:p>
        </w:tc>
        <w:tc>
          <w:tcPr>
            <w:tcW w:w="900" w:type="dxa"/>
            <w:gridSpan w:val="2"/>
          </w:tcPr>
          <w:p w14:paraId="06D57E7D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4"/>
            <w:shd w:val="clear" w:color="auto" w:fill="auto"/>
            <w:vAlign w:val="bottom"/>
          </w:tcPr>
          <w:p w14:paraId="47623BB4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E994E5F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shd w:val="clear" w:color="auto" w:fill="auto"/>
            <w:vAlign w:val="bottom"/>
          </w:tcPr>
          <w:p w14:paraId="7A604E27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0115" w:rsidRPr="00EF0DA5" w14:paraId="0BFCC992" w14:textId="77777777" w:rsidTr="00A33A20">
        <w:tc>
          <w:tcPr>
            <w:tcW w:w="3329" w:type="dxa"/>
            <w:shd w:val="clear" w:color="auto" w:fill="auto"/>
            <w:vAlign w:val="bottom"/>
          </w:tcPr>
          <w:p w14:paraId="1DC75916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3B15FB6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B17DDE" w14:textId="6BFF2E8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223682B2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40A05C" w14:textId="01B337DA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54BE03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0A7C10" w14:textId="63BAF7FB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465F22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BC75B7" w14:textId="766879B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20" w:firstLine="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C0115" w:rsidRPr="00EF0DA5" w14:paraId="6ADAA218" w14:textId="77777777" w:rsidTr="00A33A20">
        <w:tc>
          <w:tcPr>
            <w:tcW w:w="3329" w:type="dxa"/>
            <w:shd w:val="clear" w:color="auto" w:fill="auto"/>
            <w:vAlign w:val="bottom"/>
          </w:tcPr>
          <w:p w14:paraId="1BD55FAE" w14:textId="352CA84A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63C44783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BF85A5B" w14:textId="302CDA1D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</w:tcPr>
          <w:p w14:paraId="01AF593C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EFF1628" w14:textId="56B1AC79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01E1AF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3BEFA8" w14:textId="40F31504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65EE41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71EE95" w14:textId="69818295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0115" w:rsidRPr="00EF0DA5" w14:paraId="5E8ACD02" w14:textId="77777777" w:rsidTr="00A33A20">
        <w:tc>
          <w:tcPr>
            <w:tcW w:w="3329" w:type="dxa"/>
            <w:shd w:val="clear" w:color="auto" w:fill="auto"/>
          </w:tcPr>
          <w:p w14:paraId="60896462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1DCF293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4"/>
            <w:shd w:val="clear" w:color="auto" w:fill="auto"/>
          </w:tcPr>
          <w:p w14:paraId="6452A540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9A7CC3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2EB12FFD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0115" w:rsidRPr="00EF0DA5" w14:paraId="05D11CF6" w14:textId="77777777" w:rsidTr="00A33A20">
        <w:tc>
          <w:tcPr>
            <w:tcW w:w="3329" w:type="dxa"/>
            <w:shd w:val="clear" w:color="auto" w:fill="auto"/>
            <w:vAlign w:val="bottom"/>
          </w:tcPr>
          <w:p w14:paraId="5100CD19" w14:textId="088476BF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gridSpan w:val="2"/>
          </w:tcPr>
          <w:p w14:paraId="26C90C27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4"/>
            <w:shd w:val="clear" w:color="auto" w:fill="auto"/>
          </w:tcPr>
          <w:p w14:paraId="09E4065E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D50198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05AAD59A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C0115" w:rsidRPr="00EF0DA5" w14:paraId="0FC0AFB3" w14:textId="77777777" w:rsidTr="00A33A20">
        <w:tc>
          <w:tcPr>
            <w:tcW w:w="3329" w:type="dxa"/>
            <w:shd w:val="clear" w:color="auto" w:fill="auto"/>
          </w:tcPr>
          <w:p w14:paraId="0DE7A63D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  <w:gridSpan w:val="2"/>
          </w:tcPr>
          <w:p w14:paraId="0AE123D7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28B2FD" w14:textId="07CDB469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3.5 </w:t>
            </w:r>
            <w:r w:rsidR="00FA0632"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2239D"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0632" w:rsidRPr="00EF0DA5"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  <w:tc>
          <w:tcPr>
            <w:tcW w:w="270" w:type="dxa"/>
            <w:gridSpan w:val="2"/>
          </w:tcPr>
          <w:p w14:paraId="0667837B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C2BCAFE" w14:textId="4908896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3.5 - 4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174CC9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A50B" w14:textId="24E1E005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6D71AA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AE31FE" w14:textId="2E8793CC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2C0115" w:rsidRPr="00EF0DA5" w14:paraId="6389146F" w14:textId="77777777" w:rsidTr="00A33A20">
        <w:tc>
          <w:tcPr>
            <w:tcW w:w="3329" w:type="dxa"/>
            <w:shd w:val="clear" w:color="auto" w:fill="auto"/>
          </w:tcPr>
          <w:p w14:paraId="6E211202" w14:textId="77777777" w:rsidR="002C0115" w:rsidRPr="00EF0DA5" w:rsidRDefault="002C0115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5BCC879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  <w:gridSpan w:val="2"/>
          </w:tcPr>
          <w:p w14:paraId="3663733E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48EE96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8F5BAE6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60FCB30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F2F522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5BE7AD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C42F4" w14:textId="48D392BE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4144DD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CB11DBC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DB296" w14:textId="21CDC1B8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(13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0115" w:rsidRPr="00EF0DA5" w14:paraId="60DFDE5A" w14:textId="77777777" w:rsidTr="00A33A20">
        <w:tc>
          <w:tcPr>
            <w:tcW w:w="3329" w:type="dxa"/>
            <w:shd w:val="clear" w:color="auto" w:fill="auto"/>
          </w:tcPr>
          <w:p w14:paraId="1CE1CE8D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1DBDC41A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418DADC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890F35B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D49DD6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B7E1EC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77B15405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839829" w14:textId="77777777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64A68CC5" w:rsidR="002C0115" w:rsidRPr="00EF0DA5" w:rsidRDefault="002C01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613164" w:rsidRPr="00EF0DA5" w14:paraId="24A34B40" w14:textId="77777777" w:rsidTr="00DA58CF">
        <w:tc>
          <w:tcPr>
            <w:tcW w:w="3960" w:type="dxa"/>
            <w:gridSpan w:val="2"/>
            <w:shd w:val="clear" w:color="auto" w:fill="auto"/>
            <w:vAlign w:val="bottom"/>
          </w:tcPr>
          <w:p w14:paraId="3FCC1A40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17E44A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4"/>
            <w:shd w:val="clear" w:color="auto" w:fill="auto"/>
            <w:vAlign w:val="bottom"/>
          </w:tcPr>
          <w:p w14:paraId="739DB8F5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5"/>
            <w:shd w:val="clear" w:color="auto" w:fill="auto"/>
          </w:tcPr>
          <w:p w14:paraId="58C8A65E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64" w:rsidRPr="00EF0DA5" w14:paraId="54ACB58F" w14:textId="77777777" w:rsidTr="00DA58CF">
        <w:tc>
          <w:tcPr>
            <w:tcW w:w="3960" w:type="dxa"/>
            <w:gridSpan w:val="2"/>
            <w:shd w:val="clear" w:color="auto" w:fill="auto"/>
            <w:vAlign w:val="bottom"/>
          </w:tcPr>
          <w:p w14:paraId="2E3A957D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85B98C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2C013B" w14:textId="2663AC50" w:rsidR="00613164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7C38184F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0F0993C6" w14:textId="3B4192C8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54102E23" w14:textId="2DF59F19" w:rsidR="00613164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6DD5903" w14:textId="2EC72C59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13164" w:rsidRPr="00EF0DA5" w14:paraId="1B2768B2" w14:textId="77777777" w:rsidTr="00DA58CF">
        <w:tc>
          <w:tcPr>
            <w:tcW w:w="3960" w:type="dxa"/>
            <w:gridSpan w:val="2"/>
            <w:shd w:val="clear" w:color="auto" w:fill="auto"/>
            <w:vAlign w:val="bottom"/>
          </w:tcPr>
          <w:p w14:paraId="278AADB1" w14:textId="1AF167FC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36382B" w14:textId="23FE6EB6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1158D6E" w14:textId="34A103E2" w:rsidR="00613164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2DF9D90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7AC66AC" w14:textId="5021A5E2" w:rsidR="00613164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24CBE58D" w14:textId="5AF2CD7D" w:rsidR="00613164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4639315C" w14:textId="650BB66A" w:rsidR="00613164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13164" w:rsidRPr="00EF0DA5" w14:paraId="05829F44" w14:textId="77777777" w:rsidTr="00DA58CF">
        <w:tc>
          <w:tcPr>
            <w:tcW w:w="3960" w:type="dxa"/>
            <w:gridSpan w:val="2"/>
            <w:shd w:val="clear" w:color="auto" w:fill="auto"/>
          </w:tcPr>
          <w:p w14:paraId="51E83913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6185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0BC4206F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5"/>
            <w:shd w:val="clear" w:color="auto" w:fill="auto"/>
          </w:tcPr>
          <w:p w14:paraId="3781B17B" w14:textId="77777777" w:rsidR="00613164" w:rsidRPr="00EF0DA5" w:rsidRDefault="006131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EF0DA5" w14:paraId="739F8AEF" w14:textId="77777777" w:rsidTr="00DA58CF">
        <w:tc>
          <w:tcPr>
            <w:tcW w:w="3960" w:type="dxa"/>
            <w:gridSpan w:val="2"/>
            <w:shd w:val="clear" w:color="auto" w:fill="auto"/>
            <w:vAlign w:val="bottom"/>
          </w:tcPr>
          <w:p w14:paraId="73F9EDDB" w14:textId="78C3756D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</w:tcPr>
          <w:p w14:paraId="5626E464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2D14B7A8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5"/>
            <w:shd w:val="clear" w:color="auto" w:fill="auto"/>
          </w:tcPr>
          <w:p w14:paraId="53475BF4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81263" w:rsidRPr="00EF0DA5" w14:paraId="57D97056" w14:textId="77777777" w:rsidTr="00DA58CF">
        <w:tc>
          <w:tcPr>
            <w:tcW w:w="3960" w:type="dxa"/>
            <w:gridSpan w:val="2"/>
            <w:shd w:val="clear" w:color="auto" w:fill="auto"/>
          </w:tcPr>
          <w:p w14:paraId="7F24B689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0" w:type="dxa"/>
          </w:tcPr>
          <w:p w14:paraId="3E7BA6DF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8BD91A7" w14:textId="3EFCFE13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DC32B4" w:rsidRPr="00EF0DA5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E5014F"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A0632"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5014F"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5.5</w:t>
            </w:r>
          </w:p>
        </w:tc>
        <w:tc>
          <w:tcPr>
            <w:tcW w:w="240" w:type="dxa"/>
          </w:tcPr>
          <w:p w14:paraId="0B8988F1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36572DCA" w14:textId="6583A223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3.25 - 5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shd w:val="clear" w:color="auto" w:fill="auto"/>
          </w:tcPr>
          <w:p w14:paraId="776172C4" w14:textId="56A147AE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F9D7D36" w14:textId="4C40292B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</w:tr>
      <w:tr w:rsidR="00081263" w:rsidRPr="00EF0DA5" w14:paraId="688BC617" w14:textId="77777777" w:rsidTr="00DA58CF">
        <w:tc>
          <w:tcPr>
            <w:tcW w:w="3960" w:type="dxa"/>
            <w:gridSpan w:val="2"/>
            <w:shd w:val="clear" w:color="auto" w:fill="auto"/>
          </w:tcPr>
          <w:p w14:paraId="4BB7667D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70" w:type="dxa"/>
          </w:tcPr>
          <w:p w14:paraId="55E39BAE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7D84CFD" w14:textId="6C9F2A8D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00E332A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BCDC760" w14:textId="65FBCC6C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24B1B5" w14:textId="0447D2BA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E186C" w14:textId="24F5CD5D" w:rsidR="00081263" w:rsidRPr="00EF0DA5" w:rsidRDefault="000812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</w:p>
        </w:tc>
      </w:tr>
      <w:tr w:rsidR="000A548C" w:rsidRPr="00EF0DA5" w14:paraId="71BF55ED" w14:textId="77777777" w:rsidTr="00DA58CF">
        <w:tc>
          <w:tcPr>
            <w:tcW w:w="3960" w:type="dxa"/>
            <w:gridSpan w:val="2"/>
            <w:shd w:val="clear" w:color="auto" w:fill="auto"/>
          </w:tcPr>
          <w:p w14:paraId="553B5EE9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1B4E277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360D68E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513F1EE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49352A7A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22F698" w14:textId="526BEE5B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57 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D8158A" w14:textId="5CB9950E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58 </w:t>
            </w:r>
          </w:p>
        </w:tc>
      </w:tr>
      <w:tr w:rsidR="00DA58CF" w:rsidRPr="00EF0DA5" w14:paraId="2636590A" w14:textId="77777777" w:rsidTr="00FC326A">
        <w:tc>
          <w:tcPr>
            <w:tcW w:w="4230" w:type="dxa"/>
            <w:gridSpan w:val="3"/>
            <w:shd w:val="clear" w:color="auto" w:fill="auto"/>
          </w:tcPr>
          <w:p w14:paraId="014BD3E4" w14:textId="0DE9559F" w:rsidR="00DA58CF" w:rsidRPr="00EF0DA5" w:rsidRDefault="00DA58CF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</w:tcPr>
          <w:p w14:paraId="550C7079" w14:textId="77777777" w:rsidR="00DA58CF" w:rsidRPr="00EF0DA5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943B6F6" w14:textId="77777777" w:rsidR="00DA58CF" w:rsidRPr="00EF0DA5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5CEDAFB" w14:textId="77777777" w:rsidR="00DA58CF" w:rsidRPr="00EF0DA5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DA58CF" w:rsidRPr="00EF0DA5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BED40" w14:textId="17F5B243" w:rsidR="00DA58CF" w:rsidRPr="00EF0DA5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(20)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DA58CF" w:rsidRPr="00EF0DA5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4E2034" w14:textId="4F7528B5" w:rsidR="00DA58CF" w:rsidRPr="00EF0DA5" w:rsidRDefault="00DA58C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</w:tr>
      <w:tr w:rsidR="000A548C" w:rsidRPr="00EF0DA5" w14:paraId="0AF87F83" w14:textId="77777777" w:rsidTr="00DA58CF">
        <w:tc>
          <w:tcPr>
            <w:tcW w:w="3960" w:type="dxa"/>
            <w:gridSpan w:val="2"/>
            <w:shd w:val="clear" w:color="auto" w:fill="auto"/>
          </w:tcPr>
          <w:p w14:paraId="0E028890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123DAB12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2D89233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6E6DBDC5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5834840A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37 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7C3EF7A4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38 </w:t>
            </w:r>
          </w:p>
        </w:tc>
      </w:tr>
    </w:tbl>
    <w:p w14:paraId="2614C9F2" w14:textId="7643A2AF" w:rsidR="00AC6751" w:rsidRPr="00EF0DA5" w:rsidRDefault="00AC675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0FDF4EB" w14:textId="3A700384" w:rsidR="003C5518" w:rsidRPr="00EF0DA5" w:rsidRDefault="003C5518" w:rsidP="00EF0DA5">
      <w:pPr>
        <w:ind w:left="540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เงินให้กู้ยืมระยะสั้นแก่บุคคลหรือกิจการที่เกี่ยวข้องกันมีกำหนดชำระคืนเมื่อทวงถาม</w:t>
      </w:r>
    </w:p>
    <w:p w14:paraId="0A01FF30" w14:textId="77777777" w:rsidR="003C5518" w:rsidRPr="00EF0DA5" w:rsidRDefault="003C551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AA0276" w:rsidRPr="00EF0DA5" w14:paraId="740F540F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694047C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77CCC08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EF0DA5" w14:paraId="5BA32691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7FE3CC3C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1F0F22" w14:textId="2B52964A" w:rsidR="00AA0276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6F1F1B0E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677DBBF6" w:rsidR="00AA0276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06328CD4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A0276" w:rsidRPr="00EF0DA5" w14:paraId="24E73614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B18B15F" w14:textId="69AF9DC9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594EF8" w14:textId="7C4AD4EA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199C"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202A40CC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199C"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0083C8DC" w:rsidR="00AA0276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3FB129EA" w:rsidR="00AA0276" w:rsidRPr="00EF0DA5" w:rsidRDefault="00DB199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A0276" w:rsidRPr="00EF0DA5" w14:paraId="61BA836E" w14:textId="77777777" w:rsidTr="00324B4F">
        <w:tc>
          <w:tcPr>
            <w:tcW w:w="4228" w:type="dxa"/>
            <w:shd w:val="clear" w:color="auto" w:fill="auto"/>
          </w:tcPr>
          <w:p w14:paraId="55125589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B68526B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EF0DA5" w14:paraId="725C0CFD" w14:textId="77777777" w:rsidTr="003639FD">
        <w:tc>
          <w:tcPr>
            <w:tcW w:w="4228" w:type="dxa"/>
            <w:shd w:val="clear" w:color="auto" w:fill="auto"/>
            <w:vAlign w:val="bottom"/>
          </w:tcPr>
          <w:p w14:paraId="46BCB2AD" w14:textId="6540E661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01F6A04" w14:textId="3B78DE4B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548C" w:rsidRPr="00EF0DA5" w14:paraId="12FED80F" w14:textId="77777777" w:rsidTr="00324B4F">
        <w:tc>
          <w:tcPr>
            <w:tcW w:w="4228" w:type="dxa"/>
            <w:shd w:val="clear" w:color="auto" w:fill="auto"/>
          </w:tcPr>
          <w:p w14:paraId="4B50F6EA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C1D54AF" w14:textId="3A75C899" w:rsidR="000A548C" w:rsidRPr="00EF0DA5" w:rsidRDefault="00E5014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A548C" w:rsidRPr="00EF0DA5">
              <w:rPr>
                <w:rFonts w:asciiTheme="majorBidi" w:hAnsiTheme="majorBidi" w:cstheme="majorBidi"/>
                <w:sz w:val="30"/>
                <w:szCs w:val="30"/>
              </w:rPr>
              <w:t>.82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5F983360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4.22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3710329" w14:textId="3AE6BD93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24137ED8" w:rsidR="000A548C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33F4B1D6" w14:textId="77777777" w:rsidR="00DA58CF" w:rsidRPr="00EF0DA5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2E3F9C09" w14:textId="781D1451" w:rsidR="00DA58CF" w:rsidRPr="00EF0DA5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EF0DA5">
        <w:rPr>
          <w:rFonts w:asciiTheme="majorBidi" w:hAnsiTheme="majorBidi" w:cstheme="majorBidi"/>
          <w:sz w:val="30"/>
          <w:szCs w:val="30"/>
        </w:rPr>
        <w:t xml:space="preserve"> 38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ล้านบาท มีระยะเวลา </w:t>
      </w:r>
      <w:r w:rsidRPr="00EF0DA5">
        <w:rPr>
          <w:rFonts w:asciiTheme="majorBidi" w:hAnsiTheme="majorBidi" w:cstheme="majorBidi"/>
          <w:sz w:val="30"/>
          <w:szCs w:val="30"/>
        </w:rPr>
        <w:t>4 - 9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 xml:space="preserve">2567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-</w:t>
      </w:r>
      <w:r w:rsidRPr="00EF0DA5">
        <w:rPr>
          <w:rFonts w:asciiTheme="majorBidi" w:hAnsiTheme="majorBidi" w:cstheme="majorBidi"/>
          <w:sz w:val="30"/>
          <w:szCs w:val="30"/>
        </w:rPr>
        <w:t xml:space="preserve"> 2572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โดยมีกำหนดชำระเงินต้นและดอกเบี้ยเป็นรายปี </w:t>
      </w:r>
    </w:p>
    <w:p w14:paraId="0EA1543A" w14:textId="77777777" w:rsidR="00473F8B" w:rsidRPr="00EF0DA5" w:rsidRDefault="00473F8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115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EF0DA5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EF0DA5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EF0DA5" w:rsidRDefault="00AA0276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EF0DA5" w:rsidRDefault="00AA027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EF0DA5" w:rsidRDefault="00AA0276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276" w:rsidRPr="00EF0DA5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AA0276" w:rsidRPr="00EF0DA5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7B5F38A2" w:rsidR="00AA0276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905777C" w14:textId="77777777" w:rsidR="00AA0276" w:rsidRPr="00EF0DA5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018E0171" w:rsidR="00AA0276" w:rsidRPr="00EF0DA5" w:rsidRDefault="00AA0276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AA0276" w:rsidRPr="00EF0DA5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6FB22B1D" w:rsidR="00AA0276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43625E11" w14:textId="77777777" w:rsidR="00AA0276" w:rsidRPr="00EF0DA5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284C79CE" w:rsidR="00AA0276" w:rsidRPr="00EF0DA5" w:rsidRDefault="00AA0276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A0276" w:rsidRPr="00EF0DA5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AA0276" w:rsidRPr="00EF0DA5" w:rsidRDefault="00AA0276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518E28FF" w:rsidR="00AA0276" w:rsidRPr="00EF0DA5" w:rsidRDefault="00AA0276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B199C"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0123DD34" w14:textId="77777777" w:rsidR="00AA0276" w:rsidRPr="00EF0DA5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7F795DEE" w:rsidR="00AA0276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3D9B14F1" w14:textId="77777777" w:rsidR="00AA0276" w:rsidRPr="00EF0DA5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2F720DEE" w:rsidR="00AA0276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62ADEA1" w14:textId="77777777" w:rsidR="00AA0276" w:rsidRPr="00EF0DA5" w:rsidRDefault="00AA0276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234920B8" w:rsidR="00AA0276" w:rsidRPr="00EF0DA5" w:rsidRDefault="00DB199C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AA0276" w:rsidRPr="00EF0DA5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AA0276" w:rsidRPr="00EF0DA5" w:rsidRDefault="00AA0276" w:rsidP="00EF0DA5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5629" w:rsidRPr="00EF0DA5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C65629" w:rsidRPr="00EF0DA5" w:rsidRDefault="00C65629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C65629" w:rsidRPr="00EF0DA5" w:rsidRDefault="00C6562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1058" w:rsidRPr="00EF0DA5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5F8A851D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34E461CE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9129F0E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</w:t>
            </w:r>
          </w:p>
        </w:tc>
        <w:tc>
          <w:tcPr>
            <w:tcW w:w="270" w:type="dxa"/>
          </w:tcPr>
          <w:p w14:paraId="75380E34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57F82CF9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41 </w:t>
            </w:r>
          </w:p>
        </w:tc>
        <w:tc>
          <w:tcPr>
            <w:tcW w:w="270" w:type="dxa"/>
          </w:tcPr>
          <w:p w14:paraId="63C316C7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66C80341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</w:tr>
      <w:tr w:rsidR="00B51058" w:rsidRPr="00EF0DA5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70158C8A" w:rsidR="00B51058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158" w:right="-37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B51058" w:rsidRPr="00EF0DA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01205F9D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35D44A8F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F81D2A2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66E2410B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46 </w:t>
            </w:r>
          </w:p>
        </w:tc>
        <w:tc>
          <w:tcPr>
            <w:tcW w:w="270" w:type="dxa"/>
          </w:tcPr>
          <w:p w14:paraId="225DE05F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6793E316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B51058" w:rsidRPr="00EF0DA5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588F01AF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37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70" w:type="dxa"/>
          </w:tcPr>
          <w:p w14:paraId="40F94B66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48872685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308</w:t>
            </w:r>
          </w:p>
        </w:tc>
        <w:tc>
          <w:tcPr>
            <w:tcW w:w="270" w:type="dxa"/>
          </w:tcPr>
          <w:p w14:paraId="28C4A663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10E6351D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</w:p>
        </w:tc>
        <w:tc>
          <w:tcPr>
            <w:tcW w:w="270" w:type="dxa"/>
          </w:tcPr>
          <w:p w14:paraId="1A28C505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368C8E69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B51058" w:rsidRPr="00EF0DA5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B51058" w:rsidRPr="00EF0DA5" w:rsidRDefault="00B51058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209B3EE1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375" w:hanging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0B89639F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7FCE5844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353</w:t>
            </w:r>
          </w:p>
        </w:tc>
        <w:tc>
          <w:tcPr>
            <w:tcW w:w="270" w:type="dxa"/>
          </w:tcPr>
          <w:p w14:paraId="3BB14EF9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6A906583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88 </w:t>
            </w:r>
          </w:p>
        </w:tc>
        <w:tc>
          <w:tcPr>
            <w:tcW w:w="270" w:type="dxa"/>
          </w:tcPr>
          <w:p w14:paraId="64B2FCC8" w14:textId="77777777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3D153D88" w:rsidR="00B51058" w:rsidRPr="00EF0DA5" w:rsidRDefault="00B5105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</w:tbl>
    <w:p w14:paraId="0EC9D559" w14:textId="65DC531C" w:rsidR="00AA0276" w:rsidRPr="00EF0DA5" w:rsidRDefault="00AA0276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DE0E82" w:rsidRPr="00EF0DA5" w14:paraId="5089594D" w14:textId="77777777" w:rsidTr="000B649D">
        <w:trPr>
          <w:cantSplit/>
          <w:tblHeader/>
        </w:trPr>
        <w:tc>
          <w:tcPr>
            <w:tcW w:w="4228" w:type="dxa"/>
          </w:tcPr>
          <w:p w14:paraId="253A6677" w14:textId="77777777" w:rsidR="00DE0E82" w:rsidRPr="00EF0DA5" w:rsidRDefault="00DE0E82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4C79A40B" w14:textId="77777777" w:rsidR="00DE0E82" w:rsidRPr="00EF0DA5" w:rsidRDefault="00DE0E82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971867" w14:textId="77777777" w:rsidR="00DE0E82" w:rsidRPr="00EF0DA5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902286" w14:textId="77777777" w:rsidR="00DE0E82" w:rsidRPr="00EF0DA5" w:rsidRDefault="00DE0E82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0E82" w:rsidRPr="00EF0DA5" w14:paraId="02FFA01D" w14:textId="77777777" w:rsidTr="000B649D">
        <w:trPr>
          <w:cantSplit/>
          <w:tblHeader/>
        </w:trPr>
        <w:tc>
          <w:tcPr>
            <w:tcW w:w="4228" w:type="dxa"/>
          </w:tcPr>
          <w:p w14:paraId="4033CB05" w14:textId="77777777" w:rsidR="00DE0E82" w:rsidRPr="00EF0DA5" w:rsidRDefault="00DE0E82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1E0055D0" w14:textId="77777777" w:rsidR="00DE0E82" w:rsidRPr="00EF0DA5" w:rsidRDefault="00DE0E82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DE8BB9F" w14:textId="77777777" w:rsidR="00DE0E82" w:rsidRPr="00EF0DA5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47278F0" w14:textId="77777777" w:rsidR="00DE0E82" w:rsidRPr="00EF0DA5" w:rsidRDefault="00DE0E82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6964F2E" w14:textId="77777777" w:rsidR="00DE0E82" w:rsidRPr="00EF0DA5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F684FD4" w14:textId="77777777" w:rsidR="00DE0E82" w:rsidRPr="00EF0DA5" w:rsidRDefault="00DE0E82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0FCB7A18" w14:textId="77777777" w:rsidR="00DE0E82" w:rsidRPr="00EF0DA5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C17AAC9" w14:textId="77777777" w:rsidR="00DE0E82" w:rsidRPr="00EF0DA5" w:rsidRDefault="00DE0E82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E0E82" w:rsidRPr="00EF0DA5" w14:paraId="4D8E01AF" w14:textId="77777777" w:rsidTr="000B649D">
        <w:trPr>
          <w:cantSplit/>
          <w:tblHeader/>
        </w:trPr>
        <w:tc>
          <w:tcPr>
            <w:tcW w:w="4228" w:type="dxa"/>
          </w:tcPr>
          <w:p w14:paraId="23AE29C4" w14:textId="77777777" w:rsidR="00DE0E82" w:rsidRPr="00EF0DA5" w:rsidRDefault="00DE0E82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6B8504A4" w14:textId="77777777" w:rsidR="00DE0E82" w:rsidRPr="00EF0DA5" w:rsidRDefault="00DE0E82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9100083" w14:textId="77777777" w:rsidR="00DE0E82" w:rsidRPr="00EF0DA5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5F08206" w14:textId="77777777" w:rsidR="00DE0E82" w:rsidRPr="00EF0DA5" w:rsidRDefault="00DE0E82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6B8F141" w14:textId="77777777" w:rsidR="00DE0E82" w:rsidRPr="00EF0DA5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00C129E" w14:textId="77777777" w:rsidR="00DE0E82" w:rsidRPr="00EF0DA5" w:rsidRDefault="00DE0E82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7A332697" w14:textId="77777777" w:rsidR="00DE0E82" w:rsidRPr="00EF0DA5" w:rsidRDefault="00DE0E82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75C5DFA" w14:textId="77777777" w:rsidR="00DE0E82" w:rsidRPr="00EF0DA5" w:rsidRDefault="00DE0E82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E0E82" w:rsidRPr="00EF0DA5" w14:paraId="50E68304" w14:textId="77777777" w:rsidTr="000B649D">
        <w:trPr>
          <w:cantSplit/>
          <w:tblHeader/>
        </w:trPr>
        <w:tc>
          <w:tcPr>
            <w:tcW w:w="4228" w:type="dxa"/>
          </w:tcPr>
          <w:p w14:paraId="5BE36373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3D6B1A8E" w14:textId="77777777" w:rsidR="00DE0E82" w:rsidRPr="00EF0DA5" w:rsidRDefault="00DE0E82" w:rsidP="00EF0DA5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1805" w:rsidRPr="00EF0DA5" w14:paraId="2F3DEB03" w14:textId="77777777" w:rsidTr="002472BC">
        <w:trPr>
          <w:cantSplit/>
        </w:trPr>
        <w:tc>
          <w:tcPr>
            <w:tcW w:w="4228" w:type="dxa"/>
          </w:tcPr>
          <w:p w14:paraId="0C86FDE3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31C6B5EC" w14:textId="77777777" w:rsidR="00D41805" w:rsidRPr="00EF0DA5" w:rsidRDefault="00D41805" w:rsidP="00EF0DA5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41805" w:rsidRPr="00EF0DA5" w14:paraId="08216A68" w14:textId="77777777" w:rsidTr="002472BC">
        <w:trPr>
          <w:cantSplit/>
        </w:trPr>
        <w:tc>
          <w:tcPr>
            <w:tcW w:w="4228" w:type="dxa"/>
          </w:tcPr>
          <w:p w14:paraId="756DA87B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0AE56116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4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CA39C6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71DED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3BB08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AE2A4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</w:p>
        </w:tc>
        <w:tc>
          <w:tcPr>
            <w:tcW w:w="270" w:type="dxa"/>
          </w:tcPr>
          <w:p w14:paraId="1C25AB63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2CA777" w14:textId="77777777" w:rsidR="00D41805" w:rsidRPr="00EF0DA5" w:rsidRDefault="00D4180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B6355D" w:rsidRPr="00EF0DA5" w14:paraId="03B104E8" w14:textId="77777777" w:rsidTr="002472BC">
        <w:trPr>
          <w:cantSplit/>
          <w:trHeight w:val="80"/>
        </w:trPr>
        <w:tc>
          <w:tcPr>
            <w:tcW w:w="4228" w:type="dxa"/>
          </w:tcPr>
          <w:p w14:paraId="04FBDA19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4CEA9B0B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45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F4AC40B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FCC09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5360A4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F5895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left="-18" w:right="6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0E62047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0F698" w14:textId="77E300A9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5"/>
              </w:tabs>
              <w:spacing w:line="240" w:lineRule="auto"/>
              <w:ind w:left="-18" w:right="-735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355D" w:rsidRPr="00EF0DA5" w14:paraId="061F7DFA" w14:textId="77777777" w:rsidTr="002472BC">
        <w:trPr>
          <w:cantSplit/>
          <w:trHeight w:val="389"/>
        </w:trPr>
        <w:tc>
          <w:tcPr>
            <w:tcW w:w="4228" w:type="dxa"/>
          </w:tcPr>
          <w:p w14:paraId="3915EA09" w14:textId="77777777" w:rsidR="00B6355D" w:rsidRPr="00EF0DA5" w:rsidRDefault="00B6355D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8C02620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 </w:t>
            </w:r>
          </w:p>
        </w:tc>
        <w:tc>
          <w:tcPr>
            <w:tcW w:w="270" w:type="dxa"/>
          </w:tcPr>
          <w:p w14:paraId="1E835EB6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D531BA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E17C97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75ACC2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716AB7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17B8F7" w14:textId="77777777" w:rsidR="00B6355D" w:rsidRPr="00EF0DA5" w:rsidRDefault="00B635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</w:t>
            </w:r>
          </w:p>
        </w:tc>
      </w:tr>
      <w:tr w:rsidR="005F656E" w:rsidRPr="00EF0DA5" w14:paraId="53196B6C" w14:textId="77777777" w:rsidTr="007853DF">
        <w:trPr>
          <w:cantSplit/>
          <w:trHeight w:val="389"/>
        </w:trPr>
        <w:tc>
          <w:tcPr>
            <w:tcW w:w="4228" w:type="dxa"/>
          </w:tcPr>
          <w:p w14:paraId="53CC3ED2" w14:textId="1FFD1CD2" w:rsidR="005F656E" w:rsidRPr="00EF0DA5" w:rsidRDefault="005F656E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5D92E098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F0D0B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4596E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7A329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1956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CFFD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2C4ED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E82" w:rsidRPr="00EF0DA5" w14:paraId="51856D0E" w14:textId="77777777" w:rsidTr="007853DF">
        <w:trPr>
          <w:cantSplit/>
          <w:trHeight w:val="389"/>
        </w:trPr>
        <w:tc>
          <w:tcPr>
            <w:tcW w:w="4228" w:type="dxa"/>
          </w:tcPr>
          <w:p w14:paraId="336C165B" w14:textId="4C47640D" w:rsidR="00DE0E82" w:rsidRPr="00EF0DA5" w:rsidRDefault="00DE0E82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54A26E62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190D2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CDC5B7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70061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66FAB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B237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F9935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56E" w:rsidRPr="00EF0DA5" w14:paraId="1A40A182" w14:textId="77777777" w:rsidTr="007853DF">
        <w:trPr>
          <w:cantSplit/>
          <w:trHeight w:val="389"/>
        </w:trPr>
        <w:tc>
          <w:tcPr>
            <w:tcW w:w="4228" w:type="dxa"/>
          </w:tcPr>
          <w:p w14:paraId="113AF856" w14:textId="77777777" w:rsidR="005F656E" w:rsidRPr="00EF0DA5" w:rsidRDefault="005F656E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E55B683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9478D11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FB97F9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5701FA48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EB794C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4199039E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2CA848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3C5518" w:rsidRPr="00EF0DA5" w14:paraId="6D02CFD1" w14:textId="77777777" w:rsidTr="00324B4F">
        <w:trPr>
          <w:cantSplit/>
          <w:tblHeader/>
        </w:trPr>
        <w:tc>
          <w:tcPr>
            <w:tcW w:w="4228" w:type="dxa"/>
          </w:tcPr>
          <w:p w14:paraId="37EB5E6B" w14:textId="77777777" w:rsidR="003C5518" w:rsidRPr="00EF0DA5" w:rsidRDefault="003C5518" w:rsidP="00EF0DA5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B91FA2C" w14:textId="77777777" w:rsidR="003C5518" w:rsidRPr="00EF0DA5" w:rsidRDefault="003C5518" w:rsidP="00EF0DA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3758E2" w14:textId="77777777" w:rsidR="003C5518" w:rsidRPr="00EF0DA5" w:rsidRDefault="003C551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85982FD" w14:textId="77777777" w:rsidR="003C5518" w:rsidRPr="00EF0DA5" w:rsidRDefault="003C5518" w:rsidP="00EF0DA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97723" w:rsidRPr="00EF0DA5" w14:paraId="706AC745" w14:textId="77777777" w:rsidTr="00324B4F">
        <w:trPr>
          <w:cantSplit/>
          <w:trHeight w:val="389"/>
        </w:trPr>
        <w:tc>
          <w:tcPr>
            <w:tcW w:w="4228" w:type="dxa"/>
          </w:tcPr>
          <w:p w14:paraId="4A90B019" w14:textId="77777777" w:rsidR="00097723" w:rsidRPr="00EF0DA5" w:rsidRDefault="00097723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2BC09942" w14:textId="44895E56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24 </w:t>
            </w:r>
          </w:p>
        </w:tc>
        <w:tc>
          <w:tcPr>
            <w:tcW w:w="270" w:type="dxa"/>
          </w:tcPr>
          <w:p w14:paraId="16C43B37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7215D9E0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5689469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44ADB4E6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56 </w:t>
            </w:r>
          </w:p>
        </w:tc>
        <w:tc>
          <w:tcPr>
            <w:tcW w:w="270" w:type="dxa"/>
          </w:tcPr>
          <w:p w14:paraId="66A50C8E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6311D3D1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097723" w:rsidRPr="00EF0DA5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097723" w:rsidRPr="00EF0DA5" w:rsidRDefault="00097723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64F4E960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34 </w:t>
            </w:r>
          </w:p>
        </w:tc>
        <w:tc>
          <w:tcPr>
            <w:tcW w:w="270" w:type="dxa"/>
          </w:tcPr>
          <w:p w14:paraId="3790FF66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7F439545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10802901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5701AD3A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128 </w:t>
            </w:r>
          </w:p>
        </w:tc>
        <w:tc>
          <w:tcPr>
            <w:tcW w:w="270" w:type="dxa"/>
          </w:tcPr>
          <w:p w14:paraId="00BF521C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6B17CFF0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097723" w:rsidRPr="00EF0DA5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097723" w:rsidRPr="00EF0DA5" w:rsidRDefault="00097723" w:rsidP="00EF0DA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22A9E371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58 </w:t>
            </w:r>
          </w:p>
        </w:tc>
        <w:tc>
          <w:tcPr>
            <w:tcW w:w="270" w:type="dxa"/>
          </w:tcPr>
          <w:p w14:paraId="6995E18C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63567A5D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C12AAE6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765F6375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184 </w:t>
            </w:r>
          </w:p>
        </w:tc>
        <w:tc>
          <w:tcPr>
            <w:tcW w:w="270" w:type="dxa"/>
          </w:tcPr>
          <w:p w14:paraId="7DDCE8FF" w14:textId="77777777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57317CD2" w:rsidR="00097723" w:rsidRPr="00EF0DA5" w:rsidRDefault="0009772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</w:p>
        </w:tc>
      </w:tr>
    </w:tbl>
    <w:p w14:paraId="73319FAD" w14:textId="77777777" w:rsidR="007F24D9" w:rsidRPr="00EF0DA5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46F4D1" w14:textId="181B943D" w:rsidR="007F24D9" w:rsidRPr="00EF0DA5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EF0DA5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524479" w:rsidRPr="00EF0DA5">
        <w:rPr>
          <w:rFonts w:asciiTheme="majorBidi" w:hAnsiTheme="majorBidi" w:cstheme="majorBidi"/>
          <w:sz w:val="30"/>
          <w:szCs w:val="30"/>
        </w:rPr>
        <w:t xml:space="preserve">1 - 5 </w:t>
      </w:r>
      <w:r w:rsidRPr="00EF0DA5">
        <w:rPr>
          <w:rFonts w:asciiTheme="majorBidi" w:hAnsiTheme="majorBidi" w:cstheme="majorBidi"/>
          <w:sz w:val="30"/>
          <w:szCs w:val="30"/>
          <w:cs/>
        </w:rPr>
        <w:t>ปี สิ้นสุด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>256</w:t>
      </w:r>
      <w:r w:rsidR="00FF0ED7" w:rsidRPr="00EF0DA5">
        <w:rPr>
          <w:rFonts w:asciiTheme="majorBidi" w:hAnsiTheme="majorBidi" w:cstheme="majorBidi"/>
          <w:sz w:val="30"/>
          <w:szCs w:val="30"/>
        </w:rPr>
        <w:t>6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-</w:t>
      </w:r>
      <w:r w:rsidRPr="00EF0DA5">
        <w:rPr>
          <w:rFonts w:asciiTheme="majorBidi" w:hAnsiTheme="majorBidi" w:cstheme="majorBidi"/>
          <w:sz w:val="30"/>
          <w:szCs w:val="30"/>
        </w:rPr>
        <w:t xml:space="preserve"> 25</w:t>
      </w:r>
      <w:r w:rsidR="00333954" w:rsidRPr="00EF0DA5">
        <w:rPr>
          <w:rFonts w:asciiTheme="majorBidi" w:hAnsiTheme="majorBidi" w:cstheme="majorBidi"/>
          <w:sz w:val="30"/>
          <w:szCs w:val="30"/>
        </w:rPr>
        <w:t>7</w:t>
      </w:r>
      <w:r w:rsidR="00FF0ED7" w:rsidRPr="00EF0DA5">
        <w:rPr>
          <w:rFonts w:asciiTheme="majorBidi" w:hAnsiTheme="majorBidi" w:cstheme="majorBidi"/>
          <w:sz w:val="30"/>
          <w:szCs w:val="30"/>
        </w:rPr>
        <w:t>1</w:t>
      </w:r>
    </w:p>
    <w:p w14:paraId="612AF527" w14:textId="77777777" w:rsidR="007F24D9" w:rsidRPr="00EF0DA5" w:rsidRDefault="007F24D9" w:rsidP="00EF0D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A3DC42" w14:textId="615306E9" w:rsidR="00DA58CF" w:rsidRPr="00EF0DA5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</w:t>
      </w:r>
      <w:r w:rsidR="00053DF8" w:rsidRPr="00EF0DA5">
        <w:rPr>
          <w:rFonts w:asciiTheme="majorBidi" w:hAnsiTheme="majorBidi" w:cstheme="majorBidi" w:hint="cs"/>
          <w:sz w:val="30"/>
          <w:szCs w:val="30"/>
          <w:cs/>
        </w:rPr>
        <w:t>กับบุคคลหรือกิจการอื่นที่เกี่ยวข้องกัน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ที่จะต้องจ่ายชำระค่าเช่าตามเงื่อนไขที่ระบุในสัญญาเช่าที่ดินพร้อมสิ่งปลูกสร้าง สัญญาดังกล่าวมีระยะเวลาเช่า </w:t>
      </w:r>
      <w:r w:rsidRPr="00EF0DA5">
        <w:rPr>
          <w:rFonts w:asciiTheme="majorBidi" w:hAnsiTheme="majorBidi" w:cstheme="majorBidi"/>
          <w:sz w:val="30"/>
          <w:szCs w:val="30"/>
        </w:rPr>
        <w:t>3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Pr="00EF0DA5">
        <w:rPr>
          <w:rFonts w:asciiTheme="majorBidi" w:hAnsiTheme="majorBidi" w:cstheme="majorBidi"/>
          <w:sz w:val="30"/>
          <w:szCs w:val="30"/>
        </w:rPr>
        <w:t>31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EF0DA5">
        <w:rPr>
          <w:rFonts w:asciiTheme="majorBidi" w:hAnsiTheme="majorBidi" w:cstheme="majorBidi"/>
          <w:sz w:val="30"/>
          <w:szCs w:val="30"/>
        </w:rPr>
        <w:t>25</w:t>
      </w:r>
      <w:r w:rsidR="0062239D" w:rsidRPr="00EF0DA5">
        <w:rPr>
          <w:rFonts w:asciiTheme="majorBidi" w:hAnsiTheme="majorBidi" w:cstheme="majorBidi"/>
          <w:sz w:val="30"/>
          <w:szCs w:val="30"/>
        </w:rPr>
        <w:t>67</w:t>
      </w:r>
    </w:p>
    <w:p w14:paraId="1F59EB0F" w14:textId="77777777" w:rsidR="00DA58CF" w:rsidRPr="00EF0DA5" w:rsidRDefault="00DA58C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EF0DA5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0276" w:rsidRPr="00EF0DA5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0EB15ED5" w:rsidR="00AA0276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1BD43CD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39CA3CD9" w:rsidR="00AA0276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72CA065C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A0276" w:rsidRPr="00EF0DA5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251F5125" w:rsidR="00AA0276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66077C18" w:rsidR="00AA0276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05C70E86" w:rsidR="00AA0276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457668C1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A0276" w:rsidRPr="00EF0DA5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AA0276" w:rsidRPr="00EF0DA5" w:rsidRDefault="00AA027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EF0DA5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B38C4" w:rsidRPr="00EF0DA5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18F3194D" w:rsidR="001B38C4" w:rsidRPr="00EF0DA5" w:rsidRDefault="00053D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411E5200" w:rsidR="001B38C4" w:rsidRPr="00EF0DA5" w:rsidRDefault="00053DF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486A2CEA" w:rsidR="001B38C4" w:rsidRPr="00EF0DA5" w:rsidRDefault="000A548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4B313952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</w:tbl>
    <w:p w14:paraId="0A8610B8" w14:textId="77777777" w:rsidR="00AA0276" w:rsidRPr="00EF0DA5" w:rsidRDefault="00AA027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322E8" w14:textId="2FB26582" w:rsidR="001B38C4" w:rsidRPr="00EF0DA5" w:rsidRDefault="006076C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</w:t>
      </w:r>
      <w:r w:rsidR="006B33E8" w:rsidRPr="00EF0DA5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EF0DA5">
        <w:rPr>
          <w:rFonts w:asciiTheme="majorBidi" w:hAnsiTheme="majorBidi" w:cstheme="majorBidi"/>
          <w:sz w:val="30"/>
          <w:szCs w:val="30"/>
          <w:cs/>
        </w:rPr>
        <w:t>ที่เกี่ยวข้องกันดังกล่าวมีกำหนดชำระคืนเมื่อทวงถาม</w:t>
      </w:r>
    </w:p>
    <w:p w14:paraId="3CBEDC09" w14:textId="77777777" w:rsidR="00D41805" w:rsidRPr="00EF0DA5" w:rsidRDefault="00D4180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EF0DA5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F24D9" w:rsidRPr="00EF0DA5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1D647DA8" w:rsidR="007F24D9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1974E0F6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1DC4F83D" w:rsidR="007F24D9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38E8DC69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F24D9" w:rsidRPr="00EF0DA5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4CA17422" w:rsidR="007F24D9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5BDBA6CE" w:rsidR="007F24D9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741F1CDC" w:rsidR="007F24D9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5F2E1DEC" w:rsidR="007F24D9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F24D9" w:rsidRPr="00EF0DA5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7F24D9" w:rsidRPr="00EF0DA5" w:rsidRDefault="007F24D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8C4" w:rsidRPr="00EF0DA5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1B38C4" w:rsidRPr="00EF0DA5" w:rsidRDefault="001B38C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517" w:rsidRPr="00EF0DA5" w14:paraId="101B2524" w14:textId="77777777" w:rsidTr="001B38C4">
        <w:tc>
          <w:tcPr>
            <w:tcW w:w="4230" w:type="dxa"/>
            <w:shd w:val="clear" w:color="auto" w:fill="auto"/>
          </w:tcPr>
          <w:p w14:paraId="1D1BA9FC" w14:textId="3FE0FCE7" w:rsidR="00206517" w:rsidRPr="00EF0DA5" w:rsidRDefault="00567B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66E449F3" w:rsidR="00206517" w:rsidRPr="00EF0DA5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206517" w:rsidRPr="00EF0DA5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77777777" w:rsidR="00206517" w:rsidRPr="00EF0DA5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206517" w:rsidRPr="00EF0DA5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2AED5BB6" w:rsidR="00206517" w:rsidRPr="00EF0DA5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206517" w:rsidRPr="00EF0DA5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77777777" w:rsidR="00206517" w:rsidRPr="00EF0DA5" w:rsidRDefault="0020651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EF0DA5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Theme="majorBidi" w:hAnsiTheme="majorBidi" w:cstheme="majorBidi"/>
          <w:sz w:val="20"/>
          <w:szCs w:val="20"/>
        </w:rPr>
      </w:pPr>
    </w:p>
    <w:p w14:paraId="7CCDE0D4" w14:textId="336182DC" w:rsidR="00DA58CF" w:rsidRPr="00EF0DA5" w:rsidRDefault="007F24D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</w:t>
      </w:r>
      <w:r w:rsidR="00053DF8" w:rsidRPr="00EF0DA5">
        <w:rPr>
          <w:rFonts w:asciiTheme="majorBidi" w:hAnsiTheme="majorBidi" w:hint="cs"/>
          <w:sz w:val="30"/>
          <w:szCs w:val="30"/>
          <w:cs/>
        </w:rPr>
        <w:t>ผู้ถือหุ้นรายใหญ่</w:t>
      </w:r>
      <w:r w:rsidRPr="00EF0DA5">
        <w:rPr>
          <w:rFonts w:asciiTheme="majorBidi" w:hAnsiTheme="majorBidi" w:cstheme="majorBidi"/>
          <w:sz w:val="30"/>
          <w:szCs w:val="30"/>
          <w:cs/>
        </w:rPr>
        <w:t>ดังกล่าวมีกำหนดชำระคืนใน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EF0DA5">
        <w:rPr>
          <w:rFonts w:asciiTheme="majorBidi" w:hAnsiTheme="majorBidi" w:cstheme="majorBidi"/>
          <w:sz w:val="30"/>
          <w:szCs w:val="30"/>
        </w:rPr>
        <w:t>2569</w:t>
      </w:r>
    </w:p>
    <w:p w14:paraId="2E27FAAC" w14:textId="77777777" w:rsidR="00DB07F1" w:rsidRPr="00EF0DA5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DB5C08" w14:textId="38315AE9" w:rsidR="00DF7265" w:rsidRPr="00EF0DA5" w:rsidRDefault="00DF726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</w:t>
      </w:r>
      <w:r w:rsidR="00E13955" w:rsidRPr="00EF0DA5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EF0DA5" w:rsidRDefault="006C4CDC" w:rsidP="00EF0DA5">
      <w:pPr>
        <w:rPr>
          <w:sz w:val="20"/>
          <w:szCs w:val="2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EF0DA5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62142F06" w:rsidR="00BF745D" w:rsidRPr="00EF0DA5" w:rsidRDefault="00BF745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EF0DA5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01457E8A" w:rsidR="00BF745D" w:rsidRPr="00EF0DA5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</w:p>
          <w:p w14:paraId="30881FC2" w14:textId="77777777" w:rsidR="006C4CDC" w:rsidRPr="00EF0DA5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EF0DA5" w:rsidRDefault="006C4CD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EF0DA5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EF0DA5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123CE1BA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14:paraId="2573519F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23D5" w:rsidRPr="00EF0DA5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4434E75E" w:rsidR="000A23D5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979</w:t>
            </w:r>
          </w:p>
        </w:tc>
        <w:tc>
          <w:tcPr>
            <w:tcW w:w="236" w:type="dxa"/>
          </w:tcPr>
          <w:p w14:paraId="1983ADA1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66C30B5F" w:rsidR="000A23D5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="007D3C4E" w:rsidRPr="00EF0DA5">
              <w:rPr>
                <w:rFonts w:asciiTheme="majorBidi" w:hAnsi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239" w:type="dxa"/>
          </w:tcPr>
          <w:p w14:paraId="408796D6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04DFA55F" w:rsidR="000A23D5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7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F0DA5">
              <w:rPr>
                <w:rFonts w:asciiTheme="majorBidi" w:hAnsiTheme="majorBidi"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616</w:t>
            </w:r>
          </w:p>
        </w:tc>
        <w:tc>
          <w:tcPr>
            <w:tcW w:w="236" w:type="dxa"/>
          </w:tcPr>
          <w:p w14:paraId="50A96BE8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69CE61AD" w:rsidR="000A23D5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="0098110C" w:rsidRPr="00EF0DA5">
              <w:rPr>
                <w:rFonts w:asciiTheme="majorBidi" w:hAnsi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236" w:type="dxa"/>
          </w:tcPr>
          <w:p w14:paraId="4DA47F9A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37000D83" w:rsidR="000A23D5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17</w:t>
            </w:r>
          </w:p>
        </w:tc>
      </w:tr>
      <w:tr w:rsidR="000A23D5" w:rsidRPr="00EF0DA5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0A23D5" w:rsidRPr="00EF0DA5" w:rsidRDefault="000A23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110C" w:rsidRPr="00EF0DA5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08C7BFF1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529</w:t>
            </w:r>
          </w:p>
        </w:tc>
        <w:tc>
          <w:tcPr>
            <w:tcW w:w="236" w:type="dxa"/>
          </w:tcPr>
          <w:p w14:paraId="65610821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42FEE01D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ADF268A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5DA8C5C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44661E46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529</w:t>
            </w:r>
          </w:p>
        </w:tc>
        <w:tc>
          <w:tcPr>
            <w:tcW w:w="236" w:type="dxa"/>
          </w:tcPr>
          <w:p w14:paraId="611AC864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32200508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2</w:t>
            </w:r>
          </w:p>
        </w:tc>
      </w:tr>
      <w:tr w:rsidR="0098110C" w:rsidRPr="00EF0DA5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395B00F2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116</w:t>
            </w:r>
          </w:p>
        </w:tc>
        <w:tc>
          <w:tcPr>
            <w:tcW w:w="236" w:type="dxa"/>
          </w:tcPr>
          <w:p w14:paraId="2B64450C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6CB2AD3B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7F051A8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63EEF050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116</w:t>
            </w:r>
          </w:p>
        </w:tc>
        <w:tc>
          <w:tcPr>
            <w:tcW w:w="236" w:type="dxa"/>
          </w:tcPr>
          <w:p w14:paraId="38EF300B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3F763355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</w:t>
            </w:r>
          </w:p>
        </w:tc>
      </w:tr>
      <w:tr w:rsidR="0098110C" w:rsidRPr="00EF0DA5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14250400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88</w:t>
            </w:r>
          </w:p>
        </w:tc>
        <w:tc>
          <w:tcPr>
            <w:tcW w:w="236" w:type="dxa"/>
          </w:tcPr>
          <w:p w14:paraId="7A546E02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623E7358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01D7BAE3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1566C82E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88</w:t>
            </w:r>
          </w:p>
        </w:tc>
        <w:tc>
          <w:tcPr>
            <w:tcW w:w="236" w:type="dxa"/>
          </w:tcPr>
          <w:p w14:paraId="27C33FF6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48BA850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6</w:t>
            </w:r>
          </w:p>
        </w:tc>
      </w:tr>
      <w:tr w:rsidR="0098110C" w:rsidRPr="00EF0DA5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1C59724A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553</w:t>
            </w:r>
          </w:p>
        </w:tc>
        <w:tc>
          <w:tcPr>
            <w:tcW w:w="236" w:type="dxa"/>
          </w:tcPr>
          <w:p w14:paraId="0AC954E2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5C101135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0CB310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4C294419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44B239DB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553</w:t>
            </w:r>
          </w:p>
        </w:tc>
        <w:tc>
          <w:tcPr>
            <w:tcW w:w="236" w:type="dxa"/>
          </w:tcPr>
          <w:p w14:paraId="4D5CFC7E" w14:textId="77777777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099BF484" w:rsidR="0098110C" w:rsidRPr="00EF0DA5" w:rsidRDefault="0098110C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473</w:t>
            </w:r>
          </w:p>
        </w:tc>
      </w:tr>
      <w:tr w:rsidR="007D3C4E" w:rsidRPr="00EF0DA5" w14:paraId="4F6BCAEC" w14:textId="77777777" w:rsidTr="00DA58CF">
        <w:trPr>
          <w:trHeight w:val="20"/>
        </w:trPr>
        <w:tc>
          <w:tcPr>
            <w:tcW w:w="2790" w:type="dxa"/>
          </w:tcPr>
          <w:p w14:paraId="0F89F39F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2B4E02A1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265</w:t>
            </w:r>
          </w:p>
        </w:tc>
        <w:tc>
          <w:tcPr>
            <w:tcW w:w="236" w:type="dxa"/>
          </w:tcPr>
          <w:p w14:paraId="3C7207F4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75421E8A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55</w:t>
            </w:r>
          </w:p>
        </w:tc>
        <w:tc>
          <w:tcPr>
            <w:tcW w:w="239" w:type="dxa"/>
          </w:tcPr>
          <w:p w14:paraId="2E2850E0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26AC3FF8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669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616</w:t>
            </w:r>
          </w:p>
        </w:tc>
        <w:tc>
          <w:tcPr>
            <w:tcW w:w="236" w:type="dxa"/>
          </w:tcPr>
          <w:p w14:paraId="0EDE466A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4F83540F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</w:t>
            </w: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936</w:t>
            </w:r>
          </w:p>
        </w:tc>
        <w:tc>
          <w:tcPr>
            <w:tcW w:w="236" w:type="dxa"/>
          </w:tcPr>
          <w:p w14:paraId="3563CF82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05E1ACAF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499</w:t>
            </w:r>
          </w:p>
        </w:tc>
      </w:tr>
      <w:tr w:rsidR="007D3C4E" w:rsidRPr="00EF0DA5" w14:paraId="44780CE8" w14:textId="77777777" w:rsidTr="00DA58CF">
        <w:trPr>
          <w:trHeight w:val="20"/>
        </w:trPr>
        <w:tc>
          <w:tcPr>
            <w:tcW w:w="2790" w:type="dxa"/>
          </w:tcPr>
          <w:p w14:paraId="75549E84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7F8934C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4C76F513" w14:textId="4C6E8BDE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(493)</w:t>
            </w:r>
          </w:p>
        </w:tc>
        <w:tc>
          <w:tcPr>
            <w:tcW w:w="236" w:type="dxa"/>
          </w:tcPr>
          <w:p w14:paraId="0AA4C0DB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36E29B9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75B10" w14:textId="049F0421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left" w:pos="630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52220DA5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  <w:p w14:paraId="069601CD" w14:textId="3A016885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(6)</w:t>
            </w:r>
          </w:p>
        </w:tc>
        <w:tc>
          <w:tcPr>
            <w:tcW w:w="236" w:type="dxa"/>
          </w:tcPr>
          <w:p w14:paraId="43CFB877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55DB0BD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  <w:p w14:paraId="12E48067" w14:textId="33CCDD9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(499)</w:t>
            </w:r>
          </w:p>
        </w:tc>
        <w:tc>
          <w:tcPr>
            <w:tcW w:w="236" w:type="dxa"/>
          </w:tcPr>
          <w:p w14:paraId="631EBAB8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3C4E" w:rsidRPr="00EF0DA5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1A5FD20F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772</w:t>
            </w:r>
          </w:p>
        </w:tc>
        <w:tc>
          <w:tcPr>
            <w:tcW w:w="236" w:type="dxa"/>
          </w:tcPr>
          <w:p w14:paraId="6C060B41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1C96E030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55</w:t>
            </w:r>
          </w:p>
        </w:tc>
        <w:tc>
          <w:tcPr>
            <w:tcW w:w="239" w:type="dxa"/>
          </w:tcPr>
          <w:p w14:paraId="4CB102D0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765"/>
              </w:tabs>
              <w:spacing w:line="240" w:lineRule="auto"/>
              <w:ind w:left="-129"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661CBA7B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610</w:t>
            </w:r>
          </w:p>
        </w:tc>
        <w:tc>
          <w:tcPr>
            <w:tcW w:w="236" w:type="dxa"/>
          </w:tcPr>
          <w:p w14:paraId="66B13F90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6C51CE96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</w:t>
            </w: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437</w:t>
            </w:r>
          </w:p>
        </w:tc>
        <w:tc>
          <w:tcPr>
            <w:tcW w:w="236" w:type="dxa"/>
          </w:tcPr>
          <w:p w14:paraId="11E667B6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7D3C4E" w:rsidRPr="00EF0DA5" w:rsidRDefault="007D3C4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decimal" w:pos="870"/>
              </w:tabs>
              <w:spacing w:line="240" w:lineRule="auto"/>
              <w:ind w:left="-129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3F3E1AB" w14:textId="7F8CDBD7" w:rsidR="00DE0E82" w:rsidRPr="00EF0DA5" w:rsidRDefault="00DE0E82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-2"/>
          <w:sz w:val="2"/>
          <w:szCs w:val="2"/>
        </w:rPr>
      </w:pPr>
    </w:p>
    <w:p w14:paraId="59DAB9BF" w14:textId="3714AAEE" w:rsidR="00DB07F1" w:rsidRPr="00EF0DA5" w:rsidRDefault="00DB07F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"/>
          <w:szCs w:val="2"/>
        </w:rPr>
      </w:pPr>
      <w:r w:rsidRPr="00EF0DA5">
        <w:rPr>
          <w:rFonts w:asciiTheme="majorBidi" w:hAnsiTheme="majorBidi" w:cstheme="majorBidi"/>
          <w:spacing w:val="-2"/>
          <w:sz w:val="2"/>
          <w:szCs w:val="2"/>
        </w:rPr>
        <w:br w:type="page"/>
      </w: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DE0E82" w:rsidRPr="00EF0DA5" w14:paraId="5CE88004" w14:textId="77777777" w:rsidTr="000B649D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3A25A8" w14:textId="7784D0FF" w:rsidR="00DE0E82" w:rsidRPr="00EF0DA5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  <w:vAlign w:val="bottom"/>
          </w:tcPr>
          <w:p w14:paraId="79C38594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0E82" w:rsidRPr="00EF0DA5" w14:paraId="1E581322" w14:textId="77777777" w:rsidTr="000B649D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0901FFF0" w14:textId="77777777" w:rsidR="00DE0E82" w:rsidRPr="00EF0DA5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C4432D" w14:textId="77777777" w:rsidR="00DE0E82" w:rsidRPr="00EF0DA5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0051D68A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5EA020A8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4011B389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02216338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55E803A7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0E1133C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5ABAF0E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76675FC9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76D28898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05CF22B0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67269F7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DE0E82" w:rsidRPr="00EF0DA5" w14:paraId="7F1E9542" w14:textId="77777777" w:rsidTr="000B649D">
        <w:trPr>
          <w:trHeight w:val="236"/>
          <w:tblHeader/>
        </w:trPr>
        <w:tc>
          <w:tcPr>
            <w:tcW w:w="2790" w:type="dxa"/>
          </w:tcPr>
          <w:p w14:paraId="33E2B022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1A8BC559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EF0DA5" w14:paraId="78880BAE" w14:textId="77777777" w:rsidTr="00F40FD0">
        <w:trPr>
          <w:trHeight w:val="20"/>
        </w:trPr>
        <w:tc>
          <w:tcPr>
            <w:tcW w:w="2790" w:type="dxa"/>
          </w:tcPr>
          <w:p w14:paraId="073E6512" w14:textId="2198ED42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66" w:type="dxa"/>
          </w:tcPr>
          <w:p w14:paraId="7FB82147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19468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A073E1C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2E69A55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3BB6068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E5218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150342B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E1A1B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56C5866" w14:textId="77777777" w:rsidR="00BF745D" w:rsidRPr="00EF0DA5" w:rsidRDefault="00BF745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CB" w:rsidRPr="00EF0DA5" w14:paraId="7B7BCDE2" w14:textId="77777777" w:rsidTr="00F40FD0">
        <w:trPr>
          <w:trHeight w:val="20"/>
        </w:trPr>
        <w:tc>
          <w:tcPr>
            <w:tcW w:w="2790" w:type="dxa"/>
          </w:tcPr>
          <w:p w14:paraId="16350F1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0C91C3F3" w14:textId="3EBD64E4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236" w:type="dxa"/>
          </w:tcPr>
          <w:p w14:paraId="4F16F0C8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2008A4" w14:textId="24B9C80F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239" w:type="dxa"/>
          </w:tcPr>
          <w:p w14:paraId="6DF84934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91D309F" w14:textId="5EC8567E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236" w:type="dxa"/>
          </w:tcPr>
          <w:p w14:paraId="1FDF30C9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05F4D82" w14:textId="2D4173A4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3,102</w:t>
            </w:r>
          </w:p>
        </w:tc>
        <w:tc>
          <w:tcPr>
            <w:tcW w:w="236" w:type="dxa"/>
          </w:tcPr>
          <w:p w14:paraId="732D60CB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EE75384" w14:textId="2BC66EB6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F2CCB" w:rsidRPr="00EF0DA5" w14:paraId="3D716C38" w14:textId="77777777" w:rsidTr="00F40FD0">
        <w:trPr>
          <w:trHeight w:val="20"/>
        </w:trPr>
        <w:tc>
          <w:tcPr>
            <w:tcW w:w="2790" w:type="dxa"/>
          </w:tcPr>
          <w:p w14:paraId="57965C9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3E6C33FA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2CD18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452F24D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D2652FB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24A4D50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4BFA5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AB8DEA7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291FA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1E6C71C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2766" w:rsidRPr="00EF0DA5" w14:paraId="2816EFCC" w14:textId="77777777" w:rsidTr="00F40FD0">
        <w:trPr>
          <w:trHeight w:val="20"/>
        </w:trPr>
        <w:tc>
          <w:tcPr>
            <w:tcW w:w="2790" w:type="dxa"/>
          </w:tcPr>
          <w:p w14:paraId="435166B4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4DDD05F" w14:textId="5A05B058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236" w:type="dxa"/>
          </w:tcPr>
          <w:p w14:paraId="6C8FA334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74E1CC" w14:textId="02FF44A2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68073C21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89AA2D7" w14:textId="04EF5F3C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65FEAD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6E81454" w14:textId="00BC58B4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236" w:type="dxa"/>
          </w:tcPr>
          <w:p w14:paraId="7060C06A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AC2A3E9" w14:textId="26C77580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A02766" w:rsidRPr="00EF0DA5" w14:paraId="3CF312C7" w14:textId="77777777" w:rsidTr="00F40FD0">
        <w:trPr>
          <w:trHeight w:val="20"/>
        </w:trPr>
        <w:tc>
          <w:tcPr>
            <w:tcW w:w="2790" w:type="dxa"/>
          </w:tcPr>
          <w:p w14:paraId="12FA29E6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226064B" w14:textId="35DD20CC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27CC2564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C3455E" w14:textId="53BEA17D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491166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92D3F43" w14:textId="26419CDC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E0B294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22F84F3" w14:textId="3F8D96DA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236" w:type="dxa"/>
          </w:tcPr>
          <w:p w14:paraId="140C2610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11CE7BD" w14:textId="1221DA42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02766" w:rsidRPr="00EF0DA5" w14:paraId="3B1EBB63" w14:textId="77777777" w:rsidTr="00F40FD0">
        <w:trPr>
          <w:trHeight w:val="20"/>
        </w:trPr>
        <w:tc>
          <w:tcPr>
            <w:tcW w:w="2790" w:type="dxa"/>
          </w:tcPr>
          <w:p w14:paraId="54244352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E377144" w14:textId="2E516CA8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0000F455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FA9FDF4" w14:textId="2AEB3DED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803F66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E0D17CE" w14:textId="06AAD042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56F51B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E05DA49" w14:textId="2A82FEB2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6" w:type="dxa"/>
          </w:tcPr>
          <w:p w14:paraId="5193F551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436F340" w14:textId="6B9A66BE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02766" w:rsidRPr="00EF0DA5" w14:paraId="0726B924" w14:textId="77777777" w:rsidTr="00F40FD0">
        <w:trPr>
          <w:trHeight w:val="20"/>
        </w:trPr>
        <w:tc>
          <w:tcPr>
            <w:tcW w:w="2790" w:type="dxa"/>
          </w:tcPr>
          <w:p w14:paraId="25079657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F1F451F" w14:textId="350C092A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5DAB94F8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7EDEB7" w14:textId="0498E0ED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32C62F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6E9B94B" w14:textId="5292F405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7618E9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0A671FF" w14:textId="39361C6C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</w:tcPr>
          <w:p w14:paraId="0C7004D4" w14:textId="77777777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75ED8B" w14:textId="040EC31E" w:rsidR="00A02766" w:rsidRPr="00EF0DA5" w:rsidRDefault="00A0276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4F2CCB" w:rsidRPr="00EF0DA5" w14:paraId="60F7CC73" w14:textId="77777777" w:rsidTr="00F40FD0">
        <w:trPr>
          <w:trHeight w:val="20"/>
        </w:trPr>
        <w:tc>
          <w:tcPr>
            <w:tcW w:w="2790" w:type="dxa"/>
          </w:tcPr>
          <w:p w14:paraId="73994862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A7ABB2E" w14:textId="713F27A5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2,816</w:t>
            </w:r>
          </w:p>
        </w:tc>
        <w:tc>
          <w:tcPr>
            <w:tcW w:w="236" w:type="dxa"/>
          </w:tcPr>
          <w:p w14:paraId="316BBCFD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D3DF142" w14:textId="31625531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1C5D1F0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B7D5120" w14:textId="38E82412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1,468</w:t>
            </w:r>
          </w:p>
        </w:tc>
        <w:tc>
          <w:tcPr>
            <w:tcW w:w="236" w:type="dxa"/>
          </w:tcPr>
          <w:p w14:paraId="519E07D3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69F0344" w14:textId="2D024829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4,343</w:t>
            </w:r>
          </w:p>
        </w:tc>
        <w:tc>
          <w:tcPr>
            <w:tcW w:w="236" w:type="dxa"/>
          </w:tcPr>
          <w:p w14:paraId="0D4D2AD6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64711321" w14:textId="7D5492E4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</w:tr>
      <w:tr w:rsidR="004F2CCB" w:rsidRPr="00EF0DA5" w14:paraId="580A2C17" w14:textId="77777777" w:rsidTr="00F40FD0">
        <w:trPr>
          <w:trHeight w:val="20"/>
        </w:trPr>
        <w:tc>
          <w:tcPr>
            <w:tcW w:w="2790" w:type="dxa"/>
          </w:tcPr>
          <w:p w14:paraId="1D6B5476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3993EFE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29D903D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051F8" w14:textId="31B3581E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(492)</w:t>
            </w:r>
          </w:p>
        </w:tc>
        <w:tc>
          <w:tcPr>
            <w:tcW w:w="236" w:type="dxa"/>
          </w:tcPr>
          <w:p w14:paraId="22B5955A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554A21E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51AB9242" w14:textId="6ADC0CF9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425"/>
                <w:tab w:val="left" w:pos="630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6D4B4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3F907386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7AE22B" w14:textId="23ACBAD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</w:tcPr>
          <w:p w14:paraId="0D434D90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734A189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36167" w14:textId="3925ED98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(498)</w:t>
            </w:r>
          </w:p>
        </w:tc>
        <w:tc>
          <w:tcPr>
            <w:tcW w:w="236" w:type="dxa"/>
          </w:tcPr>
          <w:p w14:paraId="4BEC7639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49803F53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2CCB" w:rsidRPr="00EF0DA5" w14:paraId="79B37E40" w14:textId="77777777" w:rsidTr="00F40FD0">
        <w:trPr>
          <w:trHeight w:val="20"/>
        </w:trPr>
        <w:tc>
          <w:tcPr>
            <w:tcW w:w="2790" w:type="dxa"/>
          </w:tcPr>
          <w:p w14:paraId="194A5F80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3E6F9D" w14:textId="73531B5C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2,324</w:t>
            </w:r>
          </w:p>
        </w:tc>
        <w:tc>
          <w:tcPr>
            <w:tcW w:w="236" w:type="dxa"/>
          </w:tcPr>
          <w:p w14:paraId="574CCA20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F323A3" w14:textId="774A21DF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9" w:type="dxa"/>
          </w:tcPr>
          <w:p w14:paraId="05AB0148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C5CCB33" w14:textId="61EBF1B9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1,462</w:t>
            </w:r>
          </w:p>
        </w:tc>
        <w:tc>
          <w:tcPr>
            <w:tcW w:w="236" w:type="dxa"/>
          </w:tcPr>
          <w:p w14:paraId="5EEC252A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45A9A98" w14:textId="628BA9DB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3,845</w:t>
            </w:r>
          </w:p>
        </w:tc>
        <w:tc>
          <w:tcPr>
            <w:tcW w:w="236" w:type="dxa"/>
          </w:tcPr>
          <w:p w14:paraId="42E986F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13ECACF2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AF7806" w14:textId="77777777" w:rsidR="00DF7265" w:rsidRPr="00EF0DA5" w:rsidRDefault="00DF7265" w:rsidP="00EF0DA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1080"/>
        <w:gridCol w:w="236"/>
        <w:gridCol w:w="1204"/>
        <w:gridCol w:w="236"/>
        <w:gridCol w:w="1024"/>
        <w:gridCol w:w="236"/>
        <w:gridCol w:w="1375"/>
        <w:gridCol w:w="9"/>
      </w:tblGrid>
      <w:tr w:rsidR="00F40FD0" w:rsidRPr="00EF0DA5" w14:paraId="349629E3" w14:textId="77777777" w:rsidTr="00DA58CF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65D32CBE" w14:textId="64A48D62" w:rsidR="00F40FD0" w:rsidRPr="00EF0DA5" w:rsidRDefault="00F40FD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vAlign w:val="bottom"/>
          </w:tcPr>
          <w:p w14:paraId="18CABBDF" w14:textId="595BE373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EF0DA5" w14:paraId="75A86708" w14:textId="77777777" w:rsidTr="00DA58CF">
        <w:trPr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0D8D5E51" w14:textId="77777777" w:rsidR="009C5CD5" w:rsidRPr="00EF0DA5" w:rsidRDefault="009C5CD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81016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A3DDA7B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83216C1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9FA2E8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399259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20885F3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C07732C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EF0DA5" w14:paraId="34D31285" w14:textId="77777777" w:rsidTr="00DA58CF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</w:tcPr>
          <w:p w14:paraId="4D57D2F9" w14:textId="20592F90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109ECED" w14:textId="328CB329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EF0DA5" w14:paraId="35A2D0D3" w14:textId="77777777" w:rsidTr="00117D53">
        <w:trPr>
          <w:trHeight w:val="20"/>
        </w:trPr>
        <w:tc>
          <w:tcPr>
            <w:tcW w:w="3861" w:type="dxa"/>
          </w:tcPr>
          <w:p w14:paraId="6ECA83AB" w14:textId="69C20D0D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6A2A172D" w14:textId="77777777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81474" w14:textId="77777777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035563" w14:textId="77777777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F645E" w14:textId="77777777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EA6D32" w14:textId="77777777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C0B87" w14:textId="77777777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4031753" w14:textId="77777777" w:rsidR="00F40FD0" w:rsidRPr="00EF0DA5" w:rsidRDefault="00F40FD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EF0DA5" w14:paraId="19D79BFA" w14:textId="77777777" w:rsidTr="00117D53">
        <w:trPr>
          <w:trHeight w:val="20"/>
        </w:trPr>
        <w:tc>
          <w:tcPr>
            <w:tcW w:w="3861" w:type="dxa"/>
          </w:tcPr>
          <w:p w14:paraId="42320A4A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4C19858" w14:textId="46682185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369</w:t>
            </w:r>
          </w:p>
        </w:tc>
        <w:tc>
          <w:tcPr>
            <w:tcW w:w="236" w:type="dxa"/>
          </w:tcPr>
          <w:p w14:paraId="61FE2B2D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249F7B" w14:textId="5A24A7B7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730</w:t>
            </w:r>
          </w:p>
        </w:tc>
        <w:tc>
          <w:tcPr>
            <w:tcW w:w="236" w:type="dxa"/>
          </w:tcPr>
          <w:p w14:paraId="25072021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6861F0" w14:textId="0F459726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099</w:t>
            </w:r>
          </w:p>
        </w:tc>
        <w:tc>
          <w:tcPr>
            <w:tcW w:w="236" w:type="dxa"/>
          </w:tcPr>
          <w:p w14:paraId="488206C2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3F4A20C3" w14:textId="5645378C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17</w:t>
            </w:r>
          </w:p>
        </w:tc>
      </w:tr>
      <w:tr w:rsidR="00321455" w:rsidRPr="00EF0DA5" w14:paraId="76C350BE" w14:textId="77777777" w:rsidTr="00117D53">
        <w:trPr>
          <w:trHeight w:val="20"/>
        </w:trPr>
        <w:tc>
          <w:tcPr>
            <w:tcW w:w="3861" w:type="dxa"/>
          </w:tcPr>
          <w:p w14:paraId="7F879611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F94F8A0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2BBB5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800CD8" w14:textId="263DBFF1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98AB7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CB7CED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4600C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E657EEE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0734" w:rsidRPr="00EF0DA5" w14:paraId="7D8C48C3" w14:textId="77777777" w:rsidTr="00F62CFF">
        <w:trPr>
          <w:trHeight w:val="281"/>
        </w:trPr>
        <w:tc>
          <w:tcPr>
            <w:tcW w:w="3861" w:type="dxa"/>
          </w:tcPr>
          <w:p w14:paraId="3DFD7286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F1F4EEE" w14:textId="1AA943DC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153</w:t>
            </w:r>
          </w:p>
        </w:tc>
        <w:tc>
          <w:tcPr>
            <w:tcW w:w="236" w:type="dxa"/>
          </w:tcPr>
          <w:p w14:paraId="2F23C88B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3D670C" w14:textId="6CB9F458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A7201D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7A977" w14:textId="6B82C81D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153</w:t>
            </w:r>
          </w:p>
        </w:tc>
        <w:tc>
          <w:tcPr>
            <w:tcW w:w="236" w:type="dxa"/>
          </w:tcPr>
          <w:p w14:paraId="3B7D0529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463BC1F2" w14:textId="5EC24AD2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</w:t>
            </w:r>
          </w:p>
        </w:tc>
      </w:tr>
      <w:tr w:rsidR="00DB0734" w:rsidRPr="00EF0DA5" w14:paraId="0356870E" w14:textId="77777777" w:rsidTr="00117D53">
        <w:trPr>
          <w:trHeight w:val="20"/>
        </w:trPr>
        <w:tc>
          <w:tcPr>
            <w:tcW w:w="3861" w:type="dxa"/>
          </w:tcPr>
          <w:p w14:paraId="09D0579B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8BD850A" w14:textId="6D9E73E9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52</w:t>
            </w:r>
          </w:p>
        </w:tc>
        <w:tc>
          <w:tcPr>
            <w:tcW w:w="236" w:type="dxa"/>
          </w:tcPr>
          <w:p w14:paraId="39A59F29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4FC959" w14:textId="34DFD479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EC21C4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D82C27" w14:textId="1343FECB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52</w:t>
            </w:r>
          </w:p>
        </w:tc>
        <w:tc>
          <w:tcPr>
            <w:tcW w:w="236" w:type="dxa"/>
          </w:tcPr>
          <w:p w14:paraId="4B22A6BD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0B6380F2" w14:textId="1F9ED875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1</w:t>
            </w:r>
          </w:p>
        </w:tc>
      </w:tr>
      <w:tr w:rsidR="00DB0734" w:rsidRPr="00EF0DA5" w14:paraId="2E183451" w14:textId="77777777" w:rsidTr="00117D53">
        <w:trPr>
          <w:trHeight w:val="20"/>
        </w:trPr>
        <w:tc>
          <w:tcPr>
            <w:tcW w:w="3861" w:type="dxa"/>
          </w:tcPr>
          <w:p w14:paraId="2987CDF9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9F59189" w14:textId="58D5D179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56</w:t>
            </w:r>
          </w:p>
        </w:tc>
        <w:tc>
          <w:tcPr>
            <w:tcW w:w="236" w:type="dxa"/>
          </w:tcPr>
          <w:p w14:paraId="3CDD2AEF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2AD14A" w14:textId="09E6ED38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AC018A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C3D622" w14:textId="329267C5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56</w:t>
            </w:r>
          </w:p>
        </w:tc>
        <w:tc>
          <w:tcPr>
            <w:tcW w:w="236" w:type="dxa"/>
          </w:tcPr>
          <w:p w14:paraId="5CFACFBC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1D004307" w14:textId="379A6241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5</w:t>
            </w:r>
          </w:p>
        </w:tc>
      </w:tr>
      <w:tr w:rsidR="00DB0734" w:rsidRPr="00EF0DA5" w14:paraId="6100988B" w14:textId="77777777" w:rsidTr="00117D53">
        <w:trPr>
          <w:trHeight w:val="20"/>
        </w:trPr>
        <w:tc>
          <w:tcPr>
            <w:tcW w:w="3861" w:type="dxa"/>
          </w:tcPr>
          <w:p w14:paraId="719BD9EB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040C0E" w14:textId="113C7951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285</w:t>
            </w:r>
          </w:p>
        </w:tc>
        <w:tc>
          <w:tcPr>
            <w:tcW w:w="236" w:type="dxa"/>
          </w:tcPr>
          <w:p w14:paraId="4D4F15FB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09E4C6D" w14:textId="7B2726DA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E6B52F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4C19FC6" w14:textId="35A3C8FC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285</w:t>
            </w:r>
          </w:p>
        </w:tc>
        <w:tc>
          <w:tcPr>
            <w:tcW w:w="236" w:type="dxa"/>
          </w:tcPr>
          <w:p w14:paraId="131B1E4A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1265A892" w14:textId="0E08D869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250</w:t>
            </w:r>
          </w:p>
        </w:tc>
      </w:tr>
      <w:tr w:rsidR="00321455" w:rsidRPr="00EF0DA5" w14:paraId="035F958A" w14:textId="77777777" w:rsidTr="00117D53">
        <w:trPr>
          <w:trHeight w:val="20"/>
        </w:trPr>
        <w:tc>
          <w:tcPr>
            <w:tcW w:w="3861" w:type="dxa"/>
          </w:tcPr>
          <w:p w14:paraId="6EE8EC7A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4F84E" w14:textId="7477253D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915</w:t>
            </w:r>
          </w:p>
        </w:tc>
        <w:tc>
          <w:tcPr>
            <w:tcW w:w="236" w:type="dxa"/>
          </w:tcPr>
          <w:p w14:paraId="3776CF6F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9C32D8" w14:textId="624C39E3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730</w:t>
            </w:r>
          </w:p>
        </w:tc>
        <w:tc>
          <w:tcPr>
            <w:tcW w:w="236" w:type="dxa"/>
          </w:tcPr>
          <w:p w14:paraId="5E574383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C5D786" w14:textId="1E6DBC6D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645</w:t>
            </w:r>
          </w:p>
        </w:tc>
        <w:tc>
          <w:tcPr>
            <w:tcW w:w="236" w:type="dxa"/>
          </w:tcPr>
          <w:p w14:paraId="44EA0ED7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81BCE" w14:textId="1701EA51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274</w:t>
            </w:r>
          </w:p>
        </w:tc>
      </w:tr>
      <w:tr w:rsidR="00321455" w:rsidRPr="00EF0DA5" w14:paraId="267F0F6E" w14:textId="77777777" w:rsidTr="00117D53">
        <w:trPr>
          <w:trHeight w:val="20"/>
        </w:trPr>
        <w:tc>
          <w:tcPr>
            <w:tcW w:w="3861" w:type="dxa"/>
          </w:tcPr>
          <w:p w14:paraId="4EF6527A" w14:textId="35D114DD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6FF7D" w14:textId="68455F8D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(268)</w:t>
            </w:r>
          </w:p>
        </w:tc>
        <w:tc>
          <w:tcPr>
            <w:tcW w:w="236" w:type="dxa"/>
          </w:tcPr>
          <w:p w14:paraId="1F445134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78A85F" w14:textId="4B79781C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(6)</w:t>
            </w:r>
          </w:p>
        </w:tc>
        <w:tc>
          <w:tcPr>
            <w:tcW w:w="236" w:type="dxa"/>
          </w:tcPr>
          <w:p w14:paraId="60E020D2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158101A" w14:textId="5B51ECE4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(274)</w:t>
            </w:r>
          </w:p>
        </w:tc>
        <w:tc>
          <w:tcPr>
            <w:tcW w:w="236" w:type="dxa"/>
          </w:tcPr>
          <w:p w14:paraId="7A6E79ED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B487A0C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455" w:rsidRPr="00EF0DA5" w14:paraId="27970C81" w14:textId="77777777" w:rsidTr="00117D53">
        <w:trPr>
          <w:trHeight w:val="20"/>
        </w:trPr>
        <w:tc>
          <w:tcPr>
            <w:tcW w:w="3861" w:type="dxa"/>
          </w:tcPr>
          <w:p w14:paraId="737FA62E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72DE6" w14:textId="16B150F1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647</w:t>
            </w:r>
          </w:p>
        </w:tc>
        <w:tc>
          <w:tcPr>
            <w:tcW w:w="236" w:type="dxa"/>
          </w:tcPr>
          <w:p w14:paraId="2B487559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55B2051" w14:textId="0D34E368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724</w:t>
            </w:r>
          </w:p>
        </w:tc>
        <w:tc>
          <w:tcPr>
            <w:tcW w:w="236" w:type="dxa"/>
          </w:tcPr>
          <w:p w14:paraId="13F36958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C1D04FF" w14:textId="27C46E3A" w:rsidR="00321455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</w:t>
            </w: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371</w:t>
            </w:r>
          </w:p>
        </w:tc>
        <w:tc>
          <w:tcPr>
            <w:tcW w:w="236" w:type="dxa"/>
          </w:tcPr>
          <w:p w14:paraId="0055950A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6E435169" w14:textId="77777777" w:rsidR="00321455" w:rsidRPr="00EF0DA5" w:rsidRDefault="003214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8C76D2E" w14:textId="6083F390" w:rsidR="00DF7265" w:rsidRPr="00EF0DA5" w:rsidRDefault="00DF7265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p w14:paraId="4123CB08" w14:textId="6796B891" w:rsidR="00DE0E82" w:rsidRPr="00EF0DA5" w:rsidRDefault="00DE0E82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p w14:paraId="1C338C49" w14:textId="41434066" w:rsidR="00DE0E82" w:rsidRPr="00EF0DA5" w:rsidRDefault="00DE0E82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1"/>
        <w:gridCol w:w="9"/>
        <w:gridCol w:w="1071"/>
        <w:gridCol w:w="9"/>
        <w:gridCol w:w="227"/>
        <w:gridCol w:w="9"/>
        <w:gridCol w:w="1195"/>
        <w:gridCol w:w="9"/>
        <w:gridCol w:w="227"/>
        <w:gridCol w:w="9"/>
        <w:gridCol w:w="1015"/>
        <w:gridCol w:w="9"/>
        <w:gridCol w:w="227"/>
        <w:gridCol w:w="9"/>
        <w:gridCol w:w="1366"/>
        <w:gridCol w:w="9"/>
        <w:gridCol w:w="9"/>
      </w:tblGrid>
      <w:tr w:rsidR="00DE0E82" w:rsidRPr="00EF0DA5" w14:paraId="2755726D" w14:textId="77777777" w:rsidTr="00DE0E82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42DD3B41" w14:textId="77777777" w:rsidR="00DE0E82" w:rsidRPr="00EF0DA5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  <w:vAlign w:val="bottom"/>
          </w:tcPr>
          <w:p w14:paraId="3C370F5F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E82" w:rsidRPr="00EF0DA5" w14:paraId="11C8A8AF" w14:textId="77777777" w:rsidTr="00DE0E82">
        <w:trPr>
          <w:gridAfter w:val="1"/>
          <w:wAfter w:w="9" w:type="dxa"/>
          <w:cantSplit/>
          <w:trHeight w:val="20"/>
          <w:tblHeader/>
        </w:trPr>
        <w:tc>
          <w:tcPr>
            <w:tcW w:w="3861" w:type="dxa"/>
            <w:shd w:val="clear" w:color="auto" w:fill="auto"/>
            <w:vAlign w:val="bottom"/>
          </w:tcPr>
          <w:p w14:paraId="14137AF2" w14:textId="77777777" w:rsidR="00DE0E82" w:rsidRPr="00EF0DA5" w:rsidRDefault="00DE0E82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6043FF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gridSpan w:val="2"/>
            <w:vAlign w:val="bottom"/>
          </w:tcPr>
          <w:p w14:paraId="6A1D5C4F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36B3844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gridSpan w:val="2"/>
            <w:vAlign w:val="bottom"/>
          </w:tcPr>
          <w:p w14:paraId="435A3BF4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BAE2C5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579A8551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5DF9680A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vAlign w:val="bottom"/>
          </w:tcPr>
          <w:p w14:paraId="44192BE3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14B57EA8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DE0E82" w:rsidRPr="00EF0DA5" w14:paraId="25F92205" w14:textId="77777777" w:rsidTr="00DE0E82">
        <w:trPr>
          <w:gridAfter w:val="2"/>
          <w:wAfter w:w="18" w:type="dxa"/>
          <w:cantSplit/>
          <w:trHeight w:val="20"/>
          <w:tblHeader/>
        </w:trPr>
        <w:tc>
          <w:tcPr>
            <w:tcW w:w="3861" w:type="dxa"/>
          </w:tcPr>
          <w:p w14:paraId="59FBF726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14"/>
          </w:tcPr>
          <w:p w14:paraId="324541C6" w14:textId="77777777" w:rsidR="00DE0E82" w:rsidRPr="00EF0DA5" w:rsidRDefault="00DE0E8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C5CD5" w:rsidRPr="00EF0DA5" w14:paraId="7FBC9AB3" w14:textId="77777777" w:rsidTr="00DE0E82">
        <w:trPr>
          <w:trHeight w:val="20"/>
        </w:trPr>
        <w:tc>
          <w:tcPr>
            <w:tcW w:w="3870" w:type="dxa"/>
            <w:gridSpan w:val="2"/>
          </w:tcPr>
          <w:p w14:paraId="53383FFC" w14:textId="2238888F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gridSpan w:val="2"/>
          </w:tcPr>
          <w:p w14:paraId="2FFB8C00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036B397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6925AB8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7AF0728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0B259DB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52DF59B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2F342D5A" w14:textId="77777777" w:rsidR="009C5CD5" w:rsidRPr="00EF0DA5" w:rsidRDefault="009C5CD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CB" w:rsidRPr="00EF0DA5" w14:paraId="52D3582F" w14:textId="77777777" w:rsidTr="00DE0E82">
        <w:trPr>
          <w:trHeight w:val="20"/>
        </w:trPr>
        <w:tc>
          <w:tcPr>
            <w:tcW w:w="3870" w:type="dxa"/>
            <w:gridSpan w:val="2"/>
          </w:tcPr>
          <w:p w14:paraId="0187D066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  <w:gridSpan w:val="2"/>
          </w:tcPr>
          <w:p w14:paraId="525286D6" w14:textId="1B43C1C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236" w:type="dxa"/>
            <w:gridSpan w:val="2"/>
          </w:tcPr>
          <w:p w14:paraId="430B98E8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11991AF6" w14:textId="3AD879E3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236" w:type="dxa"/>
            <w:gridSpan w:val="2"/>
          </w:tcPr>
          <w:p w14:paraId="39AC010C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6B0ED3F" w14:textId="3C70683B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1,246</w:t>
            </w:r>
          </w:p>
        </w:tc>
        <w:tc>
          <w:tcPr>
            <w:tcW w:w="236" w:type="dxa"/>
            <w:gridSpan w:val="2"/>
          </w:tcPr>
          <w:p w14:paraId="1C8A5318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1A284F5" w14:textId="35422D5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F2CCB" w:rsidRPr="00EF0DA5" w14:paraId="0520F4BD" w14:textId="77777777" w:rsidTr="00DE0E82">
        <w:trPr>
          <w:trHeight w:val="20"/>
        </w:trPr>
        <w:tc>
          <w:tcPr>
            <w:tcW w:w="3870" w:type="dxa"/>
            <w:gridSpan w:val="2"/>
          </w:tcPr>
          <w:p w14:paraId="10EAF139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gridSpan w:val="2"/>
          </w:tcPr>
          <w:p w14:paraId="2034D719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62CA72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2C73DCBE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3E821CA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B652823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C193F7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37564EFC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2CCB" w:rsidRPr="00EF0DA5" w14:paraId="020F1867" w14:textId="77777777" w:rsidTr="00DE0E82">
        <w:trPr>
          <w:trHeight w:val="20"/>
        </w:trPr>
        <w:tc>
          <w:tcPr>
            <w:tcW w:w="3870" w:type="dxa"/>
            <w:gridSpan w:val="2"/>
          </w:tcPr>
          <w:p w14:paraId="5C59AC4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77342EA2" w14:textId="0ADE6DA8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  <w:gridSpan w:val="2"/>
          </w:tcPr>
          <w:p w14:paraId="27EDF82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4C3C93A0" w14:textId="2BFCA258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AF83A5D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2FE3E870" w14:textId="3AA49C9D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170</w:t>
            </w:r>
          </w:p>
        </w:tc>
        <w:tc>
          <w:tcPr>
            <w:tcW w:w="236" w:type="dxa"/>
            <w:gridSpan w:val="2"/>
          </w:tcPr>
          <w:p w14:paraId="5558E4AE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4E49D8CD" w14:textId="5568AF8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B0734" w:rsidRPr="00EF0DA5" w14:paraId="6E848C7E" w14:textId="77777777" w:rsidTr="00DE0E82">
        <w:trPr>
          <w:trHeight w:val="20"/>
        </w:trPr>
        <w:tc>
          <w:tcPr>
            <w:tcW w:w="3870" w:type="dxa"/>
            <w:gridSpan w:val="2"/>
          </w:tcPr>
          <w:p w14:paraId="1827D86D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BA67922" w14:textId="491F144F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gridSpan w:val="2"/>
          </w:tcPr>
          <w:p w14:paraId="4C81EC49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0AFD5559" w14:textId="12BB7301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33BFF9CB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6DEBF01" w14:textId="4E506A8D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58</w:t>
            </w:r>
          </w:p>
        </w:tc>
        <w:tc>
          <w:tcPr>
            <w:tcW w:w="236" w:type="dxa"/>
            <w:gridSpan w:val="2"/>
          </w:tcPr>
          <w:p w14:paraId="0A52768A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89A3233" w14:textId="76A68E1A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0734" w:rsidRPr="00EF0DA5" w14:paraId="427FDA91" w14:textId="77777777" w:rsidTr="00DE0E82">
        <w:trPr>
          <w:trHeight w:val="20"/>
        </w:trPr>
        <w:tc>
          <w:tcPr>
            <w:tcW w:w="3870" w:type="dxa"/>
            <w:gridSpan w:val="2"/>
          </w:tcPr>
          <w:p w14:paraId="6E0E9FED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</w:tcPr>
          <w:p w14:paraId="421A4580" w14:textId="00504A2E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04E929D4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14:paraId="56D09EFB" w14:textId="40E51E74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C6FF4C7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0E37DC" w14:textId="5E2C482D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gridSpan w:val="2"/>
          </w:tcPr>
          <w:p w14:paraId="5281A3ED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527A8CFE" w14:textId="3604A836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B0734" w:rsidRPr="00EF0DA5" w14:paraId="1D4AB237" w14:textId="77777777" w:rsidTr="00DE0E82">
        <w:trPr>
          <w:trHeight w:val="20"/>
        </w:trPr>
        <w:tc>
          <w:tcPr>
            <w:tcW w:w="3870" w:type="dxa"/>
            <w:gridSpan w:val="2"/>
          </w:tcPr>
          <w:p w14:paraId="3DF0D4E7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EF0DA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B246ECB" w14:textId="3D24A6B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36" w:type="dxa"/>
            <w:gridSpan w:val="2"/>
          </w:tcPr>
          <w:p w14:paraId="1FBB4986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4576DB52" w14:textId="6EFD4BB9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7BC8A8BC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5BFE2D3B" w14:textId="01D8415A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318</w:t>
            </w:r>
          </w:p>
        </w:tc>
        <w:tc>
          <w:tcPr>
            <w:tcW w:w="236" w:type="dxa"/>
            <w:gridSpan w:val="2"/>
          </w:tcPr>
          <w:p w14:paraId="411A10DE" w14:textId="77777777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bottom w:val="single" w:sz="4" w:space="0" w:color="auto"/>
            </w:tcBorders>
          </w:tcPr>
          <w:p w14:paraId="2005E5B9" w14:textId="7233CF00" w:rsidR="00DB0734" w:rsidRPr="00EF0DA5" w:rsidRDefault="00DB073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</w:tr>
      <w:tr w:rsidR="004F2CCB" w:rsidRPr="00EF0DA5" w14:paraId="4C369D77" w14:textId="77777777" w:rsidTr="00DE0E82">
        <w:trPr>
          <w:trHeight w:val="20"/>
        </w:trPr>
        <w:tc>
          <w:tcPr>
            <w:tcW w:w="3870" w:type="dxa"/>
            <w:gridSpan w:val="2"/>
          </w:tcPr>
          <w:p w14:paraId="55A3B0C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3C2E452" w14:textId="022AB1A3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1,082</w:t>
            </w:r>
          </w:p>
        </w:tc>
        <w:tc>
          <w:tcPr>
            <w:tcW w:w="236" w:type="dxa"/>
            <w:gridSpan w:val="2"/>
          </w:tcPr>
          <w:p w14:paraId="66BDDF93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</w:tcPr>
          <w:p w14:paraId="445B48A8" w14:textId="40E3B8FE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713 </w:t>
            </w:r>
          </w:p>
        </w:tc>
        <w:tc>
          <w:tcPr>
            <w:tcW w:w="236" w:type="dxa"/>
            <w:gridSpan w:val="2"/>
          </w:tcPr>
          <w:p w14:paraId="7CFF32B0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65488C16" w14:textId="665CB3C8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</w:rPr>
              <w:t>1,795</w:t>
            </w:r>
          </w:p>
        </w:tc>
        <w:tc>
          <w:tcPr>
            <w:tcW w:w="236" w:type="dxa"/>
            <w:gridSpan w:val="2"/>
          </w:tcPr>
          <w:p w14:paraId="2B331577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CB382A" w14:textId="32C957CA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307</w:t>
            </w:r>
          </w:p>
        </w:tc>
      </w:tr>
      <w:tr w:rsidR="004F2CCB" w:rsidRPr="00EF0DA5" w14:paraId="7B86F2D9" w14:textId="77777777" w:rsidTr="00DE0E82">
        <w:trPr>
          <w:trHeight w:val="20"/>
        </w:trPr>
        <w:tc>
          <w:tcPr>
            <w:tcW w:w="3870" w:type="dxa"/>
            <w:gridSpan w:val="2"/>
          </w:tcPr>
          <w:p w14:paraId="5071EB45" w14:textId="0423BEFE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7C30EE83" w14:textId="1D76B83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(301)</w:t>
            </w:r>
          </w:p>
        </w:tc>
        <w:tc>
          <w:tcPr>
            <w:tcW w:w="236" w:type="dxa"/>
            <w:gridSpan w:val="2"/>
          </w:tcPr>
          <w:p w14:paraId="7C3B08BA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</w:tcPr>
          <w:p w14:paraId="230DF094" w14:textId="6BBC129D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(6)</w:t>
            </w:r>
          </w:p>
        </w:tc>
        <w:tc>
          <w:tcPr>
            <w:tcW w:w="236" w:type="dxa"/>
            <w:gridSpan w:val="2"/>
          </w:tcPr>
          <w:p w14:paraId="68D3197B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CCB5C86" w14:textId="7E12C08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</w:rPr>
              <w:t>(307)</w:t>
            </w:r>
          </w:p>
        </w:tc>
        <w:tc>
          <w:tcPr>
            <w:tcW w:w="236" w:type="dxa"/>
            <w:gridSpan w:val="2"/>
          </w:tcPr>
          <w:p w14:paraId="50A9781D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1071DF0F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F2CCB" w:rsidRPr="00EF0DA5" w14:paraId="19FD8BC7" w14:textId="77777777" w:rsidTr="00DE0E82">
        <w:trPr>
          <w:trHeight w:val="20"/>
        </w:trPr>
        <w:tc>
          <w:tcPr>
            <w:tcW w:w="3870" w:type="dxa"/>
            <w:gridSpan w:val="2"/>
          </w:tcPr>
          <w:p w14:paraId="031F7C13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7A783" w14:textId="7969315F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</w:p>
        </w:tc>
        <w:tc>
          <w:tcPr>
            <w:tcW w:w="236" w:type="dxa"/>
            <w:gridSpan w:val="2"/>
          </w:tcPr>
          <w:p w14:paraId="771238C9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B7699B" w14:textId="0A776621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</w:rPr>
              <w:t>707</w:t>
            </w:r>
          </w:p>
        </w:tc>
        <w:tc>
          <w:tcPr>
            <w:tcW w:w="236" w:type="dxa"/>
            <w:gridSpan w:val="2"/>
          </w:tcPr>
          <w:p w14:paraId="215B0FF0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7F3F9B" w14:textId="09B62F84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</w:rPr>
              <w:t>1,488</w:t>
            </w:r>
          </w:p>
        </w:tc>
        <w:tc>
          <w:tcPr>
            <w:tcW w:w="236" w:type="dxa"/>
            <w:gridSpan w:val="2"/>
          </w:tcPr>
          <w:p w14:paraId="55B7F9D8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3"/>
          </w:tcPr>
          <w:p w14:paraId="0DF8B9D3" w14:textId="77777777" w:rsidR="004F2CCB" w:rsidRPr="00EF0DA5" w:rsidRDefault="004F2CCB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8A6EBE" w14:textId="77777777" w:rsidR="00B3693A" w:rsidRPr="00EF0DA5" w:rsidRDefault="00B3693A" w:rsidP="00EF0DA5">
      <w:pPr>
        <w:rPr>
          <w:sz w:val="30"/>
          <w:szCs w:val="30"/>
        </w:rPr>
      </w:pPr>
    </w:p>
    <w:tbl>
      <w:tblPr>
        <w:tblW w:w="9261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087"/>
        <w:gridCol w:w="236"/>
        <w:gridCol w:w="1285"/>
      </w:tblGrid>
      <w:tr w:rsidR="00670549" w:rsidRPr="00EF0DA5" w14:paraId="50A2B219" w14:textId="77777777" w:rsidTr="00117D53">
        <w:trPr>
          <w:tblHeader/>
        </w:trPr>
        <w:tc>
          <w:tcPr>
            <w:tcW w:w="3870" w:type="dxa"/>
            <w:vAlign w:val="bottom"/>
          </w:tcPr>
          <w:p w14:paraId="5EB7EDA5" w14:textId="77777777" w:rsidR="00670549" w:rsidRPr="00EF0DA5" w:rsidRDefault="00670549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EF0DA5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EF0DA5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vAlign w:val="bottom"/>
          </w:tcPr>
          <w:p w14:paraId="2356B677" w14:textId="7DCF5FE0" w:rsidR="00670549" w:rsidRPr="00EF0DA5" w:rsidRDefault="0067054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59FE" w:rsidRPr="00EF0DA5" w14:paraId="12332471" w14:textId="1985BD79" w:rsidTr="00117D53">
        <w:trPr>
          <w:tblHeader/>
        </w:trPr>
        <w:tc>
          <w:tcPr>
            <w:tcW w:w="3870" w:type="dxa"/>
            <w:vAlign w:val="bottom"/>
          </w:tcPr>
          <w:p w14:paraId="287289F0" w14:textId="0DD427EC" w:rsidR="002C59FE" w:rsidRPr="00EF0DA5" w:rsidRDefault="002C59F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33FE39D7" w:rsidR="002C59FE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4" w:type="dxa"/>
          </w:tcPr>
          <w:p w14:paraId="1B469298" w14:textId="77777777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6763D114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48A0A30" w14:textId="31CC45DC" w:rsidR="002C59FE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60168B34" w14:textId="77777777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AC27ECF" w14:textId="76DEE57B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2C59FE" w:rsidRPr="00EF0DA5" w14:paraId="198C9D29" w14:textId="77777777" w:rsidTr="00117D53">
        <w:trPr>
          <w:tblHeader/>
        </w:trPr>
        <w:tc>
          <w:tcPr>
            <w:tcW w:w="3870" w:type="dxa"/>
            <w:vAlign w:val="bottom"/>
          </w:tcPr>
          <w:p w14:paraId="3FC5216E" w14:textId="77777777" w:rsidR="002C59FE" w:rsidRPr="00EF0DA5" w:rsidRDefault="002C59F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1B957C5D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2178" w:rsidRPr="00EF0DA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4" w:type="dxa"/>
          </w:tcPr>
          <w:p w14:paraId="641DF7F1" w14:textId="77777777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31290E21" w:rsidR="002C59FE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28" w:type="dxa"/>
          </w:tcPr>
          <w:p w14:paraId="463D634F" w14:textId="77777777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C9CB954" w14:textId="2C0435B5" w:rsidR="002C59FE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1186327" w14:textId="77777777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163B7BC" w14:textId="6ACD0A40" w:rsidR="002C59FE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C59FE" w:rsidRPr="00EF0DA5" w14:paraId="1F807FAB" w14:textId="77777777" w:rsidTr="00117D53">
        <w:trPr>
          <w:tblHeader/>
        </w:trPr>
        <w:tc>
          <w:tcPr>
            <w:tcW w:w="3870" w:type="dxa"/>
            <w:vAlign w:val="bottom"/>
          </w:tcPr>
          <w:p w14:paraId="1222CAB7" w14:textId="77777777" w:rsidR="002C59FE" w:rsidRPr="00EF0DA5" w:rsidRDefault="002C59F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7263307" w14:textId="47E99D39" w:rsidR="002C59FE" w:rsidRPr="00EF0DA5" w:rsidRDefault="002C59F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657F3" w:rsidRPr="00EF0DA5" w14:paraId="3DC35E38" w14:textId="52879959" w:rsidTr="00184251">
        <w:trPr>
          <w:tblHeader/>
        </w:trPr>
        <w:tc>
          <w:tcPr>
            <w:tcW w:w="3870" w:type="dxa"/>
            <w:vAlign w:val="bottom"/>
          </w:tcPr>
          <w:p w14:paraId="5BF9170F" w14:textId="76E458B8" w:rsidR="003657F3" w:rsidRPr="00EF0DA5" w:rsidRDefault="003657F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3C086E6F" w:rsidR="003657F3" w:rsidRPr="00EF0DA5" w:rsidRDefault="005E08C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478</w:t>
            </w:r>
          </w:p>
        </w:tc>
        <w:tc>
          <w:tcPr>
            <w:tcW w:w="234" w:type="dxa"/>
          </w:tcPr>
          <w:p w14:paraId="56FE3AA4" w14:textId="77777777" w:rsidR="003657F3" w:rsidRPr="00EF0DA5" w:rsidRDefault="003657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21C8482" w14:textId="07747D9B" w:rsidR="003657F3" w:rsidRPr="00EF0DA5" w:rsidRDefault="002728C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228" w:type="dxa"/>
          </w:tcPr>
          <w:p w14:paraId="4B1474C0" w14:textId="77777777" w:rsidR="003657F3" w:rsidRPr="00EF0DA5" w:rsidRDefault="003657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</w:tcPr>
          <w:p w14:paraId="1FCAC101" w14:textId="080E57D7" w:rsidR="003657F3" w:rsidRPr="00EF0DA5" w:rsidRDefault="005E08C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205</w:t>
            </w:r>
          </w:p>
        </w:tc>
        <w:tc>
          <w:tcPr>
            <w:tcW w:w="236" w:type="dxa"/>
          </w:tcPr>
          <w:p w14:paraId="40E54A62" w14:textId="77777777" w:rsidR="003657F3" w:rsidRPr="00EF0DA5" w:rsidRDefault="003657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712D67B" w14:textId="681A48D3" w:rsidR="003657F3" w:rsidRPr="00EF0DA5" w:rsidRDefault="002728C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D56AC3" w:rsidRPr="00EF0DA5" w14:paraId="1CD2C26E" w14:textId="68BAFCC8" w:rsidTr="00184251">
        <w:trPr>
          <w:tblHeader/>
        </w:trPr>
        <w:tc>
          <w:tcPr>
            <w:tcW w:w="3870" w:type="dxa"/>
          </w:tcPr>
          <w:p w14:paraId="0B026B14" w14:textId="21389274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EF0DA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0E6262FB" w:rsidR="00D56AC3" w:rsidRPr="00EF0DA5" w:rsidRDefault="005E08C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(19)</w:t>
            </w:r>
          </w:p>
        </w:tc>
        <w:tc>
          <w:tcPr>
            <w:tcW w:w="234" w:type="dxa"/>
          </w:tcPr>
          <w:p w14:paraId="61A7BB3F" w14:textId="77777777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4C4CEB28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28" w:type="dxa"/>
          </w:tcPr>
          <w:p w14:paraId="4A1DADCD" w14:textId="77777777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F7F87F6" w14:textId="497D3770" w:rsidR="00D56AC3" w:rsidRPr="00EF0DA5" w:rsidRDefault="005E08C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/>
                <w:sz w:val="28"/>
                <w:szCs w:val="28"/>
                <w:cs/>
              </w:rPr>
              <w:t>(10)</w:t>
            </w:r>
          </w:p>
        </w:tc>
        <w:tc>
          <w:tcPr>
            <w:tcW w:w="236" w:type="dxa"/>
          </w:tcPr>
          <w:p w14:paraId="7AE72DB0" w14:textId="77777777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8806529" w14:textId="299D10DB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D56AC3" w:rsidRPr="00EF0DA5" w14:paraId="7859D377" w14:textId="26B72E21" w:rsidTr="00184251">
        <w:trPr>
          <w:tblHeader/>
        </w:trPr>
        <w:tc>
          <w:tcPr>
            <w:tcW w:w="3870" w:type="dxa"/>
          </w:tcPr>
          <w:p w14:paraId="76DA4921" w14:textId="534AB248" w:rsidR="00D56AC3" w:rsidRPr="00EF0DA5" w:rsidRDefault="00D56AC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6D22A2A2" w:rsidR="00D56AC3" w:rsidRPr="00EF0DA5" w:rsidRDefault="005E08C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459</w:t>
            </w:r>
          </w:p>
        </w:tc>
        <w:tc>
          <w:tcPr>
            <w:tcW w:w="234" w:type="dxa"/>
          </w:tcPr>
          <w:p w14:paraId="203090F8" w14:textId="77777777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02363E35" w14:textId="3DE64A2D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28" w:type="dxa"/>
          </w:tcPr>
          <w:p w14:paraId="75FD2EFF" w14:textId="77777777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5B3DE460" w:rsidR="00D56AC3" w:rsidRPr="00EF0DA5" w:rsidRDefault="005E08C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195</w:t>
            </w:r>
          </w:p>
        </w:tc>
        <w:tc>
          <w:tcPr>
            <w:tcW w:w="236" w:type="dxa"/>
          </w:tcPr>
          <w:p w14:paraId="0CFFC6FD" w14:textId="77777777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099C78B4" w:rsidR="00D56AC3" w:rsidRPr="00EF0DA5" w:rsidRDefault="00D56AC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</w:p>
        </w:tc>
      </w:tr>
    </w:tbl>
    <w:p w14:paraId="226113D1" w14:textId="77777777" w:rsidR="00DF7265" w:rsidRPr="00EF0DA5" w:rsidRDefault="00DF726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823"/>
        <w:gridCol w:w="1548"/>
        <w:gridCol w:w="1548"/>
        <w:gridCol w:w="261"/>
        <w:gridCol w:w="1402"/>
        <w:gridCol w:w="243"/>
        <w:gridCol w:w="1355"/>
      </w:tblGrid>
      <w:tr w:rsidR="00DF7265" w:rsidRPr="00EF0DA5" w14:paraId="3FBB5ECF" w14:textId="77777777" w:rsidTr="00CC59E8">
        <w:trPr>
          <w:trHeight w:val="365"/>
          <w:tblHeader/>
        </w:trPr>
        <w:tc>
          <w:tcPr>
            <w:tcW w:w="2823" w:type="dxa"/>
            <w:vAlign w:val="bottom"/>
          </w:tcPr>
          <w:p w14:paraId="01421085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5E807EC1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5"/>
            <w:vAlign w:val="bottom"/>
          </w:tcPr>
          <w:p w14:paraId="028B940D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076C7" w:rsidRPr="00EF0DA5" w14:paraId="69E5BC37" w14:textId="77777777" w:rsidTr="00CC59E8">
        <w:trPr>
          <w:trHeight w:val="740"/>
          <w:tblHeader/>
        </w:trPr>
        <w:tc>
          <w:tcPr>
            <w:tcW w:w="2823" w:type="dxa"/>
            <w:vAlign w:val="bottom"/>
          </w:tcPr>
          <w:p w14:paraId="12310BDD" w14:textId="7777777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8" w:type="dxa"/>
            <w:vAlign w:val="bottom"/>
          </w:tcPr>
          <w:p w14:paraId="7EA0CD89" w14:textId="1487DB74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  <w:vAlign w:val="bottom"/>
          </w:tcPr>
          <w:p w14:paraId="79FA0012" w14:textId="7BA94514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vAlign w:val="bottom"/>
          </w:tcPr>
          <w:p w14:paraId="06E1A3C2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9540EA3" w14:textId="1E551FCB" w:rsidR="006076C7" w:rsidRPr="00EF0DA5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3" w:type="dxa"/>
          </w:tcPr>
          <w:p w14:paraId="48C24FCB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vAlign w:val="bottom"/>
          </w:tcPr>
          <w:p w14:paraId="617BEAA6" w14:textId="5842188D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076C7" w:rsidRPr="00EF0DA5" w14:paraId="1956A347" w14:textId="77777777" w:rsidTr="00CC59E8">
        <w:trPr>
          <w:trHeight w:val="346"/>
          <w:tblHeader/>
        </w:trPr>
        <w:tc>
          <w:tcPr>
            <w:tcW w:w="2823" w:type="dxa"/>
          </w:tcPr>
          <w:p w14:paraId="2D7288FC" w14:textId="7777777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8" w:type="dxa"/>
          </w:tcPr>
          <w:p w14:paraId="1DFE00D1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09" w:type="dxa"/>
            <w:gridSpan w:val="5"/>
            <w:vAlign w:val="center"/>
          </w:tcPr>
          <w:p w14:paraId="34722087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76C7" w:rsidRPr="00EF0DA5" w14:paraId="697C4411" w14:textId="77777777" w:rsidTr="00CC59E8">
        <w:trPr>
          <w:trHeight w:val="365"/>
          <w:tblHeader/>
        </w:trPr>
        <w:tc>
          <w:tcPr>
            <w:tcW w:w="2823" w:type="dxa"/>
          </w:tcPr>
          <w:p w14:paraId="2BC2922B" w14:textId="7777777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</w:tcPr>
          <w:p w14:paraId="626E3803" w14:textId="3AFABD32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3967B45D" w14:textId="7367A58B" w:rsidR="006076C7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61" w:type="dxa"/>
            <w:vAlign w:val="center"/>
          </w:tcPr>
          <w:p w14:paraId="5A7F357E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5D33F737" w14:textId="6F2F7F10" w:rsidR="006076C7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2D9FEE05" w14:textId="7777777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B7B0503" w14:textId="42D6ECD7" w:rsidR="006076C7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/>
                <w:sz w:val="30"/>
                <w:szCs w:val="30"/>
                <w:cs/>
              </w:rPr>
              <w:t>493</w:t>
            </w:r>
          </w:p>
        </w:tc>
      </w:tr>
      <w:tr w:rsidR="006076C7" w:rsidRPr="00EF0DA5" w14:paraId="28CD4E33" w14:textId="77777777" w:rsidTr="00CC59E8">
        <w:trPr>
          <w:trHeight w:val="356"/>
          <w:tblHeader/>
        </w:trPr>
        <w:tc>
          <w:tcPr>
            <w:tcW w:w="2823" w:type="dxa"/>
          </w:tcPr>
          <w:p w14:paraId="5F4C234E" w14:textId="7777777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8" w:type="dxa"/>
          </w:tcPr>
          <w:p w14:paraId="06F34D18" w14:textId="4038E8A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8" w:type="dxa"/>
          </w:tcPr>
          <w:p w14:paraId="3EE13875" w14:textId="56659ED6" w:rsidR="006076C7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  <w:vAlign w:val="center"/>
          </w:tcPr>
          <w:p w14:paraId="613FB6D2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645579B8" w14:textId="6C813BFC" w:rsidR="006076C7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/>
                <w:sz w:val="30"/>
                <w:szCs w:val="30"/>
                <w:cs/>
              </w:rPr>
              <w:t>11</w:t>
            </w:r>
          </w:p>
        </w:tc>
        <w:tc>
          <w:tcPr>
            <w:tcW w:w="243" w:type="dxa"/>
          </w:tcPr>
          <w:p w14:paraId="3E2B631B" w14:textId="7777777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185E5CB" w14:textId="7C3F1299" w:rsidR="006076C7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/>
                <w:sz w:val="30"/>
                <w:szCs w:val="30"/>
                <w:cs/>
              </w:rPr>
              <w:t>19</w:t>
            </w:r>
          </w:p>
        </w:tc>
      </w:tr>
      <w:tr w:rsidR="00DF7265" w:rsidRPr="00EF0DA5" w14:paraId="07AE1A9F" w14:textId="77777777" w:rsidTr="00CC59E8">
        <w:trPr>
          <w:trHeight w:val="365"/>
          <w:tblHeader/>
        </w:trPr>
        <w:tc>
          <w:tcPr>
            <w:tcW w:w="2823" w:type="dxa"/>
          </w:tcPr>
          <w:p w14:paraId="0804C7AD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48" w:type="dxa"/>
          </w:tcPr>
          <w:p w14:paraId="3A6CEA0D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F5BC305" w14:textId="1B8FF6A5" w:rsidR="00DF7265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vAlign w:val="center"/>
          </w:tcPr>
          <w:p w14:paraId="7E558FE6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37E58C6" w14:textId="2CC2E553" w:rsidR="00DF7265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11208544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27A5334F" w14:textId="57ABE6A1" w:rsidR="00DF7265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F7265" w:rsidRPr="00EF0DA5" w14:paraId="0A5FA441" w14:textId="77777777" w:rsidTr="00CC59E8">
        <w:trPr>
          <w:trHeight w:val="356"/>
          <w:tblHeader/>
        </w:trPr>
        <w:tc>
          <w:tcPr>
            <w:tcW w:w="2823" w:type="dxa"/>
          </w:tcPr>
          <w:p w14:paraId="3D3FECBA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8" w:type="dxa"/>
          </w:tcPr>
          <w:p w14:paraId="5869606E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5DA53307" w14:textId="04C1B3D3" w:rsidR="00DF7265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261" w:type="dxa"/>
            <w:vAlign w:val="center"/>
          </w:tcPr>
          <w:p w14:paraId="25A36FEE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9D5E1" w14:textId="3948746D" w:rsidR="00DF7265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12</w:t>
            </w:r>
          </w:p>
        </w:tc>
        <w:tc>
          <w:tcPr>
            <w:tcW w:w="243" w:type="dxa"/>
          </w:tcPr>
          <w:p w14:paraId="365ED91A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FBB9568" w14:textId="2CB96CF1" w:rsidR="00DF7265" w:rsidRPr="00EF0DA5" w:rsidRDefault="005E08C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518</w:t>
            </w:r>
          </w:p>
        </w:tc>
      </w:tr>
    </w:tbl>
    <w:p w14:paraId="122D13A1" w14:textId="77777777" w:rsidR="00DF7265" w:rsidRPr="00EF0DA5" w:rsidRDefault="00DF7265" w:rsidP="00EF0DA5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94" w:type="dxa"/>
        <w:tblInd w:w="450" w:type="dxa"/>
        <w:tblLook w:val="01E0" w:firstRow="1" w:lastRow="1" w:firstColumn="1" w:lastColumn="1" w:noHBand="0" w:noVBand="0"/>
      </w:tblPr>
      <w:tblGrid>
        <w:gridCol w:w="2776"/>
        <w:gridCol w:w="1516"/>
        <w:gridCol w:w="1532"/>
        <w:gridCol w:w="256"/>
        <w:gridCol w:w="1437"/>
        <w:gridCol w:w="239"/>
        <w:gridCol w:w="1438"/>
      </w:tblGrid>
      <w:tr w:rsidR="00DF7265" w:rsidRPr="00EF0DA5" w14:paraId="7064ED0F" w14:textId="77777777" w:rsidTr="00CC59E8">
        <w:trPr>
          <w:trHeight w:val="225"/>
          <w:tblHeader/>
        </w:trPr>
        <w:tc>
          <w:tcPr>
            <w:tcW w:w="2776" w:type="dxa"/>
            <w:vAlign w:val="bottom"/>
          </w:tcPr>
          <w:p w14:paraId="6656BBF0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86"/>
                <w:tab w:val="center" w:pos="4536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16" w:type="dxa"/>
          </w:tcPr>
          <w:p w14:paraId="2874C5B9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bottom"/>
          </w:tcPr>
          <w:p w14:paraId="22D21463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59E8" w:rsidRPr="00EF0DA5" w14:paraId="37996215" w14:textId="77777777" w:rsidTr="00CC59E8">
        <w:trPr>
          <w:trHeight w:val="458"/>
          <w:tblHeader/>
        </w:trPr>
        <w:tc>
          <w:tcPr>
            <w:tcW w:w="2776" w:type="dxa"/>
            <w:vAlign w:val="bottom"/>
          </w:tcPr>
          <w:p w14:paraId="6AE74325" w14:textId="77777777" w:rsidR="006C3463" w:rsidRPr="00EF0DA5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16" w:type="dxa"/>
            <w:vAlign w:val="bottom"/>
          </w:tcPr>
          <w:p w14:paraId="4507D575" w14:textId="71131231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2" w:type="dxa"/>
            <w:vAlign w:val="bottom"/>
          </w:tcPr>
          <w:p w14:paraId="5894BC73" w14:textId="53304A1F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6AC3"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56" w:type="dxa"/>
            <w:vAlign w:val="bottom"/>
          </w:tcPr>
          <w:p w14:paraId="5D0E648A" w14:textId="77777777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vAlign w:val="bottom"/>
          </w:tcPr>
          <w:p w14:paraId="0C33D708" w14:textId="4CEB626D" w:rsidR="006C3463" w:rsidRPr="00EF0DA5" w:rsidRDefault="0092746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</w:tcPr>
          <w:p w14:paraId="3BCCF9AA" w14:textId="77777777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</w:tcPr>
          <w:p w14:paraId="4192CB98" w14:textId="3997F42D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6AC3"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6C3463" w:rsidRPr="00EF0DA5" w14:paraId="5E887AE8" w14:textId="77777777" w:rsidTr="00CC59E8">
        <w:trPr>
          <w:trHeight w:val="213"/>
          <w:tblHeader/>
        </w:trPr>
        <w:tc>
          <w:tcPr>
            <w:tcW w:w="2776" w:type="dxa"/>
          </w:tcPr>
          <w:p w14:paraId="12548DA2" w14:textId="77777777" w:rsidR="006C3463" w:rsidRPr="00EF0DA5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6" w:type="dxa"/>
          </w:tcPr>
          <w:p w14:paraId="50CA36B3" w14:textId="77777777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2" w:type="dxa"/>
            <w:gridSpan w:val="5"/>
            <w:vAlign w:val="center"/>
          </w:tcPr>
          <w:p w14:paraId="78A1495D" w14:textId="77777777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59E8" w:rsidRPr="00EF0DA5" w14:paraId="6E511369" w14:textId="77777777" w:rsidTr="00CC59E8">
        <w:trPr>
          <w:trHeight w:val="225"/>
          <w:tblHeader/>
        </w:trPr>
        <w:tc>
          <w:tcPr>
            <w:tcW w:w="2776" w:type="dxa"/>
          </w:tcPr>
          <w:p w14:paraId="34DFF584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6" w:type="dxa"/>
          </w:tcPr>
          <w:p w14:paraId="0EDA9DA0" w14:textId="03ADCA08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73DDC057" w14:textId="72DD04AC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56" w:type="dxa"/>
            <w:vAlign w:val="center"/>
          </w:tcPr>
          <w:p w14:paraId="1D28B2CF" w14:textId="77777777" w:rsidR="006372DE" w:rsidRPr="00EF0DA5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</w:tcPr>
          <w:p w14:paraId="3D606393" w14:textId="2CED9175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35D8D6F8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5ABBB664" w14:textId="4A4093BB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CC59E8" w:rsidRPr="00EF0DA5" w14:paraId="5F52AD51" w14:textId="77777777" w:rsidTr="00CC59E8">
        <w:trPr>
          <w:trHeight w:val="218"/>
          <w:tblHeader/>
        </w:trPr>
        <w:tc>
          <w:tcPr>
            <w:tcW w:w="2776" w:type="dxa"/>
          </w:tcPr>
          <w:p w14:paraId="3762915D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6" w:type="dxa"/>
          </w:tcPr>
          <w:p w14:paraId="5B6F7E1E" w14:textId="3D2C3B7F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5F461CDD" w14:textId="10DE0688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56" w:type="dxa"/>
            <w:vAlign w:val="center"/>
          </w:tcPr>
          <w:p w14:paraId="1FCE2D91" w14:textId="77777777" w:rsidR="006372DE" w:rsidRPr="00EF0DA5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</w:tcPr>
          <w:p w14:paraId="43B6E100" w14:textId="0DF53D0D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59E2A839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675C69C6" w14:textId="2DE827AB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CC59E8" w:rsidRPr="00EF0DA5" w14:paraId="21802366" w14:textId="77777777" w:rsidTr="00CC59E8">
        <w:trPr>
          <w:trHeight w:val="225"/>
          <w:tblHeader/>
        </w:trPr>
        <w:tc>
          <w:tcPr>
            <w:tcW w:w="2776" w:type="dxa"/>
          </w:tcPr>
          <w:p w14:paraId="2BEDF32E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16" w:type="dxa"/>
          </w:tcPr>
          <w:p w14:paraId="62970027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5EDCD34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6" w:type="dxa"/>
            <w:vAlign w:val="center"/>
          </w:tcPr>
          <w:p w14:paraId="1EE63975" w14:textId="77777777" w:rsidR="006372DE" w:rsidRPr="00EF0DA5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7" w:type="dxa"/>
          </w:tcPr>
          <w:p w14:paraId="0136F0C2" w14:textId="689CE5C8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3BEFF3F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152D347" w14:textId="332B5178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C59E8" w:rsidRPr="00EF0DA5" w14:paraId="4C67851B" w14:textId="77777777" w:rsidTr="00CC59E8">
        <w:trPr>
          <w:trHeight w:val="218"/>
          <w:tblHeader/>
        </w:trPr>
        <w:tc>
          <w:tcPr>
            <w:tcW w:w="2776" w:type="dxa"/>
          </w:tcPr>
          <w:p w14:paraId="4BDABEB2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6" w:type="dxa"/>
          </w:tcPr>
          <w:p w14:paraId="21D286D0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8C5E" w14:textId="435991FA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56" w:type="dxa"/>
            <w:vAlign w:val="center"/>
          </w:tcPr>
          <w:p w14:paraId="7237AB77" w14:textId="77777777" w:rsidR="006372DE" w:rsidRPr="00EF0DA5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</w:tcPr>
          <w:p w14:paraId="5CB9F2B5" w14:textId="150DE1DE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4A0FAF8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8E78B" w14:textId="1D2C2B9D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</w:tbl>
    <w:p w14:paraId="315CBB32" w14:textId="77777777" w:rsidR="00DF7265" w:rsidRPr="00EF0DA5" w:rsidRDefault="00DF7265" w:rsidP="00EF0DA5">
      <w:pPr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2780"/>
        <w:gridCol w:w="1525"/>
        <w:gridCol w:w="1535"/>
        <w:gridCol w:w="259"/>
        <w:gridCol w:w="1439"/>
        <w:gridCol w:w="242"/>
        <w:gridCol w:w="1424"/>
      </w:tblGrid>
      <w:tr w:rsidR="00DF7265" w:rsidRPr="00EF0DA5" w14:paraId="233694B9" w14:textId="77777777" w:rsidTr="002C7CD8">
        <w:trPr>
          <w:trHeight w:val="409"/>
          <w:tblHeader/>
        </w:trPr>
        <w:tc>
          <w:tcPr>
            <w:tcW w:w="2780" w:type="dxa"/>
            <w:vAlign w:val="bottom"/>
          </w:tcPr>
          <w:p w14:paraId="4D862EA7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5" w:type="dxa"/>
          </w:tcPr>
          <w:p w14:paraId="2FB88D11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bottom"/>
          </w:tcPr>
          <w:p w14:paraId="56089B31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6C7" w:rsidRPr="00EF0DA5" w14:paraId="6E86E049" w14:textId="77777777" w:rsidTr="002C7CD8">
        <w:trPr>
          <w:trHeight w:val="811"/>
          <w:tblHeader/>
        </w:trPr>
        <w:tc>
          <w:tcPr>
            <w:tcW w:w="2780" w:type="dxa"/>
            <w:vAlign w:val="bottom"/>
          </w:tcPr>
          <w:p w14:paraId="7FF44296" w14:textId="7777777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5" w:type="dxa"/>
            <w:vAlign w:val="bottom"/>
          </w:tcPr>
          <w:p w14:paraId="58AB7C56" w14:textId="62421F10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5" w:type="dxa"/>
            <w:vAlign w:val="bottom"/>
          </w:tcPr>
          <w:p w14:paraId="45CDD538" w14:textId="35B21CA9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F45"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9" w:type="dxa"/>
            <w:vAlign w:val="bottom"/>
          </w:tcPr>
          <w:p w14:paraId="0479A75B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4A15F1A6" w14:textId="69CBF85E" w:rsidR="006076C7" w:rsidRPr="00EF0DA5" w:rsidRDefault="00F308A9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42" w:type="dxa"/>
          </w:tcPr>
          <w:p w14:paraId="46E451DC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3" w:type="dxa"/>
            <w:vAlign w:val="bottom"/>
          </w:tcPr>
          <w:p w14:paraId="4025359F" w14:textId="2F4E3726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F45"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6076C7" w:rsidRPr="00EF0DA5" w14:paraId="3302CAFD" w14:textId="77777777" w:rsidTr="002C7CD8">
        <w:trPr>
          <w:trHeight w:val="383"/>
          <w:tblHeader/>
        </w:trPr>
        <w:tc>
          <w:tcPr>
            <w:tcW w:w="2780" w:type="dxa"/>
          </w:tcPr>
          <w:p w14:paraId="47575451" w14:textId="77777777" w:rsidR="006076C7" w:rsidRPr="00EF0DA5" w:rsidRDefault="006076C7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7C4A94BE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9" w:type="dxa"/>
            <w:gridSpan w:val="5"/>
            <w:vAlign w:val="center"/>
          </w:tcPr>
          <w:p w14:paraId="54393DC0" w14:textId="77777777" w:rsidR="006076C7" w:rsidRPr="00EF0DA5" w:rsidRDefault="006076C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B1F45" w:rsidRPr="00EF0DA5" w14:paraId="6D260CEB" w14:textId="77777777" w:rsidTr="002C7CD8">
        <w:trPr>
          <w:trHeight w:val="392"/>
          <w:tblHeader/>
        </w:trPr>
        <w:tc>
          <w:tcPr>
            <w:tcW w:w="2780" w:type="dxa"/>
          </w:tcPr>
          <w:p w14:paraId="0D321664" w14:textId="77777777" w:rsidR="004B1F45" w:rsidRPr="00EF0DA5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5" w:type="dxa"/>
          </w:tcPr>
          <w:p w14:paraId="5591C2EF" w14:textId="1DAEA532" w:rsidR="004B1F45" w:rsidRPr="00EF0DA5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53F02509" w14:textId="6B52146E" w:rsidR="004B1F45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301</w:t>
            </w:r>
          </w:p>
        </w:tc>
        <w:tc>
          <w:tcPr>
            <w:tcW w:w="259" w:type="dxa"/>
            <w:vAlign w:val="center"/>
          </w:tcPr>
          <w:p w14:paraId="3EC9BEC9" w14:textId="77777777" w:rsidR="004B1F45" w:rsidRPr="00EF0DA5" w:rsidRDefault="004B1F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5CA8E9CD" w14:textId="53186315" w:rsidR="004B1F45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/>
                <w:sz w:val="30"/>
                <w:szCs w:val="30"/>
                <w:cs/>
              </w:rPr>
              <w:t>(33)</w:t>
            </w:r>
          </w:p>
        </w:tc>
        <w:tc>
          <w:tcPr>
            <w:tcW w:w="242" w:type="dxa"/>
          </w:tcPr>
          <w:p w14:paraId="571E53EF" w14:textId="77777777" w:rsidR="004B1F45" w:rsidRPr="00EF0DA5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4186D855" w14:textId="2FC870F7" w:rsidR="004B1F45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/>
                <w:sz w:val="30"/>
                <w:szCs w:val="30"/>
                <w:cs/>
              </w:rPr>
              <w:t>268</w:t>
            </w:r>
          </w:p>
        </w:tc>
      </w:tr>
      <w:tr w:rsidR="004B1F45" w:rsidRPr="00EF0DA5" w14:paraId="42D13B4E" w14:textId="77777777" w:rsidTr="002C7CD8">
        <w:trPr>
          <w:trHeight w:val="400"/>
          <w:tblHeader/>
        </w:trPr>
        <w:tc>
          <w:tcPr>
            <w:tcW w:w="2780" w:type="dxa"/>
          </w:tcPr>
          <w:p w14:paraId="67CA7D9E" w14:textId="77777777" w:rsidR="004B1F45" w:rsidRPr="00EF0DA5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5" w:type="dxa"/>
          </w:tcPr>
          <w:p w14:paraId="5E42061D" w14:textId="500436B8" w:rsidR="004B1F45" w:rsidRPr="00EF0DA5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25F18012" w14:textId="1BF6ED90" w:rsidR="004B1F45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</w:p>
        </w:tc>
        <w:tc>
          <w:tcPr>
            <w:tcW w:w="259" w:type="dxa"/>
            <w:vAlign w:val="center"/>
          </w:tcPr>
          <w:p w14:paraId="3CCAFDD8" w14:textId="77777777" w:rsidR="004B1F45" w:rsidRPr="00EF0DA5" w:rsidRDefault="004B1F4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52791000" w14:textId="3DA12E3E" w:rsidR="004B1F45" w:rsidRPr="00EF0DA5" w:rsidRDefault="0025614C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967A340" w14:textId="77777777" w:rsidR="004B1F45" w:rsidRPr="00EF0DA5" w:rsidRDefault="004B1F4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67EE7A28" w14:textId="03D7C5A4" w:rsidR="004B1F45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="0025614C" w:rsidRPr="00EF0DA5">
              <w:rPr>
                <w:rFonts w:asciiTheme="majorBidi" w:hAnsiTheme="majorBidi"/>
                <w:sz w:val="30"/>
                <w:szCs w:val="30"/>
              </w:rPr>
              <w:t>0</w:t>
            </w:r>
          </w:p>
        </w:tc>
      </w:tr>
      <w:tr w:rsidR="006372DE" w:rsidRPr="00EF0DA5" w14:paraId="75C6B362" w14:textId="77777777" w:rsidTr="002C7CD8">
        <w:trPr>
          <w:trHeight w:val="400"/>
          <w:tblHeader/>
        </w:trPr>
        <w:tc>
          <w:tcPr>
            <w:tcW w:w="2780" w:type="dxa"/>
          </w:tcPr>
          <w:p w14:paraId="6FDCF2F4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5" w:type="dxa"/>
          </w:tcPr>
          <w:p w14:paraId="0A616FC2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709155B" w14:textId="6B045DB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59" w:type="dxa"/>
            <w:vAlign w:val="center"/>
          </w:tcPr>
          <w:p w14:paraId="12852086" w14:textId="77777777" w:rsidR="006372DE" w:rsidRPr="00EF0DA5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9" w:type="dxa"/>
          </w:tcPr>
          <w:p w14:paraId="183D6DB4" w14:textId="3B7156C9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7A64EA3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</w:tcPr>
          <w:p w14:paraId="12237831" w14:textId="107B43D2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/>
                <w:sz w:val="30"/>
                <w:szCs w:val="30"/>
                <w:cs/>
              </w:rPr>
              <w:t>6</w:t>
            </w:r>
          </w:p>
        </w:tc>
      </w:tr>
      <w:tr w:rsidR="006372DE" w:rsidRPr="00EF0DA5" w14:paraId="6AD06AF7" w14:textId="77777777" w:rsidTr="002C7CD8">
        <w:trPr>
          <w:trHeight w:val="392"/>
          <w:tblHeader/>
        </w:trPr>
        <w:tc>
          <w:tcPr>
            <w:tcW w:w="2780" w:type="dxa"/>
          </w:tcPr>
          <w:p w14:paraId="62DCB0A8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5" w:type="dxa"/>
          </w:tcPr>
          <w:p w14:paraId="47721930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7F3D1F73" w14:textId="1028F71B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317</w:t>
            </w:r>
          </w:p>
        </w:tc>
        <w:tc>
          <w:tcPr>
            <w:tcW w:w="259" w:type="dxa"/>
            <w:vAlign w:val="center"/>
          </w:tcPr>
          <w:p w14:paraId="66EC76E3" w14:textId="77777777" w:rsidR="006372DE" w:rsidRPr="00EF0DA5" w:rsidRDefault="006372D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1899C2E6" w14:textId="705E5F3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(3</w:t>
            </w:r>
            <w:r w:rsidR="0025614C" w:rsidRPr="00EF0DA5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 w:rsidRPr="00EF0D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</w:tcPr>
          <w:p w14:paraId="5DD6C2A0" w14:textId="77777777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2F5627F" w14:textId="4E880588" w:rsidR="006372DE" w:rsidRPr="00EF0DA5" w:rsidRDefault="006372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28</w:t>
            </w:r>
            <w:r w:rsidR="0025614C" w:rsidRPr="00EF0DA5">
              <w:rPr>
                <w:rFonts w:asciiTheme="majorBidi" w:hAnsi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A9538F4" w14:textId="77777777" w:rsidR="004554AD" w:rsidRPr="00EF0DA5" w:rsidRDefault="004554AD" w:rsidP="00EF0DA5"/>
    <w:tbl>
      <w:tblPr>
        <w:tblW w:w="9214" w:type="dxa"/>
        <w:tblInd w:w="450" w:type="dxa"/>
        <w:tblLook w:val="01E0" w:firstRow="1" w:lastRow="1" w:firstColumn="1" w:lastColumn="1" w:noHBand="0" w:noVBand="0"/>
      </w:tblPr>
      <w:tblGrid>
        <w:gridCol w:w="2782"/>
        <w:gridCol w:w="1522"/>
        <w:gridCol w:w="1537"/>
        <w:gridCol w:w="259"/>
        <w:gridCol w:w="1440"/>
        <w:gridCol w:w="242"/>
        <w:gridCol w:w="1432"/>
      </w:tblGrid>
      <w:tr w:rsidR="00DF7265" w:rsidRPr="00EF0DA5" w14:paraId="69F54FE3" w14:textId="77777777" w:rsidTr="002C7CD8">
        <w:trPr>
          <w:trHeight w:val="396"/>
          <w:tblHeader/>
        </w:trPr>
        <w:tc>
          <w:tcPr>
            <w:tcW w:w="2782" w:type="dxa"/>
            <w:vAlign w:val="bottom"/>
          </w:tcPr>
          <w:p w14:paraId="3823910F" w14:textId="77777777" w:rsidR="00DF7265" w:rsidRPr="00EF0DA5" w:rsidRDefault="00DF726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2" w:type="dxa"/>
          </w:tcPr>
          <w:p w14:paraId="4780B953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bottom"/>
          </w:tcPr>
          <w:p w14:paraId="30528CEE" w14:textId="77777777" w:rsidR="00DF7265" w:rsidRPr="00EF0DA5" w:rsidRDefault="00DF726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3463" w:rsidRPr="00EF0DA5" w14:paraId="03CBFD69" w14:textId="77777777" w:rsidTr="002C7CD8">
        <w:trPr>
          <w:trHeight w:val="785"/>
          <w:tblHeader/>
        </w:trPr>
        <w:tc>
          <w:tcPr>
            <w:tcW w:w="2782" w:type="dxa"/>
            <w:vAlign w:val="bottom"/>
          </w:tcPr>
          <w:p w14:paraId="0306B7F9" w14:textId="77777777" w:rsidR="006C3463" w:rsidRPr="00EF0DA5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22" w:type="dxa"/>
            <w:vAlign w:val="bottom"/>
          </w:tcPr>
          <w:p w14:paraId="33CC6C47" w14:textId="139E6E8E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7" w:type="dxa"/>
            <w:vAlign w:val="bottom"/>
          </w:tcPr>
          <w:p w14:paraId="4462A8B3" w14:textId="423F7100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F45"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59" w:type="dxa"/>
            <w:vAlign w:val="bottom"/>
          </w:tcPr>
          <w:p w14:paraId="17EEC1C2" w14:textId="77777777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8BE414" w14:textId="2C73BF7D" w:rsidR="006C3463" w:rsidRPr="00EF0DA5" w:rsidRDefault="0092746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2" w:type="dxa"/>
          </w:tcPr>
          <w:p w14:paraId="3AB99A60" w14:textId="77777777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vAlign w:val="bottom"/>
          </w:tcPr>
          <w:p w14:paraId="7D6416CF" w14:textId="0110EEDC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3E2178"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B1F45"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6C3463" w:rsidRPr="00EF0DA5" w14:paraId="08AA8979" w14:textId="77777777" w:rsidTr="002C7CD8">
        <w:trPr>
          <w:trHeight w:val="371"/>
          <w:tblHeader/>
        </w:trPr>
        <w:tc>
          <w:tcPr>
            <w:tcW w:w="2782" w:type="dxa"/>
          </w:tcPr>
          <w:p w14:paraId="43C56283" w14:textId="77777777" w:rsidR="006C3463" w:rsidRPr="00EF0DA5" w:rsidRDefault="006C346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2" w:type="dxa"/>
          </w:tcPr>
          <w:p w14:paraId="06610C5E" w14:textId="77777777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10" w:type="dxa"/>
            <w:gridSpan w:val="5"/>
            <w:vAlign w:val="center"/>
          </w:tcPr>
          <w:p w14:paraId="54241E48" w14:textId="77777777" w:rsidR="006C3463" w:rsidRPr="00EF0DA5" w:rsidRDefault="006C346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31415" w:rsidRPr="00EF0DA5" w14:paraId="7C784494" w14:textId="77777777" w:rsidTr="002C7CD8">
        <w:trPr>
          <w:trHeight w:val="380"/>
          <w:tblHeader/>
        </w:trPr>
        <w:tc>
          <w:tcPr>
            <w:tcW w:w="2782" w:type="dxa"/>
          </w:tcPr>
          <w:p w14:paraId="1168AE38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22" w:type="dxa"/>
          </w:tcPr>
          <w:p w14:paraId="77F043DA" w14:textId="302842FB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5767F429" w14:textId="5331A051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9" w:type="dxa"/>
            <w:vAlign w:val="center"/>
          </w:tcPr>
          <w:p w14:paraId="4A0EAD60" w14:textId="77777777" w:rsidR="00E31415" w:rsidRPr="00EF0DA5" w:rsidRDefault="00E314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1E059B" w14:textId="322F5411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AC9DAF6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CE1C610" w14:textId="5418DC2A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E31415" w:rsidRPr="00EF0DA5" w14:paraId="1CAECDDF" w14:textId="77777777" w:rsidTr="002C7CD8">
        <w:trPr>
          <w:trHeight w:val="388"/>
          <w:tblHeader/>
        </w:trPr>
        <w:tc>
          <w:tcPr>
            <w:tcW w:w="2782" w:type="dxa"/>
          </w:tcPr>
          <w:p w14:paraId="2CEBC9D8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22" w:type="dxa"/>
          </w:tcPr>
          <w:p w14:paraId="6CAB227B" w14:textId="4003E91F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7" w:type="dxa"/>
          </w:tcPr>
          <w:p w14:paraId="7C56BFAB" w14:textId="31E0158C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9" w:type="dxa"/>
            <w:vAlign w:val="center"/>
          </w:tcPr>
          <w:p w14:paraId="2703EE0C" w14:textId="77777777" w:rsidR="00E31415" w:rsidRPr="00EF0DA5" w:rsidRDefault="00E314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CFFDA0" w14:textId="69FAD39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241D6F7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2E09487" w14:textId="4F56D389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E31415" w:rsidRPr="00EF0DA5" w14:paraId="5D9F0C7E" w14:textId="77777777" w:rsidTr="002C7CD8">
        <w:trPr>
          <w:trHeight w:val="388"/>
          <w:tblHeader/>
        </w:trPr>
        <w:tc>
          <w:tcPr>
            <w:tcW w:w="2782" w:type="dxa"/>
          </w:tcPr>
          <w:p w14:paraId="791C9AC8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22" w:type="dxa"/>
          </w:tcPr>
          <w:p w14:paraId="596AE264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47BFA5B" w14:textId="7CA778B1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9" w:type="dxa"/>
            <w:vAlign w:val="center"/>
          </w:tcPr>
          <w:p w14:paraId="534061B4" w14:textId="77777777" w:rsidR="00E31415" w:rsidRPr="00EF0DA5" w:rsidRDefault="00E314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F11EEA" w14:textId="645FB8F0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83BDFC2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C03ECC5" w14:textId="3F7FD91B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31415" w:rsidRPr="00EF0DA5" w14:paraId="3D2C1F10" w14:textId="77777777" w:rsidTr="002C7CD8">
        <w:trPr>
          <w:trHeight w:val="380"/>
          <w:tblHeader/>
        </w:trPr>
        <w:tc>
          <w:tcPr>
            <w:tcW w:w="2782" w:type="dxa"/>
          </w:tcPr>
          <w:p w14:paraId="39AF3031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22" w:type="dxa"/>
          </w:tcPr>
          <w:p w14:paraId="10D8894B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</w:tcPr>
          <w:p w14:paraId="5E17AC48" w14:textId="3FCE208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59" w:type="dxa"/>
            <w:vAlign w:val="center"/>
          </w:tcPr>
          <w:p w14:paraId="4D391C2C" w14:textId="77777777" w:rsidR="00E31415" w:rsidRPr="00EF0DA5" w:rsidRDefault="00E3141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FAB1E8" w14:textId="6D20AB99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687D6AB" w14:textId="77777777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2443193E" w14:textId="1A0DCAC3" w:rsidR="00E31415" w:rsidRPr="00EF0DA5" w:rsidRDefault="00E3141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</w:tr>
    </w:tbl>
    <w:p w14:paraId="49882275" w14:textId="2ADDAFA3" w:rsidR="00F308A9" w:rsidRPr="00EF0DA5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5A7C424" w14:textId="77777777" w:rsidR="00F308A9" w:rsidRPr="00EF0DA5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r w:rsidRPr="00EF0DA5"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00913D17" w14:textId="77777777" w:rsidR="00BF7843" w:rsidRPr="00EF0DA5" w:rsidRDefault="00BC06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ลูกหนี้ตามสัญญาปรับโครงสร้างหนี้</w:t>
      </w:r>
    </w:p>
    <w:p w14:paraId="5EE13E58" w14:textId="77777777" w:rsidR="00BC06E7" w:rsidRPr="00EF0DA5" w:rsidRDefault="00BC06E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221AF82" w14:textId="7A15B591" w:rsidR="00BF7843" w:rsidRPr="00EF0DA5" w:rsidRDefault="00BF784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272DBB" w:rsidRPr="00EF0DA5">
        <w:rPr>
          <w:rFonts w:asciiTheme="majorBidi" w:hAnsiTheme="majorBidi" w:cstheme="majorBidi"/>
          <w:sz w:val="30"/>
          <w:szCs w:val="30"/>
        </w:rPr>
        <w:t>2560</w:t>
      </w:r>
      <w:r w:rsidR="00950E9E"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EF0DA5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EF0DA5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EF0DA5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EF0DA5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EF0DA5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EF0DA5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EF0DA5">
        <w:rPr>
          <w:rFonts w:asciiTheme="majorBidi" w:hAnsiTheme="majorBidi" w:cstheme="majorBidi"/>
          <w:sz w:val="30"/>
          <w:szCs w:val="30"/>
        </w:rPr>
        <w:t>”)</w:t>
      </w:r>
      <w:r w:rsidR="00BD1298"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EF0DA5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EF0DA5">
        <w:rPr>
          <w:rFonts w:asciiTheme="majorBidi" w:hAnsiTheme="majorBidi" w:cstheme="majorBidi"/>
          <w:sz w:val="30"/>
          <w:szCs w:val="30"/>
        </w:rPr>
        <w:t>“</w:t>
      </w:r>
      <w:r w:rsidR="00B12C6E" w:rsidRPr="00EF0DA5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EF0DA5">
        <w:rPr>
          <w:rFonts w:asciiTheme="majorBidi" w:hAnsiTheme="majorBidi" w:cstheme="majorBidi"/>
          <w:sz w:val="30"/>
          <w:szCs w:val="30"/>
        </w:rPr>
        <w:t>”</w:t>
      </w:r>
      <w:r w:rsidR="00B12C6E" w:rsidRPr="00EF0DA5">
        <w:rPr>
          <w:rFonts w:asciiTheme="majorBidi" w:hAnsiTheme="majorBidi" w:cstheme="majorBidi"/>
          <w:sz w:val="30"/>
          <w:szCs w:val="30"/>
          <w:cs/>
        </w:rPr>
        <w:t>)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EF0DA5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272DBB" w:rsidRPr="00EF0DA5">
        <w:rPr>
          <w:rFonts w:asciiTheme="majorBidi" w:hAnsiTheme="majorBidi" w:cstheme="majorBidi"/>
          <w:sz w:val="30"/>
          <w:szCs w:val="30"/>
        </w:rPr>
        <w:t>1</w:t>
      </w:r>
      <w:r w:rsidRPr="00EF0DA5">
        <w:rPr>
          <w:rFonts w:asciiTheme="majorBidi" w:hAnsiTheme="majorBidi" w:cstheme="majorBidi"/>
          <w:sz w:val="30"/>
          <w:szCs w:val="30"/>
        </w:rPr>
        <w:t>,</w:t>
      </w:r>
      <w:r w:rsidR="00272DBB" w:rsidRPr="00EF0DA5">
        <w:rPr>
          <w:rFonts w:asciiTheme="majorBidi" w:hAnsiTheme="majorBidi" w:cstheme="majorBidi"/>
          <w:sz w:val="30"/>
          <w:szCs w:val="30"/>
        </w:rPr>
        <w:t>294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306E892E" w:rsidR="00BF7843" w:rsidRPr="00EF0DA5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EF0DA5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EF0DA5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0AA41D75" w:rsidR="00BF7843" w:rsidRPr="00EF0DA5" w:rsidRDefault="00BF7843" w:rsidP="00EF0D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4866A4F0" w:rsidR="00BF7843" w:rsidRPr="00EF0DA5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EF0DA5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Pr="00EF0DA5" w:rsidRDefault="00BF7843" w:rsidP="00EF0DA5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344168D3" w:rsidR="00BF7843" w:rsidRPr="00EF0DA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78F5A496" w:rsidR="00BF7843" w:rsidRPr="00EF0DA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68FEE115" w:rsidR="00BF7843" w:rsidRPr="00EF0DA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4F066219" w:rsidR="00BF7843" w:rsidRPr="00EF0DA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6C8923FA" w:rsidR="00BF7843" w:rsidRPr="00EF0DA5" w:rsidRDefault="00BF7843" w:rsidP="00EF0DA5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D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272DBB" w:rsidRPr="00EF0DA5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EF0DA5" w:rsidRDefault="00734A9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AEFEE00" w14:textId="4E17F3DD" w:rsidR="00C71DEF" w:rsidRPr="00EF0DA5" w:rsidRDefault="00C71DEF" w:rsidP="00EF0DA5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1" w:name="_Hlk78747847"/>
      <w:bookmarkEnd w:id="0"/>
      <w:r w:rsidRPr="00EF0DA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2178" w:rsidRPr="00EF0DA5">
        <w:rPr>
          <w:rFonts w:ascii="Angsana New" w:hAnsi="Angsana New"/>
          <w:sz w:val="30"/>
          <w:szCs w:val="30"/>
        </w:rPr>
        <w:t xml:space="preserve">31 </w:t>
      </w:r>
      <w:r w:rsidR="003E2178" w:rsidRPr="00EF0DA5">
        <w:rPr>
          <w:rFonts w:ascii="Angsana New" w:hAnsi="Angsana New"/>
          <w:sz w:val="30"/>
          <w:szCs w:val="30"/>
          <w:cs/>
        </w:rPr>
        <w:t>มีนาคม</w:t>
      </w:r>
      <w:r w:rsidRPr="00EF0DA5">
        <w:rPr>
          <w:rFonts w:ascii="Angsana New" w:hAnsi="Angsana New" w:hint="cs"/>
          <w:sz w:val="30"/>
          <w:szCs w:val="30"/>
          <w:cs/>
        </w:rPr>
        <w:t xml:space="preserve"> </w:t>
      </w:r>
      <w:r w:rsidRPr="00EF0DA5">
        <w:rPr>
          <w:rFonts w:ascii="Angsana New" w:hAnsi="Angsana New" w:hint="cs"/>
          <w:sz w:val="30"/>
          <w:szCs w:val="30"/>
        </w:rPr>
        <w:t>256</w:t>
      </w:r>
      <w:r w:rsidR="00AC5F66" w:rsidRPr="00EF0DA5">
        <w:rPr>
          <w:rFonts w:ascii="Angsana New" w:hAnsi="Angsana New"/>
          <w:sz w:val="30"/>
          <w:szCs w:val="30"/>
        </w:rPr>
        <w:t>6</w:t>
      </w:r>
      <w:r w:rsidRPr="00EF0DA5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Pr="00EF0DA5">
        <w:rPr>
          <w:rFonts w:ascii="Angsana New" w:hAnsi="Angsana New" w:hint="cs"/>
          <w:sz w:val="30"/>
          <w:szCs w:val="30"/>
        </w:rPr>
        <w:t>2</w:t>
      </w:r>
      <w:r w:rsidRPr="00EF0DA5">
        <w:rPr>
          <w:rFonts w:ascii="Angsana New" w:hAnsi="Angsana New" w:hint="cs"/>
          <w:sz w:val="30"/>
          <w:szCs w:val="30"/>
          <w:cs/>
        </w:rPr>
        <w:t xml:space="preserve">) ข้างต้นแล้วเป็นจำนวนเงิน </w:t>
      </w:r>
      <w:r w:rsidR="008A27A7" w:rsidRPr="00EF0DA5">
        <w:rPr>
          <w:rFonts w:ascii="Angsana New" w:hAnsi="Angsana New"/>
          <w:sz w:val="30"/>
          <w:szCs w:val="30"/>
        </w:rPr>
        <w:t>6</w:t>
      </w:r>
      <w:r w:rsidR="008C1A74" w:rsidRPr="00EF0DA5">
        <w:rPr>
          <w:rFonts w:ascii="Angsana New" w:hAnsi="Angsana New"/>
          <w:sz w:val="30"/>
          <w:szCs w:val="30"/>
        </w:rPr>
        <w:t>6</w:t>
      </w:r>
      <w:r w:rsidR="008A27A7" w:rsidRPr="00EF0DA5">
        <w:rPr>
          <w:rFonts w:ascii="Angsana New" w:hAnsi="Angsana New"/>
          <w:sz w:val="30"/>
          <w:szCs w:val="30"/>
        </w:rPr>
        <w:t>0</w:t>
      </w:r>
      <w:r w:rsidRPr="00EF0DA5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EF0DA5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Pr="00EF0DA5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EF0DA5">
        <w:rPr>
          <w:rFonts w:ascii="Angsana New" w:hAnsi="Angsana New"/>
          <w:i/>
          <w:iCs/>
          <w:spacing w:val="-4"/>
          <w:sz w:val="30"/>
          <w:szCs w:val="30"/>
        </w:rPr>
        <w:t>256</w:t>
      </w:r>
      <w:r w:rsidR="00AC5F66" w:rsidRPr="00EF0DA5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EF0DA5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2728CE" w:rsidRPr="00EF0DA5">
        <w:rPr>
          <w:rFonts w:ascii="Angsana New" w:hAnsi="Angsana New"/>
          <w:i/>
          <w:iCs/>
          <w:spacing w:val="-4"/>
          <w:sz w:val="30"/>
          <w:szCs w:val="30"/>
        </w:rPr>
        <w:t>600</w:t>
      </w:r>
      <w:r w:rsidRPr="00EF0DA5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EF0DA5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EF0DA5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EF0DA5">
        <w:rPr>
          <w:rFonts w:ascii="Angsana New" w:hAnsi="Angsana New"/>
          <w:spacing w:val="-4"/>
          <w:sz w:val="30"/>
          <w:szCs w:val="30"/>
        </w:rPr>
        <w:t xml:space="preserve"> </w:t>
      </w:r>
      <w:r w:rsidRPr="00EF0DA5">
        <w:rPr>
          <w:rFonts w:ascii="Angsana New" w:hAnsi="Angsana New" w:hint="cs"/>
          <w:spacing w:val="-4"/>
          <w:sz w:val="30"/>
          <w:szCs w:val="30"/>
          <w:cs/>
        </w:rPr>
        <w:t xml:space="preserve">อย่างไรก็ตาม จากสถานการณ์การแพร่ระบาดของโรคติดเชื้อไวรัสโคโรนา </w:t>
      </w:r>
      <w:r w:rsidRPr="00EF0DA5">
        <w:rPr>
          <w:rFonts w:ascii="Angsana New" w:hAnsi="Angsana New"/>
          <w:spacing w:val="-4"/>
          <w:sz w:val="30"/>
          <w:szCs w:val="30"/>
        </w:rPr>
        <w:t>2019</w:t>
      </w:r>
      <w:r w:rsidRPr="00EF0DA5">
        <w:rPr>
          <w:rFonts w:ascii="Angsana New" w:hAnsi="Angsana New"/>
          <w:sz w:val="30"/>
          <w:szCs w:val="30"/>
        </w:rPr>
        <w:t xml:space="preserve"> </w:t>
      </w:r>
      <w:r w:rsidRPr="00EF0DA5">
        <w:rPr>
          <w:rFonts w:ascii="Angsana New" w:hAnsi="Angsana New" w:hint="cs"/>
          <w:sz w:val="30"/>
          <w:szCs w:val="30"/>
          <w:cs/>
        </w:rPr>
        <w:t xml:space="preserve">ลูกหนี้การค้า สกสค. ได้มีการผิดนัดชำระเงินเพิ่มเติมตามข้อ </w:t>
      </w:r>
      <w:r w:rsidRPr="00EF0DA5">
        <w:rPr>
          <w:rFonts w:ascii="Angsana New" w:hAnsi="Angsana New" w:hint="cs"/>
          <w:sz w:val="30"/>
          <w:szCs w:val="30"/>
        </w:rPr>
        <w:t>2</w:t>
      </w:r>
      <w:r w:rsidRPr="00EF0DA5">
        <w:rPr>
          <w:rFonts w:ascii="Angsana New" w:hAnsi="Angsana New" w:hint="cs"/>
          <w:sz w:val="30"/>
          <w:szCs w:val="30"/>
          <w:cs/>
        </w:rPr>
        <w:t>.</w:t>
      </w:r>
      <w:r w:rsidRPr="00EF0DA5">
        <w:rPr>
          <w:rFonts w:ascii="Angsana New" w:hAnsi="Angsana New" w:hint="cs"/>
          <w:sz w:val="30"/>
          <w:szCs w:val="30"/>
        </w:rPr>
        <w:t>2</w:t>
      </w:r>
      <w:r w:rsidRPr="00EF0DA5">
        <w:rPr>
          <w:rFonts w:ascii="Angsana New" w:hAnsi="Angsana New" w:hint="cs"/>
          <w:sz w:val="30"/>
          <w:szCs w:val="30"/>
          <w:cs/>
        </w:rPr>
        <w:t xml:space="preserve">) ของงวดเดือนพฤษภาคม </w:t>
      </w:r>
      <w:r w:rsidRPr="00EF0DA5">
        <w:rPr>
          <w:rFonts w:ascii="Angsana New" w:hAnsi="Angsana New" w:hint="cs"/>
          <w:sz w:val="30"/>
          <w:szCs w:val="30"/>
        </w:rPr>
        <w:t>256</w:t>
      </w:r>
      <w:r w:rsidR="008C1A74" w:rsidRPr="00EF0DA5">
        <w:rPr>
          <w:rFonts w:ascii="Angsana New" w:hAnsi="Angsana New"/>
          <w:sz w:val="30"/>
          <w:szCs w:val="30"/>
        </w:rPr>
        <w:t>4</w:t>
      </w:r>
      <w:r w:rsidRPr="00EF0DA5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EF0DA5">
        <w:rPr>
          <w:rFonts w:ascii="Angsana New" w:hAnsi="Angsana New"/>
          <w:sz w:val="30"/>
          <w:szCs w:val="30"/>
        </w:rPr>
        <w:t>256</w:t>
      </w:r>
      <w:r w:rsidR="008C1A74" w:rsidRPr="00EF0DA5">
        <w:rPr>
          <w:rFonts w:ascii="Angsana New" w:hAnsi="Angsana New"/>
          <w:sz w:val="30"/>
          <w:szCs w:val="30"/>
        </w:rPr>
        <w:t>5</w:t>
      </w:r>
      <w:r w:rsidRPr="00EF0DA5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8C1A74" w:rsidRPr="00EF0DA5">
        <w:rPr>
          <w:rFonts w:ascii="Angsana New" w:hAnsi="Angsana New"/>
          <w:sz w:val="30"/>
          <w:szCs w:val="30"/>
        </w:rPr>
        <w:t>15</w:t>
      </w:r>
      <w:r w:rsidRPr="00EF0DA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EF0DA5">
        <w:rPr>
          <w:rFonts w:ascii="Angsana New" w:hAnsi="Angsana New"/>
          <w:sz w:val="30"/>
          <w:szCs w:val="30"/>
        </w:rPr>
        <w:t xml:space="preserve"> </w:t>
      </w:r>
      <w:r w:rsidRPr="00EF0DA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A27A7" w:rsidRPr="00EF0DA5">
        <w:rPr>
          <w:rFonts w:asciiTheme="majorBidi" w:hAnsiTheme="majorBidi" w:cstheme="majorBidi"/>
          <w:sz w:val="30"/>
          <w:szCs w:val="30"/>
        </w:rPr>
        <w:t>200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 xml:space="preserve">ตามลำดับ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เป็นจำนวนเงินรวมทั้งหมด </w:t>
      </w:r>
      <w:r w:rsidR="008A27A7" w:rsidRPr="00EF0DA5">
        <w:rPr>
          <w:rFonts w:asciiTheme="majorBidi" w:hAnsiTheme="majorBidi" w:cstheme="majorBidi"/>
          <w:sz w:val="30"/>
          <w:szCs w:val="30"/>
        </w:rPr>
        <w:t>2</w:t>
      </w:r>
      <w:r w:rsidR="008C1A74" w:rsidRPr="00EF0DA5">
        <w:rPr>
          <w:rFonts w:asciiTheme="majorBidi" w:hAnsiTheme="majorBidi" w:cstheme="majorBidi"/>
          <w:sz w:val="30"/>
          <w:szCs w:val="30"/>
        </w:rPr>
        <w:t>15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ล้าน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EF0DA5">
        <w:rPr>
          <w:rFonts w:ascii="Angsana New" w:hAnsi="Angsana New" w:hint="cs"/>
          <w:sz w:val="30"/>
          <w:szCs w:val="30"/>
          <w:cs/>
        </w:rPr>
        <w:t xml:space="preserve"> ซึ่งต่อมา สกสค. ได้มีหนังสือขอขยาย</w:t>
      </w:r>
      <w:r w:rsidRPr="00EF0DA5">
        <w:rPr>
          <w:rFonts w:asciiTheme="majorBidi" w:hAnsiTheme="majorBidi" w:cstheme="majorBidi"/>
          <w:sz w:val="30"/>
          <w:szCs w:val="30"/>
          <w:cs/>
        </w:rPr>
        <w:t>ระยะเวลาชำระหนี้ที่ครบกำหนดสำหรับงวดที่ผิดนัดชำระตามที่กล่าวข้างต้น</w:t>
      </w:r>
      <w:bookmarkEnd w:id="1"/>
      <w:r w:rsidR="00A82CB5" w:rsidRPr="00EF0D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0DA5">
        <w:rPr>
          <w:rFonts w:ascii="Angsana New" w:hAnsi="Angsana New"/>
          <w:sz w:val="30"/>
          <w:szCs w:val="30"/>
          <w:cs/>
        </w:rPr>
        <w:t>อย่างไรก็ตามตารางการผ่อนชำระสำหรับงวดที่ผิดนัดชำระตามที่กล่าวข้างต้นยังอยู่ระหว่างการเจรจา</w:t>
      </w:r>
      <w:r w:rsidRPr="00EF0DA5">
        <w:rPr>
          <w:rFonts w:ascii="Angsana New" w:hAnsi="Angsana New"/>
          <w:sz w:val="30"/>
          <w:szCs w:val="30"/>
        </w:rPr>
        <w:t xml:space="preserve"> </w:t>
      </w:r>
    </w:p>
    <w:p w14:paraId="2FF04331" w14:textId="3129B344" w:rsidR="00930E5C" w:rsidRPr="00EF0DA5" w:rsidRDefault="00930E5C" w:rsidP="00EF0DA5">
      <w:pPr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E2988D7" w14:textId="52686548" w:rsidR="00C36ED9" w:rsidRPr="00EF0DA5" w:rsidRDefault="00C36ED9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bookmarkStart w:id="2" w:name="_Hlk102232325"/>
      <w:r w:rsidRPr="00EF0DA5">
        <w:rPr>
          <w:rFonts w:asciiTheme="majorBidi" w:hAnsiTheme="majorBidi" w:cstheme="majorBidi" w:hint="cs"/>
          <w:color w:val="000000"/>
          <w:sz w:val="30"/>
          <w:szCs w:val="30"/>
          <w:cs/>
        </w:rPr>
        <w:t>ในเดือน</w:t>
      </w:r>
      <w:r w:rsidR="00F349F9" w:rsidRPr="00EF0DA5">
        <w:rPr>
          <w:rFonts w:asciiTheme="majorBidi" w:hAnsiTheme="majorBidi" w:cstheme="majorBidi" w:hint="cs"/>
          <w:color w:val="000000"/>
          <w:sz w:val="30"/>
          <w:szCs w:val="30"/>
          <w:cs/>
        </w:rPr>
        <w:t>เมษายน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 w:hint="cs"/>
          <w:color w:val="000000"/>
          <w:sz w:val="30"/>
          <w:szCs w:val="30"/>
        </w:rPr>
        <w:t>2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>566</w:t>
      </w:r>
      <w:r w:rsidRPr="00EF0DA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ล็อกซเล่ย์ ไวร์เลสได้รับชำระเงินเพิ่มเติม เป็นจำนวน </w:t>
      </w:r>
      <w:r w:rsidR="008A27A7" w:rsidRPr="00EF0DA5">
        <w:rPr>
          <w:rFonts w:asciiTheme="majorBidi" w:hAnsiTheme="majorBidi" w:cstheme="majorBidi"/>
          <w:color w:val="000000"/>
          <w:sz w:val="30"/>
          <w:szCs w:val="30"/>
        </w:rPr>
        <w:t>20</w:t>
      </w:r>
      <w:r w:rsidRPr="00EF0DA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EF0DA5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ล้านบาท</w:t>
      </w:r>
    </w:p>
    <w:p w14:paraId="40C0001C" w14:textId="77777777" w:rsidR="008C0A3B" w:rsidRPr="00EF0DA5" w:rsidRDefault="008C0A3B" w:rsidP="00EF0DA5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BE1E241" w14:textId="1E5F7703" w:rsidR="00D843FA" w:rsidRPr="00EF0DA5" w:rsidRDefault="00A859BC" w:rsidP="00EF0DA5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EF0DA5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196100" w:rsidRPr="00EF0DA5">
        <w:rPr>
          <w:rFonts w:asciiTheme="majorBidi" w:hAnsiTheme="majorBidi" w:cstheme="majorBidi"/>
          <w:color w:val="000000"/>
          <w:spacing w:val="-2"/>
          <w:sz w:val="30"/>
          <w:szCs w:val="30"/>
        </w:rPr>
        <w:t>7</w:t>
      </w:r>
      <w:r w:rsidR="00291DF4" w:rsidRPr="00EF0DA5">
        <w:rPr>
          <w:rFonts w:asciiTheme="majorBidi" w:hAnsiTheme="majorBidi" w:cstheme="majorBidi"/>
          <w:sz w:val="30"/>
          <w:szCs w:val="30"/>
          <w:cs/>
        </w:rPr>
        <w:t>)</w:t>
      </w:r>
    </w:p>
    <w:p w14:paraId="0BA1C4FA" w14:textId="0B6310D6" w:rsidR="008C0A3B" w:rsidRPr="00EF0DA5" w:rsidRDefault="008C0A3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9991AD9" w14:textId="77777777" w:rsidR="00F308A9" w:rsidRPr="00EF0DA5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1E0C52" w14:textId="601C5295" w:rsidR="00BF7843" w:rsidRPr="00EF0DA5" w:rsidRDefault="00BF7843" w:rsidP="00EF0DA5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ลูกหนี้ตามสัญญาปรับโครงสร้างหนี้ ณ วันที่ </w:t>
      </w:r>
      <w:r w:rsidR="003E2178" w:rsidRPr="00EF0DA5">
        <w:rPr>
          <w:rFonts w:asciiTheme="majorBidi" w:hAnsiTheme="majorBidi" w:cstheme="majorBidi"/>
          <w:sz w:val="30"/>
          <w:szCs w:val="30"/>
        </w:rPr>
        <w:t xml:space="preserve">31 </w:t>
      </w:r>
      <w:r w:rsidR="003E2178" w:rsidRPr="00EF0DA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4F1CA5" w:rsidRPr="00EF0D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DBB" w:rsidRPr="00EF0DA5">
        <w:rPr>
          <w:rFonts w:asciiTheme="majorBidi" w:hAnsiTheme="majorBidi" w:cstheme="majorBidi"/>
          <w:sz w:val="30"/>
          <w:szCs w:val="30"/>
        </w:rPr>
        <w:t>256</w:t>
      </w:r>
      <w:r w:rsidR="004B1F45" w:rsidRPr="00EF0DA5">
        <w:rPr>
          <w:rFonts w:asciiTheme="majorBidi" w:hAnsiTheme="majorBidi" w:cstheme="majorBidi" w:hint="cs"/>
          <w:sz w:val="30"/>
          <w:szCs w:val="30"/>
          <w:cs/>
        </w:rPr>
        <w:t>6</w:t>
      </w:r>
      <w:r w:rsidR="00BC06E7"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EF0DA5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EF0DA5">
        <w:rPr>
          <w:rFonts w:asciiTheme="majorBidi" w:hAnsiTheme="majorBidi" w:cstheme="majorBidi"/>
          <w:sz w:val="30"/>
          <w:szCs w:val="30"/>
        </w:rPr>
        <w:t>31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="00272DBB" w:rsidRPr="00EF0DA5">
        <w:rPr>
          <w:rFonts w:asciiTheme="majorBidi" w:hAnsiTheme="majorBidi" w:cstheme="majorBidi"/>
          <w:sz w:val="30"/>
          <w:szCs w:val="30"/>
        </w:rPr>
        <w:t>256</w:t>
      </w:r>
      <w:r w:rsidR="008C60A4" w:rsidRPr="00EF0DA5">
        <w:rPr>
          <w:rFonts w:asciiTheme="majorBidi" w:hAnsiTheme="majorBidi" w:cstheme="majorBidi"/>
          <w:sz w:val="30"/>
          <w:szCs w:val="30"/>
        </w:rPr>
        <w:t>5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bookmarkEnd w:id="2"/>
    <w:p w14:paraId="46CB7776" w14:textId="77807E82" w:rsidR="00BF7843" w:rsidRPr="00EF0DA5" w:rsidRDefault="00BF7843" w:rsidP="00EF0DA5">
      <w:pPr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71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108DA" w:rsidRPr="00EF0DA5" w14:paraId="37574D1E" w14:textId="77777777" w:rsidTr="00405447">
        <w:tc>
          <w:tcPr>
            <w:tcW w:w="2898" w:type="dxa"/>
          </w:tcPr>
          <w:p w14:paraId="2FED9CDC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49A76EED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08DA" w:rsidRPr="00EF0DA5" w14:paraId="106EA83E" w14:textId="77777777" w:rsidTr="00405447">
        <w:tc>
          <w:tcPr>
            <w:tcW w:w="2898" w:type="dxa"/>
          </w:tcPr>
          <w:p w14:paraId="2B365BA1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F660042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6724DCD5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38D70F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7B9F21B4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2DCECA1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8DA" w:rsidRPr="00EF0DA5" w14:paraId="4348A1BA" w14:textId="77777777" w:rsidTr="00405447">
        <w:tc>
          <w:tcPr>
            <w:tcW w:w="2898" w:type="dxa"/>
          </w:tcPr>
          <w:p w14:paraId="00391E81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A53F562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71F9851F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74DA4B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9E7359A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3600444A" w14:textId="77777777" w:rsidR="00D108DA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E6B80" w:rsidRPr="00EF0DA5" w14:paraId="556C4403" w14:textId="77777777" w:rsidTr="00405447">
        <w:tc>
          <w:tcPr>
            <w:tcW w:w="2898" w:type="dxa"/>
            <w:vAlign w:val="bottom"/>
          </w:tcPr>
          <w:p w14:paraId="443D082E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6FB562" w14:textId="40988545" w:rsidR="00BE6B80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C8E6749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1D50EE" w14:textId="1E9FF75F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45B6AC94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C0775D2" w14:textId="6D82D76C" w:rsidR="00BE6B80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153FBAC8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ED34B1" w14:textId="65D8EA7F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F0B4051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DAF5158" w14:textId="4305AC07" w:rsidR="00BE6B80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มีนาคม</w:t>
            </w:r>
          </w:p>
        </w:tc>
        <w:tc>
          <w:tcPr>
            <w:tcW w:w="236" w:type="dxa"/>
          </w:tcPr>
          <w:p w14:paraId="49D088B7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019B61C" w14:textId="643F1714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BE6B80" w:rsidRPr="00EF0DA5" w14:paraId="4E39D87C" w14:textId="77777777" w:rsidTr="00405447">
        <w:tc>
          <w:tcPr>
            <w:tcW w:w="2898" w:type="dxa"/>
            <w:vAlign w:val="bottom"/>
          </w:tcPr>
          <w:p w14:paraId="5471240D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EB81" w14:textId="60A9C5A5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</w:t>
            </w:r>
            <w:r w:rsidR="008C60A4" w:rsidRPr="00EF0DA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53D7731A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91FA" w14:textId="447C4604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8C60A4" w:rsidRPr="00EF0DA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1F57DC05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8A06823" w14:textId="2C22D95F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</w:t>
            </w:r>
            <w:r w:rsidR="008C60A4" w:rsidRPr="00EF0DA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0CC7C2A9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838CDB" w14:textId="6C66973E" w:rsidR="00BE6B80" w:rsidRPr="00EF0DA5" w:rsidRDefault="008C60A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5FBFA7FD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69C8D78" w14:textId="5C60748D" w:rsidR="00BE6B80" w:rsidRPr="00EF0DA5" w:rsidRDefault="008C60A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4EEC1866" w14:textId="4B4D7761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D8CB" w14:textId="68E79708" w:rsidR="00BE6B80" w:rsidRPr="00EF0DA5" w:rsidRDefault="008C60A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BE6B80" w:rsidRPr="00EF0DA5" w14:paraId="64119852" w14:textId="77777777" w:rsidTr="00405447">
        <w:tc>
          <w:tcPr>
            <w:tcW w:w="2898" w:type="dxa"/>
          </w:tcPr>
          <w:p w14:paraId="1C32E6BD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67CAA465" w14:textId="77777777" w:rsidR="00BE6B80" w:rsidRPr="00EF0DA5" w:rsidRDefault="00BE6B8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F0DA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EF0DA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355AD6" w:rsidRPr="00EF0DA5" w14:paraId="3C0FB08F" w14:textId="77777777" w:rsidTr="00405447">
        <w:tc>
          <w:tcPr>
            <w:tcW w:w="2898" w:type="dxa"/>
          </w:tcPr>
          <w:p w14:paraId="120D75A2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9667449" w14:textId="2B99146A" w:rsidR="00355AD6" w:rsidRPr="00EF0DA5" w:rsidRDefault="004A407A" w:rsidP="00EF0DA5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842BF9"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</w:tcPr>
          <w:p w14:paraId="5A87E358" w14:textId="77777777" w:rsidR="00355AD6" w:rsidRPr="00EF0DA5" w:rsidRDefault="00355AD6" w:rsidP="00EF0D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9841B" w14:textId="73DA1D0D" w:rsidR="00355AD6" w:rsidRPr="00EF0DA5" w:rsidRDefault="00355AD6" w:rsidP="00EF0DA5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260</w:t>
            </w:r>
          </w:p>
        </w:tc>
        <w:tc>
          <w:tcPr>
            <w:tcW w:w="243" w:type="dxa"/>
          </w:tcPr>
          <w:p w14:paraId="15BDD12F" w14:textId="77777777" w:rsidR="00355AD6" w:rsidRPr="00EF0DA5" w:rsidRDefault="00355AD6" w:rsidP="00EF0D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2E0EB597" w14:textId="1740D627" w:rsidR="00355AD6" w:rsidRPr="00EF0DA5" w:rsidRDefault="004A407A" w:rsidP="00EF0D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</w:p>
        </w:tc>
        <w:tc>
          <w:tcPr>
            <w:tcW w:w="270" w:type="dxa"/>
          </w:tcPr>
          <w:p w14:paraId="05594092" w14:textId="77777777" w:rsidR="00355AD6" w:rsidRPr="00EF0DA5" w:rsidRDefault="00355AD6" w:rsidP="00EF0D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C0EC4EE" w14:textId="1D586290" w:rsidR="00355AD6" w:rsidRPr="00EF0DA5" w:rsidRDefault="00355AD6" w:rsidP="00EF0D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236" w:type="dxa"/>
          </w:tcPr>
          <w:p w14:paraId="6DA5B886" w14:textId="77777777" w:rsidR="00355AD6" w:rsidRPr="00EF0DA5" w:rsidRDefault="00355AD6" w:rsidP="00EF0D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09A4D343" w14:textId="11E7D29B" w:rsidR="00355AD6" w:rsidRPr="00EF0DA5" w:rsidRDefault="004A407A" w:rsidP="00EF0D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42BF9"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</w:p>
        </w:tc>
        <w:tc>
          <w:tcPr>
            <w:tcW w:w="236" w:type="dxa"/>
          </w:tcPr>
          <w:p w14:paraId="13495815" w14:textId="77777777" w:rsidR="00355AD6" w:rsidRPr="00EF0DA5" w:rsidRDefault="00355AD6" w:rsidP="00EF0D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FC4CD94" w14:textId="4CBB45FD" w:rsidR="00355AD6" w:rsidRPr="00EF0DA5" w:rsidRDefault="00355AD6" w:rsidP="00EF0D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</w:p>
        </w:tc>
      </w:tr>
      <w:tr w:rsidR="00355AD6" w:rsidRPr="00EF0DA5" w14:paraId="08253339" w14:textId="77777777" w:rsidTr="00405447">
        <w:tc>
          <w:tcPr>
            <w:tcW w:w="2898" w:type="dxa"/>
          </w:tcPr>
          <w:p w14:paraId="40F53949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EF0D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F0DA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A38F79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</w:t>
            </w:r>
            <w:r w:rsidRPr="00EF0DA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0598E0" w14:textId="77777777" w:rsidR="004A407A" w:rsidRPr="00EF0DA5" w:rsidRDefault="004A407A" w:rsidP="00EF0DA5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4016699" w14:textId="609E4813" w:rsidR="00355AD6" w:rsidRPr="00EF0DA5" w:rsidRDefault="004A407A" w:rsidP="00EF0DA5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</w:t>
            </w:r>
            <w:r w:rsidR="00842BF9"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4C9F3FE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997F3A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AA9E0F" w14:textId="48B27F2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Pr="00EF0DA5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EF0DA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67E9983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5E4F937C" w14:textId="77777777" w:rsidR="004A407A" w:rsidRPr="00EF0DA5" w:rsidRDefault="004A407A" w:rsidP="00EF0D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19AE5B4" w14:textId="209A6634" w:rsidR="00355AD6" w:rsidRPr="00EF0DA5" w:rsidRDefault="004A407A" w:rsidP="00EF0D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(4)</w:t>
            </w:r>
          </w:p>
        </w:tc>
        <w:tc>
          <w:tcPr>
            <w:tcW w:w="270" w:type="dxa"/>
          </w:tcPr>
          <w:p w14:paraId="5E6B2F16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2C9F472" w14:textId="77777777" w:rsidR="00355AD6" w:rsidRPr="00EF0DA5" w:rsidRDefault="00355AD6" w:rsidP="00EF0D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56E788" w14:textId="78B393D9" w:rsidR="00355AD6" w:rsidRPr="00EF0DA5" w:rsidRDefault="00355AD6" w:rsidP="00EF0D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F0DA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6FD06A0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22ECD35" w14:textId="77777777" w:rsidR="004A407A" w:rsidRPr="00EF0DA5" w:rsidRDefault="004A407A" w:rsidP="00EF0D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C2897C" w14:textId="7965423A" w:rsidR="00355AD6" w:rsidRPr="00EF0DA5" w:rsidRDefault="004A407A" w:rsidP="00EF0D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842BF9"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920FD43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778EB14" w14:textId="77777777" w:rsidR="00355AD6" w:rsidRPr="00EF0DA5" w:rsidRDefault="00355AD6" w:rsidP="00EF0D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0E56CF" w14:textId="04DF34E3" w:rsidR="00355AD6" w:rsidRPr="00EF0DA5" w:rsidRDefault="00355AD6" w:rsidP="00EF0D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(21)</w:t>
            </w:r>
          </w:p>
        </w:tc>
      </w:tr>
      <w:tr w:rsidR="00355AD6" w:rsidRPr="00EF0DA5" w14:paraId="1AB05D89" w14:textId="77777777" w:rsidTr="00405447">
        <w:trPr>
          <w:trHeight w:val="352"/>
        </w:trPr>
        <w:tc>
          <w:tcPr>
            <w:tcW w:w="2898" w:type="dxa"/>
          </w:tcPr>
          <w:p w14:paraId="162AB41A" w14:textId="77777777" w:rsidR="00355AD6" w:rsidRPr="00EF0DA5" w:rsidRDefault="00355AD6" w:rsidP="00EF0DA5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4C0B3B" w14:textId="69DAF57A" w:rsidR="00355AD6" w:rsidRPr="00EF0DA5" w:rsidRDefault="004A407A" w:rsidP="00EF0DA5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249</w:t>
            </w:r>
          </w:p>
        </w:tc>
        <w:tc>
          <w:tcPr>
            <w:tcW w:w="270" w:type="dxa"/>
          </w:tcPr>
          <w:p w14:paraId="2357C2B5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D55F5C" w14:textId="02C4E605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  <w:r w:rsidRPr="00EF0D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43" w:type="dxa"/>
          </w:tcPr>
          <w:p w14:paraId="2CB842CF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3E7D8BD" w14:textId="01688FBE" w:rsidR="00355AD6" w:rsidRPr="00EF0DA5" w:rsidRDefault="004A407A" w:rsidP="00EF0D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205</w:t>
            </w:r>
          </w:p>
        </w:tc>
        <w:tc>
          <w:tcPr>
            <w:tcW w:w="270" w:type="dxa"/>
          </w:tcPr>
          <w:p w14:paraId="6072A6D2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76B02A" w14:textId="1C3BF541" w:rsidR="00355AD6" w:rsidRPr="00EF0DA5" w:rsidRDefault="00355AD6" w:rsidP="00EF0DA5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EF0DA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495107FC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4AC2863" w14:textId="239F08AB" w:rsidR="00355AD6" w:rsidRPr="00EF0DA5" w:rsidRDefault="004A407A" w:rsidP="00EF0D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454</w:t>
            </w:r>
          </w:p>
        </w:tc>
        <w:tc>
          <w:tcPr>
            <w:tcW w:w="236" w:type="dxa"/>
          </w:tcPr>
          <w:p w14:paraId="1B962FA4" w14:textId="77777777" w:rsidR="00355AD6" w:rsidRPr="00EF0DA5" w:rsidRDefault="00355A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BAE599A" w14:textId="01FC9B0C" w:rsidR="00355AD6" w:rsidRPr="00EF0DA5" w:rsidRDefault="00355AD6" w:rsidP="00EF0DA5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508</w:t>
            </w:r>
          </w:p>
        </w:tc>
      </w:tr>
    </w:tbl>
    <w:p w14:paraId="1782391D" w14:textId="79D5D8FC" w:rsidR="00D108DA" w:rsidRPr="00EF0DA5" w:rsidRDefault="00D108DA" w:rsidP="00EF0DA5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48632F" w:rsidRPr="00EF0DA5" w14:paraId="0C5D99AB" w14:textId="77777777" w:rsidTr="00405447">
        <w:tc>
          <w:tcPr>
            <w:tcW w:w="6300" w:type="dxa"/>
          </w:tcPr>
          <w:p w14:paraId="3D50618E" w14:textId="5A40A3F9" w:rsidR="0048632F" w:rsidRPr="00EF0DA5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7AC5ABD2" w14:textId="675581E2" w:rsidR="0048632F" w:rsidRPr="00EF0DA5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32F" w:rsidRPr="00EF0DA5" w14:paraId="7C503690" w14:textId="77777777" w:rsidTr="00405447">
        <w:tc>
          <w:tcPr>
            <w:tcW w:w="6300" w:type="dxa"/>
          </w:tcPr>
          <w:p w14:paraId="4A84F774" w14:textId="4406A805" w:rsidR="0048632F" w:rsidRPr="00EF0DA5" w:rsidRDefault="00591207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47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ผลขาดทุนด้านเครดิตที่คาดว่าจะเกิดขึ้นสำหรับ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งวดสามเดือน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3E2178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</w:tcPr>
          <w:p w14:paraId="6A15F40E" w14:textId="0AE887AF" w:rsidR="0048632F" w:rsidRPr="00EF0DA5" w:rsidRDefault="00D108D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</w:t>
            </w:r>
            <w:r w:rsidR="008C60A4" w:rsidRPr="00EF0DA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740B1E6" w14:textId="77777777" w:rsidR="0048632F" w:rsidRPr="00EF0DA5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F5A537" w14:textId="5834D874" w:rsidR="0048632F" w:rsidRPr="00EF0DA5" w:rsidRDefault="008C60A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8632F" w:rsidRPr="00EF0DA5" w14:paraId="7C14752F" w14:textId="77777777" w:rsidTr="00405447">
        <w:tc>
          <w:tcPr>
            <w:tcW w:w="6300" w:type="dxa"/>
          </w:tcPr>
          <w:p w14:paraId="2C4A33B7" w14:textId="77777777" w:rsidR="0048632F" w:rsidRPr="00EF0DA5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20EEC551" w14:textId="7BCE6051" w:rsidR="0048632F" w:rsidRPr="00EF0DA5" w:rsidRDefault="0048632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4A407A" w:rsidRPr="00EF0DA5" w14:paraId="36410316" w14:textId="77777777" w:rsidTr="00405447">
        <w:tc>
          <w:tcPr>
            <w:tcW w:w="6300" w:type="dxa"/>
          </w:tcPr>
          <w:p w14:paraId="54E9B405" w14:textId="659ECF45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4AC07B3" w14:textId="28495DE4" w:rsidR="004A407A" w:rsidRPr="00EF0DA5" w:rsidRDefault="000B46F9" w:rsidP="00EF0DA5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6B0165F" w14:textId="77777777" w:rsidR="004A407A" w:rsidRPr="00EF0DA5" w:rsidRDefault="004A407A" w:rsidP="00EF0DA5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572B21" w14:textId="190DE948" w:rsidR="004A407A" w:rsidRPr="00EF0DA5" w:rsidRDefault="004A407A" w:rsidP="00EF0DA5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20</w:t>
            </w:r>
          </w:p>
        </w:tc>
      </w:tr>
      <w:tr w:rsidR="004A407A" w:rsidRPr="00EF0DA5" w14:paraId="092282A5" w14:textId="77777777" w:rsidTr="00405447">
        <w:tc>
          <w:tcPr>
            <w:tcW w:w="6300" w:type="dxa"/>
          </w:tcPr>
          <w:p w14:paraId="772026A6" w14:textId="68C70086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777AF55" w14:textId="2588C13B" w:rsidR="004A407A" w:rsidRPr="00EF0DA5" w:rsidRDefault="004A407A" w:rsidP="00EF0DA5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(6)</w:t>
            </w:r>
          </w:p>
        </w:tc>
        <w:tc>
          <w:tcPr>
            <w:tcW w:w="270" w:type="dxa"/>
          </w:tcPr>
          <w:p w14:paraId="358E21A0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CD77C" w14:textId="3979B803" w:rsidR="004A407A" w:rsidRPr="00EF0DA5" w:rsidRDefault="004A407A" w:rsidP="00EF0DA5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(8)</w:t>
            </w:r>
          </w:p>
        </w:tc>
      </w:tr>
    </w:tbl>
    <w:p w14:paraId="580CA1CE" w14:textId="6B83039A" w:rsidR="008C0A3B" w:rsidRPr="00EF0DA5" w:rsidRDefault="008C0A3B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555E33DA" w14:textId="6C0744CF" w:rsidR="00BB3DB7" w:rsidRPr="00EF0DA5" w:rsidRDefault="00BB3DB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23E4911A" w14:textId="72ECF53E" w:rsidR="00D108DA" w:rsidRPr="00EF0DA5" w:rsidRDefault="00D108D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DD1A1D" w:rsidRPr="00EF0DA5" w14:paraId="29EB0060" w14:textId="77777777" w:rsidTr="00DD1A1D">
        <w:trPr>
          <w:tblHeader/>
        </w:trPr>
        <w:tc>
          <w:tcPr>
            <w:tcW w:w="4050" w:type="dxa"/>
          </w:tcPr>
          <w:p w14:paraId="46B3D860" w14:textId="77777777" w:rsidR="00DD1A1D" w:rsidRPr="00EF0DA5" w:rsidRDefault="00DD1A1D" w:rsidP="00EF0D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7C80B0BD" w14:textId="77777777" w:rsidR="00DD1A1D" w:rsidRPr="00EF0DA5" w:rsidRDefault="00DD1A1D" w:rsidP="00EF0D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094901" w14:textId="77777777" w:rsidR="00DD1A1D" w:rsidRPr="00EF0DA5" w:rsidRDefault="00DD1A1D" w:rsidP="00EF0D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2F429F6E" w14:textId="77777777" w:rsidR="00DD1A1D" w:rsidRPr="00EF0DA5" w:rsidRDefault="00DD1A1D" w:rsidP="00EF0DA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1A1D" w:rsidRPr="00EF0DA5" w14:paraId="624BC5DD" w14:textId="77777777" w:rsidTr="00DD1A1D">
        <w:trPr>
          <w:tblHeader/>
        </w:trPr>
        <w:tc>
          <w:tcPr>
            <w:tcW w:w="4050" w:type="dxa"/>
          </w:tcPr>
          <w:p w14:paraId="377A2C4E" w14:textId="77777777" w:rsidR="00DD1A1D" w:rsidRPr="00EF0DA5" w:rsidRDefault="00DD1A1D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028679" w14:textId="5EBD37AA" w:rsidR="00DD1A1D" w:rsidRPr="00EF0DA5" w:rsidRDefault="00DD1A1D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C60A4"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CEDBD81" w14:textId="77777777" w:rsidR="00DD1A1D" w:rsidRPr="00EF0DA5" w:rsidRDefault="00DD1A1D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78BC6C5" w14:textId="5FC50998" w:rsidR="00DD1A1D" w:rsidRPr="00EF0DA5" w:rsidRDefault="008C60A4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855434B" w14:textId="77777777" w:rsidR="00DD1A1D" w:rsidRPr="00EF0DA5" w:rsidRDefault="00DD1A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hideMark/>
          </w:tcPr>
          <w:p w14:paraId="4A0351E9" w14:textId="7E99AC8D" w:rsidR="00DD1A1D" w:rsidRPr="00EF0DA5" w:rsidRDefault="008C60A4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</w:tcPr>
          <w:p w14:paraId="7C6A444A" w14:textId="77777777" w:rsidR="00DD1A1D" w:rsidRPr="00EF0DA5" w:rsidRDefault="00DD1A1D" w:rsidP="00EF0DA5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92" w:type="dxa"/>
            <w:hideMark/>
          </w:tcPr>
          <w:p w14:paraId="13CAB343" w14:textId="0D1068C5" w:rsidR="00DD1A1D" w:rsidRPr="00EF0DA5" w:rsidRDefault="008C60A4" w:rsidP="00EF0DA5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DD1A1D" w:rsidRPr="00EF0DA5" w14:paraId="25DABE86" w14:textId="77777777" w:rsidTr="00DD1A1D">
        <w:trPr>
          <w:tblHeader/>
        </w:trPr>
        <w:tc>
          <w:tcPr>
            <w:tcW w:w="4050" w:type="dxa"/>
          </w:tcPr>
          <w:p w14:paraId="0FF295CA" w14:textId="77777777" w:rsidR="00DD1A1D" w:rsidRPr="00EF0DA5" w:rsidRDefault="00DD1A1D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14:paraId="68692C70" w14:textId="77777777" w:rsidR="00DD1A1D" w:rsidRPr="00EF0DA5" w:rsidRDefault="00DD1A1D" w:rsidP="00EF0DA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DD1A1D" w:rsidRPr="00EF0DA5" w14:paraId="0BA8F399" w14:textId="77777777" w:rsidTr="00DD1A1D">
        <w:tc>
          <w:tcPr>
            <w:tcW w:w="4050" w:type="dxa"/>
            <w:hideMark/>
          </w:tcPr>
          <w:p w14:paraId="53CBDB7E" w14:textId="77777777" w:rsidR="00DD1A1D" w:rsidRPr="00EF0DA5" w:rsidRDefault="00DD1A1D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EB04F2F" w14:textId="77777777" w:rsidR="00DD1A1D" w:rsidRPr="00EF0DA5" w:rsidRDefault="00DD1A1D" w:rsidP="00EF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DA92D1" w14:textId="77777777" w:rsidR="00DD1A1D" w:rsidRPr="00EF0DA5" w:rsidRDefault="00DD1A1D" w:rsidP="00EF0DA5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F4679" w14:textId="77777777" w:rsidR="00DD1A1D" w:rsidRPr="00EF0DA5" w:rsidRDefault="00DD1A1D" w:rsidP="00EF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F7509" w14:textId="77777777" w:rsidR="00DD1A1D" w:rsidRPr="00EF0DA5" w:rsidRDefault="00DD1A1D" w:rsidP="00EF0DA5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2" w:type="dxa"/>
          </w:tcPr>
          <w:p w14:paraId="3AB9B562" w14:textId="77777777" w:rsidR="00DD1A1D" w:rsidRPr="00EF0DA5" w:rsidRDefault="00DD1A1D" w:rsidP="00EF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17045A6" w14:textId="77777777" w:rsidR="00DD1A1D" w:rsidRPr="00EF0DA5" w:rsidRDefault="00DD1A1D" w:rsidP="00EF0DA5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14:paraId="4B2CAB00" w14:textId="77777777" w:rsidR="00DD1A1D" w:rsidRPr="00EF0DA5" w:rsidRDefault="00DD1A1D" w:rsidP="00EF0DA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86FF4" w:rsidRPr="00EF0DA5" w14:paraId="7546CEC1" w14:textId="77777777" w:rsidTr="00DD1A1D">
        <w:tc>
          <w:tcPr>
            <w:tcW w:w="4050" w:type="dxa"/>
            <w:hideMark/>
          </w:tcPr>
          <w:p w14:paraId="6B95F64B" w14:textId="77777777" w:rsidR="00486FF4" w:rsidRPr="00EF0DA5" w:rsidRDefault="00486FF4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7316808C" w14:textId="57297FAD" w:rsidR="00486FF4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</w:t>
            </w:r>
            <w:r w:rsidR="00BF7D0F"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14E6AE1" w14:textId="77777777" w:rsidR="00486FF4" w:rsidRPr="00EF0DA5" w:rsidRDefault="00486FF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867027E" w14:textId="6954BA3E" w:rsidR="00486FF4" w:rsidRPr="00EF0DA5" w:rsidRDefault="00486FF4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>3,120</w:t>
            </w:r>
          </w:p>
        </w:tc>
        <w:tc>
          <w:tcPr>
            <w:tcW w:w="270" w:type="dxa"/>
          </w:tcPr>
          <w:p w14:paraId="22D783ED" w14:textId="77777777" w:rsidR="00486FF4" w:rsidRPr="00EF0DA5" w:rsidRDefault="00486FF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40ECE128" w14:textId="5045855C" w:rsidR="00486FF4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862</w:t>
            </w:r>
          </w:p>
        </w:tc>
        <w:tc>
          <w:tcPr>
            <w:tcW w:w="236" w:type="dxa"/>
          </w:tcPr>
          <w:p w14:paraId="5A868F00" w14:textId="77777777" w:rsidR="00486FF4" w:rsidRPr="00EF0DA5" w:rsidRDefault="00486FF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7728DA2C" w14:textId="43EDA640" w:rsidR="00486FF4" w:rsidRPr="00EF0DA5" w:rsidRDefault="00486FF4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C5016A" w:rsidRPr="00EF0DA5" w14:paraId="33DFAA1E" w14:textId="77777777" w:rsidTr="00DD1A1D">
        <w:tc>
          <w:tcPr>
            <w:tcW w:w="4050" w:type="dxa"/>
            <w:hideMark/>
          </w:tcPr>
          <w:p w14:paraId="74B0E3B2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EF0DA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411C091E" w14:textId="2F0B9B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</w:tcPr>
          <w:p w14:paraId="6B969BA3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BDDB0F5" w14:textId="32B62731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52DA5A7B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CDF25C" w14:textId="7E59BDAC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36" w:type="dxa"/>
          </w:tcPr>
          <w:p w14:paraId="00D76674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62821800" w14:textId="2842D13F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5016A" w:rsidRPr="00EF0DA5" w14:paraId="371153C3" w14:textId="77777777" w:rsidTr="00DD1A1D">
        <w:tc>
          <w:tcPr>
            <w:tcW w:w="4050" w:type="dxa"/>
            <w:hideMark/>
          </w:tcPr>
          <w:p w14:paraId="268E1857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34489A79" w14:textId="41A29A96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(216)</w:t>
            </w:r>
          </w:p>
        </w:tc>
        <w:tc>
          <w:tcPr>
            <w:tcW w:w="270" w:type="dxa"/>
          </w:tcPr>
          <w:p w14:paraId="605AD7C4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181462CE" w14:textId="0A0486DF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>(226)</w:t>
            </w:r>
          </w:p>
        </w:tc>
        <w:tc>
          <w:tcPr>
            <w:tcW w:w="270" w:type="dxa"/>
          </w:tcPr>
          <w:p w14:paraId="611F4230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073B24FA" w14:textId="53CE6C9D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36" w:type="dxa"/>
          </w:tcPr>
          <w:p w14:paraId="03062FC4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1F63145F" w14:textId="2000D7C1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 w:hint="cs"/>
                <w:sz w:val="30"/>
                <w:szCs w:val="30"/>
                <w:lang w:val="en-US" w:eastAsia="zh-CN" w:bidi="th-TH"/>
              </w:rPr>
              <w:t>-</w:t>
            </w:r>
          </w:p>
        </w:tc>
      </w:tr>
      <w:tr w:rsidR="00C5016A" w:rsidRPr="00EF0DA5" w14:paraId="72742CB7" w14:textId="77777777" w:rsidTr="00DD1A1D">
        <w:tc>
          <w:tcPr>
            <w:tcW w:w="4050" w:type="dxa"/>
            <w:hideMark/>
          </w:tcPr>
          <w:p w14:paraId="2EC722C1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</w:tcPr>
          <w:p w14:paraId="288D0175" w14:textId="0D028C78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7DB9F3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hideMark/>
          </w:tcPr>
          <w:p w14:paraId="26536DF4" w14:textId="5AC440BD" w:rsidR="00C5016A" w:rsidRPr="00EF0DA5" w:rsidRDefault="00C5016A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9ADF8D6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23029B8" w14:textId="396CF41E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236" w:type="dxa"/>
          </w:tcPr>
          <w:p w14:paraId="1CBD5AFA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2757E836" w14:textId="4336A2F6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10</w:t>
            </w:r>
          </w:p>
        </w:tc>
      </w:tr>
      <w:tr w:rsidR="00C5016A" w:rsidRPr="00EF0DA5" w14:paraId="2348150C" w14:textId="77777777" w:rsidTr="00DD1A1D">
        <w:tc>
          <w:tcPr>
            <w:tcW w:w="4050" w:type="dxa"/>
            <w:hideMark/>
          </w:tcPr>
          <w:p w14:paraId="6DE46529" w14:textId="3B6EC87E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9B952" w14:textId="03CE2800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2,827</w:t>
            </w:r>
          </w:p>
        </w:tc>
        <w:tc>
          <w:tcPr>
            <w:tcW w:w="270" w:type="dxa"/>
          </w:tcPr>
          <w:p w14:paraId="0617807E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A9256F" w14:textId="5D2B8006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3,058</w:t>
            </w:r>
          </w:p>
        </w:tc>
        <w:tc>
          <w:tcPr>
            <w:tcW w:w="270" w:type="dxa"/>
          </w:tcPr>
          <w:p w14:paraId="4A0DEDFD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FD483" w14:textId="5F9BF4C9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862</w:t>
            </w:r>
          </w:p>
        </w:tc>
        <w:tc>
          <w:tcPr>
            <w:tcW w:w="236" w:type="dxa"/>
          </w:tcPr>
          <w:p w14:paraId="443851A6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A11FA7" w14:textId="548BA9EB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8</w:t>
            </w: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C5016A" w:rsidRPr="00EF0DA5" w14:paraId="4ED09358" w14:textId="77777777" w:rsidTr="00DD1A1D">
        <w:tc>
          <w:tcPr>
            <w:tcW w:w="4050" w:type="dxa"/>
          </w:tcPr>
          <w:p w14:paraId="1F5C3CDC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0" w:type="dxa"/>
          </w:tcPr>
          <w:p w14:paraId="3097930C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41F10601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080" w:type="dxa"/>
          </w:tcPr>
          <w:p w14:paraId="56803B9D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</w:tcPr>
          <w:p w14:paraId="107BDB6B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102" w:type="dxa"/>
          </w:tcPr>
          <w:p w14:paraId="7A9D4221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  <w:tc>
          <w:tcPr>
            <w:tcW w:w="236" w:type="dxa"/>
          </w:tcPr>
          <w:p w14:paraId="7DFED6E8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1092" w:type="dxa"/>
          </w:tcPr>
          <w:p w14:paraId="34878A47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18"/>
                <w:szCs w:val="18"/>
                <w:lang w:bidi="th-TH"/>
              </w:rPr>
            </w:pPr>
          </w:p>
        </w:tc>
      </w:tr>
      <w:tr w:rsidR="00C5016A" w:rsidRPr="00EF0DA5" w14:paraId="376B78D0" w14:textId="77777777" w:rsidTr="00DD1A1D">
        <w:tc>
          <w:tcPr>
            <w:tcW w:w="4050" w:type="dxa"/>
            <w:hideMark/>
          </w:tcPr>
          <w:p w14:paraId="32B170BC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C3EA700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998882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16D771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3D953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DC525BD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F457C4E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</w:tcPr>
          <w:p w14:paraId="07BEA278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</w:tr>
      <w:tr w:rsidR="00C5016A" w:rsidRPr="00EF0DA5" w14:paraId="75ACC655" w14:textId="77777777" w:rsidTr="00DD1A1D">
        <w:trPr>
          <w:trHeight w:val="307"/>
        </w:trPr>
        <w:tc>
          <w:tcPr>
            <w:tcW w:w="4050" w:type="dxa"/>
            <w:hideMark/>
          </w:tcPr>
          <w:p w14:paraId="31068547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 xml:space="preserve">1 </w:t>
            </w: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233B3BB" w14:textId="16E14658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82FCF3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02EE552" w14:textId="51F44694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02205C20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2E7AE93B" w14:textId="4D7D4BCF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C52395A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396F1606" w14:textId="783B4A1F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C5016A" w:rsidRPr="00EF0DA5" w14:paraId="256460ED" w14:textId="77777777" w:rsidTr="00DD1A1D">
        <w:trPr>
          <w:trHeight w:val="307"/>
        </w:trPr>
        <w:tc>
          <w:tcPr>
            <w:tcW w:w="4050" w:type="dxa"/>
            <w:hideMark/>
          </w:tcPr>
          <w:p w14:paraId="0041A923" w14:textId="3D6EA018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842BF9" w:rsidRPr="00EF0DA5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 xml:space="preserve">ของการร่วมค้า </w:t>
            </w:r>
            <w:r w:rsidRPr="00EF0DA5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720259BC" w14:textId="5B54563D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F398013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BF34E04" w14:textId="38EF8B82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04C5A0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21E3A41" w14:textId="3D47CD8E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ADB31E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5EBD75FD" w14:textId="548A0E84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5016A" w:rsidRPr="00EF0DA5" w14:paraId="2365A193" w14:textId="77777777" w:rsidTr="00486FF4">
        <w:trPr>
          <w:trHeight w:val="307"/>
        </w:trPr>
        <w:tc>
          <w:tcPr>
            <w:tcW w:w="4050" w:type="dxa"/>
            <w:hideMark/>
          </w:tcPr>
          <w:p w14:paraId="11E1AF82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6CBD2" w14:textId="5AD22262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95F69A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25E71" w14:textId="56A66C80" w:rsidR="00C5016A" w:rsidRPr="00EF0DA5" w:rsidRDefault="00C5016A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70" w:type="dxa"/>
          </w:tcPr>
          <w:p w14:paraId="748DEF7D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97178" w14:textId="06A5A644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F2C12A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9476B" w14:textId="14BEDAF2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C5016A" w:rsidRPr="00EF0DA5" w14:paraId="6A22D186" w14:textId="77777777" w:rsidTr="00486FF4">
        <w:trPr>
          <w:trHeight w:val="307"/>
        </w:trPr>
        <w:tc>
          <w:tcPr>
            <w:tcW w:w="4050" w:type="dxa"/>
            <w:hideMark/>
          </w:tcPr>
          <w:p w14:paraId="0CF445BE" w14:textId="5536050B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44C7D" w14:textId="4A7DEFCE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970F4F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331081" w14:textId="79664906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50D17A7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14600" w14:textId="5C658262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2F729CB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B28A2" w14:textId="78E229D6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</w:tr>
      <w:tr w:rsidR="00C5016A" w:rsidRPr="00EF0DA5" w14:paraId="3E6B7D19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7FD1316F" w14:textId="4F1E6B60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6273CD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013858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4DB5CA3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E7DBCCC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shd w:val="clear" w:color="auto" w:fill="auto"/>
          </w:tcPr>
          <w:p w14:paraId="28C0A0F2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EB3EA8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BCF653B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5016A" w:rsidRPr="00EF0DA5" w14:paraId="234E2A46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3CAB0644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EF0D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081C44E9" w14:textId="4F73CCD4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2,915</w:t>
            </w:r>
          </w:p>
        </w:tc>
        <w:tc>
          <w:tcPr>
            <w:tcW w:w="270" w:type="dxa"/>
            <w:shd w:val="clear" w:color="auto" w:fill="auto"/>
          </w:tcPr>
          <w:p w14:paraId="3F8C48D4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3D2D0F9" w14:textId="49AD12FC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3,144</w:t>
            </w:r>
          </w:p>
        </w:tc>
        <w:tc>
          <w:tcPr>
            <w:tcW w:w="270" w:type="dxa"/>
            <w:shd w:val="clear" w:color="auto" w:fill="auto"/>
          </w:tcPr>
          <w:p w14:paraId="49A79FC5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A93510" w14:textId="48AD3EF3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36" w:type="dxa"/>
            <w:shd w:val="clear" w:color="auto" w:fill="auto"/>
          </w:tcPr>
          <w:p w14:paraId="7C65813F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5D1C574E" w14:textId="7D6E0574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C5016A" w:rsidRPr="00EF0DA5" w14:paraId="576A83FA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08B8783B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ส่วนแบ่งกำไร</w:t>
            </w: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7E916C6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1B6B45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AEEF888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C1314D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A8D4424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7C0BDF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69E027FA" w14:textId="7777777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016A" w:rsidRPr="00EF0DA5" w14:paraId="0FC707FF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2C55E5B6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และการร่วมค้า </w:t>
            </w:r>
            <w:r w:rsidRPr="00EF0DA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765A536D" w14:textId="5CA2D82C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  <w:shd w:val="clear" w:color="auto" w:fill="auto"/>
          </w:tcPr>
          <w:p w14:paraId="023F7469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761A4B4" w14:textId="0DC5E975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57F86EF3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0C53DC9" w14:textId="4A882901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E03C3B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0A739926" w14:textId="653605FF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016A" w:rsidRPr="00EF0DA5" w14:paraId="2B64C509" w14:textId="77777777" w:rsidTr="00EE499C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618A7629" w14:textId="77777777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17E3E966" w14:textId="6E7B1EE7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(216)</w:t>
            </w:r>
          </w:p>
        </w:tc>
        <w:tc>
          <w:tcPr>
            <w:tcW w:w="270" w:type="dxa"/>
            <w:shd w:val="clear" w:color="auto" w:fill="auto"/>
          </w:tcPr>
          <w:p w14:paraId="1D7DB41D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7A739001" w14:textId="386C96EE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>(226)</w:t>
            </w:r>
          </w:p>
        </w:tc>
        <w:tc>
          <w:tcPr>
            <w:tcW w:w="270" w:type="dxa"/>
            <w:shd w:val="clear" w:color="auto" w:fill="auto"/>
          </w:tcPr>
          <w:p w14:paraId="3E685D8A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4D9559E" w14:textId="6499E44D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0B66A1C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  <w:hideMark/>
          </w:tcPr>
          <w:p w14:paraId="51119A99" w14:textId="274BE9C2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016A" w:rsidRPr="00EF0DA5" w14:paraId="4BDB156D" w14:textId="77777777" w:rsidTr="006562C5">
        <w:trPr>
          <w:trHeight w:val="307"/>
        </w:trPr>
        <w:tc>
          <w:tcPr>
            <w:tcW w:w="4050" w:type="dxa"/>
            <w:shd w:val="clear" w:color="auto" w:fill="auto"/>
            <w:hideMark/>
          </w:tcPr>
          <w:p w14:paraId="4843601C" w14:textId="1E7F2436" w:rsidR="00C5016A" w:rsidRPr="00EF0DA5" w:rsidRDefault="00C5016A" w:rsidP="00EF0DA5">
            <w:pPr>
              <w:spacing w:line="240" w:lineRule="auto"/>
              <w:ind w:right="-46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CAF6F3" w14:textId="0919838B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2,836</w:t>
            </w:r>
          </w:p>
        </w:tc>
        <w:tc>
          <w:tcPr>
            <w:tcW w:w="270" w:type="dxa"/>
            <w:shd w:val="clear" w:color="auto" w:fill="auto"/>
          </w:tcPr>
          <w:p w14:paraId="1470ADE2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41CB7644" w14:textId="227BEF6F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,076</w:t>
            </w:r>
          </w:p>
        </w:tc>
        <w:tc>
          <w:tcPr>
            <w:tcW w:w="270" w:type="dxa"/>
            <w:shd w:val="clear" w:color="auto" w:fill="auto"/>
          </w:tcPr>
          <w:p w14:paraId="3584ED43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78F0605" w14:textId="74497132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867</w:t>
            </w:r>
          </w:p>
        </w:tc>
        <w:tc>
          <w:tcPr>
            <w:tcW w:w="236" w:type="dxa"/>
            <w:shd w:val="clear" w:color="auto" w:fill="auto"/>
          </w:tcPr>
          <w:p w14:paraId="54E6D01F" w14:textId="77777777" w:rsidR="00C5016A" w:rsidRPr="00EF0DA5" w:rsidRDefault="00C501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5CB1B17" w14:textId="1E7F4EC6" w:rsidR="00C5016A" w:rsidRPr="00EF0DA5" w:rsidRDefault="00C5016A" w:rsidP="00EF0DA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</w:tr>
    </w:tbl>
    <w:p w14:paraId="268BE444" w14:textId="454DB6F2" w:rsidR="0011027F" w:rsidRPr="00EF0DA5" w:rsidRDefault="0011027F" w:rsidP="00EF0DA5">
      <w:pPr>
        <w:rPr>
          <w:sz w:val="30"/>
          <w:szCs w:val="30"/>
          <w:lang w:val="th-TH"/>
        </w:rPr>
      </w:pPr>
    </w:p>
    <w:p w14:paraId="5170348F" w14:textId="1E92C465" w:rsidR="00D8548E" w:rsidRPr="00EF0DA5" w:rsidRDefault="00D8548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ไทยไฟเบอร์ออพติคส์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จำกัด เป็นบริษัทร่วมของกลุ่มบริษัท</w:t>
      </w:r>
      <w:r w:rsidRPr="00EF0DA5">
        <w:rPr>
          <w:rFonts w:asciiTheme="majorBidi" w:hAnsiTheme="majorBidi" w:cstheme="majorBidi"/>
          <w:sz w:val="30"/>
          <w:szCs w:val="30"/>
          <w:cs/>
        </w:rPr>
        <w:t>/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บริษัทซึ่งมูลค่าตามบัญชีของเงินลงทุน</w:t>
      </w:r>
      <w:r w:rsidRPr="00EF0DA5">
        <w:rPr>
          <w:rFonts w:asciiTheme="majorBidi" w:hAnsiTheme="majorBidi" w:cstheme="majorBidi"/>
          <w:sz w:val="30"/>
          <w:szCs w:val="30"/>
          <w:cs/>
        </w:rPr>
        <w:br/>
      </w:r>
      <w:r w:rsidRPr="00EF0DA5">
        <w:rPr>
          <w:rFonts w:asciiTheme="majorBidi" w:hAnsiTheme="majorBidi" w:cstheme="majorBidi" w:hint="cs"/>
          <w:sz w:val="30"/>
          <w:szCs w:val="30"/>
          <w:cs/>
        </w:rPr>
        <w:t>ในบริษัทร่วมดังกล่าว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 xml:space="preserve">31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EF0DA5">
        <w:rPr>
          <w:rFonts w:asciiTheme="majorBidi" w:hAnsiTheme="majorBidi" w:cstheme="majorBidi"/>
          <w:sz w:val="30"/>
          <w:szCs w:val="30"/>
        </w:rPr>
        <w:t xml:space="preserve">2566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ในงบการเงินรวมและงบการเงินเฉพาะกิจการมีจำนวน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>51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A3D59" w:rsidRPr="00EF0DA5">
        <w:rPr>
          <w:rFonts w:asciiTheme="majorBidi" w:hAnsiTheme="majorBidi" w:cstheme="majorBidi"/>
          <w:sz w:val="30"/>
          <w:szCs w:val="30"/>
        </w:rPr>
        <w:t xml:space="preserve"> (</w:t>
      </w:r>
      <w:r w:rsidR="006A3D59" w:rsidRPr="00EF0DA5">
        <w:rPr>
          <w:rFonts w:asciiTheme="majorBidi" w:hAnsiTheme="majorBidi" w:cstheme="majorBidi" w:hint="cs"/>
          <w:sz w:val="30"/>
          <w:szCs w:val="30"/>
          <w:cs/>
        </w:rPr>
        <w:t>สุทธิจากเงินปันผลรับ</w:t>
      </w:r>
      <w:r w:rsidR="007B4976" w:rsidRPr="00EF0DA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50754D" w:rsidRPr="00EF0DA5">
        <w:rPr>
          <w:rFonts w:asciiTheme="majorBidi" w:hAnsiTheme="majorBidi" w:cstheme="majorBidi"/>
          <w:sz w:val="30"/>
          <w:szCs w:val="30"/>
        </w:rPr>
        <w:t>44</w:t>
      </w:r>
      <w:r w:rsidR="007B4976" w:rsidRPr="00EF0DA5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6A3D59" w:rsidRPr="00EF0DA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6A3D59" w:rsidRPr="00EF0DA5">
        <w:rPr>
          <w:rFonts w:asciiTheme="majorBidi" w:hAnsiTheme="majorBidi" w:hint="cs"/>
          <w:sz w:val="30"/>
          <w:szCs w:val="30"/>
          <w:cs/>
        </w:rPr>
        <w:t>ส่วนแบ่งขาดทุนของบริษัทร่วม</w:t>
      </w:r>
      <w:r w:rsidR="007B4976" w:rsidRPr="00EF0DA5">
        <w:rPr>
          <w:rFonts w:asciiTheme="majorBidi" w:hAnsiTheme="majorBidi" w:hint="cs"/>
          <w:sz w:val="30"/>
          <w:szCs w:val="30"/>
          <w:cs/>
        </w:rPr>
        <w:t>จำนวน</w:t>
      </w:r>
      <w:r w:rsidR="0050754D" w:rsidRPr="00EF0DA5">
        <w:rPr>
          <w:rFonts w:asciiTheme="majorBidi" w:hAnsiTheme="majorBidi"/>
          <w:sz w:val="30"/>
          <w:szCs w:val="30"/>
        </w:rPr>
        <w:t xml:space="preserve"> 4 </w:t>
      </w:r>
      <w:r w:rsidR="0050754D" w:rsidRPr="00EF0DA5">
        <w:rPr>
          <w:rFonts w:asciiTheme="majorBidi" w:hAnsiTheme="majorBidi" w:hint="cs"/>
          <w:sz w:val="30"/>
          <w:szCs w:val="30"/>
          <w:cs/>
        </w:rPr>
        <w:t>ล้านบาท</w:t>
      </w:r>
      <w:r w:rsidR="006A3D59" w:rsidRPr="00EF0DA5">
        <w:rPr>
          <w:rFonts w:asciiTheme="majorBidi" w:hAnsiTheme="majorBidi" w:cstheme="majorBidi"/>
          <w:sz w:val="30"/>
          <w:szCs w:val="30"/>
        </w:rPr>
        <w:t xml:space="preserve">)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 xml:space="preserve">40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บริษัทร่วมดังกล่าวได้หยุดดำเนินงานในปี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 xml:space="preserve">2565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ผู้บริหารของกลุ่มบริษัท</w:t>
      </w:r>
      <w:r w:rsidRPr="00EF0DA5">
        <w:rPr>
          <w:rFonts w:asciiTheme="majorBidi" w:hAnsiTheme="majorBidi" w:cstheme="majorBidi"/>
          <w:sz w:val="30"/>
          <w:szCs w:val="30"/>
          <w:cs/>
        </w:rPr>
        <w:t>/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>บริษัทได้พิจารณาแล้วพบว่าไม่เกิดการด้อยค่าในเงินลงทุนในบริษัทร่วมดังกล่าวอย่างมีสาระสำคัญต่องบการเงินรวมและงบการเงินเฉพาะกิจการสำหรับงวดสิ้นสุดวันที่</w:t>
      </w:r>
      <w:r w:rsidRPr="00EF0DA5">
        <w:rPr>
          <w:rFonts w:asciiTheme="majorBidi" w:hAnsiTheme="majorBidi" w:cstheme="majorBidi"/>
          <w:sz w:val="30"/>
          <w:szCs w:val="30"/>
        </w:rPr>
        <w:t xml:space="preserve"> 31 </w:t>
      </w:r>
      <w:r w:rsidRPr="00EF0DA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F0DA5">
        <w:rPr>
          <w:rFonts w:asciiTheme="majorBidi" w:hAnsiTheme="majorBidi" w:cstheme="majorBidi"/>
          <w:sz w:val="30"/>
          <w:szCs w:val="30"/>
        </w:rPr>
        <w:t xml:space="preserve"> 2566</w:t>
      </w:r>
    </w:p>
    <w:p w14:paraId="22A83EE8" w14:textId="77777777" w:rsidR="00D8548E" w:rsidRPr="00EF0DA5" w:rsidRDefault="00D8548E" w:rsidP="00EF0DA5">
      <w:pPr>
        <w:rPr>
          <w:sz w:val="30"/>
          <w:szCs w:val="30"/>
          <w:cs/>
          <w:lang w:val="th-TH"/>
        </w:rPr>
      </w:pPr>
    </w:p>
    <w:p w14:paraId="17E14ACB" w14:textId="7300F29B" w:rsidR="00291DF4" w:rsidRPr="00EF0DA5" w:rsidRDefault="00291DF4" w:rsidP="00EF0DA5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หนี้สินที่มีภาระดอกเบี้ย</w:t>
      </w:r>
    </w:p>
    <w:p w14:paraId="741BB35B" w14:textId="77777777" w:rsidR="00291DF4" w:rsidRPr="00EF0DA5" w:rsidRDefault="00291DF4" w:rsidP="00EF0DA5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37D8C2C" w14:textId="5E26B095" w:rsidR="00DC4CD0" w:rsidRPr="00EF0DA5" w:rsidRDefault="00291DF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102235943"/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5A4E192" w14:textId="57D4C8BB" w:rsidR="00581556" w:rsidRPr="00EF0DA5" w:rsidRDefault="0058155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6EB7E12" w14:textId="4544A08C" w:rsidR="00DC4CD0" w:rsidRPr="00EF0DA5" w:rsidRDefault="00DC4CD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Pr="00EF0DA5">
        <w:rPr>
          <w:rFonts w:asciiTheme="majorBidi" w:hAnsiTheme="majorBidi" w:cstheme="majorBidi"/>
          <w:sz w:val="30"/>
          <w:szCs w:val="30"/>
        </w:rPr>
        <w:t xml:space="preserve">2560 </w:t>
      </w:r>
      <w:r w:rsidRPr="00EF0DA5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บริษัทย่อยแห่งหนึ่งได้รับอนุมัติการขยายระยะเวลาการชำระหนี้เงินกู้ยืมจากสถาบันการเงินแห่งหนึ่ง จำนวนเงิน</w:t>
      </w:r>
      <w:r w:rsidRPr="00EF0DA5">
        <w:rPr>
          <w:rFonts w:asciiTheme="majorBidi" w:hAnsiTheme="majorBidi" w:cstheme="majorBidi"/>
          <w:sz w:val="30"/>
          <w:szCs w:val="30"/>
        </w:rPr>
        <w:t xml:space="preserve"> 1,023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Pr="00EF0DA5">
        <w:rPr>
          <w:rFonts w:asciiTheme="majorBidi" w:hAnsiTheme="majorBidi" w:cstheme="majorBidi"/>
          <w:sz w:val="30"/>
          <w:szCs w:val="30"/>
        </w:rPr>
        <w:t xml:space="preserve">2560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Pr="00EF0DA5">
        <w:rPr>
          <w:rFonts w:asciiTheme="majorBidi" w:hAnsiTheme="majorBidi" w:cstheme="majorBidi"/>
          <w:sz w:val="30"/>
          <w:szCs w:val="30"/>
        </w:rPr>
        <w:t>2563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Pr="00EF0DA5">
        <w:rPr>
          <w:rFonts w:asciiTheme="majorBidi" w:hAnsiTheme="majorBidi" w:cstheme="majorBidi"/>
          <w:sz w:val="30"/>
          <w:szCs w:val="30"/>
        </w:rPr>
        <w:t>2561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Pr="00EF0DA5">
        <w:rPr>
          <w:rFonts w:asciiTheme="majorBidi" w:hAnsiTheme="majorBidi" w:cstheme="majorBidi"/>
          <w:sz w:val="30"/>
          <w:szCs w:val="30"/>
        </w:rPr>
        <w:t>2563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Pr="00EF0DA5">
        <w:rPr>
          <w:rFonts w:asciiTheme="majorBidi" w:hAnsiTheme="majorBidi" w:cstheme="majorBidi"/>
          <w:sz w:val="30"/>
          <w:szCs w:val="30"/>
        </w:rPr>
        <w:t xml:space="preserve">2566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ตามสัญญาปรับปรุงโครงสร้างเงินกู้ยืมกับสถาบันการเงิน </w:t>
      </w:r>
    </w:p>
    <w:p w14:paraId="634C810B" w14:textId="461CDC02" w:rsidR="00652DA7" w:rsidRPr="00EF0DA5" w:rsidRDefault="00652DA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30D54C" w14:textId="5B10B646" w:rsidR="00C03563" w:rsidRPr="00EF0DA5" w:rsidRDefault="00640A4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387885" w:rsidRPr="00EF0DA5">
        <w:rPr>
          <w:rFonts w:asciiTheme="majorBidi" w:hAnsiTheme="majorBidi" w:cstheme="majorBidi"/>
          <w:sz w:val="30"/>
          <w:szCs w:val="30"/>
        </w:rPr>
        <w:t>5</w:t>
      </w:r>
      <w:r w:rsidRPr="00EF0DA5">
        <w:rPr>
          <w:rFonts w:asciiTheme="majorBidi" w:hAnsiTheme="majorBidi" w:cstheme="majorBidi"/>
          <w:sz w:val="30"/>
          <w:szCs w:val="30"/>
        </w:rPr>
        <w:t xml:space="preserve">)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พฤษภาคม </w:t>
      </w:r>
      <w:r w:rsidRPr="00EF0DA5">
        <w:rPr>
          <w:rFonts w:asciiTheme="majorBidi" w:hAnsiTheme="majorBidi" w:cstheme="majorBidi"/>
          <w:sz w:val="30"/>
          <w:szCs w:val="30"/>
        </w:rPr>
        <w:t xml:space="preserve">2563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3E2178" w:rsidRPr="00EF0DA5">
        <w:rPr>
          <w:rFonts w:asciiTheme="majorBidi" w:hAnsiTheme="majorBidi" w:cstheme="majorBidi"/>
          <w:sz w:val="30"/>
          <w:szCs w:val="30"/>
        </w:rPr>
        <w:t xml:space="preserve">31 </w:t>
      </w:r>
      <w:r w:rsidR="003E2178" w:rsidRPr="00EF0DA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>256</w:t>
      </w:r>
      <w:r w:rsidR="00C30B87" w:rsidRPr="00EF0DA5">
        <w:rPr>
          <w:rFonts w:asciiTheme="majorBidi" w:hAnsiTheme="majorBidi" w:cstheme="majorBidi"/>
          <w:sz w:val="30"/>
          <w:szCs w:val="30"/>
        </w:rPr>
        <w:t>6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</w:t>
      </w:r>
      <w:r w:rsidR="0028549B" w:rsidRPr="00EF0DA5">
        <w:rPr>
          <w:rFonts w:asciiTheme="majorBidi" w:hAnsiTheme="majorBidi" w:cstheme="majorBidi"/>
          <w:sz w:val="30"/>
          <w:szCs w:val="30"/>
        </w:rPr>
        <w:br/>
      </w:r>
      <w:r w:rsidRPr="00EF0DA5">
        <w:rPr>
          <w:rFonts w:asciiTheme="majorBidi" w:hAnsiTheme="majorBidi" w:cstheme="majorBidi"/>
          <w:sz w:val="30"/>
          <w:szCs w:val="30"/>
          <w:cs/>
        </w:rPr>
        <w:t>ตามกำหนดชำระคืนเดิม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 w:rsidR="0028549B" w:rsidRPr="00EF0DA5">
        <w:rPr>
          <w:rFonts w:asciiTheme="majorBidi" w:hAnsiTheme="majorBidi" w:cstheme="majorBidi"/>
          <w:sz w:val="30"/>
          <w:szCs w:val="30"/>
        </w:rPr>
        <w:br/>
      </w:r>
      <w:r w:rsidR="00FC2107" w:rsidRPr="00EF0DA5">
        <w:rPr>
          <w:rFonts w:asciiTheme="majorBidi" w:hAnsiTheme="majorBidi" w:cstheme="majorBidi" w:hint="cs"/>
          <w:sz w:val="30"/>
          <w:szCs w:val="30"/>
          <w:cs/>
        </w:rPr>
        <w:lastRenderedPageBreak/>
        <w:t>129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ล้านบาท เป็นส่วนหนึ่งของ</w:t>
      </w:r>
      <w:r w:rsidR="00F308A9" w:rsidRPr="00EF0DA5">
        <w:rPr>
          <w:rFonts w:asciiTheme="majorBidi" w:hAnsiTheme="majorBidi" w:cstheme="majorBidi" w:hint="cs"/>
          <w:sz w:val="30"/>
          <w:szCs w:val="30"/>
          <w:cs/>
        </w:rPr>
        <w:t>ส่วนของเงินกู้ยืมระยะยาวจากสถาบันการเงินที่ถึงกำหนดชำระภายในหนึ่งปี</w:t>
      </w:r>
      <w:r w:rsidR="00F308A9" w:rsidRPr="00EF0DA5">
        <w:rPr>
          <w:rFonts w:asciiTheme="majorBidi" w:hAnsiTheme="majorBidi" w:cstheme="majorBidi"/>
          <w:sz w:val="30"/>
          <w:szCs w:val="30"/>
          <w:cs/>
        </w:rPr>
        <w:br/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2178" w:rsidRPr="00EF0DA5">
        <w:rPr>
          <w:rFonts w:asciiTheme="majorBidi" w:hAnsiTheme="majorBidi" w:cstheme="majorBidi"/>
          <w:sz w:val="30"/>
          <w:szCs w:val="30"/>
        </w:rPr>
        <w:t xml:space="preserve">31 </w:t>
      </w:r>
      <w:r w:rsidR="003E2178" w:rsidRPr="00EF0DA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>256</w:t>
      </w:r>
      <w:r w:rsidR="007651AA" w:rsidRPr="00EF0DA5">
        <w:rPr>
          <w:rFonts w:asciiTheme="majorBidi" w:hAnsiTheme="majorBidi" w:cstheme="majorBidi"/>
          <w:sz w:val="30"/>
          <w:szCs w:val="30"/>
        </w:rPr>
        <w:t>6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="00DC1234" w:rsidRPr="00EF0DA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F308A9" w:rsidRPr="00EF0DA5">
        <w:rPr>
          <w:rFonts w:asciiTheme="majorBidi" w:hAnsiTheme="majorBidi" w:cstheme="majorBidi" w:hint="cs"/>
          <w:sz w:val="30"/>
          <w:szCs w:val="30"/>
          <w:cs/>
        </w:rPr>
        <w:t>มียอดเงินกู้ยืมจากสถาบันการเงินคงเหลือ</w:t>
      </w:r>
      <w:r w:rsidR="00DC1234" w:rsidRPr="00EF0DA5">
        <w:rPr>
          <w:rFonts w:asciiTheme="majorBidi" w:hAnsiTheme="majorBidi" w:cstheme="majorBidi" w:hint="cs"/>
          <w:sz w:val="30"/>
          <w:szCs w:val="30"/>
          <w:cs/>
        </w:rPr>
        <w:t>รวมทั้งหมด</w:t>
      </w:r>
      <w:r w:rsidR="00DC1234" w:rsidRPr="00EF0DA5">
        <w:rPr>
          <w:rFonts w:asciiTheme="majorBidi" w:hAnsiTheme="majorBidi" w:cstheme="majorBidi"/>
          <w:sz w:val="30"/>
          <w:szCs w:val="30"/>
        </w:rPr>
        <w:t xml:space="preserve"> 384</w:t>
      </w:r>
      <w:r w:rsidR="00F308A9"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="00F308A9" w:rsidRPr="00EF0DA5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EF0DA5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อย่างไรก็ตามบริษัท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</w:t>
      </w:r>
      <w:bookmarkEnd w:id="3"/>
      <w:r w:rsidR="00F308A9" w:rsidRPr="00EF0DA5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</w:p>
    <w:p w14:paraId="7FE54A07" w14:textId="77777777" w:rsidR="00F308A9" w:rsidRPr="00EF0DA5" w:rsidRDefault="00F308A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4"/>
        <w:gridCol w:w="1500"/>
        <w:gridCol w:w="375"/>
        <w:gridCol w:w="1388"/>
      </w:tblGrid>
      <w:tr w:rsidR="005F656E" w:rsidRPr="00EF0DA5" w14:paraId="22271C61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588EED3" w14:textId="41EA4B8B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513F033F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F656E" w:rsidRPr="00EF0DA5" w14:paraId="2C29B12B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6AE7F1D9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00" w:type="dxa"/>
            <w:shd w:val="clear" w:color="auto" w:fill="auto"/>
          </w:tcPr>
          <w:p w14:paraId="5F360B5D" w14:textId="250E8EAE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375" w:type="dxa"/>
            <w:shd w:val="clear" w:color="auto" w:fill="auto"/>
          </w:tcPr>
          <w:p w14:paraId="375EE09A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4DDB4A69" w14:textId="64178783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1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5F656E" w:rsidRPr="00EF0DA5" w14:paraId="05573EB0" w14:textId="77777777" w:rsidTr="005F656E">
        <w:trPr>
          <w:trHeight w:val="326"/>
        </w:trPr>
        <w:tc>
          <w:tcPr>
            <w:tcW w:w="5864" w:type="dxa"/>
            <w:shd w:val="clear" w:color="auto" w:fill="auto"/>
          </w:tcPr>
          <w:p w14:paraId="51787E84" w14:textId="658FC4D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500" w:type="dxa"/>
            <w:shd w:val="clear" w:color="auto" w:fill="auto"/>
          </w:tcPr>
          <w:p w14:paraId="169A8085" w14:textId="68B5978E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</w:t>
            </w:r>
            <w:r w:rsidRPr="00EF0DA5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6</w:t>
            </w:r>
          </w:p>
        </w:tc>
        <w:tc>
          <w:tcPr>
            <w:tcW w:w="375" w:type="dxa"/>
            <w:shd w:val="clear" w:color="auto" w:fill="auto"/>
          </w:tcPr>
          <w:p w14:paraId="40413DBE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</w:tcPr>
          <w:p w14:paraId="21EA6A2E" w14:textId="59AA1412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F656E" w:rsidRPr="00EF0DA5" w14:paraId="165F298B" w14:textId="77777777" w:rsidTr="00294DEC">
        <w:trPr>
          <w:trHeight w:val="336"/>
        </w:trPr>
        <w:tc>
          <w:tcPr>
            <w:tcW w:w="5864" w:type="dxa"/>
            <w:shd w:val="clear" w:color="auto" w:fill="auto"/>
          </w:tcPr>
          <w:p w14:paraId="5C65517A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63" w:type="dxa"/>
            <w:gridSpan w:val="3"/>
            <w:shd w:val="clear" w:color="auto" w:fill="auto"/>
          </w:tcPr>
          <w:p w14:paraId="1D5237E6" w14:textId="6B2F83EE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F656E" w:rsidRPr="00EF0DA5" w14:paraId="6153D250" w14:textId="77777777" w:rsidTr="005F656E">
        <w:trPr>
          <w:trHeight w:val="63"/>
        </w:trPr>
        <w:tc>
          <w:tcPr>
            <w:tcW w:w="5864" w:type="dxa"/>
          </w:tcPr>
          <w:p w14:paraId="55C68763" w14:textId="77777777" w:rsidR="005F656E" w:rsidRPr="00EF0DA5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500" w:type="dxa"/>
            <w:shd w:val="clear" w:color="auto" w:fill="auto"/>
          </w:tcPr>
          <w:p w14:paraId="3C44D22F" w14:textId="611569DA" w:rsidR="005F656E" w:rsidRPr="00EF0DA5" w:rsidRDefault="005F656E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454 </w:t>
            </w:r>
          </w:p>
        </w:tc>
        <w:tc>
          <w:tcPr>
            <w:tcW w:w="375" w:type="dxa"/>
          </w:tcPr>
          <w:p w14:paraId="37401A29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31385C81" w14:textId="28CB5830" w:rsidR="005F656E" w:rsidRPr="00EF0DA5" w:rsidRDefault="005F656E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508</w:t>
            </w:r>
          </w:p>
        </w:tc>
      </w:tr>
      <w:tr w:rsidR="005F656E" w:rsidRPr="00EF0DA5" w14:paraId="00A05135" w14:textId="77777777" w:rsidTr="005F656E">
        <w:trPr>
          <w:trHeight w:val="63"/>
        </w:trPr>
        <w:tc>
          <w:tcPr>
            <w:tcW w:w="5864" w:type="dxa"/>
          </w:tcPr>
          <w:p w14:paraId="2CBC8D78" w14:textId="18EECADC" w:rsidR="005F656E" w:rsidRPr="00EF0DA5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500" w:type="dxa"/>
            <w:shd w:val="clear" w:color="auto" w:fill="auto"/>
          </w:tcPr>
          <w:p w14:paraId="588C0EBB" w14:textId="5A1FE228" w:rsidR="005F656E" w:rsidRPr="00EF0DA5" w:rsidRDefault="003048AA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375" w:type="dxa"/>
          </w:tcPr>
          <w:p w14:paraId="101E097B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B5E7C96" w14:textId="3890A443" w:rsidR="005F656E" w:rsidRPr="00EF0DA5" w:rsidRDefault="005F656E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</w:tr>
      <w:tr w:rsidR="005F656E" w:rsidRPr="00EF0DA5" w14:paraId="0DAC18C3" w14:textId="77777777" w:rsidTr="005F656E">
        <w:trPr>
          <w:trHeight w:val="63"/>
        </w:trPr>
        <w:tc>
          <w:tcPr>
            <w:tcW w:w="5864" w:type="dxa"/>
          </w:tcPr>
          <w:p w14:paraId="2158176D" w14:textId="1BE92561" w:rsidR="005F656E" w:rsidRPr="00EF0DA5" w:rsidRDefault="005F656E" w:rsidP="00EF0DA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07231D08" w:rsidR="005F656E" w:rsidRPr="00EF0DA5" w:rsidRDefault="003048AA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F656E"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75" w:type="dxa"/>
          </w:tcPr>
          <w:p w14:paraId="277E02E4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841B7DA" w14:textId="65771EAD" w:rsidR="005F656E" w:rsidRPr="00EF0DA5" w:rsidRDefault="005F656E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5F656E" w:rsidRPr="00EF0DA5" w14:paraId="2A634A64" w14:textId="77777777" w:rsidTr="005F656E">
        <w:trPr>
          <w:trHeight w:val="336"/>
        </w:trPr>
        <w:tc>
          <w:tcPr>
            <w:tcW w:w="5864" w:type="dxa"/>
          </w:tcPr>
          <w:p w14:paraId="1E3EA90A" w14:textId="77777777" w:rsidR="005F656E" w:rsidRPr="00EF0DA5" w:rsidRDefault="005F656E" w:rsidP="00EF0DA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2AB0EE07" w:rsidR="005F656E" w:rsidRPr="00EF0DA5" w:rsidRDefault="00581556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048AA"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375" w:type="dxa"/>
          </w:tcPr>
          <w:p w14:paraId="25166C96" w14:textId="77777777" w:rsidR="005F656E" w:rsidRPr="00EF0DA5" w:rsidRDefault="005F656E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3A500AF3" w:rsidR="005F656E" w:rsidRPr="00EF0DA5" w:rsidRDefault="005F656E" w:rsidP="00EF0DA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</w:tr>
    </w:tbl>
    <w:p w14:paraId="16D1ED21" w14:textId="77777777" w:rsidR="00BB39E8" w:rsidRPr="00EF0DA5" w:rsidRDefault="00BB39E8" w:rsidP="00EF0DA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B0C64B2" w14:textId="5A76B385" w:rsidR="001A3909" w:rsidRPr="00EF0DA5" w:rsidRDefault="001A3909" w:rsidP="00EF0DA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0DA5">
        <w:rPr>
          <w:rFonts w:ascii="Angsana New" w:hAnsi="Angsana New"/>
          <w:sz w:val="30"/>
          <w:szCs w:val="30"/>
        </w:rPr>
        <w:t xml:space="preserve">* </w:t>
      </w:r>
      <w:r w:rsidRPr="00EF0DA5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EF0DA5">
        <w:rPr>
          <w:rFonts w:ascii="Angsana New" w:hAnsi="Angsana New"/>
          <w:sz w:val="30"/>
          <w:szCs w:val="30"/>
          <w:cs/>
        </w:rPr>
        <w:t>ได้</w:t>
      </w:r>
      <w:r w:rsidRPr="00EF0DA5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2EC089A8" w14:textId="77777777" w:rsidR="001A3909" w:rsidRPr="00EF0DA5" w:rsidRDefault="001A390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2B6DAEA6" w14:textId="18E539E0" w:rsidR="001A3909" w:rsidRPr="00EF0DA5" w:rsidRDefault="001A3909" w:rsidP="00EF0DA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EF0DA5">
        <w:rPr>
          <w:rFonts w:ascii="Angsana New" w:hAnsi="Angsana New"/>
          <w:spacing w:val="-4"/>
          <w:sz w:val="30"/>
          <w:szCs w:val="30"/>
        </w:rPr>
        <w:t>*</w:t>
      </w:r>
      <w:r w:rsidRPr="00EF0DA5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EF0DA5">
        <w:rPr>
          <w:rFonts w:ascii="Angsana New" w:hAnsi="Angsana New"/>
          <w:spacing w:val="-4"/>
          <w:sz w:val="30"/>
          <w:szCs w:val="30"/>
        </w:rPr>
        <w:t xml:space="preserve"> </w:t>
      </w:r>
      <w:r w:rsidRPr="00EF0DA5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Pr="00EF0DA5">
        <w:rPr>
          <w:rFonts w:ascii="Angsana New" w:hAnsi="Angsana New"/>
          <w:spacing w:val="-4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EF0DA5">
        <w:rPr>
          <w:rFonts w:ascii="Angsana New" w:hAnsi="Angsana New" w:hint="cs"/>
          <w:spacing w:val="-4"/>
          <w:sz w:val="30"/>
          <w:szCs w:val="30"/>
          <w:cs/>
        </w:rPr>
        <w:t>การให้บริการ</w:t>
      </w:r>
      <w:r w:rsidRPr="00EF0DA5">
        <w:rPr>
          <w:rFonts w:ascii="Angsana New" w:hAnsi="Angsana New"/>
          <w:spacing w:val="-4"/>
          <w:sz w:val="30"/>
          <w:szCs w:val="30"/>
          <w:cs/>
        </w:rPr>
        <w:t>ให้กับ</w:t>
      </w:r>
      <w:r w:rsidRPr="00EF0DA5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</w:p>
    <w:p w14:paraId="29D1EE1F" w14:textId="77777777" w:rsidR="001A3909" w:rsidRPr="00EF0DA5" w:rsidRDefault="001A3909" w:rsidP="00EF0DA5">
      <w:pPr>
        <w:jc w:val="thaiDistribute"/>
        <w:rPr>
          <w:rFonts w:ascii="Angsana New" w:hAnsi="Angsana New"/>
          <w:sz w:val="20"/>
          <w:szCs w:val="20"/>
        </w:rPr>
      </w:pPr>
    </w:p>
    <w:p w14:paraId="36573BBA" w14:textId="31409EFF" w:rsidR="00AC6751" w:rsidRPr="00EF0DA5" w:rsidRDefault="001A3909" w:rsidP="00EF0DA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F0DA5">
        <w:rPr>
          <w:rFonts w:ascii="Angsana New" w:hAnsi="Angsana New"/>
          <w:sz w:val="30"/>
          <w:szCs w:val="30"/>
        </w:rPr>
        <w:t>***</w:t>
      </w:r>
      <w:r w:rsidRPr="00EF0DA5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EF0DA5">
        <w:rPr>
          <w:rFonts w:ascii="Angsana New" w:hAnsi="Angsana New"/>
          <w:sz w:val="30"/>
          <w:szCs w:val="30"/>
          <w:cs/>
        </w:rPr>
        <w:t>จดจำนอง</w:t>
      </w:r>
      <w:r w:rsidRPr="00EF0DA5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EF0DA5">
        <w:rPr>
          <w:rFonts w:ascii="Angsana New" w:hAnsi="Angsana New"/>
          <w:sz w:val="30"/>
          <w:szCs w:val="30"/>
          <w:cs/>
        </w:rPr>
        <w:t>เป็นหลักประกัน</w:t>
      </w:r>
      <w:r w:rsidRPr="00EF0DA5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EF0DA5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637BD99A" w14:textId="3F13E00C" w:rsidR="00CE53B1" w:rsidRPr="00EF0DA5" w:rsidRDefault="00CE53B1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4" w:name="_Hlk78730169"/>
    </w:p>
    <w:p w14:paraId="0F4B1937" w14:textId="77777777" w:rsidR="00C03563" w:rsidRPr="00EF0DA5" w:rsidRDefault="00C0356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5" w:name="_Hlk118051004"/>
      <w:r w:rsidRPr="00EF0DA5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D1AD539" w14:textId="74738891" w:rsidR="00965508" w:rsidRPr="00EF0DA5" w:rsidRDefault="00837729" w:rsidP="00EF0DA5">
      <w:pPr>
        <w:pStyle w:val="Heading1"/>
        <w:shd w:val="clear" w:color="auto" w:fill="auto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ประมาณการหนี้สิน</w:t>
      </w:r>
      <w:r w:rsidR="00965508"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ผลขาดทุนของ</w:t>
      </w: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</w:t>
      </w:r>
      <w:r w:rsidR="00965508"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โครงการ</w:t>
      </w:r>
    </w:p>
    <w:p w14:paraId="61963071" w14:textId="77777777" w:rsidR="00935D6A" w:rsidRPr="00EF0DA5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sz w:val="14"/>
          <w:szCs w:val="14"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935D6A" w:rsidRPr="00EF0DA5" w14:paraId="2BBCA1F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59CD43AE" w14:textId="77777777" w:rsidR="00935D6A" w:rsidRPr="00EF0DA5" w:rsidRDefault="00935D6A" w:rsidP="00EF0DA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2AA41E1" w14:textId="77777777" w:rsidR="00935D6A" w:rsidRPr="00EF0DA5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F0DA5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AE1C25" w14:textId="77777777" w:rsidR="00935D6A" w:rsidRPr="00EF0DA5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A7A9540" w14:textId="77777777" w:rsidR="00935D6A" w:rsidRPr="00EF0DA5" w:rsidRDefault="00935D6A" w:rsidP="00EF0DA5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EF0DA5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EF0DA5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935D6A" w:rsidRPr="00EF0DA5" w14:paraId="244666DA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7E9EB29B" w14:textId="77777777" w:rsidR="00935D6A" w:rsidRPr="00EF0DA5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936ECC1" w14:textId="648F4646" w:rsidR="00935D6A" w:rsidRPr="00EF0DA5" w:rsidRDefault="00935D6A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6AD8"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B25791D" w14:textId="77777777" w:rsidR="00935D6A" w:rsidRPr="00EF0DA5" w:rsidRDefault="00935D6A" w:rsidP="00EF0DA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A40E93" w14:textId="61063E73" w:rsidR="00935D6A" w:rsidRPr="00EF0DA5" w:rsidRDefault="00935D6A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6AD8"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BCFEA5A" w14:textId="77777777" w:rsidR="00935D6A" w:rsidRPr="00EF0DA5" w:rsidRDefault="00935D6A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25E6D70" w14:textId="79B718BA" w:rsidR="00935D6A" w:rsidRPr="00EF0DA5" w:rsidRDefault="00935D6A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6AD8"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B994D5D" w14:textId="77777777" w:rsidR="00935D6A" w:rsidRPr="00EF0DA5" w:rsidRDefault="00935D6A" w:rsidP="00EF0DA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13399CF0" w14:textId="311B674B" w:rsidR="00935D6A" w:rsidRPr="00EF0DA5" w:rsidRDefault="00935D6A" w:rsidP="00EF0DA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26AD8" w:rsidRPr="00EF0D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35D6A" w:rsidRPr="00EF0DA5" w14:paraId="2DC368B8" w14:textId="77777777" w:rsidTr="00935D6A">
        <w:trPr>
          <w:tblHeader/>
        </w:trPr>
        <w:tc>
          <w:tcPr>
            <w:tcW w:w="4050" w:type="dxa"/>
            <w:shd w:val="clear" w:color="auto" w:fill="auto"/>
          </w:tcPr>
          <w:p w14:paraId="3BE46D7F" w14:textId="77777777" w:rsidR="00935D6A" w:rsidRPr="00EF0DA5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454972BC" w14:textId="77777777" w:rsidR="00935D6A" w:rsidRPr="00EF0DA5" w:rsidRDefault="00935D6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EF0DA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4A407A" w:rsidRPr="00EF0DA5" w14:paraId="6D33DAA4" w14:textId="77777777" w:rsidTr="00935D6A">
        <w:tc>
          <w:tcPr>
            <w:tcW w:w="4050" w:type="dxa"/>
            <w:shd w:val="clear" w:color="auto" w:fill="auto"/>
          </w:tcPr>
          <w:p w14:paraId="3C952D31" w14:textId="77777777" w:rsidR="004A407A" w:rsidRPr="00EF0DA5" w:rsidRDefault="004A407A" w:rsidP="00EF0DA5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0DA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EF0D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41F37C2E" w14:textId="6ED1436C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216 </w:t>
            </w:r>
          </w:p>
        </w:tc>
        <w:tc>
          <w:tcPr>
            <w:tcW w:w="270" w:type="dxa"/>
            <w:shd w:val="clear" w:color="auto" w:fill="auto"/>
          </w:tcPr>
          <w:p w14:paraId="34EFC036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DA6BD" w14:textId="4E69B265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5CE299AB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C2E1C72" w14:textId="53ABA818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213 </w:t>
            </w:r>
          </w:p>
        </w:tc>
        <w:tc>
          <w:tcPr>
            <w:tcW w:w="236" w:type="dxa"/>
            <w:shd w:val="clear" w:color="auto" w:fill="auto"/>
          </w:tcPr>
          <w:p w14:paraId="10062DC3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58165E7E" w14:textId="221D89A7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</w:tr>
      <w:tr w:rsidR="004A407A" w:rsidRPr="00EF0DA5" w14:paraId="4B114831" w14:textId="77777777" w:rsidTr="00935D6A">
        <w:tc>
          <w:tcPr>
            <w:tcW w:w="4050" w:type="dxa"/>
            <w:shd w:val="clear" w:color="auto" w:fill="auto"/>
          </w:tcPr>
          <w:p w14:paraId="3C101862" w14:textId="77777777" w:rsidR="004A407A" w:rsidRPr="00EF0DA5" w:rsidRDefault="004A407A" w:rsidP="00EF0DA5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50842DCF" w14:textId="45684007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(83)</w:t>
            </w:r>
          </w:p>
        </w:tc>
        <w:tc>
          <w:tcPr>
            <w:tcW w:w="270" w:type="dxa"/>
            <w:shd w:val="clear" w:color="auto" w:fill="auto"/>
          </w:tcPr>
          <w:p w14:paraId="79DE3F9A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3AFC3E" w14:textId="0F30B430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14:paraId="17EBB5C3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8A8A825" w14:textId="268BA97A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(80)</w:t>
            </w:r>
          </w:p>
        </w:tc>
        <w:tc>
          <w:tcPr>
            <w:tcW w:w="236" w:type="dxa"/>
            <w:shd w:val="clear" w:color="auto" w:fill="auto"/>
          </w:tcPr>
          <w:p w14:paraId="09477706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92" w:type="dxa"/>
            <w:shd w:val="clear" w:color="auto" w:fill="auto"/>
          </w:tcPr>
          <w:p w14:paraId="15ADE405" w14:textId="63EAAF8B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0DA5">
              <w:rPr>
                <w:rFonts w:ascii="Angsana New" w:hAnsi="Angsana New"/>
                <w:sz w:val="30"/>
                <w:szCs w:val="30"/>
                <w:lang w:val="en-US" w:bidi="th-TH"/>
              </w:rPr>
              <w:t>(23)</w:t>
            </w:r>
          </w:p>
        </w:tc>
      </w:tr>
      <w:tr w:rsidR="004A407A" w:rsidRPr="00EF0DA5" w14:paraId="1602C9CF" w14:textId="77777777" w:rsidTr="00935D6A">
        <w:tc>
          <w:tcPr>
            <w:tcW w:w="4050" w:type="dxa"/>
            <w:shd w:val="clear" w:color="auto" w:fill="auto"/>
          </w:tcPr>
          <w:p w14:paraId="424C1438" w14:textId="67163058" w:rsidR="004A407A" w:rsidRPr="00EF0DA5" w:rsidRDefault="004A407A" w:rsidP="00EF0DA5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F0DA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F0DA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08E51" w14:textId="4B6D18E5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133 </w:t>
            </w:r>
          </w:p>
        </w:tc>
        <w:tc>
          <w:tcPr>
            <w:tcW w:w="270" w:type="dxa"/>
            <w:shd w:val="clear" w:color="auto" w:fill="auto"/>
          </w:tcPr>
          <w:p w14:paraId="3F50C1CC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77911" w14:textId="1243979E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3D5C3F5E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7C9D9" w14:textId="56F16956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133 </w:t>
            </w:r>
          </w:p>
        </w:tc>
        <w:tc>
          <w:tcPr>
            <w:tcW w:w="236" w:type="dxa"/>
            <w:shd w:val="clear" w:color="auto" w:fill="auto"/>
          </w:tcPr>
          <w:p w14:paraId="3B07555C" w14:textId="77777777" w:rsidR="004A407A" w:rsidRPr="00EF0DA5" w:rsidRDefault="004A407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287DC" w14:textId="3F49BEC6" w:rsidR="004A407A" w:rsidRPr="00EF0DA5" w:rsidRDefault="004A407A" w:rsidP="00EF0D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</w:tr>
    </w:tbl>
    <w:p w14:paraId="6C198757" w14:textId="615034A1" w:rsidR="00935D6A" w:rsidRPr="00EF0DA5" w:rsidRDefault="00935D6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bookmarkEnd w:id="4"/>
    <w:bookmarkEnd w:id="5"/>
    <w:p w14:paraId="7BD1BB3F" w14:textId="7881E93D" w:rsidR="000B4F37" w:rsidRPr="00EF0DA5" w:rsidRDefault="000B4F3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F0DA5">
        <w:rPr>
          <w:rFonts w:asciiTheme="majorBidi" w:hAnsiTheme="majorBidi" w:hint="cs"/>
          <w:sz w:val="30"/>
          <w:szCs w:val="30"/>
          <w:cs/>
        </w:rPr>
        <w:t>ประมาณการหนี้สินผลขาดทุนของงานโครงการ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ส่วนใหญ่เกิดจากงานโครงการสายธุรกิจเน็ตเวิร์คโซลูชั่นส์กับหน่วยงานรัฐวิสาหกิจแห่งหนึ่ง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ผลขาดทุนดังกล่าวเกิดจากความจำเป็นในการเปลี่ยนแปลงแบบการก่อสร้าง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ได้อย่างสมบูรณ์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และการแพร่ระบาดของโรคติดเชื้อไวรัสโคโรนา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2019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ซึ่งเป็นปัจจัยภายนอกที่ไม่อาจควบคุมได้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ส่งผลกระทบต่อการดำเนินงานของโครงการ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และต้นทุนและค่าใช้จ่ายในการดำเนินงานของโครงการของบริษัทที่เพิ่มสูงขึ้น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ในระยะเวลาสองปีที่ผ่านมา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และเงื่อนไขในการทำงาน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ในระหว่างไตรมาส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DC1234" w:rsidRPr="00EF0DA5">
        <w:rPr>
          <w:rFonts w:asciiTheme="majorBidi" w:hAnsiTheme="majorBidi"/>
          <w:sz w:val="30"/>
          <w:szCs w:val="30"/>
        </w:rPr>
        <w:t>1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ปี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2566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งานโครงการอยู่ในขั้นตอนการทดสอบระบบและส่งมอบงานงวดสุดท้าย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ณ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วันที่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31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มีนาคม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2566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งานโครงการดังกล่าวออกไปรวมทั้งสิ้นเป็นระยะเวลา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831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วัน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7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สิงหาคม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2565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และได้รับอนุมัติให้แก้ไขสัญญาเรื่องค่าปรับ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โดยให้คิดค่าปรับในอัตราร้อยละศูนย์เป็นจำนวน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265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วัน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28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Pr="00EF0DA5">
        <w:rPr>
          <w:rFonts w:asciiTheme="majorBidi" w:hAnsiTheme="majorBidi" w:hint="cs"/>
          <w:sz w:val="30"/>
          <w:szCs w:val="30"/>
          <w:cs/>
        </w:rPr>
        <w:t>เมษายน</w:t>
      </w:r>
      <w:r w:rsidRPr="00EF0DA5">
        <w:rPr>
          <w:rFonts w:asciiTheme="majorBidi" w:hAnsiTheme="majorBidi"/>
          <w:sz w:val="30"/>
          <w:szCs w:val="30"/>
          <w:cs/>
        </w:rPr>
        <w:t xml:space="preserve"> </w:t>
      </w:r>
      <w:r w:rsidR="00FC67B1" w:rsidRPr="00EF0DA5">
        <w:rPr>
          <w:rFonts w:asciiTheme="majorBidi" w:hAnsiTheme="majorBidi"/>
          <w:sz w:val="30"/>
          <w:szCs w:val="30"/>
        </w:rPr>
        <w:t>2566</w:t>
      </w:r>
    </w:p>
    <w:p w14:paraId="38094C4F" w14:textId="77777777" w:rsidR="000B4F37" w:rsidRPr="00EF0DA5" w:rsidRDefault="000B4F37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614B001" w14:textId="3E2321FE" w:rsidR="00B74B40" w:rsidRPr="003A12E3" w:rsidRDefault="003A12E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  <w:sectPr w:rsidR="00B74B40" w:rsidRPr="003A12E3" w:rsidSect="00554D65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  <w:r w:rsidRPr="003A12E3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28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 w:rsidRPr="003A12E3">
        <w:rPr>
          <w:rFonts w:asciiTheme="majorBidi" w:hAnsiTheme="majorBidi" w:hint="cs"/>
          <w:sz w:val="30"/>
          <w:szCs w:val="30"/>
          <w:cs/>
        </w:rPr>
        <w:t>เมษายน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 w:rsidRPr="003A12E3">
        <w:rPr>
          <w:rFonts w:asciiTheme="majorBidi" w:hAnsiTheme="majorBidi" w:hint="cs"/>
          <w:sz w:val="30"/>
          <w:szCs w:val="30"/>
          <w:cs/>
        </w:rPr>
        <w:t>บริษัทได้ทำการทดสอบการทำงานของระบบและอุปกรณ์ต่างๆ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 w:rsidRPr="003A12E3">
        <w:rPr>
          <w:rFonts w:asciiTheme="majorBidi" w:hAnsiTheme="majorBidi" w:hint="cs"/>
          <w:sz w:val="30"/>
          <w:szCs w:val="30"/>
          <w:cs/>
        </w:rPr>
        <w:t>รวมถึงการทดลองเดินเครื่องระบบทั้งหมดแล้วเสร็จตามข้อกำหนดกิจกรรมแล้วเสร็จ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 w:rsidRPr="003A12E3">
        <w:rPr>
          <w:rFonts w:asciiTheme="majorBidi" w:hAnsiTheme="majorBidi" w:hint="cs"/>
          <w:sz w:val="30"/>
          <w:szCs w:val="30"/>
          <w:cs/>
        </w:rPr>
        <w:t>และได้ทำหนังสือส่งมอบงานในสาระสำคัญส่วนใหญ่แล้วเสร็จ</w:t>
      </w:r>
      <w:r w:rsidRPr="003A12E3">
        <w:rPr>
          <w:rFonts w:asciiTheme="majorBidi" w:hAnsiTheme="majorBidi"/>
          <w:sz w:val="30"/>
          <w:szCs w:val="30"/>
          <w:cs/>
        </w:rPr>
        <w:t xml:space="preserve"> (</w:t>
      </w:r>
      <w:r w:rsidRPr="003A12E3">
        <w:rPr>
          <w:rFonts w:asciiTheme="majorBidi" w:hAnsiTheme="majorBidi"/>
          <w:sz w:val="30"/>
          <w:szCs w:val="30"/>
        </w:rPr>
        <w:t xml:space="preserve">Substantial Completion) </w:t>
      </w:r>
      <w:r w:rsidRPr="003A12E3">
        <w:rPr>
          <w:rFonts w:asciiTheme="majorBidi" w:hAnsiTheme="majorBidi" w:hint="cs"/>
          <w:sz w:val="30"/>
          <w:szCs w:val="30"/>
          <w:cs/>
        </w:rPr>
        <w:t>ตามที่กำหนดในสัญญาและเงื่อนไขของสัญญาก่อสร้างให้กับผู้ว่าจ้างแล้ว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 w:rsidRPr="003A12E3">
        <w:rPr>
          <w:rFonts w:asciiTheme="majorBidi" w:hAnsiTheme="majorBidi" w:hint="cs"/>
          <w:sz w:val="30"/>
          <w:szCs w:val="30"/>
          <w:cs/>
        </w:rPr>
        <w:t>คงเหลือการทำงานและส่งมอบงานในส่วนงานเล็กน้อยให้แล้วเสร็จภายในระยะเวลา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60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 w:rsidRPr="003A12E3">
        <w:rPr>
          <w:rFonts w:asciiTheme="majorBidi" w:hAnsiTheme="majorBidi" w:hint="cs"/>
          <w:sz w:val="30"/>
          <w:szCs w:val="30"/>
          <w:cs/>
        </w:rPr>
        <w:t>วันนับจากวันที่แจ้ง</w:t>
      </w:r>
      <w:r w:rsidRPr="003A12E3">
        <w:rPr>
          <w:rFonts w:asciiTheme="majorBidi" w:hAnsiTheme="majorBidi"/>
          <w:sz w:val="30"/>
          <w:szCs w:val="30"/>
          <w:cs/>
        </w:rPr>
        <w:t xml:space="preserve"> (</w:t>
      </w:r>
      <w:r>
        <w:rPr>
          <w:rFonts w:asciiTheme="majorBidi" w:hAnsiTheme="majorBidi"/>
          <w:sz w:val="30"/>
          <w:szCs w:val="30"/>
        </w:rPr>
        <w:t>28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 w:rsidRPr="003A12E3">
        <w:rPr>
          <w:rFonts w:asciiTheme="majorBidi" w:hAnsiTheme="majorBidi" w:hint="cs"/>
          <w:sz w:val="30"/>
          <w:szCs w:val="30"/>
          <w:cs/>
        </w:rPr>
        <w:t>เมษายน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2566</w:t>
      </w:r>
      <w:r w:rsidRPr="003A12E3">
        <w:rPr>
          <w:rFonts w:asciiTheme="majorBidi" w:hAnsiTheme="majorBidi"/>
          <w:sz w:val="30"/>
          <w:szCs w:val="30"/>
          <w:cs/>
        </w:rPr>
        <w:t xml:space="preserve">) </w:t>
      </w:r>
      <w:r w:rsidRPr="003A12E3">
        <w:rPr>
          <w:rFonts w:asciiTheme="majorBidi" w:hAnsiTheme="majorBidi" w:hint="cs"/>
          <w:sz w:val="30"/>
          <w:szCs w:val="30"/>
          <w:cs/>
        </w:rPr>
        <w:t>ตามที่ระบุไว้ในสัญญา</w:t>
      </w:r>
      <w:r w:rsidRPr="003A12E3">
        <w:rPr>
          <w:rFonts w:asciiTheme="majorBidi" w:hAnsiTheme="majorBidi"/>
          <w:sz w:val="30"/>
          <w:szCs w:val="30"/>
          <w:cs/>
        </w:rPr>
        <w:t xml:space="preserve"> </w:t>
      </w:r>
      <w:r w:rsidRPr="003A12E3">
        <w:rPr>
          <w:rFonts w:asciiTheme="majorBidi" w:hAnsiTheme="majorBidi" w:hint="cs"/>
          <w:sz w:val="30"/>
          <w:szCs w:val="30"/>
          <w:cs/>
        </w:rPr>
        <w:t>และบริษัทจะทำหนังสือส่งมอบงานขั้นสุดท้ายเพื่อขอรับหนังสือรับรองงานที่แล้วเสร็จสมบูรณ์</w:t>
      </w:r>
      <w:r w:rsidRPr="003A12E3">
        <w:rPr>
          <w:rFonts w:asciiTheme="majorBidi" w:hAnsiTheme="majorBidi"/>
          <w:sz w:val="30"/>
          <w:szCs w:val="30"/>
          <w:cs/>
        </w:rPr>
        <w:t xml:space="preserve"> (</w:t>
      </w:r>
      <w:r w:rsidRPr="003A12E3">
        <w:rPr>
          <w:rFonts w:asciiTheme="majorBidi" w:hAnsiTheme="majorBidi"/>
          <w:sz w:val="30"/>
          <w:szCs w:val="30"/>
        </w:rPr>
        <w:t xml:space="preserve">Final Acceptance Certificate) </w:t>
      </w:r>
      <w:r w:rsidRPr="003A12E3">
        <w:rPr>
          <w:rFonts w:asciiTheme="majorBidi" w:hAnsiTheme="majorBidi" w:hint="cs"/>
          <w:sz w:val="30"/>
          <w:szCs w:val="30"/>
          <w:cs/>
        </w:rPr>
        <w:t>ต่อไป</w:t>
      </w:r>
    </w:p>
    <w:p w14:paraId="7662F00D" w14:textId="56CBB892" w:rsidR="001D4F25" w:rsidRPr="00EF0DA5" w:rsidRDefault="001D4F25" w:rsidP="00EF0DA5">
      <w:pPr>
        <w:pStyle w:val="Heading1"/>
        <w:shd w:val="clear" w:color="auto" w:fill="auto"/>
        <w:tabs>
          <w:tab w:val="clear" w:pos="4513"/>
          <w:tab w:val="left" w:pos="630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6074999F" w14:textId="743647C5" w:rsidR="006F72D1" w:rsidRPr="00EF0DA5" w:rsidRDefault="006F72D1" w:rsidP="00EF0DA5">
      <w:pPr>
        <w:rPr>
          <w:lang w:val="th-TH"/>
        </w:rPr>
      </w:pPr>
    </w:p>
    <w:p w14:paraId="616C36B1" w14:textId="3F176889" w:rsidR="006F72D1" w:rsidRPr="00EF0DA5" w:rsidRDefault="006F72D1" w:rsidP="00EF0DA5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กลุ่มบริษัทได้แสดงข้อมูลตามส่วนงานที่รายงานของปี </w:t>
      </w:r>
      <w:r w:rsidRPr="00EF0DA5">
        <w:rPr>
          <w:rFonts w:asciiTheme="majorBidi" w:hAnsiTheme="majorBidi" w:cstheme="majorBidi"/>
          <w:sz w:val="30"/>
          <w:szCs w:val="30"/>
        </w:rPr>
        <w:t xml:space="preserve">2565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ใหม่ เพื่อให้สอดคล้องกับการแสดงข้อมูลตามส่วนงานของปี </w:t>
      </w:r>
      <w:r w:rsidRPr="00EF0DA5">
        <w:rPr>
          <w:rFonts w:asciiTheme="majorBidi" w:hAnsiTheme="majorBidi" w:cstheme="majorBidi"/>
          <w:sz w:val="30"/>
          <w:szCs w:val="30"/>
        </w:rPr>
        <w:t>2566</w:t>
      </w:r>
    </w:p>
    <w:p w14:paraId="11F51A08" w14:textId="77777777" w:rsidR="00935D6A" w:rsidRPr="00EF0DA5" w:rsidRDefault="00935D6A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1486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2411"/>
        <w:gridCol w:w="704"/>
        <w:gridCol w:w="237"/>
        <w:gridCol w:w="663"/>
        <w:gridCol w:w="237"/>
        <w:gridCol w:w="654"/>
        <w:gridCol w:w="236"/>
        <w:gridCol w:w="666"/>
        <w:gridCol w:w="239"/>
        <w:gridCol w:w="653"/>
        <w:gridCol w:w="236"/>
        <w:gridCol w:w="663"/>
        <w:gridCol w:w="236"/>
        <w:gridCol w:w="663"/>
        <w:gridCol w:w="236"/>
        <w:gridCol w:w="663"/>
        <w:gridCol w:w="236"/>
        <w:gridCol w:w="672"/>
        <w:gridCol w:w="236"/>
        <w:gridCol w:w="670"/>
        <w:gridCol w:w="236"/>
        <w:gridCol w:w="685"/>
        <w:gridCol w:w="236"/>
        <w:gridCol w:w="673"/>
        <w:gridCol w:w="236"/>
        <w:gridCol w:w="664"/>
        <w:gridCol w:w="236"/>
        <w:gridCol w:w="689"/>
      </w:tblGrid>
      <w:tr w:rsidR="007B4700" w:rsidRPr="00EF0DA5" w14:paraId="729B9641" w14:textId="77777777" w:rsidTr="00786CD6">
        <w:trPr>
          <w:trHeight w:val="360"/>
          <w:tblHeader/>
        </w:trPr>
        <w:tc>
          <w:tcPr>
            <w:tcW w:w="14866" w:type="dxa"/>
            <w:gridSpan w:val="28"/>
            <w:vAlign w:val="bottom"/>
            <w:hideMark/>
          </w:tcPr>
          <w:p w14:paraId="35CF73D6" w14:textId="32164BFB" w:rsidR="007B4700" w:rsidRPr="00EF0DA5" w:rsidRDefault="007B470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13" w:right="-8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74B40" w:rsidRPr="00EF0DA5" w14:paraId="3775C820" w14:textId="77777777" w:rsidTr="00786CD6">
        <w:trPr>
          <w:trHeight w:val="360"/>
          <w:tblHeader/>
        </w:trPr>
        <w:tc>
          <w:tcPr>
            <w:tcW w:w="2411" w:type="dxa"/>
            <w:vAlign w:val="bottom"/>
            <w:hideMark/>
          </w:tcPr>
          <w:p w14:paraId="55E040AF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306" w:firstLine="306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 w:rsidRPr="00EF0D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604" w:type="dxa"/>
            <w:gridSpan w:val="3"/>
            <w:vAlign w:val="bottom"/>
            <w:hideMark/>
          </w:tcPr>
          <w:p w14:paraId="171E6A32" w14:textId="1AB9265B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7" w:type="dxa"/>
            <w:hideMark/>
          </w:tcPr>
          <w:p w14:paraId="04DCB3DE" w14:textId="77777777" w:rsidR="00B74B40" w:rsidRPr="00EF0DA5" w:rsidRDefault="00B74B40" w:rsidP="00EF0DA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6" w:type="dxa"/>
            <w:gridSpan w:val="3"/>
            <w:vAlign w:val="bottom"/>
          </w:tcPr>
          <w:p w14:paraId="1DECEA50" w14:textId="637BC696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9" w:type="dxa"/>
          </w:tcPr>
          <w:p w14:paraId="24E5CE6A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2" w:type="dxa"/>
            <w:gridSpan w:val="3"/>
            <w:vAlign w:val="bottom"/>
            <w:hideMark/>
          </w:tcPr>
          <w:p w14:paraId="1F2C79B3" w14:textId="6E759505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36" w:type="dxa"/>
            <w:hideMark/>
          </w:tcPr>
          <w:p w14:paraId="08457C8E" w14:textId="77777777" w:rsidR="00B74B40" w:rsidRPr="00EF0DA5" w:rsidRDefault="00B74B40" w:rsidP="00EF0DA5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2" w:type="dxa"/>
            <w:gridSpan w:val="3"/>
            <w:vAlign w:val="bottom"/>
            <w:hideMark/>
          </w:tcPr>
          <w:p w14:paraId="6CC813B9" w14:textId="2C893DE1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36" w:type="dxa"/>
          </w:tcPr>
          <w:p w14:paraId="52A98CA1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78" w:type="dxa"/>
            <w:gridSpan w:val="3"/>
            <w:vAlign w:val="bottom"/>
          </w:tcPr>
          <w:p w14:paraId="7B2DB10C" w14:textId="300D4092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</w:tcPr>
          <w:p w14:paraId="22EE1A03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94" w:type="dxa"/>
            <w:gridSpan w:val="3"/>
            <w:vAlign w:val="bottom"/>
            <w:hideMark/>
          </w:tcPr>
          <w:p w14:paraId="2368BA49" w14:textId="56D3220A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</w:t>
            </w:r>
            <w:r w:rsidR="00436266"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โครงการ</w:t>
            </w: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พิเศษและอื่น ๆ</w:t>
            </w:r>
          </w:p>
        </w:tc>
        <w:tc>
          <w:tcPr>
            <w:tcW w:w="236" w:type="dxa"/>
          </w:tcPr>
          <w:p w14:paraId="03BF4A28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89" w:type="dxa"/>
            <w:gridSpan w:val="3"/>
            <w:vAlign w:val="bottom"/>
            <w:hideMark/>
          </w:tcPr>
          <w:p w14:paraId="161179AE" w14:textId="3633CBF8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8105C9" w:rsidRPr="00EF0DA5" w14:paraId="53F8C281" w14:textId="77777777" w:rsidTr="00786CD6">
        <w:trPr>
          <w:trHeight w:val="60"/>
          <w:tblHeader/>
        </w:trPr>
        <w:tc>
          <w:tcPr>
            <w:tcW w:w="2411" w:type="dxa"/>
            <w:noWrap/>
            <w:vAlign w:val="bottom"/>
            <w:hideMark/>
          </w:tcPr>
          <w:p w14:paraId="3C8B4B24" w14:textId="4E1B4BC3" w:rsidR="008105C9" w:rsidRPr="00EF0DA5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EF0D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3E2178" w:rsidRPr="00EF0D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31 </w:t>
            </w:r>
            <w:r w:rsidR="003E2178" w:rsidRPr="00EF0D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มีนาคม</w:t>
            </w:r>
          </w:p>
        </w:tc>
        <w:tc>
          <w:tcPr>
            <w:tcW w:w="704" w:type="dxa"/>
            <w:hideMark/>
          </w:tcPr>
          <w:p w14:paraId="46CE83E9" w14:textId="55D2266A" w:rsidR="008105C9" w:rsidRPr="00EF0DA5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="00695832"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6</w:t>
            </w:r>
          </w:p>
        </w:tc>
        <w:tc>
          <w:tcPr>
            <w:tcW w:w="237" w:type="dxa"/>
            <w:hideMark/>
          </w:tcPr>
          <w:p w14:paraId="7BA767B2" w14:textId="77777777" w:rsidR="008105C9" w:rsidRPr="00EF0DA5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604200A3" w14:textId="38F6C349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7" w:type="dxa"/>
            <w:hideMark/>
          </w:tcPr>
          <w:p w14:paraId="5F1F597C" w14:textId="77777777" w:rsidR="008105C9" w:rsidRPr="00EF0DA5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hideMark/>
          </w:tcPr>
          <w:p w14:paraId="50B8D5F1" w14:textId="54F9401C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2566</w:t>
            </w:r>
          </w:p>
        </w:tc>
        <w:tc>
          <w:tcPr>
            <w:tcW w:w="236" w:type="dxa"/>
          </w:tcPr>
          <w:p w14:paraId="5DF46DF8" w14:textId="77777777" w:rsidR="008105C9" w:rsidRPr="00EF0DA5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6" w:type="dxa"/>
            <w:hideMark/>
          </w:tcPr>
          <w:p w14:paraId="052BA0C2" w14:textId="5E9B35E4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9" w:type="dxa"/>
          </w:tcPr>
          <w:p w14:paraId="75C2E7E6" w14:textId="77777777" w:rsidR="008105C9" w:rsidRPr="00EF0DA5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53" w:type="dxa"/>
            <w:hideMark/>
          </w:tcPr>
          <w:p w14:paraId="51474FF3" w14:textId="3FE3F056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37D2FE9C" w14:textId="47C1A5C0" w:rsidR="008105C9" w:rsidRPr="00EF0DA5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347E7EA4" w14:textId="4D84E751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  <w:hideMark/>
          </w:tcPr>
          <w:p w14:paraId="73CD167E" w14:textId="77777777" w:rsidR="008105C9" w:rsidRPr="00EF0DA5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1DE4D377" w14:textId="75D0D9C3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2566</w:t>
            </w:r>
          </w:p>
        </w:tc>
        <w:tc>
          <w:tcPr>
            <w:tcW w:w="236" w:type="dxa"/>
            <w:hideMark/>
          </w:tcPr>
          <w:p w14:paraId="6E914116" w14:textId="77777777" w:rsidR="008105C9" w:rsidRPr="00EF0DA5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14:paraId="557AE66C" w14:textId="773E6D35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66E699C5" w14:textId="77777777" w:rsidR="008105C9" w:rsidRPr="00EF0DA5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hideMark/>
          </w:tcPr>
          <w:p w14:paraId="37A600EB" w14:textId="3F8E918E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2566</w:t>
            </w:r>
          </w:p>
        </w:tc>
        <w:tc>
          <w:tcPr>
            <w:tcW w:w="236" w:type="dxa"/>
          </w:tcPr>
          <w:p w14:paraId="767E15DA" w14:textId="77777777" w:rsidR="008105C9" w:rsidRPr="00EF0DA5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70" w:type="dxa"/>
            <w:hideMark/>
          </w:tcPr>
          <w:p w14:paraId="5E194E45" w14:textId="5A528079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0BDC937F" w14:textId="77777777" w:rsidR="008105C9" w:rsidRPr="00EF0DA5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85" w:type="dxa"/>
            <w:hideMark/>
          </w:tcPr>
          <w:p w14:paraId="28132E3A" w14:textId="4F8CD634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2566</w:t>
            </w:r>
          </w:p>
        </w:tc>
        <w:tc>
          <w:tcPr>
            <w:tcW w:w="236" w:type="dxa"/>
          </w:tcPr>
          <w:p w14:paraId="02E13EAA" w14:textId="77777777" w:rsidR="008105C9" w:rsidRPr="00EF0DA5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hideMark/>
          </w:tcPr>
          <w:p w14:paraId="162DC033" w14:textId="5028900E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  <w:tc>
          <w:tcPr>
            <w:tcW w:w="236" w:type="dxa"/>
          </w:tcPr>
          <w:p w14:paraId="74332018" w14:textId="77777777" w:rsidR="008105C9" w:rsidRPr="00EF0DA5" w:rsidRDefault="008105C9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hideMark/>
          </w:tcPr>
          <w:p w14:paraId="68633912" w14:textId="32CC4E8E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2566</w:t>
            </w:r>
          </w:p>
        </w:tc>
        <w:tc>
          <w:tcPr>
            <w:tcW w:w="236" w:type="dxa"/>
          </w:tcPr>
          <w:p w14:paraId="41914739" w14:textId="77777777" w:rsidR="008105C9" w:rsidRPr="00EF0DA5" w:rsidRDefault="008105C9" w:rsidP="00EF0DA5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hideMark/>
          </w:tcPr>
          <w:p w14:paraId="7D662DD2" w14:textId="7C19EABE" w:rsidR="008105C9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2565</w:t>
            </w:r>
          </w:p>
        </w:tc>
      </w:tr>
      <w:tr w:rsidR="00B26B55" w:rsidRPr="00EF0DA5" w14:paraId="12DD348B" w14:textId="77777777" w:rsidTr="00786CD6">
        <w:trPr>
          <w:trHeight w:val="60"/>
          <w:tblHeader/>
        </w:trPr>
        <w:tc>
          <w:tcPr>
            <w:tcW w:w="14866" w:type="dxa"/>
            <w:gridSpan w:val="28"/>
            <w:noWrap/>
            <w:vAlign w:val="bottom"/>
            <w:hideMark/>
          </w:tcPr>
          <w:p w14:paraId="094ABA64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ind w:left="23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EF0DA5">
              <w:rPr>
                <w:rFonts w:ascii="Angsana New" w:eastAsia="Times New Roman" w:hAnsi="Angsana New" w:hint="cs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B26B55" w:rsidRPr="00EF0DA5" w14:paraId="58A3A5E3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4B358466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04" w:type="dxa"/>
            <w:noWrap/>
            <w:vAlign w:val="bottom"/>
          </w:tcPr>
          <w:p w14:paraId="5F2516F8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CEF00BC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7FC0190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9D4E646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0792FA07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C8E95EB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751A14C3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049B661E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8A94851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14826D6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806D0A8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7FB30B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6048A23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7340BB9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B29C16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91AD6B5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65AB81A5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F997100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3C9119F1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59CFFA7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3087FFD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822C9FA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79AB5714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D38A39C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0E96F90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669C3A0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282A293" w14:textId="77777777" w:rsidR="00B26B55" w:rsidRPr="00EF0DA5" w:rsidRDefault="00B26B55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23621" w:rsidRPr="00EF0DA5" w14:paraId="577245C1" w14:textId="77777777" w:rsidTr="00FC11A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91FD00E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04" w:type="dxa"/>
            <w:noWrap/>
          </w:tcPr>
          <w:p w14:paraId="747D73B6" w14:textId="3EA9A5B9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609</w:t>
            </w:r>
          </w:p>
        </w:tc>
        <w:tc>
          <w:tcPr>
            <w:tcW w:w="237" w:type="dxa"/>
            <w:noWrap/>
            <w:vAlign w:val="bottom"/>
          </w:tcPr>
          <w:p w14:paraId="0BCD0A07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4065A3A" w14:textId="623646A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523</w:t>
            </w:r>
          </w:p>
        </w:tc>
        <w:tc>
          <w:tcPr>
            <w:tcW w:w="237" w:type="dxa"/>
            <w:noWrap/>
            <w:vAlign w:val="bottom"/>
          </w:tcPr>
          <w:p w14:paraId="12C038F1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73552F2B" w14:textId="504C2D72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355 </w:t>
            </w:r>
          </w:p>
        </w:tc>
        <w:tc>
          <w:tcPr>
            <w:tcW w:w="236" w:type="dxa"/>
            <w:vAlign w:val="bottom"/>
          </w:tcPr>
          <w:p w14:paraId="25FF789D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54C2D967" w14:textId="09806D02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239" w:type="dxa"/>
          </w:tcPr>
          <w:p w14:paraId="521B315D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78419AAB" w14:textId="05654AD4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235 </w:t>
            </w:r>
          </w:p>
        </w:tc>
        <w:tc>
          <w:tcPr>
            <w:tcW w:w="236" w:type="dxa"/>
            <w:noWrap/>
            <w:vAlign w:val="bottom"/>
          </w:tcPr>
          <w:p w14:paraId="07D782D1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71C24698" w14:textId="260A7C34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218 </w:t>
            </w:r>
          </w:p>
        </w:tc>
        <w:tc>
          <w:tcPr>
            <w:tcW w:w="236" w:type="dxa"/>
            <w:noWrap/>
            <w:vAlign w:val="bottom"/>
          </w:tcPr>
          <w:p w14:paraId="451B17AD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B681566" w14:textId="50DB1D8D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438 </w:t>
            </w:r>
          </w:p>
        </w:tc>
        <w:tc>
          <w:tcPr>
            <w:tcW w:w="236" w:type="dxa"/>
            <w:noWrap/>
            <w:vAlign w:val="bottom"/>
          </w:tcPr>
          <w:p w14:paraId="2309C3D2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48AA19FE" w14:textId="68AF1CB3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362 </w:t>
            </w:r>
          </w:p>
        </w:tc>
        <w:tc>
          <w:tcPr>
            <w:tcW w:w="236" w:type="dxa"/>
            <w:vAlign w:val="bottom"/>
          </w:tcPr>
          <w:p w14:paraId="40B402C9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54DBA6DE" w14:textId="523A7EC3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  <w:r w:rsidR="0079711A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99D884A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B823919" w14:textId="19A3BE02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1,295</w:t>
            </w:r>
          </w:p>
        </w:tc>
        <w:tc>
          <w:tcPr>
            <w:tcW w:w="236" w:type="dxa"/>
          </w:tcPr>
          <w:p w14:paraId="4DD57974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11A13D45" w14:textId="06A2C78B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190 </w:t>
            </w:r>
          </w:p>
        </w:tc>
        <w:tc>
          <w:tcPr>
            <w:tcW w:w="236" w:type="dxa"/>
            <w:vAlign w:val="bottom"/>
          </w:tcPr>
          <w:p w14:paraId="71B849A5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45EE2704" w14:textId="7B68FE7A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146 </w:t>
            </w:r>
          </w:p>
        </w:tc>
        <w:tc>
          <w:tcPr>
            <w:tcW w:w="236" w:type="dxa"/>
            <w:vAlign w:val="bottom"/>
          </w:tcPr>
          <w:p w14:paraId="5C5BA9D4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38F2100" w14:textId="7F0F2BFE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2,62</w:t>
            </w:r>
            <w:r w:rsidR="0079711A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4F1E7EC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2F5B2A4B" w14:textId="715AECBC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2,944</w:t>
            </w:r>
          </w:p>
        </w:tc>
      </w:tr>
      <w:tr w:rsidR="00523621" w:rsidRPr="00EF0DA5" w14:paraId="7FA42972" w14:textId="77777777" w:rsidTr="00FC11A7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5EAD407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CD5055C" w14:textId="0D478759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noWrap/>
            <w:vAlign w:val="bottom"/>
          </w:tcPr>
          <w:p w14:paraId="033B54B8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2DD676" w14:textId="574164FC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9</w:t>
            </w:r>
          </w:p>
        </w:tc>
        <w:tc>
          <w:tcPr>
            <w:tcW w:w="237" w:type="dxa"/>
            <w:noWrap/>
            <w:vAlign w:val="bottom"/>
          </w:tcPr>
          <w:p w14:paraId="77892882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40A8C" w14:textId="157846C2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52 </w:t>
            </w:r>
          </w:p>
        </w:tc>
        <w:tc>
          <w:tcPr>
            <w:tcW w:w="236" w:type="dxa"/>
            <w:vAlign w:val="bottom"/>
          </w:tcPr>
          <w:p w14:paraId="3E75787F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C7F99" w14:textId="1EE2AD49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9" w:type="dxa"/>
          </w:tcPr>
          <w:p w14:paraId="7DD7D3CA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BE4E9F6" w14:textId="3FC27BDD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7F06CB0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D869279" w14:textId="1EE5173B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 </w:t>
            </w:r>
          </w:p>
        </w:tc>
        <w:tc>
          <w:tcPr>
            <w:tcW w:w="236" w:type="dxa"/>
            <w:noWrap/>
            <w:vAlign w:val="bottom"/>
          </w:tcPr>
          <w:p w14:paraId="0EAE1396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7321CFC" w14:textId="01097D19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68 </w:t>
            </w:r>
          </w:p>
        </w:tc>
        <w:tc>
          <w:tcPr>
            <w:tcW w:w="236" w:type="dxa"/>
            <w:noWrap/>
            <w:vAlign w:val="bottom"/>
          </w:tcPr>
          <w:p w14:paraId="688ED1ED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A185DE5" w14:textId="3D2561D5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81 </w:t>
            </w:r>
          </w:p>
        </w:tc>
        <w:tc>
          <w:tcPr>
            <w:tcW w:w="236" w:type="dxa"/>
            <w:vAlign w:val="bottom"/>
          </w:tcPr>
          <w:p w14:paraId="23D6EA24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139A7" w14:textId="03AD3AED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17 </w:t>
            </w:r>
          </w:p>
        </w:tc>
        <w:tc>
          <w:tcPr>
            <w:tcW w:w="236" w:type="dxa"/>
            <w:vAlign w:val="bottom"/>
          </w:tcPr>
          <w:p w14:paraId="096D7597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4E4FE" w14:textId="39BD0AD9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</w:tcPr>
          <w:p w14:paraId="3911B486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740C2" w14:textId="2DCDD2AC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8 </w:t>
            </w:r>
          </w:p>
        </w:tc>
        <w:tc>
          <w:tcPr>
            <w:tcW w:w="236" w:type="dxa"/>
            <w:vAlign w:val="bottom"/>
          </w:tcPr>
          <w:p w14:paraId="038C48A4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B804A" w14:textId="04FE1E30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16 </w:t>
            </w:r>
          </w:p>
        </w:tc>
        <w:tc>
          <w:tcPr>
            <w:tcW w:w="236" w:type="dxa"/>
            <w:vAlign w:val="bottom"/>
          </w:tcPr>
          <w:p w14:paraId="15056004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137B9" w14:textId="74F920DF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153 </w:t>
            </w:r>
          </w:p>
        </w:tc>
        <w:tc>
          <w:tcPr>
            <w:tcW w:w="236" w:type="dxa"/>
            <w:vAlign w:val="bottom"/>
          </w:tcPr>
          <w:p w14:paraId="03036584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A19FF" w14:textId="4838C9EE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196</w:t>
            </w:r>
          </w:p>
        </w:tc>
      </w:tr>
      <w:tr w:rsidR="00523621" w:rsidRPr="00EF0DA5" w14:paraId="718FA0F0" w14:textId="77777777" w:rsidTr="00FC11A7">
        <w:trPr>
          <w:trHeight w:val="50"/>
        </w:trPr>
        <w:tc>
          <w:tcPr>
            <w:tcW w:w="2411" w:type="dxa"/>
            <w:vAlign w:val="bottom"/>
            <w:hideMark/>
          </w:tcPr>
          <w:p w14:paraId="57D6FB24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6D7050" w14:textId="3D953458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617 </w:t>
            </w:r>
          </w:p>
        </w:tc>
        <w:tc>
          <w:tcPr>
            <w:tcW w:w="237" w:type="dxa"/>
            <w:vAlign w:val="bottom"/>
          </w:tcPr>
          <w:p w14:paraId="1A7A9DE8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89609" w14:textId="02CBFC1B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532</w:t>
            </w:r>
          </w:p>
        </w:tc>
        <w:tc>
          <w:tcPr>
            <w:tcW w:w="237" w:type="dxa"/>
            <w:vAlign w:val="bottom"/>
          </w:tcPr>
          <w:p w14:paraId="7D70BF6B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6C584A" w14:textId="423F39DF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407 </w:t>
            </w:r>
          </w:p>
        </w:tc>
        <w:tc>
          <w:tcPr>
            <w:tcW w:w="236" w:type="dxa"/>
            <w:vAlign w:val="bottom"/>
          </w:tcPr>
          <w:p w14:paraId="7C8408CA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21B86" w14:textId="791E8EE6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442</w:t>
            </w:r>
          </w:p>
        </w:tc>
        <w:tc>
          <w:tcPr>
            <w:tcW w:w="239" w:type="dxa"/>
          </w:tcPr>
          <w:p w14:paraId="18F6E47C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A825D0" w14:textId="4DED0932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235 </w:t>
            </w:r>
          </w:p>
        </w:tc>
        <w:tc>
          <w:tcPr>
            <w:tcW w:w="236" w:type="dxa"/>
            <w:vAlign w:val="bottom"/>
          </w:tcPr>
          <w:p w14:paraId="17BF8251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72A87" w14:textId="34108E05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221 </w:t>
            </w:r>
          </w:p>
        </w:tc>
        <w:tc>
          <w:tcPr>
            <w:tcW w:w="236" w:type="dxa"/>
            <w:vAlign w:val="bottom"/>
          </w:tcPr>
          <w:p w14:paraId="2D27535D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B5D3DA" w14:textId="6410D783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506 </w:t>
            </w:r>
          </w:p>
        </w:tc>
        <w:tc>
          <w:tcPr>
            <w:tcW w:w="236" w:type="dxa"/>
            <w:vAlign w:val="bottom"/>
          </w:tcPr>
          <w:p w14:paraId="528D2D75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5C47D" w14:textId="19C0ADB1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443 </w:t>
            </w:r>
          </w:p>
        </w:tc>
        <w:tc>
          <w:tcPr>
            <w:tcW w:w="236" w:type="dxa"/>
            <w:vAlign w:val="bottom"/>
          </w:tcPr>
          <w:p w14:paraId="171FA0DE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6B13A1" w14:textId="787043FE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81</w:t>
            </w:r>
            <w:r w:rsidR="0079711A"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DDCDD0F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94C90" w14:textId="2456028C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1,340</w:t>
            </w:r>
          </w:p>
        </w:tc>
        <w:tc>
          <w:tcPr>
            <w:tcW w:w="236" w:type="dxa"/>
          </w:tcPr>
          <w:p w14:paraId="1E9AE810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566AF" w14:textId="4C17ECA5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198 </w:t>
            </w:r>
          </w:p>
        </w:tc>
        <w:tc>
          <w:tcPr>
            <w:tcW w:w="236" w:type="dxa"/>
            <w:vAlign w:val="bottom"/>
          </w:tcPr>
          <w:p w14:paraId="2B011C3F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55A1A" w14:textId="4D7A755D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162 </w:t>
            </w:r>
          </w:p>
        </w:tc>
        <w:tc>
          <w:tcPr>
            <w:tcW w:w="236" w:type="dxa"/>
            <w:vAlign w:val="bottom"/>
          </w:tcPr>
          <w:p w14:paraId="367E80A5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1A14AE" w14:textId="1BF5CA2C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2,77</w:t>
            </w:r>
            <w:r w:rsidR="0079711A"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9982FC7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6DB398" w14:textId="45A77D03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3,140</w:t>
            </w:r>
          </w:p>
        </w:tc>
      </w:tr>
      <w:tr w:rsidR="00695832" w:rsidRPr="00EF0DA5" w14:paraId="783B8B2D" w14:textId="77777777" w:rsidTr="00786CD6">
        <w:trPr>
          <w:trHeight w:val="29"/>
        </w:trPr>
        <w:tc>
          <w:tcPr>
            <w:tcW w:w="2411" w:type="dxa"/>
            <w:noWrap/>
            <w:vAlign w:val="bottom"/>
          </w:tcPr>
          <w:p w14:paraId="2E1E056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C2481D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55588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D3109C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7" w:type="dxa"/>
            <w:noWrap/>
          </w:tcPr>
          <w:p w14:paraId="2D510AF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1F2A6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5BAAAED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02973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9" w:type="dxa"/>
          </w:tcPr>
          <w:p w14:paraId="047017C3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4C5434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1A4729D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1D7DA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</w:tcPr>
          <w:p w14:paraId="016ACB1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FCD24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61C6AE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B3DF543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72F6E0E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1F0EC2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685E04D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8FAA9D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351611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07532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80CD84D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D2EE8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5A162BE7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9F1BD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</w:tcPr>
          <w:p w14:paraId="35FC595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FCC5C3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695832" w:rsidRPr="00EF0DA5" w14:paraId="242608A8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F57262D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04" w:type="dxa"/>
            <w:noWrap/>
            <w:vAlign w:val="bottom"/>
          </w:tcPr>
          <w:p w14:paraId="6D60445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2129CB9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B73422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6FBCDEA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3BB59CE2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1504E3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40D54BB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51C6FDC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5A039C8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797E47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23AC3F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893EDF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E1DDB8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7C857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61A016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EB3881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3879518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13A244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4E8D948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887BA63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7A063C6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C4856D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5E3785A3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30EA5C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3FA2B1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F53F7D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735878F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B74B40" w:rsidRPr="00EF0DA5" w14:paraId="5BD78D48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226D5FE" w14:textId="35BCB27E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04" w:type="dxa"/>
            <w:noWrap/>
            <w:vAlign w:val="bottom"/>
          </w:tcPr>
          <w:p w14:paraId="06EC5DA0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4D06944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631AA3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</w:tcPr>
          <w:p w14:paraId="0701BD41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8C61883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2A758BF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904543B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762021CA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9BD31BA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7A298369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5A340FE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03010ED8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AA31B48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E5A7672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F7EC35D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D19995C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A1D1857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93BAB1A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11FFB0E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2EF3688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4E0BCF34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618E8E4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74AB34FD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71CB6A8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39848D6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2F129C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</w:tcPr>
          <w:p w14:paraId="6CE9AE7B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23394A" w:rsidRPr="00EF0DA5" w14:paraId="5709EA9E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A994E8B" w14:textId="4399D591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704" w:type="dxa"/>
            <w:noWrap/>
          </w:tcPr>
          <w:p w14:paraId="16671C51" w14:textId="2FBD71E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9711A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  <w:vAlign w:val="bottom"/>
          </w:tcPr>
          <w:p w14:paraId="0CB5FF89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D18CF69" w14:textId="791CF348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BD9C229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6BFAA8FC" w14:textId="1B23C57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A31C2C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32096604" w14:textId="3BAEAC94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D9B839E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421507E9" w14:textId="725C75A0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BDD425F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248105A" w14:textId="2EF6AE1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1A81E5F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9A1D589" w14:textId="4A52B1A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089DD5B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3FDDE2C" w14:textId="5E655A4D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D41305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8E7C109" w14:textId="788C29BD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  <w:r w:rsidR="0079711A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vAlign w:val="bottom"/>
          </w:tcPr>
          <w:p w14:paraId="4DE54AC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7072FD06" w14:textId="1DF639A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1,276</w:t>
            </w:r>
          </w:p>
        </w:tc>
        <w:tc>
          <w:tcPr>
            <w:tcW w:w="236" w:type="dxa"/>
          </w:tcPr>
          <w:p w14:paraId="0661C0A0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F276DE6" w14:textId="764C7DC1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56AFFE19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38B3F480" w14:textId="261D33B2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6AB7B028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23EDF0AF" w14:textId="5984B289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</w:t>
            </w:r>
            <w:r w:rsidR="0079711A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A37309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2508BA4" w14:textId="1FAF5C09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1,276</w:t>
            </w:r>
          </w:p>
        </w:tc>
      </w:tr>
      <w:tr w:rsidR="0023394A" w:rsidRPr="00EF0DA5" w14:paraId="64B79CD5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327A99A6" w14:textId="43B03DE0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อุปกรณ์เทคโนโลยีและอื่นๆ</w:t>
            </w:r>
          </w:p>
        </w:tc>
        <w:tc>
          <w:tcPr>
            <w:tcW w:w="704" w:type="dxa"/>
            <w:noWrap/>
          </w:tcPr>
          <w:p w14:paraId="24653E83" w14:textId="0B9BA12D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9711A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220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7" w:type="dxa"/>
            <w:noWrap/>
            <w:vAlign w:val="bottom"/>
          </w:tcPr>
          <w:p w14:paraId="5B1BECD2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9592E32" w14:textId="66AE025F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237" w:type="dxa"/>
            <w:noWrap/>
            <w:vAlign w:val="bottom"/>
          </w:tcPr>
          <w:p w14:paraId="4D4E224F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49870AFD" w14:textId="465ADB9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CBD610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68403091" w14:textId="371F856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01942184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2AD67B94" w14:textId="60196C0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4FA035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6C1BC26" w14:textId="4881E2B4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15BEA6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2E3CC1B8" w14:textId="67F0C260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57 </w:t>
            </w:r>
          </w:p>
        </w:tc>
        <w:tc>
          <w:tcPr>
            <w:tcW w:w="236" w:type="dxa"/>
            <w:noWrap/>
            <w:vAlign w:val="bottom"/>
          </w:tcPr>
          <w:p w14:paraId="6BE0882F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FD552D6" w14:textId="06237A10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vAlign w:val="bottom"/>
          </w:tcPr>
          <w:p w14:paraId="55D7949D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4A6D1FB4" w14:textId="6175E400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7661FF8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03E5564C" w14:textId="0A0EE8D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102C55FD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0FEB7D1E" w14:textId="6F814C19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23 </w:t>
            </w:r>
          </w:p>
        </w:tc>
        <w:tc>
          <w:tcPr>
            <w:tcW w:w="236" w:type="dxa"/>
            <w:vAlign w:val="bottom"/>
          </w:tcPr>
          <w:p w14:paraId="582B8FD6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1A39D777" w14:textId="5A64D40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 </w:t>
            </w:r>
          </w:p>
        </w:tc>
        <w:tc>
          <w:tcPr>
            <w:tcW w:w="236" w:type="dxa"/>
            <w:vAlign w:val="bottom"/>
          </w:tcPr>
          <w:p w14:paraId="380BB816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34A20540" w14:textId="23185E72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79711A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300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6B0393F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1910D49" w14:textId="256A75C0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167</w:t>
            </w:r>
          </w:p>
        </w:tc>
      </w:tr>
      <w:tr w:rsidR="0023394A" w:rsidRPr="00EF0DA5" w14:paraId="48CF996C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3088632" w14:textId="25A7035C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04" w:type="dxa"/>
            <w:noWrap/>
          </w:tcPr>
          <w:p w14:paraId="29111ECE" w14:textId="794288A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72 </w:t>
            </w:r>
          </w:p>
        </w:tc>
        <w:tc>
          <w:tcPr>
            <w:tcW w:w="237" w:type="dxa"/>
            <w:noWrap/>
            <w:vAlign w:val="bottom"/>
          </w:tcPr>
          <w:p w14:paraId="10D79B62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A70AA36" w14:textId="3C9DE209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7" w:type="dxa"/>
            <w:noWrap/>
            <w:vAlign w:val="bottom"/>
          </w:tcPr>
          <w:p w14:paraId="0F3EA885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vAlign w:val="bottom"/>
          </w:tcPr>
          <w:p w14:paraId="71D3B40E" w14:textId="26A711A4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1AF70B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283675C" w14:textId="4F4D9FE0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9" w:type="dxa"/>
          </w:tcPr>
          <w:p w14:paraId="2620F03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58AC45DF" w14:textId="6DBEC00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234 </w:t>
            </w:r>
          </w:p>
        </w:tc>
        <w:tc>
          <w:tcPr>
            <w:tcW w:w="236" w:type="dxa"/>
            <w:noWrap/>
            <w:vAlign w:val="bottom"/>
          </w:tcPr>
          <w:p w14:paraId="64015852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22A6399A" w14:textId="0E2559E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216</w:t>
            </w:r>
          </w:p>
        </w:tc>
        <w:tc>
          <w:tcPr>
            <w:tcW w:w="236" w:type="dxa"/>
            <w:noWrap/>
            <w:vAlign w:val="bottom"/>
          </w:tcPr>
          <w:p w14:paraId="5DFC8D6E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CCA8F8D" w14:textId="1A5DC09B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293 </w:t>
            </w:r>
          </w:p>
        </w:tc>
        <w:tc>
          <w:tcPr>
            <w:tcW w:w="236" w:type="dxa"/>
            <w:noWrap/>
            <w:vAlign w:val="bottom"/>
          </w:tcPr>
          <w:p w14:paraId="41F1DED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76FF27BC" w14:textId="7DD0CD0C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273</w:t>
            </w:r>
          </w:p>
        </w:tc>
        <w:tc>
          <w:tcPr>
            <w:tcW w:w="236" w:type="dxa"/>
            <w:vAlign w:val="bottom"/>
          </w:tcPr>
          <w:p w14:paraId="35A44FA2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7B8FC8E6" w14:textId="02B8C4C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61B1198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677EDFBD" w14:textId="7906DE16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95A489B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67A007D8" w14:textId="4E514601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114 </w:t>
            </w:r>
          </w:p>
        </w:tc>
        <w:tc>
          <w:tcPr>
            <w:tcW w:w="236" w:type="dxa"/>
            <w:vAlign w:val="bottom"/>
          </w:tcPr>
          <w:p w14:paraId="0159E9C0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71691D06" w14:textId="29AF14CC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88 </w:t>
            </w:r>
          </w:p>
        </w:tc>
        <w:tc>
          <w:tcPr>
            <w:tcW w:w="236" w:type="dxa"/>
            <w:vAlign w:val="bottom"/>
          </w:tcPr>
          <w:p w14:paraId="688B6ACF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78D87B3" w14:textId="680E47E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713 </w:t>
            </w:r>
          </w:p>
        </w:tc>
        <w:tc>
          <w:tcPr>
            <w:tcW w:w="236" w:type="dxa"/>
            <w:vAlign w:val="bottom"/>
          </w:tcPr>
          <w:p w14:paraId="1B9BCB9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42DD8F4F" w14:textId="00340E3C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635</w:t>
            </w:r>
          </w:p>
        </w:tc>
      </w:tr>
      <w:tr w:rsidR="0023394A" w:rsidRPr="00EF0DA5" w14:paraId="4DE2B32E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F3DA843" w14:textId="7F299238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04" w:type="dxa"/>
            <w:noWrap/>
          </w:tcPr>
          <w:p w14:paraId="5B6CFEFC" w14:textId="57498A5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7F7EF1EB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413C58C" w14:textId="0FF53FD9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14:paraId="458E6B65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03BACBE0" w14:textId="3360641F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314 </w:t>
            </w:r>
          </w:p>
        </w:tc>
        <w:tc>
          <w:tcPr>
            <w:tcW w:w="236" w:type="dxa"/>
            <w:vAlign w:val="bottom"/>
          </w:tcPr>
          <w:p w14:paraId="302BFD1C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299DF82" w14:textId="6FFB3DF2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242</w:t>
            </w:r>
          </w:p>
        </w:tc>
        <w:tc>
          <w:tcPr>
            <w:tcW w:w="239" w:type="dxa"/>
          </w:tcPr>
          <w:p w14:paraId="04204AE2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65E56C9B" w14:textId="49DA2C94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noWrap/>
            <w:vAlign w:val="bottom"/>
          </w:tcPr>
          <w:p w14:paraId="2D84727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D28183F" w14:textId="5035734E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636FAA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5639F935" w14:textId="0C200C58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noWrap/>
            <w:vAlign w:val="bottom"/>
          </w:tcPr>
          <w:p w14:paraId="091A56B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27DC355" w14:textId="5F9CAF2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DBB82B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5D91D94E" w14:textId="05617B3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F4A5BBB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2ADD8F8" w14:textId="1782E05D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0269793D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35CD627" w14:textId="1EF775FF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3B906A7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2E512EF9" w14:textId="5384156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 </w:t>
            </w:r>
          </w:p>
        </w:tc>
        <w:tc>
          <w:tcPr>
            <w:tcW w:w="236" w:type="dxa"/>
            <w:vAlign w:val="bottom"/>
          </w:tcPr>
          <w:p w14:paraId="7B83D4D4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B88C912" w14:textId="06E9D0E6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314 </w:t>
            </w:r>
          </w:p>
        </w:tc>
        <w:tc>
          <w:tcPr>
            <w:tcW w:w="236" w:type="dxa"/>
            <w:vAlign w:val="bottom"/>
          </w:tcPr>
          <w:p w14:paraId="19967B5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3D06EDEF" w14:textId="6812D236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242</w:t>
            </w:r>
          </w:p>
        </w:tc>
      </w:tr>
      <w:tr w:rsidR="0023394A" w:rsidRPr="00EF0DA5" w14:paraId="231188FF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58E7E36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70A7AF67" w14:textId="168CA50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04" w:type="dxa"/>
            <w:noWrap/>
          </w:tcPr>
          <w:p w14:paraId="1E059F2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6C00F14F" w14:textId="2E4EBF1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313 </w:t>
            </w:r>
          </w:p>
        </w:tc>
        <w:tc>
          <w:tcPr>
            <w:tcW w:w="237" w:type="dxa"/>
            <w:noWrap/>
            <w:vAlign w:val="bottom"/>
          </w:tcPr>
          <w:p w14:paraId="7B365D4E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6FA6720B" w14:textId="4E9F33BC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297</w:t>
            </w:r>
          </w:p>
        </w:tc>
        <w:tc>
          <w:tcPr>
            <w:tcW w:w="237" w:type="dxa"/>
            <w:noWrap/>
            <w:vAlign w:val="bottom"/>
          </w:tcPr>
          <w:p w14:paraId="5F7201D0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C148088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3BC5F1B" w14:textId="58B7BE83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30 </w:t>
            </w:r>
          </w:p>
        </w:tc>
        <w:tc>
          <w:tcPr>
            <w:tcW w:w="236" w:type="dxa"/>
            <w:vAlign w:val="bottom"/>
          </w:tcPr>
          <w:p w14:paraId="5C9960C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0322A78F" w14:textId="14846A7F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39" w:type="dxa"/>
          </w:tcPr>
          <w:p w14:paraId="6382D6B0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11416B8E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2D73118E" w14:textId="5993AC2F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1 </w:t>
            </w:r>
          </w:p>
        </w:tc>
        <w:tc>
          <w:tcPr>
            <w:tcW w:w="236" w:type="dxa"/>
            <w:noWrap/>
            <w:vAlign w:val="bottom"/>
          </w:tcPr>
          <w:p w14:paraId="3275497B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890C5CE" w14:textId="1B063976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5014CAC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325B231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5DE73E58" w14:textId="15C7F051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77 </w:t>
            </w:r>
          </w:p>
        </w:tc>
        <w:tc>
          <w:tcPr>
            <w:tcW w:w="236" w:type="dxa"/>
            <w:noWrap/>
            <w:vAlign w:val="bottom"/>
          </w:tcPr>
          <w:p w14:paraId="0B4FAA56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0A465C18" w14:textId="4E3A3D3F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36" w:type="dxa"/>
            <w:vAlign w:val="bottom"/>
          </w:tcPr>
          <w:p w14:paraId="4847B6B2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vAlign w:val="bottom"/>
          </w:tcPr>
          <w:p w14:paraId="0238AA6D" w14:textId="07C0583B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2EED051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</w:tcPr>
          <w:p w14:paraId="2EBAA086" w14:textId="12E618B2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8AD1124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342A0A2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32777177" w14:textId="6D5D6CF6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35 </w:t>
            </w:r>
          </w:p>
        </w:tc>
        <w:tc>
          <w:tcPr>
            <w:tcW w:w="236" w:type="dxa"/>
            <w:vAlign w:val="bottom"/>
          </w:tcPr>
          <w:p w14:paraId="2B489E79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</w:tcPr>
          <w:p w14:paraId="74962F0D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14:paraId="1BF4634C" w14:textId="4D9552CC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40 </w:t>
            </w:r>
          </w:p>
        </w:tc>
        <w:tc>
          <w:tcPr>
            <w:tcW w:w="236" w:type="dxa"/>
            <w:vAlign w:val="bottom"/>
          </w:tcPr>
          <w:p w14:paraId="09921E3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110B14E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59D37DC" w14:textId="4BD3A26D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456 </w:t>
            </w:r>
          </w:p>
        </w:tc>
        <w:tc>
          <w:tcPr>
            <w:tcW w:w="236" w:type="dxa"/>
            <w:vAlign w:val="bottom"/>
          </w:tcPr>
          <w:p w14:paraId="3B74C8A4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0A420DA1" w14:textId="35174739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577</w:t>
            </w:r>
          </w:p>
        </w:tc>
      </w:tr>
      <w:tr w:rsidR="0023394A" w:rsidRPr="00EF0DA5" w14:paraId="3D8B7C75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72C15841" w14:textId="1F6337A3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บริการอื่นๆ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E63A999" w14:textId="30D0C23D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" w:type="dxa"/>
            <w:noWrap/>
            <w:vAlign w:val="bottom"/>
          </w:tcPr>
          <w:p w14:paraId="506E59AD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32EDF" w14:textId="4C908D36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7" w:type="dxa"/>
            <w:noWrap/>
            <w:vAlign w:val="bottom"/>
          </w:tcPr>
          <w:p w14:paraId="41D9DF81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01E12" w14:textId="22EF6603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11</w:t>
            </w:r>
          </w:p>
        </w:tc>
        <w:tc>
          <w:tcPr>
            <w:tcW w:w="236" w:type="dxa"/>
            <w:vAlign w:val="bottom"/>
          </w:tcPr>
          <w:p w14:paraId="286E79F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917D9" w14:textId="36F64E19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9" w:type="dxa"/>
          </w:tcPr>
          <w:p w14:paraId="5C24BEFD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BFE3FA" w14:textId="02CD113C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499AF28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E17A5B" w14:textId="55ED4AC9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231FD352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6FAB799" w14:textId="70EF1FF0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11 </w:t>
            </w:r>
          </w:p>
        </w:tc>
        <w:tc>
          <w:tcPr>
            <w:tcW w:w="236" w:type="dxa"/>
            <w:noWrap/>
            <w:vAlign w:val="bottom"/>
          </w:tcPr>
          <w:p w14:paraId="2B623503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98720E" w14:textId="31C0B88F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005C653F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4D390" w14:textId="3385931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(1)</w:t>
            </w:r>
          </w:p>
        </w:tc>
        <w:tc>
          <w:tcPr>
            <w:tcW w:w="236" w:type="dxa"/>
            <w:vAlign w:val="bottom"/>
          </w:tcPr>
          <w:p w14:paraId="15552591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EDCE6" w14:textId="204E0E0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</w:tcPr>
          <w:p w14:paraId="49BD70B8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A24C7" w14:textId="5BDD7C54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18 </w:t>
            </w:r>
          </w:p>
        </w:tc>
        <w:tc>
          <w:tcPr>
            <w:tcW w:w="236" w:type="dxa"/>
            <w:vAlign w:val="bottom"/>
          </w:tcPr>
          <w:p w14:paraId="4B81A94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F178" w14:textId="0C5F3BB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11 </w:t>
            </w:r>
          </w:p>
        </w:tc>
        <w:tc>
          <w:tcPr>
            <w:tcW w:w="236" w:type="dxa"/>
            <w:vAlign w:val="bottom"/>
          </w:tcPr>
          <w:p w14:paraId="0B0758EC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AFE6C" w14:textId="39C7DBC8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43 </w:t>
            </w:r>
          </w:p>
        </w:tc>
        <w:tc>
          <w:tcPr>
            <w:tcW w:w="236" w:type="dxa"/>
            <w:vAlign w:val="bottom"/>
          </w:tcPr>
          <w:p w14:paraId="592F40E9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A1605" w14:textId="59142342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47</w:t>
            </w:r>
          </w:p>
        </w:tc>
      </w:tr>
      <w:tr w:rsidR="0023394A" w:rsidRPr="00EF0DA5" w14:paraId="20D7DC90" w14:textId="77777777" w:rsidTr="00786CD6">
        <w:trPr>
          <w:trHeight w:val="50"/>
        </w:trPr>
        <w:tc>
          <w:tcPr>
            <w:tcW w:w="2411" w:type="dxa"/>
            <w:noWrap/>
            <w:vAlign w:val="bottom"/>
            <w:hideMark/>
          </w:tcPr>
          <w:p w14:paraId="2B3268A6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47E58178" w14:textId="3302D044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609 </w:t>
            </w:r>
          </w:p>
        </w:tc>
        <w:tc>
          <w:tcPr>
            <w:tcW w:w="237" w:type="dxa"/>
            <w:noWrap/>
            <w:vAlign w:val="bottom"/>
          </w:tcPr>
          <w:p w14:paraId="4AA4B84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3E53E9" w14:textId="60862941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523</w:t>
            </w:r>
          </w:p>
        </w:tc>
        <w:tc>
          <w:tcPr>
            <w:tcW w:w="237" w:type="dxa"/>
            <w:noWrap/>
            <w:vAlign w:val="bottom"/>
          </w:tcPr>
          <w:p w14:paraId="6E25DC7F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88DF96" w14:textId="53978D52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355 </w:t>
            </w:r>
          </w:p>
        </w:tc>
        <w:tc>
          <w:tcPr>
            <w:tcW w:w="236" w:type="dxa"/>
            <w:vAlign w:val="bottom"/>
          </w:tcPr>
          <w:p w14:paraId="46F64340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ECC35" w14:textId="221EE542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239" w:type="dxa"/>
          </w:tcPr>
          <w:p w14:paraId="4B6D04E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6261FF" w14:textId="554B7EB8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  <w:vAlign w:val="bottom"/>
          </w:tcPr>
          <w:p w14:paraId="49563712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8B99AA" w14:textId="0E02312E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218</w:t>
            </w:r>
          </w:p>
        </w:tc>
        <w:tc>
          <w:tcPr>
            <w:tcW w:w="236" w:type="dxa"/>
            <w:noWrap/>
            <w:vAlign w:val="bottom"/>
          </w:tcPr>
          <w:p w14:paraId="0592C65C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6AD0625A" w14:textId="20A927CF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438 </w:t>
            </w:r>
          </w:p>
        </w:tc>
        <w:tc>
          <w:tcPr>
            <w:tcW w:w="236" w:type="dxa"/>
            <w:noWrap/>
            <w:vAlign w:val="bottom"/>
          </w:tcPr>
          <w:p w14:paraId="575A19F8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A321ED" w14:textId="7BEC8FD2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36" w:type="dxa"/>
            <w:vAlign w:val="bottom"/>
          </w:tcPr>
          <w:p w14:paraId="2B594AFB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E3669" w14:textId="541DDA7A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</w:t>
            </w:r>
            <w:r w:rsidR="0079711A"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1F9A089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48C718" w14:textId="6D7CE035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1,295</w:t>
            </w:r>
          </w:p>
        </w:tc>
        <w:tc>
          <w:tcPr>
            <w:tcW w:w="236" w:type="dxa"/>
          </w:tcPr>
          <w:p w14:paraId="4A0AEB0A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7BA46" w14:textId="5AF797B4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190 </w:t>
            </w:r>
          </w:p>
        </w:tc>
        <w:tc>
          <w:tcPr>
            <w:tcW w:w="236" w:type="dxa"/>
            <w:vAlign w:val="bottom"/>
          </w:tcPr>
          <w:p w14:paraId="17E1C88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6A641" w14:textId="455CEB2E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236" w:type="dxa"/>
            <w:vAlign w:val="bottom"/>
          </w:tcPr>
          <w:p w14:paraId="04B4E2D5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EC957" w14:textId="10467AD6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2,62</w:t>
            </w:r>
            <w:r w:rsidR="0079711A"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72EDEC7" w14:textId="77777777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255FC4" w14:textId="749974BD" w:rsidR="0023394A" w:rsidRPr="00EF0DA5" w:rsidRDefault="0023394A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2,944</w:t>
            </w:r>
          </w:p>
        </w:tc>
      </w:tr>
      <w:tr w:rsidR="00695832" w:rsidRPr="00EF0DA5" w14:paraId="0B217ABD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5810B98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04" w:type="dxa"/>
            <w:noWrap/>
            <w:vAlign w:val="bottom"/>
          </w:tcPr>
          <w:p w14:paraId="14AAEB2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C0B1E7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519C8E07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7E01717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1869E028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36" w:type="dxa"/>
          </w:tcPr>
          <w:p w14:paraId="30C92BC9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</w:tcPr>
          <w:p w14:paraId="30A17BE9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3E1B74D5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  <w:vAlign w:val="bottom"/>
          </w:tcPr>
          <w:p w14:paraId="3E5DEB64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41C3744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398100A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039F93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170DA31F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1379224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14:paraId="4BEE133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7632DC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2DFC44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D786B0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</w:tcPr>
          <w:p w14:paraId="6FAE794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36EACAD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vAlign w:val="bottom"/>
          </w:tcPr>
          <w:p w14:paraId="17E3184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E2734C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vAlign w:val="bottom"/>
          </w:tcPr>
          <w:p w14:paraId="4121BAF2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60DB65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1719456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F886EC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</w:tcPr>
          <w:p w14:paraId="700F043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786CD6" w:rsidRPr="00EF0DA5" w14:paraId="774D490E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E6E668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04" w:type="dxa"/>
            <w:noWrap/>
          </w:tcPr>
          <w:p w14:paraId="0C5FEF8F" w14:textId="22FADD5F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225 </w:t>
            </w:r>
          </w:p>
        </w:tc>
        <w:tc>
          <w:tcPr>
            <w:tcW w:w="237" w:type="dxa"/>
            <w:noWrap/>
          </w:tcPr>
          <w:p w14:paraId="5776025C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  <w:hideMark/>
          </w:tcPr>
          <w:p w14:paraId="65457337" w14:textId="1A03B2A0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168</w:t>
            </w:r>
          </w:p>
        </w:tc>
        <w:tc>
          <w:tcPr>
            <w:tcW w:w="237" w:type="dxa"/>
            <w:noWrap/>
            <w:vAlign w:val="bottom"/>
          </w:tcPr>
          <w:p w14:paraId="3461DF1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</w:tcPr>
          <w:p w14:paraId="29B96F72" w14:textId="77E7C956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10 </w:t>
            </w:r>
          </w:p>
        </w:tc>
        <w:tc>
          <w:tcPr>
            <w:tcW w:w="236" w:type="dxa"/>
          </w:tcPr>
          <w:p w14:paraId="49F5315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vAlign w:val="bottom"/>
            <w:hideMark/>
          </w:tcPr>
          <w:p w14:paraId="5E71E683" w14:textId="0B1EFD8E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9" w:type="dxa"/>
            <w:vAlign w:val="bottom"/>
          </w:tcPr>
          <w:p w14:paraId="52A5139E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noWrap/>
          </w:tcPr>
          <w:p w14:paraId="21EE810C" w14:textId="510DDD04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-</w:t>
            </w:r>
          </w:p>
        </w:tc>
        <w:tc>
          <w:tcPr>
            <w:tcW w:w="236" w:type="dxa"/>
            <w:noWrap/>
            <w:vAlign w:val="bottom"/>
          </w:tcPr>
          <w:p w14:paraId="55D96B5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10F8F654" w14:textId="47D24A61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 </w:t>
            </w:r>
          </w:p>
        </w:tc>
        <w:tc>
          <w:tcPr>
            <w:tcW w:w="236" w:type="dxa"/>
            <w:noWrap/>
            <w:vAlign w:val="bottom"/>
          </w:tcPr>
          <w:p w14:paraId="3A0EADB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</w:tcPr>
          <w:p w14:paraId="602A031D" w14:textId="79190445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68 </w:t>
            </w:r>
          </w:p>
        </w:tc>
        <w:tc>
          <w:tcPr>
            <w:tcW w:w="236" w:type="dxa"/>
            <w:noWrap/>
            <w:vAlign w:val="bottom"/>
          </w:tcPr>
          <w:p w14:paraId="46C668FE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hideMark/>
          </w:tcPr>
          <w:p w14:paraId="44B6C2F9" w14:textId="09B1AE92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5 </w:t>
            </w:r>
          </w:p>
        </w:tc>
        <w:tc>
          <w:tcPr>
            <w:tcW w:w="236" w:type="dxa"/>
            <w:vAlign w:val="bottom"/>
          </w:tcPr>
          <w:p w14:paraId="3262971C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</w:tcPr>
          <w:p w14:paraId="0B4BE00C" w14:textId="68E46BD5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79</w:t>
            </w:r>
            <w:r w:rsidR="00D01A95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8DEDBC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vAlign w:val="bottom"/>
            <w:hideMark/>
          </w:tcPr>
          <w:p w14:paraId="18A2AD66" w14:textId="70F535CE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1,291</w:t>
            </w:r>
          </w:p>
        </w:tc>
        <w:tc>
          <w:tcPr>
            <w:tcW w:w="236" w:type="dxa"/>
            <w:vAlign w:val="bottom"/>
          </w:tcPr>
          <w:p w14:paraId="33E2F3C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</w:tcPr>
          <w:p w14:paraId="24AFDFD5" w14:textId="691DA784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41 </w:t>
            </w:r>
          </w:p>
        </w:tc>
        <w:tc>
          <w:tcPr>
            <w:tcW w:w="236" w:type="dxa"/>
            <w:vAlign w:val="bottom"/>
          </w:tcPr>
          <w:p w14:paraId="0A2AB87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hideMark/>
          </w:tcPr>
          <w:p w14:paraId="23F4392D" w14:textId="09E8DA4A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20 </w:t>
            </w:r>
          </w:p>
        </w:tc>
        <w:tc>
          <w:tcPr>
            <w:tcW w:w="236" w:type="dxa"/>
            <w:vAlign w:val="bottom"/>
          </w:tcPr>
          <w:p w14:paraId="6B423BC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6FD1A1C" w14:textId="5532CC22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1,13</w:t>
            </w:r>
            <w:r w:rsidR="00D01A95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6DFA115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vAlign w:val="bottom"/>
            <w:hideMark/>
          </w:tcPr>
          <w:p w14:paraId="1C334E3D" w14:textId="604B7A88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1,487</w:t>
            </w:r>
          </w:p>
        </w:tc>
      </w:tr>
      <w:tr w:rsidR="00786CD6" w:rsidRPr="00EF0DA5" w14:paraId="2B99C37C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6AF8A88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0671CD6" w14:textId="0D0B53D1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384 </w:t>
            </w:r>
          </w:p>
        </w:tc>
        <w:tc>
          <w:tcPr>
            <w:tcW w:w="237" w:type="dxa"/>
            <w:noWrap/>
          </w:tcPr>
          <w:p w14:paraId="6ECA221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89EEB2" w14:textId="3ECF609A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355</w:t>
            </w:r>
          </w:p>
        </w:tc>
        <w:tc>
          <w:tcPr>
            <w:tcW w:w="237" w:type="dxa"/>
            <w:noWrap/>
            <w:vAlign w:val="bottom"/>
          </w:tcPr>
          <w:p w14:paraId="5596FAB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CB5A4" w14:textId="1223ED3E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345 </w:t>
            </w:r>
          </w:p>
        </w:tc>
        <w:tc>
          <w:tcPr>
            <w:tcW w:w="236" w:type="dxa"/>
          </w:tcPr>
          <w:p w14:paraId="14711DC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06D41" w14:textId="3B5ECAFA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398</w:t>
            </w:r>
          </w:p>
        </w:tc>
        <w:tc>
          <w:tcPr>
            <w:tcW w:w="239" w:type="dxa"/>
            <w:vAlign w:val="bottom"/>
          </w:tcPr>
          <w:p w14:paraId="09BC2A2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2AA2EAE" w14:textId="5C307394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235 </w:t>
            </w:r>
          </w:p>
        </w:tc>
        <w:tc>
          <w:tcPr>
            <w:tcW w:w="236" w:type="dxa"/>
            <w:noWrap/>
            <w:vAlign w:val="bottom"/>
          </w:tcPr>
          <w:p w14:paraId="25CD7D23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467CD5" w14:textId="620DC3EF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217 </w:t>
            </w:r>
          </w:p>
        </w:tc>
        <w:tc>
          <w:tcPr>
            <w:tcW w:w="236" w:type="dxa"/>
            <w:noWrap/>
            <w:vAlign w:val="bottom"/>
          </w:tcPr>
          <w:p w14:paraId="462FDE6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5740C41" w14:textId="4FC5CEDD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370 </w:t>
            </w:r>
          </w:p>
        </w:tc>
        <w:tc>
          <w:tcPr>
            <w:tcW w:w="236" w:type="dxa"/>
            <w:noWrap/>
            <w:vAlign w:val="bottom"/>
          </w:tcPr>
          <w:p w14:paraId="4006F69A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2F3561" w14:textId="34388048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357 </w:t>
            </w:r>
          </w:p>
        </w:tc>
        <w:tc>
          <w:tcPr>
            <w:tcW w:w="236" w:type="dxa"/>
            <w:vAlign w:val="bottom"/>
          </w:tcPr>
          <w:p w14:paraId="3C1FB65C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3C562" w14:textId="75C7E92A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D01A95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0D811E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338178" w14:textId="3130A0EE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2EFA951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550B1" w14:textId="31B06332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149 </w:t>
            </w:r>
          </w:p>
        </w:tc>
        <w:tc>
          <w:tcPr>
            <w:tcW w:w="236" w:type="dxa"/>
            <w:vAlign w:val="bottom"/>
          </w:tcPr>
          <w:p w14:paraId="3E6573E3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1BA048" w14:textId="530CD53F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126 </w:t>
            </w:r>
          </w:p>
        </w:tc>
        <w:tc>
          <w:tcPr>
            <w:tcW w:w="236" w:type="dxa"/>
            <w:vAlign w:val="bottom"/>
          </w:tcPr>
          <w:p w14:paraId="1FE0DBA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3672" w14:textId="0520977D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1,486 </w:t>
            </w:r>
          </w:p>
        </w:tc>
        <w:tc>
          <w:tcPr>
            <w:tcW w:w="236" w:type="dxa"/>
            <w:vAlign w:val="bottom"/>
          </w:tcPr>
          <w:p w14:paraId="232D688A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047A8" w14:textId="15DB2575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1,457</w:t>
            </w:r>
          </w:p>
        </w:tc>
      </w:tr>
      <w:tr w:rsidR="00786CD6" w:rsidRPr="00EF0DA5" w14:paraId="044DAE7E" w14:textId="77777777" w:rsidTr="00786CD6">
        <w:trPr>
          <w:trHeight w:val="20"/>
        </w:trPr>
        <w:tc>
          <w:tcPr>
            <w:tcW w:w="2411" w:type="dxa"/>
            <w:noWrap/>
            <w:vAlign w:val="bottom"/>
            <w:hideMark/>
          </w:tcPr>
          <w:p w14:paraId="44ED428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D1D8CF4" w14:textId="57E25790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609 </w:t>
            </w:r>
          </w:p>
        </w:tc>
        <w:tc>
          <w:tcPr>
            <w:tcW w:w="237" w:type="dxa"/>
            <w:noWrap/>
          </w:tcPr>
          <w:p w14:paraId="51B5660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3717D7E9" w14:textId="1A2CC890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523</w:t>
            </w:r>
          </w:p>
        </w:tc>
        <w:tc>
          <w:tcPr>
            <w:tcW w:w="237" w:type="dxa"/>
            <w:noWrap/>
          </w:tcPr>
          <w:p w14:paraId="28C2D66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A8995E" w14:textId="4316F722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355 </w:t>
            </w:r>
          </w:p>
        </w:tc>
        <w:tc>
          <w:tcPr>
            <w:tcW w:w="236" w:type="dxa"/>
          </w:tcPr>
          <w:p w14:paraId="40108477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B6907D" w14:textId="02897DC4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400</w:t>
            </w:r>
          </w:p>
        </w:tc>
        <w:tc>
          <w:tcPr>
            <w:tcW w:w="239" w:type="dxa"/>
          </w:tcPr>
          <w:p w14:paraId="7AD1DB4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5FD64B1F" w14:textId="6FAA6E6A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235</w:t>
            </w:r>
          </w:p>
        </w:tc>
        <w:tc>
          <w:tcPr>
            <w:tcW w:w="236" w:type="dxa"/>
            <w:noWrap/>
          </w:tcPr>
          <w:p w14:paraId="3B0CC8BE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747DEAC0" w14:textId="4E21FED9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218</w:t>
            </w:r>
          </w:p>
        </w:tc>
        <w:tc>
          <w:tcPr>
            <w:tcW w:w="236" w:type="dxa"/>
            <w:noWrap/>
          </w:tcPr>
          <w:p w14:paraId="1DA3BDC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DB3BEFA" w14:textId="093A9A7C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438 </w:t>
            </w:r>
          </w:p>
        </w:tc>
        <w:tc>
          <w:tcPr>
            <w:tcW w:w="236" w:type="dxa"/>
            <w:noWrap/>
          </w:tcPr>
          <w:p w14:paraId="63B24E31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hideMark/>
          </w:tcPr>
          <w:p w14:paraId="4A6E91AE" w14:textId="035E92CB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362</w:t>
            </w:r>
          </w:p>
        </w:tc>
        <w:tc>
          <w:tcPr>
            <w:tcW w:w="236" w:type="dxa"/>
          </w:tcPr>
          <w:p w14:paraId="0ED79EEC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88DFE" w14:textId="3488C446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</w:t>
            </w:r>
            <w:r w:rsidR="00D01A95"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</w:tcPr>
          <w:p w14:paraId="5A6BFCF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D4C308" w14:textId="1C292CF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1,295</w:t>
            </w:r>
          </w:p>
        </w:tc>
        <w:tc>
          <w:tcPr>
            <w:tcW w:w="236" w:type="dxa"/>
          </w:tcPr>
          <w:p w14:paraId="2C4B08C3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BE83F" w14:textId="72AEC809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190 </w:t>
            </w:r>
          </w:p>
        </w:tc>
        <w:tc>
          <w:tcPr>
            <w:tcW w:w="236" w:type="dxa"/>
          </w:tcPr>
          <w:p w14:paraId="592996B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871464" w14:textId="594F601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236" w:type="dxa"/>
          </w:tcPr>
          <w:p w14:paraId="7825FF1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903FA" w14:textId="35C68B2B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2,62</w:t>
            </w:r>
            <w:r w:rsidR="00D01A95"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28DA852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341D1C" w14:textId="36C57110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2,944</w:t>
            </w:r>
          </w:p>
        </w:tc>
      </w:tr>
      <w:tr w:rsidR="00695832" w:rsidRPr="00EF0DA5" w14:paraId="15E569E1" w14:textId="77777777" w:rsidTr="00786CD6">
        <w:trPr>
          <w:trHeight w:val="20"/>
        </w:trPr>
        <w:tc>
          <w:tcPr>
            <w:tcW w:w="2411" w:type="dxa"/>
            <w:noWrap/>
            <w:vAlign w:val="bottom"/>
          </w:tcPr>
          <w:p w14:paraId="332BB9C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F83660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EEF019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21D349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0577F8F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973A0D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29AFD82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FC3693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4CC670C8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3E17827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CB65A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507B0A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311C41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B9CD87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B28F77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DAB785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63453B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7D1AA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A73695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9CA97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D1CF31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5DB0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7D034C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8631C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C2F8312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C407C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C6C418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19B94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695832" w:rsidRPr="00EF0DA5" w14:paraId="793B0DAF" w14:textId="77777777" w:rsidTr="00786CD6">
        <w:trPr>
          <w:trHeight w:val="60"/>
        </w:trPr>
        <w:tc>
          <w:tcPr>
            <w:tcW w:w="2411" w:type="dxa"/>
            <w:noWrap/>
            <w:vAlign w:val="bottom"/>
            <w:hideMark/>
          </w:tcPr>
          <w:p w14:paraId="1D1BA01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47D9C43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084A13E2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94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0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</w:tcPr>
          <w:p w14:paraId="77FC5B8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50878A40" w14:textId="77777777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1CE96FAA" w14:textId="219834B0" w:rsidR="00523621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(7)</w:t>
            </w:r>
          </w:p>
        </w:tc>
        <w:tc>
          <w:tcPr>
            <w:tcW w:w="237" w:type="dxa"/>
            <w:noWrap/>
          </w:tcPr>
          <w:p w14:paraId="426D86D4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7EDA4416" w14:textId="577AFC6C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7</w:t>
            </w:r>
          </w:p>
        </w:tc>
        <w:tc>
          <w:tcPr>
            <w:tcW w:w="237" w:type="dxa"/>
            <w:noWrap/>
            <w:vAlign w:val="bottom"/>
          </w:tcPr>
          <w:p w14:paraId="1672EE5D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1D2635" w14:textId="4607C266" w:rsidR="00695832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36" w:type="dxa"/>
          </w:tcPr>
          <w:p w14:paraId="43521E0D" w14:textId="77777777" w:rsidR="00695832" w:rsidRPr="00EF0DA5" w:rsidRDefault="00695832" w:rsidP="00EF0DA5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4057AEBE" w14:textId="77777777" w:rsidR="00695832" w:rsidRPr="00EF0DA5" w:rsidRDefault="00695832" w:rsidP="00EF0DA5">
            <w:pPr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  <w:p w14:paraId="624FABF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83560E" w14:textId="2AECF784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9" w:type="dxa"/>
            <w:vAlign w:val="bottom"/>
          </w:tcPr>
          <w:p w14:paraId="6289447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150404" w14:textId="32B995DA" w:rsidR="00695832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C47E56C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D391D27" w14:textId="3BBED0D6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noWrap/>
            <w:vAlign w:val="bottom"/>
          </w:tcPr>
          <w:p w14:paraId="53202E7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4A48300" w14:textId="500E73F8" w:rsidR="00695832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(17)</w:t>
            </w:r>
          </w:p>
        </w:tc>
        <w:tc>
          <w:tcPr>
            <w:tcW w:w="236" w:type="dxa"/>
            <w:noWrap/>
            <w:vAlign w:val="bottom"/>
          </w:tcPr>
          <w:p w14:paraId="064247B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7C5A0C7" w14:textId="6B458412" w:rsidR="00695832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19</w:t>
            </w:r>
          </w:p>
        </w:tc>
        <w:tc>
          <w:tcPr>
            <w:tcW w:w="236" w:type="dxa"/>
            <w:vAlign w:val="bottom"/>
          </w:tcPr>
          <w:p w14:paraId="33B5CAB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2E687B" w14:textId="3CC7DC17" w:rsidR="00695832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6F6B11A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90D469" w14:textId="6205043E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236" w:type="dxa"/>
            <w:vAlign w:val="bottom"/>
          </w:tcPr>
          <w:p w14:paraId="4431A88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1AD134" w14:textId="45A84773" w:rsidR="00695832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vAlign w:val="bottom"/>
          </w:tcPr>
          <w:p w14:paraId="5FD89E64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414EC1" w14:textId="2EE47F05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523621"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8</w:t>
            </w: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vAlign w:val="bottom"/>
          </w:tcPr>
          <w:p w14:paraId="2876EF3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5C41E84" w14:textId="50CF552F" w:rsidR="00695832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6" w:type="dxa"/>
            <w:vAlign w:val="bottom"/>
          </w:tcPr>
          <w:p w14:paraId="7FD3B2B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7C5E50" w14:textId="63952D51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188</w:t>
            </w:r>
          </w:p>
        </w:tc>
      </w:tr>
      <w:tr w:rsidR="00695832" w:rsidRPr="00EF0DA5" w14:paraId="0567FD53" w14:textId="77777777" w:rsidTr="00786CD6">
        <w:trPr>
          <w:trHeight w:val="20"/>
        </w:trPr>
        <w:tc>
          <w:tcPr>
            <w:tcW w:w="2411" w:type="dxa"/>
            <w:noWrap/>
            <w:vAlign w:val="bottom"/>
          </w:tcPr>
          <w:p w14:paraId="6988DEB2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D430B3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15D1B4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BECE50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A1B6D79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43A7AD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3848730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43397E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40176AF" w14:textId="77777777" w:rsidR="00695832" w:rsidRPr="00EF0DA5" w:rsidRDefault="00695832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32DE3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584624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BB7717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CD48EC3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75ADC7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A986416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44940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8F0C4C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BA3BD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E96ABBA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46EBBD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CCEA487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8A940D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55E9BBB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8902B8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839FFA5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113CA0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44F9E3E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D767B61" w14:textId="77777777" w:rsidR="00695832" w:rsidRPr="00EF0DA5" w:rsidRDefault="00695832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786CD6" w:rsidRPr="00EF0DA5" w14:paraId="14C13D9E" w14:textId="77777777" w:rsidTr="00786CD6">
        <w:trPr>
          <w:trHeight w:val="20"/>
        </w:trPr>
        <w:tc>
          <w:tcPr>
            <w:tcW w:w="2411" w:type="dxa"/>
            <w:noWrap/>
            <w:vAlign w:val="bottom"/>
          </w:tcPr>
          <w:p w14:paraId="784663A3" w14:textId="4AAEAC7B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3F695D73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4832DAB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1FDABC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5BB47A9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35D0BA25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381E081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488E7E25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1D8A1DA5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56A0125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5ED684E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0FC74F1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327F5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684B55B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23262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87C024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8715D81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001CD85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6DA31C3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257F9D0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BB77B8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390B5C3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3DD5FDC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5EB31F0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8BA8B3E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77C7D6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0DE29A07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493BC35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786CD6" w:rsidRPr="00EF0DA5" w14:paraId="5CB982E7" w14:textId="77777777" w:rsidTr="000F5FAE">
        <w:trPr>
          <w:trHeight w:val="20"/>
        </w:trPr>
        <w:tc>
          <w:tcPr>
            <w:tcW w:w="2411" w:type="dxa"/>
            <w:noWrap/>
            <w:vAlign w:val="bottom"/>
          </w:tcPr>
          <w:p w14:paraId="4E1AFB19" w14:textId="2A1BC101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ณ วันที่ </w:t>
            </w:r>
            <w:r w:rsidRPr="00EF0DA5">
              <w:rPr>
                <w:rFonts w:ascii="Angsana New" w:eastAsia="Times New Roman" w:hAnsi="Angsana New" w:hint="cs"/>
                <w:color w:val="000000"/>
                <w:sz w:val="24"/>
                <w:szCs w:val="24"/>
                <w:lang w:eastAsia="zh-CN"/>
              </w:rPr>
              <w:t xml:space="preserve">31 </w:t>
            </w:r>
            <w:r w:rsidRPr="00EF0DA5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มีนาคม 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6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04" w:type="dxa"/>
            <w:tcBorders>
              <w:left w:val="nil"/>
              <w:right w:val="nil"/>
            </w:tcBorders>
            <w:noWrap/>
            <w:vAlign w:val="bottom"/>
          </w:tcPr>
          <w:p w14:paraId="7C1FC3A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69A1A1C7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78C82D7A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14:paraId="3285878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</w:tcPr>
          <w:p w14:paraId="47ACF03A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088C506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</w:tcPr>
          <w:p w14:paraId="29FB5CDC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</w:tcPr>
          <w:p w14:paraId="2B262A0E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right w:val="nil"/>
            </w:tcBorders>
            <w:noWrap/>
            <w:vAlign w:val="bottom"/>
          </w:tcPr>
          <w:p w14:paraId="7228358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B9A38B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67F633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00EAD9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5E266DE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353B813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noWrap/>
            <w:vAlign w:val="bottom"/>
          </w:tcPr>
          <w:p w14:paraId="3DC9735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745B950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right w:val="nil"/>
            </w:tcBorders>
          </w:tcPr>
          <w:p w14:paraId="7871CB2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08C1A5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right w:val="nil"/>
            </w:tcBorders>
          </w:tcPr>
          <w:p w14:paraId="59DB873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5DE723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right w:val="nil"/>
            </w:tcBorders>
            <w:vAlign w:val="bottom"/>
          </w:tcPr>
          <w:p w14:paraId="51D074C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451CFD77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</w:tcPr>
          <w:p w14:paraId="04348BC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EE3516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21B766F1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13F4E2C7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right w:val="nil"/>
            </w:tcBorders>
            <w:vAlign w:val="bottom"/>
          </w:tcPr>
          <w:p w14:paraId="34AC9AC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786CD6" w:rsidRPr="00EF0DA5" w14:paraId="22D6CE42" w14:textId="77777777" w:rsidTr="000F5FAE">
        <w:trPr>
          <w:trHeight w:val="20"/>
        </w:trPr>
        <w:tc>
          <w:tcPr>
            <w:tcW w:w="2411" w:type="dxa"/>
            <w:noWrap/>
            <w:vAlign w:val="bottom"/>
          </w:tcPr>
          <w:p w14:paraId="53DFB8E0" w14:textId="05C8006F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5</w:t>
            </w:r>
          </w:p>
        </w:tc>
        <w:tc>
          <w:tcPr>
            <w:tcW w:w="70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C444DD" w14:textId="67471720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2,807</w:t>
            </w:r>
          </w:p>
        </w:tc>
        <w:tc>
          <w:tcPr>
            <w:tcW w:w="237" w:type="dxa"/>
            <w:noWrap/>
            <w:vAlign w:val="bottom"/>
          </w:tcPr>
          <w:p w14:paraId="2C92A3C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0A307A8" w14:textId="0B284E64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2,829</w:t>
            </w:r>
          </w:p>
        </w:tc>
        <w:tc>
          <w:tcPr>
            <w:tcW w:w="237" w:type="dxa"/>
            <w:noWrap/>
            <w:vAlign w:val="bottom"/>
          </w:tcPr>
          <w:p w14:paraId="5969682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CD1B8" w14:textId="0C40CE60" w:rsidR="00786CD6" w:rsidRPr="00EF0DA5" w:rsidRDefault="00523621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1,573</w:t>
            </w:r>
          </w:p>
        </w:tc>
        <w:tc>
          <w:tcPr>
            <w:tcW w:w="236" w:type="dxa"/>
          </w:tcPr>
          <w:p w14:paraId="3B9652DD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F5CC05" w14:textId="24540FB2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1,513</w:t>
            </w:r>
          </w:p>
        </w:tc>
        <w:tc>
          <w:tcPr>
            <w:tcW w:w="239" w:type="dxa"/>
            <w:vAlign w:val="bottom"/>
          </w:tcPr>
          <w:p w14:paraId="40A0863A" w14:textId="77777777" w:rsidR="00786CD6" w:rsidRPr="00EF0DA5" w:rsidRDefault="00786CD6" w:rsidP="00EF0DA5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4A3190" w14:textId="19B7871D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624</w:t>
            </w:r>
          </w:p>
        </w:tc>
        <w:tc>
          <w:tcPr>
            <w:tcW w:w="236" w:type="dxa"/>
            <w:noWrap/>
            <w:vAlign w:val="bottom"/>
          </w:tcPr>
          <w:p w14:paraId="5E5C60F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901B788" w14:textId="0EDDC82E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649</w:t>
            </w:r>
          </w:p>
        </w:tc>
        <w:tc>
          <w:tcPr>
            <w:tcW w:w="236" w:type="dxa"/>
            <w:noWrap/>
            <w:vAlign w:val="bottom"/>
          </w:tcPr>
          <w:p w14:paraId="71EAAC47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2E011C2" w14:textId="0AAA6D8F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1,722</w:t>
            </w:r>
          </w:p>
        </w:tc>
        <w:tc>
          <w:tcPr>
            <w:tcW w:w="236" w:type="dxa"/>
            <w:noWrap/>
            <w:vAlign w:val="bottom"/>
          </w:tcPr>
          <w:p w14:paraId="791623F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16E37BB" w14:textId="5C742C00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</w:t>
            </w:r>
            <w:r w:rsidR="00523621" w:rsidRPr="00EF0DA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839</w:t>
            </w:r>
          </w:p>
        </w:tc>
        <w:tc>
          <w:tcPr>
            <w:tcW w:w="236" w:type="dxa"/>
            <w:vAlign w:val="bottom"/>
          </w:tcPr>
          <w:p w14:paraId="5C5CF6F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7A7EF9" w14:textId="5E9937B5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1,7</w:t>
            </w:r>
            <w:r w:rsidR="00D01A95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36" w:type="dxa"/>
            <w:vAlign w:val="bottom"/>
          </w:tcPr>
          <w:p w14:paraId="7766073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2FFDC9" w14:textId="079B60C1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1,924</w:t>
            </w:r>
          </w:p>
        </w:tc>
        <w:tc>
          <w:tcPr>
            <w:tcW w:w="236" w:type="dxa"/>
            <w:vAlign w:val="bottom"/>
          </w:tcPr>
          <w:p w14:paraId="6C27C70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0B74E4" w14:textId="2848DBD4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961</w:t>
            </w:r>
          </w:p>
        </w:tc>
        <w:tc>
          <w:tcPr>
            <w:tcW w:w="236" w:type="dxa"/>
            <w:vAlign w:val="bottom"/>
          </w:tcPr>
          <w:p w14:paraId="4B9039C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045C4E" w14:textId="3CB758D0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1,062</w:t>
            </w:r>
          </w:p>
        </w:tc>
        <w:tc>
          <w:tcPr>
            <w:tcW w:w="236" w:type="dxa"/>
          </w:tcPr>
          <w:p w14:paraId="7D56093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AC0D3E" w14:textId="7355835A" w:rsidR="00786CD6" w:rsidRPr="00EF0DA5" w:rsidRDefault="0052362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9,</w:t>
            </w:r>
            <w:r w:rsidR="00D01A95"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444</w:t>
            </w:r>
          </w:p>
        </w:tc>
        <w:tc>
          <w:tcPr>
            <w:tcW w:w="236" w:type="dxa"/>
          </w:tcPr>
          <w:p w14:paraId="2B84FF6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460FBF" w14:textId="48271C5E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00" w:right="-13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EF0DA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9,816</w:t>
            </w:r>
          </w:p>
        </w:tc>
      </w:tr>
    </w:tbl>
    <w:p w14:paraId="7335FA71" w14:textId="77777777" w:rsidR="00347969" w:rsidRPr="00EF0DA5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ECE4F2" w14:textId="1440B193" w:rsidR="00B26B55" w:rsidRPr="00EF0DA5" w:rsidRDefault="00347969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B26B55" w:rsidRPr="00EF0DA5" w:rsidSect="002B21A9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F0DA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8"/>
        <w:gridCol w:w="1323"/>
        <w:gridCol w:w="270"/>
        <w:gridCol w:w="1323"/>
      </w:tblGrid>
      <w:tr w:rsidR="00B74B40" w:rsidRPr="00EF0DA5" w14:paraId="11C01A11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27F28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5CC52242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B74B40" w:rsidRPr="00EF0DA5" w14:paraId="1AB954B0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4BAB9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EF0DA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31 </w:t>
            </w:r>
            <w:r w:rsidRPr="00EF0DA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มีนาคม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D6BF5B1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1BD60C5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9361466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2565</w:t>
            </w:r>
          </w:p>
        </w:tc>
      </w:tr>
      <w:tr w:rsidR="00B74B40" w:rsidRPr="00EF0DA5" w14:paraId="1D7E04CE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F2B04A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4361E43E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EF0DA5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ล้านบาท)</w:t>
            </w:r>
          </w:p>
        </w:tc>
      </w:tr>
      <w:tr w:rsidR="00B74B40" w:rsidRPr="00EF0DA5" w14:paraId="07CEBF14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03FE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2916" w:type="dxa"/>
            <w:gridSpan w:val="3"/>
            <w:shd w:val="clear" w:color="auto" w:fill="auto"/>
            <w:vAlign w:val="bottom"/>
          </w:tcPr>
          <w:p w14:paraId="1E24E0BF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B74B40" w:rsidRPr="00EF0DA5" w14:paraId="2B64715B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524E1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BE49193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AB172F7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64946145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86CD6" w:rsidRPr="00EF0DA5" w14:paraId="681C1A7B" w14:textId="77777777" w:rsidTr="00022974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D6901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323" w:type="dxa"/>
            <w:shd w:val="clear" w:color="auto" w:fill="auto"/>
          </w:tcPr>
          <w:p w14:paraId="65922700" w14:textId="179B1A88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296</w:t>
            </w:r>
          </w:p>
        </w:tc>
        <w:tc>
          <w:tcPr>
            <w:tcW w:w="270" w:type="dxa"/>
            <w:shd w:val="clear" w:color="auto" w:fill="auto"/>
          </w:tcPr>
          <w:p w14:paraId="32EF0A7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7711415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347</w:t>
            </w:r>
          </w:p>
        </w:tc>
      </w:tr>
      <w:tr w:rsidR="00786CD6" w:rsidRPr="00EF0DA5" w14:paraId="22247526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CB0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อุปกรณ์เทคโนโลยีและอื่น ๆ</w:t>
            </w:r>
          </w:p>
        </w:tc>
        <w:tc>
          <w:tcPr>
            <w:tcW w:w="1323" w:type="dxa"/>
            <w:shd w:val="clear" w:color="auto" w:fill="auto"/>
          </w:tcPr>
          <w:p w14:paraId="7FE8DBE5" w14:textId="196A21B0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68</w:t>
            </w:r>
          </w:p>
        </w:tc>
        <w:tc>
          <w:tcPr>
            <w:tcW w:w="270" w:type="dxa"/>
            <w:shd w:val="clear" w:color="auto" w:fill="auto"/>
          </w:tcPr>
          <w:p w14:paraId="2348EE0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FE07CE7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786CD6" w:rsidRPr="00EF0DA5" w14:paraId="507044A2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EF45D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323" w:type="dxa"/>
            <w:shd w:val="clear" w:color="auto" w:fill="auto"/>
          </w:tcPr>
          <w:p w14:paraId="31E19184" w14:textId="271CDD7F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358</w:t>
            </w:r>
          </w:p>
        </w:tc>
        <w:tc>
          <w:tcPr>
            <w:tcW w:w="270" w:type="dxa"/>
            <w:shd w:val="clear" w:color="auto" w:fill="auto"/>
          </w:tcPr>
          <w:p w14:paraId="3598470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E8A0D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312</w:t>
            </w:r>
          </w:p>
        </w:tc>
      </w:tr>
      <w:tr w:rsidR="00786CD6" w:rsidRPr="00EF0DA5" w14:paraId="182772F3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5C87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323" w:type="dxa"/>
            <w:shd w:val="clear" w:color="auto" w:fill="auto"/>
          </w:tcPr>
          <w:p w14:paraId="3EE8D10E" w14:textId="7DAE69C6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205</w:t>
            </w:r>
          </w:p>
        </w:tc>
        <w:tc>
          <w:tcPr>
            <w:tcW w:w="270" w:type="dxa"/>
            <w:shd w:val="clear" w:color="auto" w:fill="auto"/>
          </w:tcPr>
          <w:p w14:paraId="04A8CCB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AC379E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220</w:t>
            </w:r>
          </w:p>
        </w:tc>
      </w:tr>
      <w:tr w:rsidR="00786CD6" w:rsidRPr="00EF0DA5" w14:paraId="34BD8246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18F52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บริการอื่น ๆ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6B941BB9" w14:textId="52B4D078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90</w:t>
            </w:r>
          </w:p>
        </w:tc>
        <w:tc>
          <w:tcPr>
            <w:tcW w:w="270" w:type="dxa"/>
            <w:shd w:val="clear" w:color="auto" w:fill="auto"/>
          </w:tcPr>
          <w:p w14:paraId="2BF8675E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24EF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91</w:t>
            </w:r>
          </w:p>
        </w:tc>
      </w:tr>
      <w:tr w:rsidR="00786CD6" w:rsidRPr="00EF0DA5" w14:paraId="625610FA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B982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949D7" w14:textId="2A8530FB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1,017</w:t>
            </w:r>
          </w:p>
        </w:tc>
        <w:tc>
          <w:tcPr>
            <w:tcW w:w="270" w:type="dxa"/>
            <w:shd w:val="clear" w:color="auto" w:fill="auto"/>
          </w:tcPr>
          <w:p w14:paraId="28A29AFE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20CC9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976</w:t>
            </w:r>
          </w:p>
        </w:tc>
      </w:tr>
      <w:tr w:rsidR="00B74B40" w:rsidRPr="00EF0DA5" w14:paraId="64C5A620" w14:textId="77777777" w:rsidTr="007872B2">
        <w:trPr>
          <w:trHeight w:val="40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62948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</w:tcPr>
          <w:p w14:paraId="24FA61A9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815435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8377D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16"/>
                <w:szCs w:val="16"/>
                <w:lang w:eastAsia="zh-CN"/>
              </w:rPr>
            </w:pPr>
          </w:p>
        </w:tc>
      </w:tr>
      <w:tr w:rsidR="00B74B40" w:rsidRPr="00EF0DA5" w14:paraId="1E55D0F0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31329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882D732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E86880F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A1E7AB2" w14:textId="77777777" w:rsidR="00B74B40" w:rsidRPr="00EF0DA5" w:rsidRDefault="00B74B4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86CD6" w:rsidRPr="00EF0DA5" w14:paraId="5629BAE1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D4B98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1323" w:type="dxa"/>
            <w:shd w:val="clear" w:color="auto" w:fill="auto"/>
          </w:tcPr>
          <w:p w14:paraId="138A0034" w14:textId="7A93D664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593</w:t>
            </w:r>
          </w:p>
        </w:tc>
        <w:tc>
          <w:tcPr>
            <w:tcW w:w="270" w:type="dxa"/>
            <w:shd w:val="clear" w:color="auto" w:fill="auto"/>
          </w:tcPr>
          <w:p w14:paraId="303699A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39B0FEB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581</w:t>
            </w:r>
          </w:p>
        </w:tc>
      </w:tr>
      <w:tr w:rsidR="00786CD6" w:rsidRPr="00EF0DA5" w14:paraId="16B16D21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32D3F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11B85C2" w14:textId="1494C639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424</w:t>
            </w:r>
          </w:p>
        </w:tc>
        <w:tc>
          <w:tcPr>
            <w:tcW w:w="270" w:type="dxa"/>
            <w:shd w:val="clear" w:color="auto" w:fill="auto"/>
          </w:tcPr>
          <w:p w14:paraId="37E71BF9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8F7A6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395</w:t>
            </w:r>
          </w:p>
        </w:tc>
      </w:tr>
      <w:tr w:rsidR="00786CD6" w:rsidRPr="00EF0DA5" w14:paraId="73149D44" w14:textId="77777777" w:rsidTr="007872B2">
        <w:trPr>
          <w:trHeight w:val="375"/>
        </w:trPr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44BF4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295A0" w14:textId="5D6EB14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1,017</w:t>
            </w:r>
          </w:p>
        </w:tc>
        <w:tc>
          <w:tcPr>
            <w:tcW w:w="270" w:type="dxa"/>
            <w:shd w:val="clear" w:color="auto" w:fill="auto"/>
          </w:tcPr>
          <w:p w14:paraId="53C2E7A0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CD06B" w14:textId="77777777" w:rsidR="00786CD6" w:rsidRPr="00EF0DA5" w:rsidRDefault="00786CD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976</w:t>
            </w:r>
          </w:p>
        </w:tc>
      </w:tr>
    </w:tbl>
    <w:p w14:paraId="617A69E2" w14:textId="77777777" w:rsidR="00B74B40" w:rsidRPr="00EF0DA5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43BDA7E1" w14:textId="6FE93A9C" w:rsidR="00B74B40" w:rsidRPr="00EF0DA5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EF0DA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EF0DA5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EF0DA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EF0DA5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EF0DA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0D53154A" w14:textId="77777777" w:rsidR="00B74B40" w:rsidRPr="00EF0DA5" w:rsidRDefault="00B74B4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920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6"/>
        <w:gridCol w:w="984"/>
        <w:gridCol w:w="255"/>
        <w:gridCol w:w="1016"/>
        <w:gridCol w:w="255"/>
        <w:gridCol w:w="984"/>
        <w:gridCol w:w="261"/>
        <w:gridCol w:w="1016"/>
      </w:tblGrid>
      <w:tr w:rsidR="00B70212" w:rsidRPr="00EF0DA5" w14:paraId="4B242E91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7E52B9D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bookmarkStart w:id="6" w:name="_Hlk130398308"/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C72005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0212" w:rsidRPr="00EF0DA5" w14:paraId="08A3D5F2" w14:textId="77777777" w:rsidTr="005E6A60">
        <w:trPr>
          <w:trHeight w:val="434"/>
        </w:trPr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461B46D8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473DE0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01D763F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54E0763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7E12CC" w14:textId="1674227A" w:rsidR="00B70212" w:rsidRPr="00EF0DA5" w:rsidRDefault="00B70212" w:rsidP="00EF0DA5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B70212" w:rsidRPr="00EF0DA5" w14:paraId="2ED67F2D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10534A32" w14:textId="168BACC8" w:rsidR="00B70212" w:rsidRPr="00EF0DA5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EF0DA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EF0DA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EF0DA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E2178" w:rsidRPr="00EF0DA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3E2178" w:rsidRPr="00EF0DA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6520E81" w14:textId="41AD45A6" w:rsidR="00B70212" w:rsidRPr="00EF0DA5" w:rsidRDefault="002B557C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503651B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E4AB718" w14:textId="55CE6C5E" w:rsidR="00B70212" w:rsidRPr="00EF0DA5" w:rsidRDefault="002B557C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35ED7FB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8907DDE" w14:textId="51A35664" w:rsidR="00B70212" w:rsidRPr="00EF0DA5" w:rsidRDefault="002B557C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2566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A3984A4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BA25CFF" w14:textId="44CE1279" w:rsidR="00B70212" w:rsidRPr="00EF0DA5" w:rsidRDefault="002B557C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B70212" w:rsidRPr="00EF0DA5" w14:paraId="18E6415C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75D9A155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0F3EBA" w14:textId="77777777" w:rsidR="00B70212" w:rsidRPr="00EF0DA5" w:rsidRDefault="00B70212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5243" w:rsidRPr="00EF0DA5" w14:paraId="6A93ED1E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62D74" w14:textId="116D66D8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EEA9C78" w14:textId="015498F0" w:rsidR="007E5243" w:rsidRPr="00EF0DA5" w:rsidRDefault="0052362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2,77</w:t>
            </w:r>
            <w:r w:rsidR="00D01A95" w:rsidRPr="00EF0DA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981A5EC" w14:textId="77777777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DC7322A" w14:textId="40CFD676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3,140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C5086" w14:textId="77777777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9E14C" w14:textId="373D030E" w:rsidR="007E5243" w:rsidRPr="00EF0DA5" w:rsidRDefault="005E6A6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4F86D" w14:textId="77777777" w:rsidR="007E5243" w:rsidRPr="00EF0DA5" w:rsidRDefault="007E524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B42F1" w14:textId="286A9ADA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188</w:t>
            </w:r>
          </w:p>
        </w:tc>
      </w:tr>
      <w:tr w:rsidR="007E5243" w:rsidRPr="00EF0DA5" w14:paraId="45565B9C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47FC825F" w14:textId="3B573569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D22549F" w14:textId="706AA19D" w:rsidR="007E5243" w:rsidRPr="00EF0DA5" w:rsidRDefault="0052362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(153)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91536FE" w14:textId="77777777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DEBA94E" w14:textId="00633C5F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(196)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4CAF8EB" w14:textId="77777777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9BC1247" w14:textId="00CD5A80" w:rsidR="007E5243" w:rsidRPr="00EF0DA5" w:rsidRDefault="005E6A6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F1635DD" w14:textId="77777777" w:rsidR="007E5243" w:rsidRPr="00EF0DA5" w:rsidRDefault="007E524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21D33BB" w14:textId="10EB6F42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(43)</w:t>
            </w:r>
          </w:p>
        </w:tc>
      </w:tr>
      <w:tr w:rsidR="007E5243" w:rsidRPr="00EF0DA5" w14:paraId="49AD5DB9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1D053EE0" w14:textId="35F9227B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D49CAA0" w14:textId="77777777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2EF3F41" w14:textId="77777777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F5A8670" w14:textId="77777777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EE4711E" w14:textId="77777777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D4849C" w14:textId="77777777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FF02020" w14:textId="77777777" w:rsidR="007E5243" w:rsidRPr="00EF0DA5" w:rsidRDefault="007E524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A0D4217" w14:textId="77777777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5243" w:rsidRPr="00EF0DA5" w14:paraId="50ABD81C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1AF1553B" w14:textId="44F55698" w:rsidR="007E5243" w:rsidRPr="00EF0DA5" w:rsidRDefault="007E5243" w:rsidP="00EF0DA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75F75CD" w14:textId="45C70583" w:rsidR="007E5243" w:rsidRPr="00EF0DA5" w:rsidRDefault="00523621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4370A3E" w14:textId="77777777" w:rsidR="007E5243" w:rsidRPr="00EF0DA5" w:rsidRDefault="007E5243" w:rsidP="00EF0DA5">
            <w:pPr>
              <w:tabs>
                <w:tab w:val="clear" w:pos="680"/>
                <w:tab w:val="left" w:pos="540"/>
                <w:tab w:val="decimal" w:pos="70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E90E562" w14:textId="7A0FB145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7BCB9EB" w14:textId="77777777" w:rsidR="007E5243" w:rsidRPr="00EF0DA5" w:rsidRDefault="007E5243" w:rsidP="00EF0DA5">
            <w:pPr>
              <w:tabs>
                <w:tab w:val="clear" w:pos="680"/>
                <w:tab w:val="left" w:pos="540"/>
                <w:tab w:val="decimal" w:pos="70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E3533A0" w14:textId="13E90EDA" w:rsidR="007E5243" w:rsidRPr="00EF0DA5" w:rsidRDefault="005E6A6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A0A775E" w14:textId="77777777" w:rsidR="007E5243" w:rsidRPr="00EF0DA5" w:rsidRDefault="007E524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E91F689" w14:textId="35F2082D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7E5243" w:rsidRPr="00EF0DA5" w14:paraId="77C86D66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B8E8B0D" w14:textId="32B13558" w:rsidR="007E5243" w:rsidRPr="00EF0DA5" w:rsidRDefault="007E5243" w:rsidP="00EF0DA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6796C9B" w14:textId="1A6BDFB0" w:rsidR="007E5243" w:rsidRPr="00EF0DA5" w:rsidRDefault="00D01A9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B484BF5" w14:textId="77777777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F969AB7" w14:textId="47109D14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FBA5ED4" w14:textId="77777777" w:rsidR="007E5243" w:rsidRPr="00EF0DA5" w:rsidRDefault="007E5243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D4F110" w14:textId="09011BE9" w:rsidR="007E5243" w:rsidRPr="00EF0DA5" w:rsidRDefault="00D01A95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330CB01" w14:textId="77777777" w:rsidR="007E5243" w:rsidRPr="00EF0DA5" w:rsidRDefault="007E524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1E8B730" w14:textId="5E16F312" w:rsidR="007E5243" w:rsidRPr="00EF0DA5" w:rsidRDefault="007E524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8F23AF" w:rsidRPr="00EF0DA5" w14:paraId="43D93C46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2FB696ED" w14:textId="3F2BD8E9" w:rsidR="008F23AF" w:rsidRPr="00EF0DA5" w:rsidRDefault="008F23AF" w:rsidP="00EF0DA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C8DC9D" w14:textId="47F55EC4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6C436B2" w14:textId="77777777" w:rsidR="008F23AF" w:rsidRPr="00EF0DA5" w:rsidRDefault="008F23AF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0732554" w14:textId="102D4315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1C6BD91D" w14:textId="77777777" w:rsidR="008F23AF" w:rsidRPr="00EF0DA5" w:rsidRDefault="008F23AF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074FFF4" w14:textId="5C956233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(8</w:t>
            </w:r>
            <w:r w:rsidR="00D01A95" w:rsidRPr="00EF0DA5">
              <w:rPr>
                <w:rFonts w:ascii="Angsana New" w:hAnsi="Angsana New"/>
                <w:sz w:val="30"/>
                <w:szCs w:val="30"/>
              </w:rPr>
              <w:t>4)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38C2C59" w14:textId="77777777" w:rsidR="008F23AF" w:rsidRPr="00EF0DA5" w:rsidRDefault="008F23A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38E4426" w14:textId="33732757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(82)</w:t>
            </w:r>
          </w:p>
        </w:tc>
      </w:tr>
      <w:tr w:rsidR="008F23AF" w:rsidRPr="00EF0DA5" w14:paraId="32638676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6DC169F6" w14:textId="708F9F71" w:rsidR="008F23AF" w:rsidRPr="00EF0DA5" w:rsidRDefault="008F23AF" w:rsidP="00EF0DA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ของบริษัทร่วมและการร่วมค้า</w:t>
            </w:r>
            <w:r w:rsidRPr="00EF0DA5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EF0DA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0AFFB9" w14:textId="50E4B433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10131B4" w14:textId="77777777" w:rsidR="008F23AF" w:rsidRPr="00EF0DA5" w:rsidRDefault="008F23AF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C8389" w14:textId="70E1F5FF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7AEDAA3" w14:textId="77777777" w:rsidR="008F23AF" w:rsidRPr="00EF0DA5" w:rsidRDefault="008F23AF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67E14" w14:textId="27A71FF0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61F7719" w14:textId="77777777" w:rsidR="008F23AF" w:rsidRPr="00EF0DA5" w:rsidRDefault="008F23A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8A58B" w14:textId="51810E08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158</w:t>
            </w:r>
          </w:p>
        </w:tc>
      </w:tr>
      <w:tr w:rsidR="008F23AF" w:rsidRPr="00EF0DA5" w14:paraId="3944B511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2F2A22DA" w14:textId="72267806" w:rsidR="008F23AF" w:rsidRPr="00EF0DA5" w:rsidRDefault="008F23AF" w:rsidP="00EF0DA5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F0DA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7E014" w14:textId="48D780EE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</w:rPr>
              <w:t>2,629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DAC6C22" w14:textId="77777777" w:rsidR="008F23AF" w:rsidRPr="00EF0DA5" w:rsidRDefault="008F23AF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BD1A6A" w14:textId="0E7A02F4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</w:rPr>
              <w:t>2,947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3AB019D" w14:textId="77777777" w:rsidR="008F23AF" w:rsidRPr="00EF0DA5" w:rsidRDefault="008F23AF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69CB36" w14:textId="79D011F8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EF0DA5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FA5B507" w14:textId="77777777" w:rsidR="008F23AF" w:rsidRPr="00EF0DA5" w:rsidRDefault="008F23A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EA24A" w14:textId="3E4E544D" w:rsidR="008F23AF" w:rsidRPr="00EF0DA5" w:rsidRDefault="008F23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229</w:t>
            </w:r>
          </w:p>
        </w:tc>
      </w:tr>
      <w:tr w:rsidR="008F23AF" w:rsidRPr="00EF0DA5" w14:paraId="036FE0A3" w14:textId="77777777" w:rsidTr="005E6A60">
        <w:tc>
          <w:tcPr>
            <w:tcW w:w="4436" w:type="dxa"/>
            <w:tcBorders>
              <w:top w:val="nil"/>
              <w:left w:val="nil"/>
              <w:bottom w:val="nil"/>
              <w:right w:val="nil"/>
            </w:tcBorders>
          </w:tcPr>
          <w:p w14:paraId="4146C483" w14:textId="77777777" w:rsidR="008F23AF" w:rsidRPr="00EF0DA5" w:rsidRDefault="008F23AF" w:rsidP="00EF0DA5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EDAF6E" w14:textId="77777777" w:rsidR="008F23AF" w:rsidRPr="00EF0DA5" w:rsidRDefault="008F23AF" w:rsidP="00EF0DA5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bookmarkEnd w:id="6"/>
    </w:tbl>
    <w:p w14:paraId="25F789BF" w14:textId="77777777" w:rsidR="00EB217A" w:rsidRPr="00EF0DA5" w:rsidRDefault="00EB217A" w:rsidP="00EF0DA5">
      <w:pPr>
        <w:sectPr w:rsidR="00EB217A" w:rsidRPr="00EF0DA5" w:rsidSect="00EB217A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5FE1B5D" w14:textId="77777777" w:rsidR="00EB217A" w:rsidRPr="00EF0DA5" w:rsidRDefault="00EB217A" w:rsidP="00EF0DA5">
      <w:pPr>
        <w:sectPr w:rsidR="00EB217A" w:rsidRPr="00EF0DA5" w:rsidSect="00EB217A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pPr w:leftFromText="180" w:rightFromText="180" w:vertAnchor="text" w:horzAnchor="margin" w:tblpXSpec="center" w:tblpY="53"/>
        <w:tblW w:w="8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1"/>
        <w:gridCol w:w="872"/>
        <w:gridCol w:w="1352"/>
        <w:gridCol w:w="291"/>
        <w:gridCol w:w="1214"/>
      </w:tblGrid>
      <w:tr w:rsidR="00E9360F" w:rsidRPr="00EF0DA5" w14:paraId="176B2445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6A3E990D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7E828872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97FDD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9360F" w:rsidRPr="00EF0DA5" w14:paraId="033C8433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045B1C99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3664CF88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A65DA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2470A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B96" w14:textId="77777777" w:rsidR="00E9360F" w:rsidRPr="00EF0DA5" w:rsidRDefault="00E9360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9360F" w:rsidRPr="00EF0DA5" w14:paraId="51C00AAB" w14:textId="77777777" w:rsidTr="00035C1F">
        <w:trPr>
          <w:trHeight w:val="387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43A84FAD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B056DB4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E524F" w14:textId="4D1BD23E" w:rsidR="00E9360F" w:rsidRPr="00EF0DA5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68D8"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851D9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8F808" w14:textId="7C600E79" w:rsidR="00E9360F" w:rsidRPr="00EF0DA5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768D8"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9360F" w:rsidRPr="00EF0DA5" w14:paraId="09B66339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4F663210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1E9B77E4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324C4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9360F" w:rsidRPr="00EF0DA5" w14:paraId="57EEAC0A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35094A63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40779926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73B10D5" w14:textId="77777777" w:rsidR="00E9360F" w:rsidRPr="00EF0DA5" w:rsidRDefault="00E9360F" w:rsidP="00EF0D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001A6E7" w14:textId="77777777" w:rsidR="00E9360F" w:rsidRPr="00EF0DA5" w:rsidRDefault="00E9360F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1A6CB87F" w14:textId="77777777" w:rsidR="00E9360F" w:rsidRPr="00EF0DA5" w:rsidRDefault="00E9360F" w:rsidP="00EF0DA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A5E5A" w:rsidRPr="00EF0DA5" w14:paraId="26590523" w14:textId="77777777" w:rsidTr="00035C1F">
        <w:trPr>
          <w:trHeight w:val="387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7A4AD58B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3EF3480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2ABDE7D8" w14:textId="343B6F2C" w:rsidR="002A5E5A" w:rsidRPr="00EF0DA5" w:rsidRDefault="002A5E5A" w:rsidP="00EF0DA5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9,</w:t>
            </w:r>
            <w:r w:rsidR="00C67DAB"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52741F09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4BD786BE" w14:textId="0650ACDB" w:rsidR="002A5E5A" w:rsidRPr="00EF0DA5" w:rsidRDefault="002A5E5A" w:rsidP="00EF0DA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9,816</w:t>
            </w:r>
          </w:p>
        </w:tc>
      </w:tr>
      <w:tr w:rsidR="002A5E5A" w:rsidRPr="00EF0DA5" w14:paraId="31A776B5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4026C896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2AE9F72A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CBBC379" w14:textId="69CC0BD4" w:rsidR="002A5E5A" w:rsidRPr="00EF0DA5" w:rsidRDefault="002A5E5A" w:rsidP="00EF0DA5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2,836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A46E227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0C5EF346" w14:textId="14F34495" w:rsidR="002A5E5A" w:rsidRPr="00EF0DA5" w:rsidRDefault="002A5E5A" w:rsidP="00EF0DA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2,915</w:t>
            </w:r>
          </w:p>
        </w:tc>
      </w:tr>
      <w:tr w:rsidR="002A5E5A" w:rsidRPr="00EF0DA5" w14:paraId="300EB99C" w14:textId="77777777" w:rsidTr="00035C1F">
        <w:trPr>
          <w:trHeight w:val="387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0081D307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0F895BC8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2CFE4" w14:textId="2140935F" w:rsidR="002A5E5A" w:rsidRPr="00EF0DA5" w:rsidRDefault="002A5E5A" w:rsidP="00EF0DA5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1,6</w:t>
            </w:r>
            <w:r w:rsidR="00C67DAB"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523E20B3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9646F" w14:textId="733B6E0C" w:rsidR="002A5E5A" w:rsidRPr="00EF0DA5" w:rsidRDefault="002A5E5A" w:rsidP="00EF0DA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1,619</w:t>
            </w:r>
          </w:p>
        </w:tc>
      </w:tr>
      <w:tr w:rsidR="002A5E5A" w:rsidRPr="00EF0DA5" w14:paraId="3B1A0EC0" w14:textId="77777777" w:rsidTr="00035C1F">
        <w:trPr>
          <w:trHeight w:val="40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3FF373DB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79B07EC2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BCF64" w14:textId="3E80B40B" w:rsidR="002A5E5A" w:rsidRPr="00EF0DA5" w:rsidRDefault="002A5E5A" w:rsidP="00EF0DA5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13</w:t>
            </w:r>
            <w:r w:rsidR="006B465F"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,903</w:t>
            </w: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14FECFF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3B8EC" w14:textId="095451FC" w:rsidR="002A5E5A" w:rsidRPr="00EF0DA5" w:rsidRDefault="002A5E5A" w:rsidP="00EF0DA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14,350</w:t>
            </w:r>
          </w:p>
        </w:tc>
      </w:tr>
      <w:tr w:rsidR="002A5E5A" w:rsidRPr="00EF0DA5" w14:paraId="161F1C0D" w14:textId="77777777" w:rsidTr="002736C3">
        <w:trPr>
          <w:trHeight w:val="156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71B4AD7E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3B70C17F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BBEF63" w14:textId="77777777" w:rsidR="002A5E5A" w:rsidRPr="00EF0DA5" w:rsidRDefault="002A5E5A" w:rsidP="00EF0DA5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7DBA965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0FE480E" w14:textId="77777777" w:rsidR="002A5E5A" w:rsidRPr="00EF0DA5" w:rsidRDefault="002A5E5A" w:rsidP="00EF0DA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</w:tr>
      <w:tr w:rsidR="002A5E5A" w:rsidRPr="00EF0DA5" w14:paraId="2A157BB5" w14:textId="77777777" w:rsidTr="00035C1F">
        <w:trPr>
          <w:trHeight w:val="71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</w:tcPr>
          <w:p w14:paraId="4283E5D4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5914DE51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A19D46" w14:textId="2EE07E3D" w:rsidR="002A5E5A" w:rsidRPr="00EF0DA5" w:rsidRDefault="002A5E5A" w:rsidP="00EF0DA5">
            <w:pPr>
              <w:pStyle w:val="acctfourfigures"/>
              <w:tabs>
                <w:tab w:val="clear" w:pos="765"/>
                <w:tab w:val="decimal" w:pos="93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7,851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31B43B9" w14:textId="77777777" w:rsidR="002A5E5A" w:rsidRPr="00EF0DA5" w:rsidRDefault="002A5E5A" w:rsidP="00EF0DA5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801DA02" w14:textId="79F40408" w:rsidR="002A5E5A" w:rsidRPr="00EF0DA5" w:rsidRDefault="002A5E5A" w:rsidP="00EF0DA5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8,341</w:t>
            </w:r>
          </w:p>
        </w:tc>
      </w:tr>
    </w:tbl>
    <w:p w14:paraId="6B154C02" w14:textId="77777777" w:rsidR="00EB217A" w:rsidRPr="00EF0DA5" w:rsidRDefault="00EB217A" w:rsidP="00EF0DA5">
      <w:pPr>
        <w:rPr>
          <w:sz w:val="30"/>
          <w:szCs w:val="30"/>
        </w:rPr>
        <w:sectPr w:rsidR="00EB217A" w:rsidRPr="00EF0DA5" w:rsidSect="00EB217A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6E38A7E" w14:textId="77777777" w:rsidR="00035C1F" w:rsidRPr="00EF0DA5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4C79B8B0" w14:textId="56723837" w:rsidR="00035C1F" w:rsidRPr="00EF0DA5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74AF0DCD" w14:textId="77777777" w:rsidR="00035C1F" w:rsidRPr="00EF0DA5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CC"/>
          <w:sz w:val="14"/>
          <w:szCs w:val="14"/>
          <w:cs/>
        </w:rPr>
      </w:pPr>
    </w:p>
    <w:p w14:paraId="7AB177D1" w14:textId="77777777" w:rsidR="00035C1F" w:rsidRPr="00EF0DA5" w:rsidRDefault="00035C1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EF0DA5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Pr="00EF0DA5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EF0DA5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Pr="00EF0DA5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EF0DA5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07C1C682" w14:textId="14818759" w:rsidR="00B70212" w:rsidRPr="00EF0DA5" w:rsidRDefault="00B70212" w:rsidP="00EF0DA5">
      <w:pPr>
        <w:spacing w:line="240" w:lineRule="auto"/>
        <w:rPr>
          <w:sz w:val="20"/>
          <w:szCs w:val="20"/>
        </w:rPr>
      </w:pPr>
    </w:p>
    <w:p w14:paraId="73C2F287" w14:textId="3270D24E" w:rsidR="00592ED8" w:rsidRPr="00EF0DA5" w:rsidRDefault="00592ED8" w:rsidP="00EF0DA5">
      <w:pPr>
        <w:pStyle w:val="Heading1"/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EF0DA5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20"/>
          <w:szCs w:val="20"/>
        </w:rPr>
      </w:pPr>
    </w:p>
    <w:p w14:paraId="334666FF" w14:textId="48761AD0" w:rsidR="00EC480A" w:rsidRPr="00EF0DA5" w:rsidRDefault="00EC480A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035C1F" w:rsidRPr="00EF0DA5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E2178" w:rsidRPr="00EF0DA5">
        <w:rPr>
          <w:rFonts w:asciiTheme="majorBidi" w:hAnsiTheme="majorBidi" w:cstheme="majorBidi"/>
          <w:sz w:val="30"/>
          <w:szCs w:val="30"/>
        </w:rPr>
        <w:t xml:space="preserve">31 </w:t>
      </w:r>
      <w:r w:rsidR="003E2178" w:rsidRPr="00EF0DA5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</w:rPr>
        <w:t>256</w:t>
      </w:r>
      <w:r w:rsidR="00E27B33" w:rsidRPr="00EF0DA5">
        <w:rPr>
          <w:rFonts w:asciiTheme="majorBidi" w:hAnsiTheme="majorBidi" w:cstheme="majorBidi"/>
          <w:sz w:val="30"/>
          <w:szCs w:val="30"/>
        </w:rPr>
        <w:t>6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4A407A" w:rsidRPr="00EF0DA5">
        <w:rPr>
          <w:rFonts w:asciiTheme="majorBidi" w:hAnsiTheme="majorBidi" w:cstheme="majorBidi"/>
          <w:sz w:val="30"/>
          <w:szCs w:val="30"/>
        </w:rPr>
        <w:t>27</w:t>
      </w:r>
      <w:r w:rsidR="00C83C58"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4A407A" w:rsidRPr="00EF0DA5">
        <w:rPr>
          <w:rFonts w:asciiTheme="majorBidi" w:hAnsiTheme="majorBidi" w:cstheme="majorBidi"/>
          <w:sz w:val="30"/>
          <w:szCs w:val="30"/>
        </w:rPr>
        <w:t>0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จำนวนภาษีเงินได้ในงบกำไรขาดทุนรวมและของเฉพาะกิจการ</w:t>
      </w:r>
      <w:r w:rsidR="00DF0496" w:rsidRPr="00EF0DA5">
        <w:rPr>
          <w:rFonts w:asciiTheme="majorBidi" w:hAnsiTheme="majorBidi" w:cstheme="majorBidi" w:hint="cs"/>
          <w:sz w:val="30"/>
          <w:szCs w:val="30"/>
          <w:cs/>
        </w:rPr>
        <w:t>มากกว่า</w:t>
      </w:r>
      <w:r w:rsidR="00DF0496" w:rsidRPr="00EF0DA5">
        <w:rPr>
          <w:rFonts w:asciiTheme="majorBidi" w:hAnsiTheme="majorBidi" w:cstheme="majorBidi"/>
          <w:sz w:val="30"/>
          <w:szCs w:val="30"/>
        </w:rPr>
        <w:t>/</w:t>
      </w:r>
      <w:r w:rsidRPr="00EF0DA5">
        <w:rPr>
          <w:rFonts w:asciiTheme="majorBidi" w:hAnsiTheme="majorBidi" w:cstheme="majorBidi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0EA934E3" w14:textId="35AC985F" w:rsidR="00592ED8" w:rsidRPr="00EF0DA5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(ก)</w:t>
      </w:r>
      <w:r w:rsidRPr="00EF0DA5">
        <w:rPr>
          <w:rFonts w:asciiTheme="majorBidi" w:hAnsiTheme="majorBidi" w:cstheme="majorBidi"/>
          <w:sz w:val="30"/>
          <w:szCs w:val="30"/>
          <w:cs/>
        </w:rPr>
        <w:tab/>
        <w:t>กลุ่มบริษัท</w:t>
      </w:r>
      <w:r w:rsidR="00EB492C" w:rsidRPr="00EF0DA5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EF0DA5">
        <w:rPr>
          <w:rFonts w:asciiTheme="majorBidi" w:hAnsiTheme="majorBidi" w:cstheme="majorBidi"/>
          <w:sz w:val="30"/>
          <w:szCs w:val="30"/>
          <w:cs/>
        </w:rPr>
        <w:t>มีขาดทุนทางภาษียกมาจาก</w:t>
      </w:r>
      <w:r w:rsidR="00953FC5" w:rsidRPr="00EF0DA5">
        <w:rPr>
          <w:rFonts w:asciiTheme="majorBidi" w:hAnsiTheme="majorBidi" w:cstheme="majorBidi"/>
          <w:sz w:val="30"/>
          <w:szCs w:val="30"/>
          <w:cs/>
        </w:rPr>
        <w:t>งวด</w:t>
      </w:r>
      <w:r w:rsidRPr="00EF0DA5">
        <w:rPr>
          <w:rFonts w:asciiTheme="majorBidi" w:hAnsiTheme="majorBidi" w:cstheme="majorBidi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EF0DA5">
        <w:rPr>
          <w:rFonts w:asciiTheme="majorBidi" w:hAnsiTheme="majorBidi" w:cstheme="majorBidi"/>
          <w:sz w:val="30"/>
          <w:szCs w:val="30"/>
          <w:cs/>
        </w:rPr>
        <w:t>งวด</w:t>
      </w:r>
      <w:r w:rsidRPr="00EF0DA5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2426E302" w14:textId="733E155D" w:rsidR="00592ED8" w:rsidRPr="00EF0DA5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(ข)</w:t>
      </w:r>
      <w:r w:rsidRPr="00EF0DA5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</w:t>
      </w:r>
      <w:r w:rsidR="00FA5494" w:rsidRPr="00EF0DA5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EF0DA5">
        <w:rPr>
          <w:rFonts w:asciiTheme="majorBidi" w:hAnsiTheme="majorBidi" w:cstheme="majorBidi"/>
          <w:sz w:val="30"/>
          <w:szCs w:val="30"/>
          <w:cs/>
        </w:rPr>
        <w:t>และสำรองต่างๆ</w:t>
      </w:r>
    </w:p>
    <w:p w14:paraId="5775F7CE" w14:textId="69A2CB73" w:rsidR="00592ED8" w:rsidRPr="00EF0DA5" w:rsidRDefault="00592ED8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(ค)</w:t>
      </w:r>
      <w:r w:rsidRPr="00EF0DA5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</w:t>
      </w:r>
      <w:r w:rsidR="00EB492C" w:rsidRPr="00EF0DA5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EF0DA5">
        <w:rPr>
          <w:rFonts w:asciiTheme="majorBidi" w:hAnsiTheme="majorBidi" w:cstheme="majorBidi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EF0DA5">
        <w:rPr>
          <w:rFonts w:asciiTheme="majorBidi" w:hAnsiTheme="majorBidi" w:cstheme="majorBidi"/>
          <w:sz w:val="30"/>
          <w:szCs w:val="30"/>
          <w:cs/>
        </w:rPr>
        <w:t>ๆ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669D932D" w14:textId="77777777" w:rsidR="002736C3" w:rsidRPr="00EF0DA5" w:rsidRDefault="002736C3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092BBE4" w14:textId="73112B7C" w:rsidR="00580AE7" w:rsidRPr="00EF0DA5" w:rsidRDefault="00580AE7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EF0DA5" w:rsidRDefault="007B28EE" w:rsidP="00EF0DA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p w14:paraId="39EA16F2" w14:textId="77777777" w:rsidR="00580AE7" w:rsidRPr="00EF0DA5" w:rsidRDefault="00580AE7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EF0DA5" w:rsidRDefault="00580AE7" w:rsidP="00EF0DA5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p w14:paraId="786BBE82" w14:textId="52B405F9" w:rsidR="00C92C3C" w:rsidRPr="00EF0DA5" w:rsidRDefault="00580AE7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F0D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</w:p>
    <w:p w14:paraId="22662692" w14:textId="01AF8A3F" w:rsidR="001E4DAF" w:rsidRPr="00EF0DA5" w:rsidRDefault="001E4DAF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1E4DAF" w:rsidRPr="00EF0DA5" w:rsidSect="00EB217A">
          <w:type w:val="continuous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1E4DAF" w:rsidRPr="00EF0DA5" w14:paraId="39442931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14D8AB1" w14:textId="77777777" w:rsidR="001E4DAF" w:rsidRPr="00EF0DA5" w:rsidRDefault="001E4DAF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6CE73FB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1E4DAF" w:rsidRPr="00EF0DA5" w14:paraId="0E1D2092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6ED21CF" w14:textId="77777777" w:rsidR="001E4DAF" w:rsidRPr="00EF0DA5" w:rsidRDefault="001E4DAF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236AFFB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70A095A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157B03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E4DAF" w:rsidRPr="00EF0DA5" w14:paraId="1C2F06B2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E774BE5" w14:textId="77777777" w:rsidR="001E4DAF" w:rsidRPr="00EF0DA5" w:rsidRDefault="001E4DAF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1710" w:type="dxa"/>
            <w:vAlign w:val="bottom"/>
          </w:tcPr>
          <w:p w14:paraId="11A75547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B7F4A66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D562171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4DC597" w14:textId="77777777" w:rsidR="001E4DAF" w:rsidRPr="00EF0DA5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A20E05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009953" w14:textId="77777777" w:rsidR="001E4DAF" w:rsidRPr="00EF0DA5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6F83E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A6E3C5E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20E8D75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3559AE5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624116B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0BD019F" w14:textId="77777777" w:rsidR="001E4DAF" w:rsidRPr="00EF0DA5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DF4231B" w14:textId="77777777" w:rsidR="001E4DAF" w:rsidRPr="00EF0DA5" w:rsidRDefault="001E4DAF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9F37D7A" w14:textId="77777777" w:rsidR="001E4DAF" w:rsidRPr="00EF0DA5" w:rsidRDefault="001E4DAF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193C7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E4DAF" w:rsidRPr="00EF0DA5" w14:paraId="6395299A" w14:textId="77777777" w:rsidTr="00561A89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320A67E" w14:textId="77777777" w:rsidR="001E4DAF" w:rsidRPr="00EF0DA5" w:rsidRDefault="001E4DAF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26A002B9" w14:textId="77777777" w:rsidR="001E4DAF" w:rsidRPr="00EF0DA5" w:rsidRDefault="001E4DAF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4DAF" w:rsidRPr="00EF0DA5" w14:paraId="5B64DF3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C69F433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37CA410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2CECED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78A1BF7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5F7A5E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1E6455C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9FFB2C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179C29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B46A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42D4D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C9B0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3D0E7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720FB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D12171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CB69B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F627E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EF0DA5" w14:paraId="6163BCCF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7D34FB1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0A51192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9FC07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6A77870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C4270B" w14:textId="77777777" w:rsidR="001E4DAF" w:rsidRPr="00EF0DA5" w:rsidRDefault="001E4DAF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1AC056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51A04C" w14:textId="77777777" w:rsidR="001E4DAF" w:rsidRPr="00EF0DA5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7F6397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1C8BD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2DBE3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E6977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4DDAD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D15ACD" w14:textId="77777777" w:rsidR="001E4DAF" w:rsidRPr="00EF0DA5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95252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5BEB88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0BA2D2B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EF0DA5" w14:paraId="6AAF274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A4F4A82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5EEA39FC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5ABF73CD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7DCA77F4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68CED7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ED3EA0A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02C67CF8" w14:textId="77777777" w:rsidR="001E4DAF" w:rsidRPr="00EF0DA5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B4E8D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70" w:type="dxa"/>
          </w:tcPr>
          <w:p w14:paraId="1E549902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7EAE9B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FD31B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694FA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20FA5A" w14:textId="77777777" w:rsidR="001E4DAF" w:rsidRPr="00EF0DA5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313C3D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AE0DF9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EE0E7F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EF0DA5" w14:paraId="0FC113FD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C81D209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B6392E9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607E736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  <w:tab w:val="decimal" w:pos="1245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683DD21D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6B29806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C7EF0D4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CE9B5E8" w14:textId="77777777" w:rsidR="001E4DAF" w:rsidRPr="00EF0DA5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CF4444C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ECE83B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960A5C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18269D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8E41E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833846" w14:textId="77777777" w:rsidR="001E4DAF" w:rsidRPr="00EF0DA5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12AAD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031235F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826B380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EF0DA5" w14:paraId="23D22303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7D288641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16B37868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495</w:t>
            </w:r>
          </w:p>
        </w:tc>
        <w:tc>
          <w:tcPr>
            <w:tcW w:w="270" w:type="dxa"/>
          </w:tcPr>
          <w:p w14:paraId="7E1EECF1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374DE7A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3587AACA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0AFD143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FBD4EC" w14:textId="77777777" w:rsidR="001E4DAF" w:rsidRPr="00EF0DA5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F245CE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  <w:tc>
          <w:tcPr>
            <w:tcW w:w="270" w:type="dxa"/>
          </w:tcPr>
          <w:p w14:paraId="410D6E86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5EBA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</w:t>
            </w:r>
          </w:p>
        </w:tc>
        <w:tc>
          <w:tcPr>
            <w:tcW w:w="270" w:type="dxa"/>
          </w:tcPr>
          <w:p w14:paraId="6A3DA7B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A5775E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520</w:t>
            </w:r>
          </w:p>
        </w:tc>
        <w:tc>
          <w:tcPr>
            <w:tcW w:w="270" w:type="dxa"/>
          </w:tcPr>
          <w:p w14:paraId="68535D75" w14:textId="77777777" w:rsidR="001E4DAF" w:rsidRPr="00EF0DA5" w:rsidRDefault="001E4DAF" w:rsidP="00EF0DA5">
            <w:pPr>
              <w:tabs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354E5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- </w:t>
            </w:r>
          </w:p>
        </w:tc>
        <w:tc>
          <w:tcPr>
            <w:tcW w:w="270" w:type="dxa"/>
          </w:tcPr>
          <w:p w14:paraId="550B043F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2AEB7E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520</w:t>
            </w:r>
          </w:p>
        </w:tc>
      </w:tr>
      <w:tr w:rsidR="001E4DAF" w:rsidRPr="00EF0DA5" w14:paraId="60C0B4F2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4F95FADD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7C5C2C8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08CE4BF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6D4556B6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 w:hint="cs"/>
                <w:color w:val="000000"/>
                <w:sz w:val="26"/>
                <w:szCs w:val="26"/>
                <w:cs/>
                <w:lang w:eastAsia="zh-CN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81C7A5B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78EC0D0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7B78A" w14:textId="77777777" w:rsidR="001E4DAF" w:rsidRPr="00EF0DA5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990A0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79</w:t>
            </w:r>
          </w:p>
        </w:tc>
        <w:tc>
          <w:tcPr>
            <w:tcW w:w="270" w:type="dxa"/>
          </w:tcPr>
          <w:p w14:paraId="41220FF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CB991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79</w:t>
            </w:r>
          </w:p>
        </w:tc>
        <w:tc>
          <w:tcPr>
            <w:tcW w:w="270" w:type="dxa"/>
          </w:tcPr>
          <w:p w14:paraId="67BD458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320FFAB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FD22BC" w14:textId="77777777" w:rsidR="001E4DAF" w:rsidRPr="00EF0DA5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2A311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A9C19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D751C0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1E4DAF" w:rsidRPr="00EF0DA5" w14:paraId="75FE3F91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BEA8C8B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01E8829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E5A7AA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3020A992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0160966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8737336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0179A7D" w14:textId="77777777" w:rsidR="001E4DAF" w:rsidRPr="00EF0DA5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48E65E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84D7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F0ECC7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4B8759E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3851ABE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5FDDE3" w14:textId="77777777" w:rsidR="001E4DAF" w:rsidRPr="00EF0DA5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D038D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B214EBF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7D6C98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EF0DA5" w14:paraId="06F14C88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35D9A3B9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796AC865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1096C2E1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2BEF2B5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71A95F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D7B9462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58F8292D" w14:textId="77777777" w:rsidR="001E4DAF" w:rsidRPr="00EF0DA5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3507851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35</w:t>
            </w:r>
          </w:p>
        </w:tc>
        <w:tc>
          <w:tcPr>
            <w:tcW w:w="270" w:type="dxa"/>
          </w:tcPr>
          <w:p w14:paraId="0124948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6264A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BCD05C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6922F8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35</w:t>
            </w:r>
          </w:p>
        </w:tc>
        <w:tc>
          <w:tcPr>
            <w:tcW w:w="270" w:type="dxa"/>
          </w:tcPr>
          <w:p w14:paraId="3135A97B" w14:textId="77777777" w:rsidR="001E4DAF" w:rsidRPr="00EF0DA5" w:rsidRDefault="001E4DAF" w:rsidP="00EF0DA5">
            <w:pPr>
              <w:tabs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B394F2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65E9C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C60D1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1E4DAF" w:rsidRPr="00EF0DA5" w14:paraId="6420E5CB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7211A5B7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2A0F530B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  <w:t>350</w:t>
            </w:r>
          </w:p>
        </w:tc>
        <w:tc>
          <w:tcPr>
            <w:tcW w:w="270" w:type="dxa"/>
          </w:tcPr>
          <w:p w14:paraId="28F1A6B0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599471AC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D9B51E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1060D5F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3BEEAD" w14:textId="77777777" w:rsidR="001E4DAF" w:rsidRPr="00EF0DA5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400B62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350</w:t>
            </w:r>
          </w:p>
        </w:tc>
        <w:tc>
          <w:tcPr>
            <w:tcW w:w="270" w:type="dxa"/>
          </w:tcPr>
          <w:p w14:paraId="420192B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5F701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C1C59E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7C71996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2D6B82" w14:textId="77777777" w:rsidR="001E4DAF" w:rsidRPr="00EF0DA5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5820FCD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350 </w:t>
            </w:r>
          </w:p>
        </w:tc>
        <w:tc>
          <w:tcPr>
            <w:tcW w:w="270" w:type="dxa"/>
          </w:tcPr>
          <w:p w14:paraId="29A50071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A0EC82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1E4DAF" w:rsidRPr="00EF0DA5" w14:paraId="2DBB83BA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5D1C78FB" w14:textId="77777777" w:rsidR="001E4DAF" w:rsidRPr="00EF0DA5" w:rsidRDefault="001E4DAF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85A2607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845</w:t>
            </w:r>
          </w:p>
        </w:tc>
        <w:tc>
          <w:tcPr>
            <w:tcW w:w="270" w:type="dxa"/>
          </w:tcPr>
          <w:p w14:paraId="2571A327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  <w:tab w:val="decimal" w:pos="968"/>
              </w:tabs>
              <w:spacing w:line="240" w:lineRule="auto"/>
              <w:ind w:left="-43" w:right="-8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C305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1A2264F8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842E1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6A7A81D6" w14:textId="77777777" w:rsidR="001E4DAF" w:rsidRPr="00EF0DA5" w:rsidRDefault="001E4DAF" w:rsidP="00EF0DA5">
            <w:pPr>
              <w:tabs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D3CF3F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1,058</w:t>
            </w:r>
          </w:p>
        </w:tc>
        <w:tc>
          <w:tcPr>
            <w:tcW w:w="270" w:type="dxa"/>
          </w:tcPr>
          <w:p w14:paraId="70C2A24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D8DB3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B5E5081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  <w:tab w:val="decimal" w:pos="735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C432D06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22EF96" w14:textId="77777777" w:rsidR="001E4DAF" w:rsidRPr="00EF0DA5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4E0E01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471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07C254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AE6092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EF0DA5" w14:paraId="18BFCC40" w14:textId="77777777" w:rsidTr="00561A89">
        <w:trPr>
          <w:trHeight w:val="152"/>
        </w:trPr>
        <w:tc>
          <w:tcPr>
            <w:tcW w:w="3240" w:type="dxa"/>
            <w:shd w:val="clear" w:color="auto" w:fill="auto"/>
          </w:tcPr>
          <w:p w14:paraId="0DB94360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75A7452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</w:tcPr>
          <w:p w14:paraId="042D3B58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64A525E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C46D136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3D5087E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EB3979F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ACCA467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7CBBDA4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</w:tcPr>
          <w:p w14:paraId="2E36F53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0D6A71D6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</w:tcPr>
          <w:p w14:paraId="479DE852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FE679DE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900" w:type="dxa"/>
          </w:tcPr>
          <w:p w14:paraId="17DDF897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39968283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E19A44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E4DAF" w:rsidRPr="00EF0DA5" w14:paraId="4A924175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110B7D48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0D1F852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2300801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7AFDA44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055481F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2BC8E27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6A62D30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02034B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27B96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349C0B0D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160B83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688865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96F92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0E0E11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E286210" w14:textId="77777777" w:rsidR="001E4DAF" w:rsidRPr="00EF0DA5" w:rsidRDefault="001E4DAF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E46BB75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EF0DA5" w14:paraId="1B3891A6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7E60A0E" w14:textId="77777777" w:rsidR="001E4DAF" w:rsidRPr="00EF0DA5" w:rsidRDefault="001E4DAF" w:rsidP="00EF0DA5">
            <w:pPr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7F1CB225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AEB2756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50C550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7AE7B50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BBD593E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A158DAB" w14:textId="77777777" w:rsidR="001E4DAF" w:rsidRPr="00EF0DA5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E8B36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79843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D9295E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614CB9F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6D46FC0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CFDC30" w14:textId="77777777" w:rsidR="001E4DAF" w:rsidRPr="00EF0DA5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3EE332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9ED320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21643EC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DAF" w:rsidRPr="00EF0DA5" w14:paraId="3FD362EA" w14:textId="77777777" w:rsidTr="00561A89">
        <w:trPr>
          <w:trHeight w:val="144"/>
        </w:trPr>
        <w:tc>
          <w:tcPr>
            <w:tcW w:w="3240" w:type="dxa"/>
            <w:shd w:val="clear" w:color="auto" w:fill="auto"/>
          </w:tcPr>
          <w:p w14:paraId="643849C5" w14:textId="77777777" w:rsidR="001E4DAF" w:rsidRPr="00EF0DA5" w:rsidRDefault="001E4DAF" w:rsidP="00EF0DA5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5E72FACF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(2)</w:t>
            </w:r>
          </w:p>
        </w:tc>
        <w:tc>
          <w:tcPr>
            <w:tcW w:w="270" w:type="dxa"/>
          </w:tcPr>
          <w:p w14:paraId="7C0CB4C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="Angsana New" w:eastAsia="Times New Roman" w:hAnsi="Angsana New"/>
                <w:color w:val="000000"/>
                <w:sz w:val="26"/>
                <w:szCs w:val="26"/>
                <w:lang w:val="en-US" w:eastAsia="zh-CN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0E8057D7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B69E42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4E22AEF" w14:textId="77777777" w:rsidR="001E4DAF" w:rsidRPr="00EF0DA5" w:rsidRDefault="001E4DA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95EE76" w14:textId="77777777" w:rsidR="001E4DAF" w:rsidRPr="00EF0DA5" w:rsidRDefault="001E4DAF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EA045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71B4CDB9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52FCA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471C58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172C2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2C05488E" w14:textId="77777777" w:rsidR="001E4DAF" w:rsidRPr="00EF0DA5" w:rsidRDefault="001E4DAF" w:rsidP="00EF0DA5">
            <w:pPr>
              <w:tabs>
                <w:tab w:val="clear" w:pos="454"/>
                <w:tab w:val="clear" w:pos="907"/>
                <w:tab w:val="decimal" w:pos="59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BD4394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D6765C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28768FC" w14:textId="77777777" w:rsidR="001E4DAF" w:rsidRPr="00EF0DA5" w:rsidRDefault="001E4D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</w:tbl>
    <w:p w14:paraId="451427F4" w14:textId="77777777" w:rsidR="001E4DAF" w:rsidRPr="00EF0DA5" w:rsidRDefault="001E4DAF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A799FCC" w14:textId="77777777" w:rsidR="00602268" w:rsidRPr="00EF0DA5" w:rsidRDefault="00602268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EF0DA5" w14:paraId="3D4411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D395BB" w14:textId="77777777" w:rsidR="003D7AED" w:rsidRPr="00EF0DA5" w:rsidRDefault="003D7AED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C240797" w14:textId="77777777" w:rsidR="003D7AED" w:rsidRPr="00EF0DA5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7AED" w:rsidRPr="00EF0DA5" w14:paraId="71D72101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6CFA75" w14:textId="77777777" w:rsidR="003D7AED" w:rsidRPr="00EF0DA5" w:rsidRDefault="003D7AED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AD151CB" w14:textId="77777777" w:rsidR="003D7AED" w:rsidRPr="00EF0DA5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B3B92D1" w14:textId="77777777" w:rsidR="003D7AED" w:rsidRPr="00EF0DA5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7C2CFF" w14:textId="77777777" w:rsidR="003D7AED" w:rsidRPr="00EF0DA5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83AC8" w:rsidRPr="00EF0DA5" w14:paraId="6587375E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1A12A1" w14:textId="361B6BFA" w:rsidR="00983AC8" w:rsidRPr="00EF0DA5" w:rsidRDefault="00983AC8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6768D8"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5</w:t>
            </w:r>
          </w:p>
        </w:tc>
        <w:tc>
          <w:tcPr>
            <w:tcW w:w="1710" w:type="dxa"/>
            <w:vAlign w:val="bottom"/>
          </w:tcPr>
          <w:p w14:paraId="3449A0A7" w14:textId="1F72FF48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7A4EB4E" w14:textId="77777777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3D17F" w14:textId="4BB9AB21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8DDE3" w14:textId="77777777" w:rsidR="00983AC8" w:rsidRPr="00EF0DA5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9524C2" w14:textId="336C65F0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F167" w14:textId="77777777" w:rsidR="00983AC8" w:rsidRPr="00EF0DA5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CEED5" w14:textId="791ADF24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6F3494E" w14:textId="77777777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500CC6" w14:textId="759AF0B4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0070728" w14:textId="77777777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A73DC" w14:textId="2D39CECC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2B68BC" w14:textId="77777777" w:rsidR="00983AC8" w:rsidRPr="00EF0DA5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25DB569" w14:textId="4C7482E8" w:rsidR="00983AC8" w:rsidRPr="00EF0DA5" w:rsidRDefault="00983AC8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50055110" w14:textId="77777777" w:rsidR="00983AC8" w:rsidRPr="00EF0DA5" w:rsidRDefault="00983AC8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3BD6F" w14:textId="17C43DBC" w:rsidR="00983AC8" w:rsidRPr="00EF0DA5" w:rsidRDefault="00983AC8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EF0DA5" w14:paraId="7E74BA78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F640EA8" w14:textId="77777777" w:rsidR="003D7AED" w:rsidRPr="00EF0DA5" w:rsidRDefault="003D7AED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C930007" w14:textId="77777777" w:rsidR="003D7AED" w:rsidRPr="00EF0DA5" w:rsidRDefault="003D7AED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7AED" w:rsidRPr="00EF0DA5" w14:paraId="1FBFDDC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F229B0F" w14:textId="77777777" w:rsidR="003D7AED" w:rsidRPr="00EF0DA5" w:rsidRDefault="003D7AED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DA365E4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8B4B2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788D479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4C0E90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D74D4F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D7C81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5E5287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0F3F0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B116F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8A198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C2EFE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399E6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03B4F1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57B7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CF0357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EF0DA5" w14:paraId="7553F521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EAACA9F" w14:textId="77777777" w:rsidR="003D7AED" w:rsidRPr="00EF0DA5" w:rsidRDefault="003D7AED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92BEE43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560322B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6716D72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06F61" w14:textId="77777777" w:rsidR="003D7AED" w:rsidRPr="00EF0DA5" w:rsidRDefault="003D7AED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3DA239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853135" w14:textId="77777777" w:rsidR="003D7AED" w:rsidRPr="00EF0DA5" w:rsidRDefault="003D7AED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DA98D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E6443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9103E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0F350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B335A8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1E2F97" w14:textId="77777777" w:rsidR="003D7AED" w:rsidRPr="00EF0DA5" w:rsidRDefault="003D7AED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14B196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9989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281900" w14:textId="77777777" w:rsidR="003D7AED" w:rsidRPr="00EF0DA5" w:rsidRDefault="003D7AE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EF0DA5" w14:paraId="30536D4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EFF4EA" w14:textId="77777777" w:rsidR="006768D8" w:rsidRPr="00EF0DA5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0938DA7" w14:textId="44C30E2E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37ADEE93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6A64C01" w14:textId="5184E54E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960F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E8F932B" w14:textId="131025EF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50DAAAB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937FE" w14:textId="2E28D2D1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</w:tcPr>
          <w:p w14:paraId="61C5C4E4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1F52D0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8FCA8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C1A60E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C25A6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D44D9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1706C2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6B16B9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EF0DA5" w14:paraId="4D4A24D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B9528B9" w14:textId="77777777" w:rsidR="006768D8" w:rsidRPr="00EF0DA5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7FD72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8D3001E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1B84290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DE429D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DAE52A2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3A4E346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AFC6C6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98BAD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014FC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1D6AB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55721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C743E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42D8A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963D7C2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658F208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EF0DA5" w14:paraId="2ADD5D7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739FAD" w14:textId="77777777" w:rsidR="006768D8" w:rsidRPr="00EF0DA5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C16E56" w14:textId="16B1BD42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486</w:t>
            </w:r>
          </w:p>
        </w:tc>
        <w:tc>
          <w:tcPr>
            <w:tcW w:w="270" w:type="dxa"/>
          </w:tcPr>
          <w:p w14:paraId="3DB2C5D0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E5B9DF9" w14:textId="5C62D653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BC81207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56875B3" w14:textId="62AA8C18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8483E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7841DF" w14:textId="3A566710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  <w:tc>
          <w:tcPr>
            <w:tcW w:w="270" w:type="dxa"/>
          </w:tcPr>
          <w:p w14:paraId="3883EF90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8A425A" w14:textId="25BD4564" w:rsidR="006768D8" w:rsidRPr="00EF0DA5" w:rsidRDefault="006768D8" w:rsidP="00EF0DA5">
            <w:pPr>
              <w:pStyle w:val="acctfourfigures"/>
              <w:tabs>
                <w:tab w:val="clear" w:pos="765"/>
                <w:tab w:val="left" w:pos="589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2044C6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FFB1DC0" w14:textId="6C1EC9B5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511</w:t>
            </w:r>
          </w:p>
        </w:tc>
        <w:tc>
          <w:tcPr>
            <w:tcW w:w="270" w:type="dxa"/>
          </w:tcPr>
          <w:p w14:paraId="2FB0FC9C" w14:textId="77777777" w:rsidR="006768D8" w:rsidRPr="00EF0DA5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D7A671" w14:textId="0190EC88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19189C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4D21787" w14:textId="2DC86D69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</w:tr>
      <w:tr w:rsidR="006768D8" w:rsidRPr="00EF0DA5" w14:paraId="1C201DF8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56E297" w14:textId="77777777" w:rsidR="006768D8" w:rsidRPr="00EF0DA5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53F7E37" w14:textId="70BB98F4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4FD9E922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5D19F6E" w14:textId="3FD1F215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05DE3640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8D3EF52" w14:textId="774CA92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0EDDD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01FF4B" w14:textId="17FEF701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2BABA914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822D05" w14:textId="3356B0C1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640600F7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55FF027" w14:textId="487FE723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8CDBA3" w14:textId="77777777" w:rsidR="006768D8" w:rsidRPr="00EF0DA5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2E365" w14:textId="51C3A133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F6A51BE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E9467" w14:textId="3C1312AF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6768D8" w:rsidRPr="00EF0DA5" w14:paraId="6A98712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72A71F6" w14:textId="77777777" w:rsidR="006768D8" w:rsidRPr="00EF0DA5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262AD0D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2E95BEE4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1C8EB46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F6A9FB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8E3DBF3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879C3FC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6051B2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AE784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00823A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790CBA8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8E1A4AD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37766FB" w14:textId="77777777" w:rsidR="006768D8" w:rsidRPr="00EF0DA5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B64E7A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ED6700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0954C2F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EF0DA5" w14:paraId="7C2CCA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53ABDD6" w14:textId="77777777" w:rsidR="006768D8" w:rsidRPr="00EF0DA5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991A98F" w14:textId="6FCE9AEC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1422C5AB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505E81F" w14:textId="5EB9101C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6AD2E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B4E6EDC" w14:textId="67B9D58B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AFFF41F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450907" w14:textId="09DF2808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2B781B20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B55C56" w14:textId="57977C72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A4348B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F80A884" w14:textId="08906B68" w:rsidR="006768D8" w:rsidRPr="00EF0DA5" w:rsidRDefault="006768D8" w:rsidP="00EF0DA5">
            <w:pPr>
              <w:pStyle w:val="acctfourfigures"/>
              <w:tabs>
                <w:tab w:val="clear" w:pos="765"/>
                <w:tab w:val="decimal" w:pos="603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25CD98B6" w14:textId="77777777" w:rsidR="006768D8" w:rsidRPr="00EF0DA5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3FE7" w14:textId="5656A979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686D30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31B656" w14:textId="6BD17485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</w:tr>
      <w:tr w:rsidR="006768D8" w:rsidRPr="00EF0DA5" w14:paraId="71F2B5B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D59A345" w14:textId="77777777" w:rsidR="006768D8" w:rsidRPr="00EF0DA5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D96A01" w14:textId="2B8F7796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350</w:t>
            </w:r>
          </w:p>
        </w:tc>
        <w:tc>
          <w:tcPr>
            <w:tcW w:w="270" w:type="dxa"/>
          </w:tcPr>
          <w:p w14:paraId="79C47D54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08FEF9" w14:textId="1CCCA2B8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A48E3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3AE950" w14:textId="01219E71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55910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067ABA" w14:textId="6EE29868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270" w:type="dxa"/>
          </w:tcPr>
          <w:p w14:paraId="539F0916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C70D4" w14:textId="74768B74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F134B5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267FC65E" w14:textId="21452B72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E9C9FC" w14:textId="77777777" w:rsidR="006768D8" w:rsidRPr="00EF0DA5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F6871D" w14:textId="29537540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41AA30B6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91B9367" w14:textId="1EEE502C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6768D8" w:rsidRPr="00EF0DA5" w14:paraId="6985D907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7327C36" w14:textId="77777777" w:rsidR="006768D8" w:rsidRPr="00EF0DA5" w:rsidRDefault="006768D8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D3DCCA" w14:textId="3A6F4F86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836</w:t>
            </w:r>
          </w:p>
        </w:tc>
        <w:tc>
          <w:tcPr>
            <w:tcW w:w="270" w:type="dxa"/>
          </w:tcPr>
          <w:p w14:paraId="78C9FB8F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49668" w14:textId="5703F56E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4BCAFE8E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46148" w14:textId="5A1A14E0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864DCDF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A4F6D" w14:textId="49F7C3D1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1,042</w:t>
            </w:r>
          </w:p>
        </w:tc>
        <w:tc>
          <w:tcPr>
            <w:tcW w:w="270" w:type="dxa"/>
          </w:tcPr>
          <w:p w14:paraId="6F45B81A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B49D6E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85E34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812B12E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02405B5" w14:textId="77777777" w:rsidR="006768D8" w:rsidRPr="00EF0DA5" w:rsidRDefault="006768D8" w:rsidP="00EF0DA5">
            <w:pPr>
              <w:tabs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FBBBFB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471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467741D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FDE2D89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EF0DA5" w14:paraId="78A5BFC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EE3CFD6" w14:textId="77777777" w:rsidR="006768D8" w:rsidRPr="00EF0DA5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4A92CF8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392EF2F9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92BFBDE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76A6372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775C031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B5ADEFC" w14:textId="77777777" w:rsidR="006768D8" w:rsidRPr="00EF0DA5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293275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815BDE" w14:textId="77777777" w:rsidR="006768D8" w:rsidRPr="00EF0DA5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0AE1151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0DB16B6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0030620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F0EFACE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CB8758C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B8244FE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F9D828B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EF0DA5" w14:paraId="0D1BCDFF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BBE2E2" w14:textId="77777777" w:rsidR="006768D8" w:rsidRPr="00EF0DA5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7FBAFA1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D8D5774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260DE2D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9382071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9415C73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B8499F9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139209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66664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305BD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49FDD6F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3FEA086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61242C" w14:textId="77777777" w:rsidR="006768D8" w:rsidRPr="00EF0DA5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B5909D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F79AEB3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2FF6CD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EF0DA5" w14:paraId="186BE032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EBA79F6" w14:textId="77777777" w:rsidR="006768D8" w:rsidRPr="00EF0DA5" w:rsidRDefault="006768D8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2E5D9C3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</w:tcPr>
          <w:p w14:paraId="56DFF05F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81540E1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66E5D0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08B0986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0F90C8E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638A3D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B1A27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E73BC2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3EC6967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3F946BC9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F7CFEB" w14:textId="77777777" w:rsidR="006768D8" w:rsidRPr="00EF0DA5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0324E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5C69C33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F631D66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8D8" w:rsidRPr="00EF0DA5" w14:paraId="1C2D53EB" w14:textId="77777777" w:rsidTr="00740EB0">
        <w:trPr>
          <w:trHeight w:val="60"/>
        </w:trPr>
        <w:tc>
          <w:tcPr>
            <w:tcW w:w="3240" w:type="dxa"/>
            <w:shd w:val="clear" w:color="auto" w:fill="auto"/>
          </w:tcPr>
          <w:p w14:paraId="7D84A7AA" w14:textId="77777777" w:rsidR="006768D8" w:rsidRPr="00EF0DA5" w:rsidRDefault="006768D8" w:rsidP="00EF0DA5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65212C3A" w14:textId="03D4CDDA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(7)</w:t>
            </w:r>
          </w:p>
        </w:tc>
        <w:tc>
          <w:tcPr>
            <w:tcW w:w="270" w:type="dxa"/>
          </w:tcPr>
          <w:p w14:paraId="44AA967F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F5C4F6A" w14:textId="49A734C4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F8812" w14:textId="77777777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32F41054" w14:textId="4E0E719C" w:rsidR="006768D8" w:rsidRPr="00EF0DA5" w:rsidRDefault="006768D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32EAC" w14:textId="77777777" w:rsidR="006768D8" w:rsidRPr="00EF0DA5" w:rsidRDefault="006768D8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8C25340" w14:textId="1A025A41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70" w:type="dxa"/>
          </w:tcPr>
          <w:p w14:paraId="3200A521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CBA586" w14:textId="1910AF72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99EAE8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3D5AF54" w14:textId="75837761" w:rsidR="006768D8" w:rsidRPr="00EF0DA5" w:rsidRDefault="006768D8" w:rsidP="00EF0DA5">
            <w:pPr>
              <w:pStyle w:val="acctfourfigures"/>
              <w:tabs>
                <w:tab w:val="clear" w:pos="765"/>
                <w:tab w:val="decimal" w:pos="73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67B41CAE" w14:textId="77777777" w:rsidR="006768D8" w:rsidRPr="00EF0DA5" w:rsidRDefault="006768D8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D2019" w14:textId="24CA68C5" w:rsidR="006768D8" w:rsidRPr="00EF0DA5" w:rsidRDefault="006768D8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850D3E" w14:textId="77777777" w:rsidR="006768D8" w:rsidRPr="00EF0DA5" w:rsidRDefault="006768D8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059B2CD" w14:textId="2B3ACA61" w:rsidR="006768D8" w:rsidRPr="00EF0DA5" w:rsidRDefault="006768D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</w:tbl>
    <w:p w14:paraId="11F91200" w14:textId="05FF81E4" w:rsidR="003D7AED" w:rsidRPr="00EF0DA5" w:rsidRDefault="003D7AE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626C5CB" w14:textId="77777777" w:rsidR="00581556" w:rsidRPr="00EF0DA5" w:rsidRDefault="00581556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D5916" w:rsidRPr="00EF0DA5" w14:paraId="04FBBC13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B79A43" w14:textId="77777777" w:rsidR="00CD5916" w:rsidRPr="00EF0DA5" w:rsidRDefault="00CD5916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7A5F6DA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5916" w:rsidRPr="00EF0DA5" w14:paraId="7EADD8FC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86AE531" w14:textId="77777777" w:rsidR="00CD5916" w:rsidRPr="00EF0DA5" w:rsidRDefault="00CD5916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7E75CCC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1DFC957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513BD02B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D5916" w:rsidRPr="00EF0DA5" w14:paraId="7E1ABC42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E6A33CE" w14:textId="6EB05643" w:rsidR="00CD5916" w:rsidRPr="00EF0DA5" w:rsidRDefault="00CD5916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710" w:type="dxa"/>
            <w:vAlign w:val="bottom"/>
          </w:tcPr>
          <w:p w14:paraId="7B525434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0753E29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CDE7AB1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5C34D" w14:textId="77777777" w:rsidR="00CD5916" w:rsidRPr="00EF0DA5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F22322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AB81A" w14:textId="77777777" w:rsidR="00CD5916" w:rsidRPr="00EF0DA5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594E4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7F1DA154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C2FDB1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98B319E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FB245C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2CAEAC79" w14:textId="77777777" w:rsidR="00CD5916" w:rsidRPr="00EF0DA5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41B69A2" w14:textId="77777777" w:rsidR="00CD5916" w:rsidRPr="00EF0DA5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6AB05739" w14:textId="77777777" w:rsidR="00CD5916" w:rsidRPr="00EF0DA5" w:rsidRDefault="00CD5916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0F0AB7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5916" w:rsidRPr="00EF0DA5" w14:paraId="12875DB8" w14:textId="77777777" w:rsidTr="00F86D8A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2B52F81" w14:textId="77777777" w:rsidR="00CD5916" w:rsidRPr="00EF0DA5" w:rsidRDefault="00CD5916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BEC47B2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D5916" w:rsidRPr="00EF0DA5" w14:paraId="43DDE072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6E231E74" w14:textId="77777777" w:rsidR="00CD5916" w:rsidRPr="00EF0DA5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454345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68AC2C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3A1E12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47BF2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F7E271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AEA65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2F997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203A5C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6BAF1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29E79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A76A72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B78B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440F5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0DD320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5694DE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62EEF120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31F84D3B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DB7A5C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F98D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3781A6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9972CD" w14:textId="77777777" w:rsidR="00CD5916" w:rsidRPr="00EF0DA5" w:rsidRDefault="00CD5916" w:rsidP="00EF0DA5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6D601B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0C516C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9C7FD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E037C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C80E9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E41C5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1FB72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C33281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5740D" w14:textId="77777777" w:rsidR="00CD5916" w:rsidRPr="00EF0DA5" w:rsidRDefault="00CD591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F1F3D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225104C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55EE5590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03A53757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8BF7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76280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8BA899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3E1FF4" w14:textId="77777777" w:rsidR="00CD5916" w:rsidRPr="00EF0DA5" w:rsidRDefault="00CD5916" w:rsidP="00EF0DA5">
            <w:pPr>
              <w:tabs>
                <w:tab w:val="clear" w:pos="454"/>
                <w:tab w:val="decimal" w:pos="430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55CBE4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FBFC62" w14:textId="77777777" w:rsidR="00CD5916" w:rsidRPr="00EF0DA5" w:rsidRDefault="00CD5916" w:rsidP="00EF0DA5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B0E38F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ABE46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C66DFC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36EE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E30BDC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AAC59" w14:textId="77777777" w:rsidR="00CD5916" w:rsidRPr="00EF0DA5" w:rsidRDefault="00CD5916" w:rsidP="00EF0DA5">
            <w:pPr>
              <w:tabs>
                <w:tab w:val="clear" w:pos="454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5C2995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82661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69464D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22B3" w:rsidRPr="00EF0DA5" w14:paraId="0178E9A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33556901" w14:textId="77777777" w:rsidR="00CA22B3" w:rsidRPr="00EF0DA5" w:rsidRDefault="00CA22B3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EAA1038" w14:textId="1001B225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</w:tcPr>
          <w:p w14:paraId="0D3D31C7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FAB5576" w14:textId="44FA1A19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FA9C95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B55DEC4" w14:textId="17837200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FC891" w14:textId="77777777" w:rsidR="00CA22B3" w:rsidRPr="00EF0DA5" w:rsidRDefault="00CA22B3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CE2177" w14:textId="6102DF1C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9E6B450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A031FC" w14:textId="5D43916B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AA70FB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3BD1E42" w14:textId="0BD2CDB2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93E91FB" w14:textId="77777777" w:rsidR="00CA22B3" w:rsidRPr="00EF0DA5" w:rsidRDefault="00CA22B3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733960" w14:textId="2C70B7C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6D06FE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4B2266C" w14:textId="73957671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A22B3" w:rsidRPr="00EF0DA5" w14:paraId="6A01F8E3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16A8A581" w14:textId="77777777" w:rsidR="00CA22B3" w:rsidRPr="00EF0DA5" w:rsidRDefault="00CA22B3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5EE206AD" w14:textId="27518511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202704C3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3EE69D6" w14:textId="0149AE26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3C5EE4AC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F778197" w14:textId="640E821B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B32EEF" w14:textId="77777777" w:rsidR="00CA22B3" w:rsidRPr="00EF0DA5" w:rsidRDefault="00CA22B3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31C5FB0" w14:textId="393B44B1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528FCD1C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BC93C5" w14:textId="09E4FCFC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70" w:type="dxa"/>
          </w:tcPr>
          <w:p w14:paraId="6A7DDC48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978AFC3" w14:textId="4F42019A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FBC47A" w14:textId="77777777" w:rsidR="00CA22B3" w:rsidRPr="00EF0DA5" w:rsidRDefault="00CA22B3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AD40E1" w14:textId="04348D52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9ED94B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C02FF1F" w14:textId="74C1441F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CD5916" w:rsidRPr="00EF0DA5" w14:paraId="693E013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68B6183F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CCD056D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055E696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A7BE6FB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E58E088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2AAA7D5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7F57BD5" w14:textId="77777777" w:rsidR="00CD5916" w:rsidRPr="00EF0DA5" w:rsidRDefault="00CD5916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F9C71F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D1DE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00BC1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3DDAA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DFB5B4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A1F6A" w14:textId="77777777" w:rsidR="00CD5916" w:rsidRPr="00EF0DA5" w:rsidRDefault="00CD5916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C4175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BFA19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1A81BC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22B3" w:rsidRPr="00EF0DA5" w14:paraId="5F8A45DA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0AC1CB71" w14:textId="77777777" w:rsidR="00CA22B3" w:rsidRPr="00EF0DA5" w:rsidRDefault="00CA22B3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7A65876" w14:textId="3D53DB23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270" w:type="dxa"/>
          </w:tcPr>
          <w:p w14:paraId="539C795D" w14:textId="550AB3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34E8BE1A" w14:textId="3F93B5FB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1B2B3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AC17345" w14:textId="7E16FF4B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FC34E" w14:textId="77777777" w:rsidR="00CA22B3" w:rsidRPr="00EF0DA5" w:rsidRDefault="00CA22B3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A46BBD" w14:textId="03F21B9B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7AC61AC8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FE64DE" w14:textId="4FEB2759" w:rsidR="00CA22B3" w:rsidRPr="00EF0DA5" w:rsidRDefault="00740EB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705603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EA0A839" w14:textId="0B51678A" w:rsidR="00CA22B3" w:rsidRPr="00EF0DA5" w:rsidRDefault="00740EB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628B90" w14:textId="77777777" w:rsidR="00CA22B3" w:rsidRPr="00EF0DA5" w:rsidRDefault="00CA22B3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911312" w14:textId="269334FF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6F954179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BFDB80A" w14:textId="506347C4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CA22B3" w:rsidRPr="00EF0DA5" w14:paraId="2C2EA8D3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56A69D74" w14:textId="77777777" w:rsidR="00CA22B3" w:rsidRPr="00EF0DA5" w:rsidRDefault="00CA22B3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0F33C23" w14:textId="4951B99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70" w:type="dxa"/>
          </w:tcPr>
          <w:p w14:paraId="1E56F21E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335DA" w14:textId="2C0AED20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14:paraId="1285B494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D5713" w14:textId="070E72DB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B24E6B" w14:textId="77777777" w:rsidR="00CA22B3" w:rsidRPr="00EF0DA5" w:rsidRDefault="00CA22B3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72288" w14:textId="7E6F8298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147</w:t>
            </w:r>
          </w:p>
        </w:tc>
        <w:tc>
          <w:tcPr>
            <w:tcW w:w="270" w:type="dxa"/>
          </w:tcPr>
          <w:p w14:paraId="27749612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AE0223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4CB23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B41D010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D7C131" w14:textId="77777777" w:rsidR="00CA22B3" w:rsidRPr="00EF0DA5" w:rsidRDefault="00CA22B3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E1B444E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180D19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BB4ABB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70A0247D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150F65AC" w14:textId="77777777" w:rsidR="00CD5916" w:rsidRPr="00EF0DA5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ABC2D40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70209D18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E3783B0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2C3D0A1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D277439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DA29056" w14:textId="77777777" w:rsidR="00CD5916" w:rsidRPr="00EF0DA5" w:rsidRDefault="00CD5916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088271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50239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719B2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A6F27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466FD4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0FDCB9" w14:textId="77777777" w:rsidR="00CD5916" w:rsidRPr="00EF0DA5" w:rsidRDefault="00CD5916" w:rsidP="00EF0DA5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935AB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B9FC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1FC8C5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4F5368CB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4AA4D588" w14:textId="77777777" w:rsidR="00CD5916" w:rsidRPr="00EF0DA5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30A0A1A4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D65E540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9188577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CC50F6D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EEDC9B3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FB0AA" w14:textId="77777777" w:rsidR="00CD5916" w:rsidRPr="00EF0DA5" w:rsidRDefault="00CD5916" w:rsidP="00EF0DA5">
            <w:pPr>
              <w:tabs>
                <w:tab w:val="clear" w:pos="454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09656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37BE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621B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B7610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012790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B9C474" w14:textId="77777777" w:rsidR="00CD5916" w:rsidRPr="00EF0DA5" w:rsidRDefault="00CD5916" w:rsidP="00EF0DA5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B277D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AC944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0C1367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22B3" w:rsidRPr="00EF0DA5" w14:paraId="47733C92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4DE80D5C" w14:textId="77777777" w:rsidR="00CA22B3" w:rsidRPr="00EF0DA5" w:rsidRDefault="00CA22B3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A55658D" w14:textId="71CE7A22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925B7FA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70FBEEC" w14:textId="0CE6155E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121C3A0E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FEBE827" w14:textId="27D40C3C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835FB6D" w14:textId="77777777" w:rsidR="00CA22B3" w:rsidRPr="00EF0DA5" w:rsidRDefault="00CA22B3" w:rsidP="00EF0DA5">
            <w:pPr>
              <w:tabs>
                <w:tab w:val="clear" w:pos="454"/>
                <w:tab w:val="clear" w:pos="680"/>
                <w:tab w:val="decimal" w:pos="595"/>
                <w:tab w:val="decimal" w:pos="1155"/>
              </w:tabs>
              <w:spacing w:line="240" w:lineRule="auto"/>
              <w:ind w:left="-43" w:right="2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FB8DF1" w14:textId="3594C847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812E71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DF815D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729E3B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D2D2849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6F2CBE" w14:textId="77777777" w:rsidR="00CA22B3" w:rsidRPr="00EF0DA5" w:rsidRDefault="00CA22B3" w:rsidP="00EF0DA5">
            <w:pPr>
              <w:tabs>
                <w:tab w:val="clear" w:pos="454"/>
                <w:tab w:val="clear" w:pos="907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C146605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9A7E00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2E0719D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22B3" w:rsidRPr="00EF0DA5" w14:paraId="282CDFA9" w14:textId="77777777" w:rsidTr="00F86D8A">
        <w:trPr>
          <w:trHeight w:val="144"/>
        </w:trPr>
        <w:tc>
          <w:tcPr>
            <w:tcW w:w="3240" w:type="dxa"/>
            <w:shd w:val="clear" w:color="auto" w:fill="auto"/>
          </w:tcPr>
          <w:p w14:paraId="2AE79125" w14:textId="77777777" w:rsidR="00CA22B3" w:rsidRPr="00EF0DA5" w:rsidRDefault="00CA22B3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10B805B2" w14:textId="7C55A8F6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(2)</w:t>
            </w:r>
          </w:p>
        </w:tc>
        <w:tc>
          <w:tcPr>
            <w:tcW w:w="270" w:type="dxa"/>
          </w:tcPr>
          <w:p w14:paraId="7EBF3B8D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95C91C7" w14:textId="18C3F370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513504" w14:textId="77777777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296BBD5C" w14:textId="428844DB" w:rsidR="00CA22B3" w:rsidRPr="00EF0DA5" w:rsidRDefault="00CA22B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4C4345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  <w:tab w:val="decimal" w:pos="1155"/>
              </w:tabs>
              <w:spacing w:line="240" w:lineRule="auto"/>
              <w:ind w:left="-43" w:right="16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9BD8787" w14:textId="00C65B0E" w:rsidR="00CA22B3" w:rsidRPr="00EF0DA5" w:rsidRDefault="00CA22B3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77054199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430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B278A7" w14:textId="2A7FF37B" w:rsidR="00CA22B3" w:rsidRPr="00EF0DA5" w:rsidRDefault="00881357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CB7211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3E3B005" w14:textId="10C986DC" w:rsidR="00CA22B3" w:rsidRPr="00EF0DA5" w:rsidRDefault="00881357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270" w:type="dxa"/>
          </w:tcPr>
          <w:p w14:paraId="10E4925A" w14:textId="77777777" w:rsidR="00CA22B3" w:rsidRPr="00EF0DA5" w:rsidRDefault="00CA22B3" w:rsidP="00EF0DA5">
            <w:pPr>
              <w:tabs>
                <w:tab w:val="clear" w:pos="454"/>
                <w:tab w:val="clear" w:pos="907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CF34B4" w14:textId="09AC6CE9" w:rsidR="00CA22B3" w:rsidRPr="00EF0DA5" w:rsidRDefault="00881357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25A519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  <w:tab w:val="decimal" w:pos="1155"/>
              </w:tabs>
              <w:spacing w:line="240" w:lineRule="auto"/>
              <w:ind w:left="-43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A3B8368" w14:textId="1E4750DC" w:rsidR="00CA22B3" w:rsidRPr="00EF0DA5" w:rsidRDefault="00881357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</w:tbl>
    <w:p w14:paraId="1DEA185C" w14:textId="77777777" w:rsidR="00C92E1D" w:rsidRPr="00EF0DA5" w:rsidRDefault="00C92E1D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1203981" w14:textId="40A5CD3F" w:rsidR="00CD5916" w:rsidRPr="00EF0DA5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3BFCC91" w14:textId="77777777" w:rsidR="00581556" w:rsidRPr="00EF0DA5" w:rsidRDefault="0058155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C738B94" w14:textId="77777777" w:rsidR="00CD5916" w:rsidRPr="00EF0DA5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pPr w:leftFromText="180" w:rightFromText="180" w:vertAnchor="text" w:horzAnchor="margin" w:tblpY="-303"/>
        <w:tblW w:w="1485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D5916" w:rsidRPr="00EF0DA5" w14:paraId="0CDEF44F" w14:textId="77777777" w:rsidTr="00CD59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E0B750E" w14:textId="77777777" w:rsidR="00CD5916" w:rsidRPr="00EF0DA5" w:rsidRDefault="00CD5916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896664B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D5916" w:rsidRPr="00EF0DA5" w14:paraId="56154E47" w14:textId="77777777" w:rsidTr="00CD59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04F42DB" w14:textId="77777777" w:rsidR="00CD5916" w:rsidRPr="00EF0DA5" w:rsidRDefault="00CD5916" w:rsidP="00EF0DA5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BC4A253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1943108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4D29C271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D5916" w:rsidRPr="00EF0DA5" w14:paraId="707C6AA2" w14:textId="77777777" w:rsidTr="00CD59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A68E2D9" w14:textId="77777777" w:rsidR="00CD5916" w:rsidRPr="00EF0DA5" w:rsidRDefault="00CD5916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74D34544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681548DF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9986EE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A0BDE" w14:textId="77777777" w:rsidR="00CD5916" w:rsidRPr="00EF0DA5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05E7FD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A1B26D" w14:textId="77777777" w:rsidR="00CD5916" w:rsidRPr="00EF0DA5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46A715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F84C644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3B70AC0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0243EE5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8D942E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477AA35E" w14:textId="77777777" w:rsidR="00CD5916" w:rsidRPr="00EF0DA5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6DA3453" w14:textId="77777777" w:rsidR="00CD5916" w:rsidRPr="00EF0DA5" w:rsidRDefault="00CD5916" w:rsidP="00EF0DA5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</w:tcPr>
          <w:p w14:paraId="3C163290" w14:textId="77777777" w:rsidR="00CD5916" w:rsidRPr="00EF0DA5" w:rsidRDefault="00CD5916" w:rsidP="00EF0DA5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9E930F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D5916" w:rsidRPr="00EF0DA5" w14:paraId="48AFE264" w14:textId="77777777" w:rsidTr="00CD5916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013ADED" w14:textId="77777777" w:rsidR="00CD5916" w:rsidRPr="00EF0DA5" w:rsidRDefault="00CD5916" w:rsidP="00EF0DA5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E045EA6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D5916" w:rsidRPr="00EF0DA5" w14:paraId="396E2A2D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1E8CF93C" w14:textId="77777777" w:rsidR="00CD5916" w:rsidRPr="00EF0DA5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214243A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29EA6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1126CF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EB7A7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C5807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DF3F22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C85E1A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2DB50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85C732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37AF3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549B9F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6FB1D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0643A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5EEAA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5D32A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5A26A3F4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5254D65D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BB09BB5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61523423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29A70433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758D812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665DF36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D310F0E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1B706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B474A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EC75A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6A3D9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CAA7D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95F450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CAA203" w14:textId="77777777" w:rsidR="00CD5916" w:rsidRPr="00EF0DA5" w:rsidRDefault="00CD5916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B63E1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078822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5214D72B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176CBD0E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419D8DC4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4545D36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388C59F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11238E7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631DF572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F5DF640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2BCB4F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76442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21C51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2E84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E605B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755AF4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82EFB97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D7690A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8975E9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2C8284EE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048F6052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B6ED926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270" w:type="dxa"/>
          </w:tcPr>
          <w:p w14:paraId="368D327D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1D6BB47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DB72C8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4ECF09EB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BC5D1A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4C9B6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5F2295C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29AD0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E0A48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1418C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E081077" w14:textId="77777777" w:rsidR="00CD5916" w:rsidRPr="00EF0DA5" w:rsidRDefault="00CD5916" w:rsidP="00EF0DA5">
            <w:pPr>
              <w:tabs>
                <w:tab w:val="clear" w:pos="454"/>
                <w:tab w:val="clear" w:pos="680"/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66C949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8CA23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439125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D5916" w:rsidRPr="00EF0DA5" w14:paraId="176EC85D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26325DB4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541818D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</w:tcPr>
          <w:p w14:paraId="6D140325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33C98546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550A9862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1284CC29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8EB3C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48501F7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7DA917C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0300B7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0" w:type="dxa"/>
          </w:tcPr>
          <w:p w14:paraId="1D3F666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47D21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45675" w14:textId="77777777" w:rsidR="00CD5916" w:rsidRPr="00EF0DA5" w:rsidRDefault="00CD5916" w:rsidP="00EF0DA5">
            <w:pPr>
              <w:tabs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2885C1F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6FC79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14822E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CD5916" w:rsidRPr="00EF0DA5" w14:paraId="6986517B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10095B39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1FD5F77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0443632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3DFC719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AE5E6FF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0DB8F7D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21C99DC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4752A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3BBB2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88584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F9F11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763202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9409C" w14:textId="77777777" w:rsidR="00CD5916" w:rsidRPr="00EF0DA5" w:rsidRDefault="00CD5916" w:rsidP="00EF0DA5">
            <w:pPr>
              <w:tabs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1E057E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8C10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D315B3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5B755C45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60F0D48B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216B1D0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65</w:t>
            </w:r>
          </w:p>
        </w:tc>
        <w:tc>
          <w:tcPr>
            <w:tcW w:w="270" w:type="dxa"/>
          </w:tcPr>
          <w:p w14:paraId="0BB03FD3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38D2B2B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DB5DC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DF69D53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E6247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0D1190" w14:textId="77777777" w:rsidR="00CD5916" w:rsidRPr="00EF0DA5" w:rsidRDefault="00CD5916" w:rsidP="00EF0DA5">
            <w:pPr>
              <w:pStyle w:val="acctfourfigures"/>
              <w:tabs>
                <w:tab w:val="clear" w:pos="765"/>
              </w:tabs>
              <w:spacing w:line="240" w:lineRule="auto"/>
              <w:ind w:left="226" w:right="-3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3A679E00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2533E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45E15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E2A312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96A290" w14:textId="77777777" w:rsidR="00CD5916" w:rsidRPr="00EF0DA5" w:rsidRDefault="00CD5916" w:rsidP="00EF0DA5">
            <w:pPr>
              <w:tabs>
                <w:tab w:val="clear" w:pos="454"/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1FE72A8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</w:tcPr>
          <w:p w14:paraId="025864E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4249BB0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</w:tr>
      <w:tr w:rsidR="00CD5916" w:rsidRPr="00EF0DA5" w14:paraId="6E63036B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4061AFCA" w14:textId="77777777" w:rsidR="00CD5916" w:rsidRPr="00EF0DA5" w:rsidRDefault="00CD5916" w:rsidP="00EF0DA5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EA1A15C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68</w:t>
            </w:r>
          </w:p>
        </w:tc>
        <w:tc>
          <w:tcPr>
            <w:tcW w:w="270" w:type="dxa"/>
          </w:tcPr>
          <w:p w14:paraId="19B8437B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17F4E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4D7DA0F6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4DE19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195207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B46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149</w:t>
            </w:r>
          </w:p>
        </w:tc>
        <w:tc>
          <w:tcPr>
            <w:tcW w:w="270" w:type="dxa"/>
          </w:tcPr>
          <w:p w14:paraId="3052AA4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5BB9E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F82877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352AC7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B7146B" w14:textId="77777777" w:rsidR="00CD5916" w:rsidRPr="00EF0DA5" w:rsidRDefault="00CD5916" w:rsidP="00EF0DA5">
            <w:pPr>
              <w:tabs>
                <w:tab w:val="clear" w:pos="454"/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02973E1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35BD70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BB15DA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6747552D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678716B5" w14:textId="77777777" w:rsidR="00CD5916" w:rsidRPr="00EF0DA5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47EFAE4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66BCE33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0D25E69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17C9A7E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43F9E07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79E581B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0A6F8F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AB2BC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BB1C60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3C79B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1688CC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8AC4BD" w14:textId="77777777" w:rsidR="00CD5916" w:rsidRPr="00EF0DA5" w:rsidRDefault="00CD5916" w:rsidP="00EF0DA5">
            <w:pPr>
              <w:tabs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32AA5D3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C665D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23E9E2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5792B4D7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369B92F7" w14:textId="77777777" w:rsidR="00CD5916" w:rsidRPr="00EF0DA5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961CBA0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07CD6DF4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EFFDF49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925F5D1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70544E54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D4DF2EF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26DB5E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E95616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984FA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576D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1CEB85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845037" w14:textId="77777777" w:rsidR="00CD5916" w:rsidRPr="00EF0DA5" w:rsidRDefault="00CD5916" w:rsidP="00EF0DA5">
            <w:pPr>
              <w:tabs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6063468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155F3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3586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17869D93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32308502" w14:textId="77777777" w:rsidR="00CD5916" w:rsidRPr="00EF0DA5" w:rsidRDefault="00CD5916" w:rsidP="00EF0DA5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0A6B5C98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</w:tcPr>
          <w:p w14:paraId="53CBF5E7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52A59215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E21070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5F9D663D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4680BED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69E4DC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1B8EF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492767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94354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18CE1A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A77418" w14:textId="77777777" w:rsidR="00CD5916" w:rsidRPr="00EF0DA5" w:rsidRDefault="00CD5916" w:rsidP="00EF0DA5">
            <w:pPr>
              <w:tabs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71D7C7B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3D6AA0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30645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D5916" w:rsidRPr="00EF0DA5" w14:paraId="4B6A7E2B" w14:textId="77777777" w:rsidTr="00CD5916">
        <w:trPr>
          <w:trHeight w:val="144"/>
        </w:trPr>
        <w:tc>
          <w:tcPr>
            <w:tcW w:w="3240" w:type="dxa"/>
            <w:shd w:val="clear" w:color="auto" w:fill="auto"/>
          </w:tcPr>
          <w:p w14:paraId="2257D1F7" w14:textId="77777777" w:rsidR="00CD5916" w:rsidRPr="00EF0DA5" w:rsidRDefault="00CD5916" w:rsidP="00EF0DA5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1E1EC819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(7)</w:t>
            </w:r>
          </w:p>
        </w:tc>
        <w:tc>
          <w:tcPr>
            <w:tcW w:w="270" w:type="dxa"/>
          </w:tcPr>
          <w:p w14:paraId="1DEF38FB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D69BD1D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cs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88E9C2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B7CAACB" w14:textId="77777777" w:rsidR="00CD5916" w:rsidRPr="00EF0DA5" w:rsidRDefault="00CD5916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left="-108" w:right="-48"/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</w:pPr>
            <w:r w:rsidRPr="00EF0DA5">
              <w:rPr>
                <w:rFonts w:ascii="Angsana New" w:eastAsia="Times New Roman" w:hAnsi="Angsana New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B0F620" w14:textId="77777777" w:rsidR="00CD5916" w:rsidRPr="00EF0DA5" w:rsidRDefault="00CD5916" w:rsidP="00EF0DA5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7DF154C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5440DF1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BC9249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44D52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59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33DAD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270" w:type="dxa"/>
          </w:tcPr>
          <w:p w14:paraId="0E51C1FC" w14:textId="77777777" w:rsidR="00CD5916" w:rsidRPr="00EF0DA5" w:rsidRDefault="00CD5916" w:rsidP="00EF0DA5">
            <w:pPr>
              <w:tabs>
                <w:tab w:val="clear" w:pos="454"/>
                <w:tab w:val="clear" w:pos="907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18B937F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2A65CC3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3414E6E" w14:textId="77777777" w:rsidR="00CD5916" w:rsidRPr="00EF0DA5" w:rsidRDefault="00CD5916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</w:tr>
    </w:tbl>
    <w:p w14:paraId="70369CE5" w14:textId="77777777" w:rsidR="00CD5916" w:rsidRPr="00EF0DA5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1535DF4" w14:textId="77777777" w:rsidR="00CD5916" w:rsidRPr="00EF0DA5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38C722" w14:textId="2AC5A607" w:rsidR="00CD5916" w:rsidRPr="00EF0DA5" w:rsidRDefault="00CD5916" w:rsidP="00EF0DA5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CD5916" w:rsidRPr="00EF0DA5" w:rsidSect="002B21A9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71E06CB" w14:textId="77777777" w:rsidR="00882010" w:rsidRPr="00EF0DA5" w:rsidRDefault="00882010" w:rsidP="00EF0DA5">
      <w:pPr>
        <w:pStyle w:val="block"/>
        <w:tabs>
          <w:tab w:val="decimal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EF0DA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EF0DA5" w:rsidRDefault="00882010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45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EF0DA5" w14:paraId="702D9B16" w14:textId="77777777" w:rsidTr="00925863">
        <w:trPr>
          <w:tblHeader/>
        </w:trPr>
        <w:tc>
          <w:tcPr>
            <w:tcW w:w="3150" w:type="dxa"/>
          </w:tcPr>
          <w:p w14:paraId="13281BA6" w14:textId="6657DFF8" w:rsidR="009933DC" w:rsidRPr="00EF0DA5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EF0DA5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EF0DA5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EF0DA5" w14:paraId="10250E81" w14:textId="77777777" w:rsidTr="00925863">
        <w:tc>
          <w:tcPr>
            <w:tcW w:w="3150" w:type="dxa"/>
          </w:tcPr>
          <w:p w14:paraId="1A8F51B6" w14:textId="77777777" w:rsidR="00C85327" w:rsidRPr="00EF0DA5" w:rsidRDefault="009933DC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 w:rsidRPr="00EF0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EF0DA5" w:rsidRDefault="00C85327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9933DC" w:rsidRPr="00EF0D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EF0DA5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EF0DA5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EF0DA5" w14:paraId="3B7CB413" w14:textId="77777777" w:rsidTr="00925863">
        <w:tc>
          <w:tcPr>
            <w:tcW w:w="3150" w:type="dxa"/>
          </w:tcPr>
          <w:p w14:paraId="78AA1BB7" w14:textId="488D7F3A" w:rsidR="009933DC" w:rsidRPr="00EF0DA5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EF0DA5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EF0DA5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9933DC" w:rsidRPr="00EF0DA5" w14:paraId="659BC28B" w14:textId="77777777" w:rsidTr="00925863">
        <w:tc>
          <w:tcPr>
            <w:tcW w:w="3150" w:type="dxa"/>
          </w:tcPr>
          <w:p w14:paraId="3A150CDA" w14:textId="08A3365F" w:rsidR="009933DC" w:rsidRPr="00EF0DA5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EF0DA5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EF0DA5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EF0DA5" w14:paraId="57C639F9" w14:textId="77777777" w:rsidTr="00925863">
        <w:trPr>
          <w:trHeight w:val="92"/>
        </w:trPr>
        <w:tc>
          <w:tcPr>
            <w:tcW w:w="3150" w:type="dxa"/>
          </w:tcPr>
          <w:p w14:paraId="118834F9" w14:textId="77777777" w:rsidR="009933DC" w:rsidRPr="00EF0DA5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EF0DA5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EF0DA5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933DC" w:rsidRPr="00EF0DA5" w14:paraId="55B94F09" w14:textId="77777777" w:rsidTr="00925863">
        <w:tc>
          <w:tcPr>
            <w:tcW w:w="3150" w:type="dxa"/>
          </w:tcPr>
          <w:p w14:paraId="3BF8D2C9" w14:textId="77777777" w:rsidR="009933DC" w:rsidRPr="00EF0DA5" w:rsidRDefault="009933DC" w:rsidP="00EF0DA5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EF0DA5" w:rsidRDefault="009933DC" w:rsidP="00EF0DA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EF0DA5" w:rsidRDefault="009933DC" w:rsidP="00EF0DA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EF0DA5" w:rsidRDefault="009933DC" w:rsidP="00EF0DA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F0DA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Pr="00EF0DA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EF0DA5" w:rsidRDefault="00C92E1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6E71663" w14:textId="77777777" w:rsidR="007F64CF" w:rsidRPr="00EF0DA5" w:rsidRDefault="007F64CF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bookmarkStart w:id="7" w:name="_Hlk69925193"/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รายการเคลื่อนไหวของตราสารทุนและตราสารหนี้</w:t>
      </w:r>
    </w:p>
    <w:p w14:paraId="4FB0AC57" w14:textId="77777777" w:rsidR="00851AAC" w:rsidRPr="00EF0DA5" w:rsidRDefault="00851AAC" w:rsidP="00EF0DA5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094EEAAA" w14:textId="77D3AC20" w:rsidR="009933DC" w:rsidRPr="00EF0DA5" w:rsidRDefault="00851AAC" w:rsidP="00EF0DA5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</w:t>
      </w: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7AF8E28C" w14:textId="77777777" w:rsidR="00F12F1D" w:rsidRPr="00EF0DA5" w:rsidRDefault="00F12F1D" w:rsidP="00EF0DA5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F12F1D" w:rsidRPr="00EF0DA5" w14:paraId="62D4852D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9180ADF" w14:textId="77777777" w:rsidR="00F12F1D" w:rsidRPr="00EF0DA5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6A65EA2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2F1D" w:rsidRPr="00EF0DA5" w14:paraId="64E2CAA6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0E05F33B" w14:textId="77777777" w:rsidR="00F12F1D" w:rsidRPr="00EF0DA5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550D6C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594C80E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/>
                <w:sz w:val="26"/>
                <w:szCs w:val="26"/>
              </w:rPr>
              <w:t>1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6FA44B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2ABA5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</w:tcPr>
          <w:p w14:paraId="443B1BE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AAA62A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6596A20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D3348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6792B8D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C9165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776B27CD" w14:textId="322EE171" w:rsidR="00F12F1D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/>
                <w:sz w:val="26"/>
                <w:szCs w:val="26"/>
              </w:rPr>
              <w:t xml:space="preserve">31 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</w:p>
        </w:tc>
      </w:tr>
      <w:tr w:rsidR="00F12F1D" w:rsidRPr="00EF0DA5" w14:paraId="44F22ED7" w14:textId="77777777" w:rsidTr="001316CD">
        <w:trPr>
          <w:trHeight w:val="166"/>
          <w:tblHeader/>
        </w:trPr>
        <w:tc>
          <w:tcPr>
            <w:tcW w:w="3420" w:type="dxa"/>
          </w:tcPr>
          <w:p w14:paraId="6B8537B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70B7598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EF0DA5" w14:paraId="0E7C14EC" w14:textId="77777777" w:rsidTr="001316CD">
        <w:trPr>
          <w:trHeight w:val="20"/>
        </w:trPr>
        <w:tc>
          <w:tcPr>
            <w:tcW w:w="3420" w:type="dxa"/>
          </w:tcPr>
          <w:p w14:paraId="19FBBAC2" w14:textId="09065AAB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6768D8"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900" w:type="dxa"/>
          </w:tcPr>
          <w:p w14:paraId="6938775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47672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4C0FA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00D85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77C89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56F39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CAC9A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8076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30E98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188F57B4" w14:textId="77777777" w:rsidTr="001316CD">
        <w:trPr>
          <w:trHeight w:val="20"/>
        </w:trPr>
        <w:tc>
          <w:tcPr>
            <w:tcW w:w="3420" w:type="dxa"/>
          </w:tcPr>
          <w:p w14:paraId="493B67A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0703EA7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47136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BF278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C8E8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D5CAF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8E08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D29FFF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4E9D86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FDE6E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5AB34A60" w14:textId="77777777" w:rsidTr="001316CD">
        <w:trPr>
          <w:trHeight w:val="20"/>
        </w:trPr>
        <w:tc>
          <w:tcPr>
            <w:tcW w:w="3420" w:type="dxa"/>
          </w:tcPr>
          <w:p w14:paraId="4E24419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</w:tcPr>
          <w:p w14:paraId="5FF46C2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7215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F7C1E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D6A1F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0F916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95FF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F2D71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1E00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6C242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22B3" w:rsidRPr="00EF0DA5" w14:paraId="2419DA26" w14:textId="77777777" w:rsidTr="001316CD">
        <w:trPr>
          <w:trHeight w:val="335"/>
        </w:trPr>
        <w:tc>
          <w:tcPr>
            <w:tcW w:w="3420" w:type="dxa"/>
          </w:tcPr>
          <w:p w14:paraId="2B3921CA" w14:textId="77777777" w:rsidR="00CA22B3" w:rsidRPr="00EF0DA5" w:rsidRDefault="00CA22B3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49D1FEDA" w14:textId="796BD9F9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486</w:t>
            </w:r>
          </w:p>
        </w:tc>
        <w:tc>
          <w:tcPr>
            <w:tcW w:w="270" w:type="dxa"/>
          </w:tcPr>
          <w:p w14:paraId="182ABB14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57A57D" w14:textId="1041826C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</w:p>
        </w:tc>
        <w:tc>
          <w:tcPr>
            <w:tcW w:w="270" w:type="dxa"/>
          </w:tcPr>
          <w:p w14:paraId="4F74813A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8E7F96" w14:textId="5FC9456F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(4)</w:t>
            </w:r>
          </w:p>
        </w:tc>
        <w:tc>
          <w:tcPr>
            <w:tcW w:w="270" w:type="dxa"/>
          </w:tcPr>
          <w:p w14:paraId="4CC17E73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1CDD44" w14:textId="0A4CB76A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70" w:type="dxa"/>
          </w:tcPr>
          <w:p w14:paraId="0C614B3B" w14:textId="77777777" w:rsidR="00CA22B3" w:rsidRPr="00EF0DA5" w:rsidRDefault="00CA22B3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8FBB87" w14:textId="35850C8A" w:rsidR="00CA22B3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495</w:t>
            </w:r>
          </w:p>
        </w:tc>
      </w:tr>
      <w:tr w:rsidR="00074854" w:rsidRPr="00EF0DA5" w14:paraId="2C815B9B" w14:textId="77777777" w:rsidTr="001316CD">
        <w:trPr>
          <w:trHeight w:val="20"/>
        </w:trPr>
        <w:tc>
          <w:tcPr>
            <w:tcW w:w="3420" w:type="dxa"/>
          </w:tcPr>
          <w:p w14:paraId="0ED2AED0" w14:textId="77777777" w:rsidR="00074854" w:rsidRPr="00EF0DA5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3890E38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F35E12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6CCFAD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67F27E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CEB307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B6D290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B88892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5C33F7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4245EC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EF0DA5" w14:paraId="4546710F" w14:textId="77777777" w:rsidTr="001316CD">
        <w:trPr>
          <w:trHeight w:val="20"/>
        </w:trPr>
        <w:tc>
          <w:tcPr>
            <w:tcW w:w="3420" w:type="dxa"/>
          </w:tcPr>
          <w:p w14:paraId="79A4204C" w14:textId="77777777" w:rsidR="00074854" w:rsidRPr="00EF0DA5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2877FF65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8D7BDE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4D5B3A3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5952B4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C678BD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12D117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EC1E71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58D302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A3B43E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EF0DA5" w14:paraId="2C2A7008" w14:textId="77777777" w:rsidTr="001316CD">
        <w:trPr>
          <w:trHeight w:val="20"/>
        </w:trPr>
        <w:tc>
          <w:tcPr>
            <w:tcW w:w="3420" w:type="dxa"/>
          </w:tcPr>
          <w:p w14:paraId="3A6C31AE" w14:textId="77777777" w:rsidR="00074854" w:rsidRPr="00EF0DA5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3BAA2E5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81E5C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8169DD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73734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9D795E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5DCD2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353DAF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C0A70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793672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51C8" w:rsidRPr="00EF0DA5" w14:paraId="14B03A2A" w14:textId="77777777" w:rsidTr="001316CD">
        <w:trPr>
          <w:trHeight w:val="20"/>
        </w:trPr>
        <w:tc>
          <w:tcPr>
            <w:tcW w:w="3420" w:type="dxa"/>
          </w:tcPr>
          <w:p w14:paraId="7318BAB8" w14:textId="6E5E90D9" w:rsidR="004C51C8" w:rsidRPr="00EF0DA5" w:rsidRDefault="004C51C8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63AD96DD" w14:textId="3A1ED489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25</w:t>
            </w:r>
          </w:p>
        </w:tc>
        <w:tc>
          <w:tcPr>
            <w:tcW w:w="270" w:type="dxa"/>
          </w:tcPr>
          <w:p w14:paraId="15818DBB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34378F" w14:textId="3D4278BE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51443A19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8A2428" w14:textId="2302D9D6" w:rsidR="004C51C8" w:rsidRPr="00EF0DA5" w:rsidRDefault="00740EB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9A0206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8FD0DE" w14:textId="3C251CF9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774C9C0D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7514EA" w14:textId="2DA6DB15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074854" w:rsidRPr="00EF0DA5" w14:paraId="257CDD45" w14:textId="77777777" w:rsidTr="001316CD">
        <w:trPr>
          <w:trHeight w:val="20"/>
        </w:trPr>
        <w:tc>
          <w:tcPr>
            <w:tcW w:w="3420" w:type="dxa"/>
          </w:tcPr>
          <w:p w14:paraId="47B418FA" w14:textId="77777777" w:rsidR="00074854" w:rsidRPr="00EF0DA5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32EFFBE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15FC75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82E593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AE26C6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242D6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ADB77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E24842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AF8A0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B20D44A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51C8" w:rsidRPr="00EF0DA5" w14:paraId="510CD62D" w14:textId="77777777" w:rsidTr="001316CD">
        <w:trPr>
          <w:trHeight w:val="20"/>
        </w:trPr>
        <w:tc>
          <w:tcPr>
            <w:tcW w:w="3420" w:type="dxa"/>
          </w:tcPr>
          <w:p w14:paraId="4241775C" w14:textId="3020A9EB" w:rsidR="004C51C8" w:rsidRPr="00EF0DA5" w:rsidRDefault="004C51C8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08FB7BC0" w14:textId="4B60BB1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81</w:t>
            </w:r>
          </w:p>
        </w:tc>
        <w:tc>
          <w:tcPr>
            <w:tcW w:w="270" w:type="dxa"/>
          </w:tcPr>
          <w:p w14:paraId="32C7363D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9B4DF7" w14:textId="2AB543AA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340AEAA7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88A14" w14:textId="5791910A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6685DCAF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E2B477" w14:textId="62F36CF9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(2)</w:t>
            </w:r>
          </w:p>
        </w:tc>
        <w:tc>
          <w:tcPr>
            <w:tcW w:w="270" w:type="dxa"/>
          </w:tcPr>
          <w:p w14:paraId="033208CF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F924FD" w14:textId="3B3771C0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</w:tr>
      <w:tr w:rsidR="001316CD" w:rsidRPr="00EF0DA5" w14:paraId="005CAF26" w14:textId="77777777" w:rsidTr="001316CD">
        <w:trPr>
          <w:trHeight w:val="20"/>
        </w:trPr>
        <w:tc>
          <w:tcPr>
            <w:tcW w:w="3420" w:type="dxa"/>
          </w:tcPr>
          <w:p w14:paraId="750FB90E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39F4F618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6738A30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B4341D0" w14:textId="0591D3B5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E40C1A6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51C529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059728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84842B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CF26A9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0AEE58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46694B7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63F5F0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EE0A4" w14:textId="77777777" w:rsidR="001316CD" w:rsidRPr="00EF0DA5" w:rsidRDefault="001316C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CF3" w:rsidRPr="00EF0DA5" w14:paraId="5A84993F" w14:textId="77777777" w:rsidTr="001316CD">
        <w:trPr>
          <w:trHeight w:val="20"/>
        </w:trPr>
        <w:tc>
          <w:tcPr>
            <w:tcW w:w="3420" w:type="dxa"/>
          </w:tcPr>
          <w:p w14:paraId="738A77FB" w14:textId="1EB2AA5D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lastRenderedPageBreak/>
              <w:t>25</w:t>
            </w:r>
            <w:r w:rsidR="00581564"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65</w:t>
            </w:r>
          </w:p>
        </w:tc>
        <w:tc>
          <w:tcPr>
            <w:tcW w:w="900" w:type="dxa"/>
          </w:tcPr>
          <w:p w14:paraId="2229CB80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70B5F5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014448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A5548C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A96941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37E01E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9DC254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34EBC8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461446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CF3" w:rsidRPr="00EF0DA5" w14:paraId="49E73F97" w14:textId="77777777" w:rsidTr="001316CD">
        <w:trPr>
          <w:trHeight w:val="20"/>
        </w:trPr>
        <w:tc>
          <w:tcPr>
            <w:tcW w:w="3420" w:type="dxa"/>
          </w:tcPr>
          <w:p w14:paraId="2BF7DB3B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00" w:type="dxa"/>
          </w:tcPr>
          <w:p w14:paraId="5EA23C00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E4B67A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391E11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35168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96FDD0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3F84A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A92619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74042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D90024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CF3" w:rsidRPr="00EF0DA5" w14:paraId="408AEF58" w14:textId="77777777" w:rsidTr="001316CD">
        <w:trPr>
          <w:trHeight w:val="20"/>
        </w:trPr>
        <w:tc>
          <w:tcPr>
            <w:tcW w:w="3420" w:type="dxa"/>
          </w:tcPr>
          <w:p w14:paraId="477F6DE1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00" w:type="dxa"/>
          </w:tcPr>
          <w:p w14:paraId="7EA72B66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38E003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F6CBF4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FB02AB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A22858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F2AA15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73DA0B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0BFEC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4F981A" w14:textId="77777777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EF0DA5" w14:paraId="077A4046" w14:textId="77777777" w:rsidTr="001316CD">
        <w:trPr>
          <w:trHeight w:val="335"/>
        </w:trPr>
        <w:tc>
          <w:tcPr>
            <w:tcW w:w="3420" w:type="dxa"/>
          </w:tcPr>
          <w:p w14:paraId="2D0CCAE7" w14:textId="77777777" w:rsidR="00581564" w:rsidRPr="00EF0DA5" w:rsidRDefault="00581564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00" w:type="dxa"/>
          </w:tcPr>
          <w:p w14:paraId="5ED0C1C7" w14:textId="5D610E8A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270" w:type="dxa"/>
          </w:tcPr>
          <w:p w14:paraId="09A6E289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4D632E" w14:textId="39347613" w:rsidR="00581564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DE2CB81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A5EE01" w14:textId="72D7035B" w:rsidR="00581564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A8638C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FFBAC3" w14:textId="0E0F81E1" w:rsidR="00581564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3ACC0EE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22821" w14:textId="6362DFA1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12289" w:rsidRPr="00EF0DA5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</w:tr>
      <w:tr w:rsidR="00581564" w:rsidRPr="00EF0DA5" w14:paraId="5F0D8817" w14:textId="77777777" w:rsidTr="001316CD">
        <w:trPr>
          <w:trHeight w:val="20"/>
        </w:trPr>
        <w:tc>
          <w:tcPr>
            <w:tcW w:w="3420" w:type="dxa"/>
          </w:tcPr>
          <w:p w14:paraId="78007F70" w14:textId="77777777" w:rsidR="00581564" w:rsidRPr="00EF0DA5" w:rsidRDefault="005815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625ECDD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FCB9D2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17777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109B1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DD8FB6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DF0CBE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F87D69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EFFB51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89018E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EF0DA5" w14:paraId="51694708" w14:textId="77777777" w:rsidTr="001316CD">
        <w:trPr>
          <w:trHeight w:val="20"/>
        </w:trPr>
        <w:tc>
          <w:tcPr>
            <w:tcW w:w="3420" w:type="dxa"/>
          </w:tcPr>
          <w:p w14:paraId="252ABC97" w14:textId="77777777" w:rsidR="00581564" w:rsidRPr="00EF0DA5" w:rsidRDefault="005815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391A559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8145E3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62E75D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52A2B7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392EB4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C1A2A1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88E244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D1421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DA367D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EF0DA5" w14:paraId="6646D75C" w14:textId="77777777" w:rsidTr="001316CD">
        <w:trPr>
          <w:trHeight w:val="20"/>
        </w:trPr>
        <w:tc>
          <w:tcPr>
            <w:tcW w:w="3420" w:type="dxa"/>
          </w:tcPr>
          <w:p w14:paraId="4ED6CDC7" w14:textId="77777777" w:rsidR="00581564" w:rsidRPr="00EF0DA5" w:rsidRDefault="005815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1A13D43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B7F161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B3FF5D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58668E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633246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8C755B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7EFA4E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55386F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62D9B5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EF0DA5" w14:paraId="54DE5041" w14:textId="77777777" w:rsidTr="001316CD">
        <w:trPr>
          <w:trHeight w:val="20"/>
        </w:trPr>
        <w:tc>
          <w:tcPr>
            <w:tcW w:w="3420" w:type="dxa"/>
          </w:tcPr>
          <w:p w14:paraId="46C0BFC2" w14:textId="236DEE6E" w:rsidR="00581564" w:rsidRPr="00EF0DA5" w:rsidRDefault="00581564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101EAC4C" w14:textId="255EAF5F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70" w:type="dxa"/>
          </w:tcPr>
          <w:p w14:paraId="03C48F0B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52F10D" w14:textId="4863B781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F66015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BE2B6C" w14:textId="3C84D3DF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94BD0E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D63C0C" w14:textId="57AC7851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CA7EA3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CD87C4" w14:textId="5F4D3A3F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581564" w:rsidRPr="00EF0DA5" w14:paraId="0DAD2471" w14:textId="77777777" w:rsidTr="001316CD">
        <w:trPr>
          <w:trHeight w:val="20"/>
        </w:trPr>
        <w:tc>
          <w:tcPr>
            <w:tcW w:w="3420" w:type="dxa"/>
          </w:tcPr>
          <w:p w14:paraId="6FB9B696" w14:textId="77777777" w:rsidR="00581564" w:rsidRPr="00EF0DA5" w:rsidRDefault="0058156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429E84B0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5538DD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7369D4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FA0F0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BDF680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641C5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7362863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B847B0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A31017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564" w:rsidRPr="00EF0DA5" w14:paraId="548349F7" w14:textId="77777777" w:rsidTr="001316CD">
        <w:trPr>
          <w:trHeight w:val="20"/>
        </w:trPr>
        <w:tc>
          <w:tcPr>
            <w:tcW w:w="3420" w:type="dxa"/>
          </w:tcPr>
          <w:p w14:paraId="465BAD9C" w14:textId="328F7EC4" w:rsidR="00581564" w:rsidRPr="00EF0DA5" w:rsidRDefault="00581564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58964EE1" w14:textId="6374E668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70" w:type="dxa"/>
          </w:tcPr>
          <w:p w14:paraId="195CFC1C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87FA1F" w14:textId="2E133135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93390D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7AA563" w14:textId="6D55358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279006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BF3D1B" w14:textId="2F4B9623" w:rsidR="00581564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14</w:t>
            </w:r>
          </w:p>
        </w:tc>
        <w:tc>
          <w:tcPr>
            <w:tcW w:w="270" w:type="dxa"/>
          </w:tcPr>
          <w:p w14:paraId="31982248" w14:textId="77777777" w:rsidR="00581564" w:rsidRPr="00EF0DA5" w:rsidRDefault="0058156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F2FA91" w14:textId="76EBFED4" w:rsidR="00581564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581564" w:rsidRPr="00EF0DA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</w:tr>
    </w:tbl>
    <w:p w14:paraId="6E75839A" w14:textId="77777777" w:rsidR="00F12F1D" w:rsidRPr="00EF0DA5" w:rsidRDefault="00F12F1D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916"/>
        <w:gridCol w:w="227"/>
        <w:gridCol w:w="956"/>
        <w:gridCol w:w="236"/>
        <w:gridCol w:w="1043"/>
        <w:gridCol w:w="236"/>
        <w:gridCol w:w="1075"/>
        <w:gridCol w:w="230"/>
        <w:gridCol w:w="1111"/>
      </w:tblGrid>
      <w:tr w:rsidR="00F12F1D" w:rsidRPr="00EF0DA5" w14:paraId="7E08DB94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D46AB26" w14:textId="77777777" w:rsidR="00F12F1D" w:rsidRPr="00EF0DA5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0B20A28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2F1D" w:rsidRPr="00EF0DA5" w14:paraId="110F3DB8" w14:textId="77777777" w:rsidTr="001316CD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34DCAD3C" w14:textId="77777777" w:rsidR="00F12F1D" w:rsidRPr="00EF0DA5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16" w:type="dxa"/>
            <w:vAlign w:val="bottom"/>
          </w:tcPr>
          <w:p w14:paraId="10EEA30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2DF0066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/>
                <w:sz w:val="26"/>
                <w:szCs w:val="26"/>
              </w:rPr>
              <w:t>1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6C334BC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  <w:vAlign w:val="bottom"/>
          </w:tcPr>
          <w:p w14:paraId="06EE01E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</w:tcPr>
          <w:p w14:paraId="73CAFBC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3" w:type="dxa"/>
            <w:vAlign w:val="bottom"/>
          </w:tcPr>
          <w:p w14:paraId="4D295EA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4721EFFC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  <w:vAlign w:val="bottom"/>
          </w:tcPr>
          <w:p w14:paraId="7C0067E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69F864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0EE240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6AE93E7D" w14:textId="42712F71" w:rsidR="00F12F1D" w:rsidRPr="00EF0DA5" w:rsidRDefault="003E2178" w:rsidP="00EF0DA5">
            <w:pPr>
              <w:rPr>
                <w:sz w:val="26"/>
                <w:szCs w:val="26"/>
                <w:cs/>
              </w:rPr>
            </w:pPr>
            <w:r w:rsidRPr="00EF0DA5">
              <w:rPr>
                <w:rFonts w:asciiTheme="majorBidi" w:hAnsiTheme="majorBidi"/>
                <w:sz w:val="26"/>
                <w:szCs w:val="26"/>
              </w:rPr>
              <w:t xml:space="preserve">31 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</w:p>
        </w:tc>
      </w:tr>
      <w:tr w:rsidR="00F12F1D" w:rsidRPr="00EF0DA5" w14:paraId="49E94B03" w14:textId="77777777" w:rsidTr="001316CD">
        <w:trPr>
          <w:trHeight w:val="164"/>
          <w:tblHeader/>
        </w:trPr>
        <w:tc>
          <w:tcPr>
            <w:tcW w:w="3420" w:type="dxa"/>
          </w:tcPr>
          <w:p w14:paraId="10BF7C8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1D1857B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EF0DA5" w14:paraId="12BFA7C4" w14:textId="77777777" w:rsidTr="001316CD">
        <w:trPr>
          <w:trHeight w:val="20"/>
        </w:trPr>
        <w:tc>
          <w:tcPr>
            <w:tcW w:w="3420" w:type="dxa"/>
          </w:tcPr>
          <w:p w14:paraId="15EF9BE4" w14:textId="7EFADB11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D4137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16" w:type="dxa"/>
          </w:tcPr>
          <w:p w14:paraId="243C3F9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36603B7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24D5A27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C57F9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DBCF36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2F36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BCFFA8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14CBC80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8C61926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5B01E756" w14:textId="77777777" w:rsidTr="001316CD">
        <w:trPr>
          <w:trHeight w:val="20"/>
        </w:trPr>
        <w:tc>
          <w:tcPr>
            <w:tcW w:w="3420" w:type="dxa"/>
          </w:tcPr>
          <w:p w14:paraId="5D93BF5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16" w:type="dxa"/>
          </w:tcPr>
          <w:p w14:paraId="081FCB0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46BD0A16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D38C47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D5ADD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17C170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8C71A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6F04AF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B799E6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3BED51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6B03C14E" w14:textId="77777777" w:rsidTr="001316CD">
        <w:trPr>
          <w:trHeight w:val="20"/>
        </w:trPr>
        <w:tc>
          <w:tcPr>
            <w:tcW w:w="3420" w:type="dxa"/>
          </w:tcPr>
          <w:p w14:paraId="7314C47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16" w:type="dxa"/>
          </w:tcPr>
          <w:p w14:paraId="7EC26E4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040DCB0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203188C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5A1D7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4728C41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1F7246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013C8E4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B2A6A1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5341B2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51C8" w:rsidRPr="00EF0DA5" w14:paraId="2A059CBD" w14:textId="77777777" w:rsidTr="001316CD">
        <w:trPr>
          <w:trHeight w:val="20"/>
        </w:trPr>
        <w:tc>
          <w:tcPr>
            <w:tcW w:w="3420" w:type="dxa"/>
          </w:tcPr>
          <w:p w14:paraId="0A1BBAA9" w14:textId="77777777" w:rsidR="004C51C8" w:rsidRPr="00EF0DA5" w:rsidRDefault="004C51C8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6" w:type="dxa"/>
          </w:tcPr>
          <w:p w14:paraId="64D49978" w14:textId="1831FE2B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  <w:tc>
          <w:tcPr>
            <w:tcW w:w="227" w:type="dxa"/>
          </w:tcPr>
          <w:p w14:paraId="4B1073A6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1318617" w14:textId="2DE07DDA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</w:tcPr>
          <w:p w14:paraId="73F1F193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3CD90B6" w14:textId="1F3D37CD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</w:tcPr>
          <w:p w14:paraId="203556C8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94F0721" w14:textId="58CF5EC6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40EB0"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</w:tcPr>
          <w:p w14:paraId="27D159FA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5758F42" w14:textId="599A453E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</w:p>
        </w:tc>
      </w:tr>
      <w:tr w:rsidR="00074854" w:rsidRPr="00EF0DA5" w14:paraId="22C37346" w14:textId="77777777" w:rsidTr="001316CD">
        <w:trPr>
          <w:trHeight w:val="20"/>
        </w:trPr>
        <w:tc>
          <w:tcPr>
            <w:tcW w:w="3420" w:type="dxa"/>
          </w:tcPr>
          <w:p w14:paraId="345AB642" w14:textId="77777777" w:rsidR="00074854" w:rsidRPr="00EF0DA5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70ED347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2ECC0158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635C496F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67A1791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74E6F342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B0F2628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6F37BE0C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4882B351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59260610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074854" w:rsidRPr="00EF0DA5" w14:paraId="5056847C" w14:textId="77777777" w:rsidTr="001316CD">
        <w:trPr>
          <w:trHeight w:val="20"/>
        </w:trPr>
        <w:tc>
          <w:tcPr>
            <w:tcW w:w="3420" w:type="dxa"/>
          </w:tcPr>
          <w:p w14:paraId="3F2A07A4" w14:textId="77777777" w:rsidR="00074854" w:rsidRPr="00EF0DA5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16" w:type="dxa"/>
          </w:tcPr>
          <w:p w14:paraId="4A73F5CB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5DA95711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447E1DB6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46B698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74D7B923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E65E57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ABDF55E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547ACEBF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65A46B0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4854" w:rsidRPr="00EF0DA5" w14:paraId="36B00BAE" w14:textId="77777777" w:rsidTr="001316CD">
        <w:trPr>
          <w:trHeight w:val="20"/>
        </w:trPr>
        <w:tc>
          <w:tcPr>
            <w:tcW w:w="3420" w:type="dxa"/>
          </w:tcPr>
          <w:p w14:paraId="22256BE1" w14:textId="77777777" w:rsidR="00074854" w:rsidRPr="00EF0DA5" w:rsidRDefault="00074854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</w:tcPr>
          <w:p w14:paraId="10A8609F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268F6AFC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67081A5D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8534D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37D091EE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7B32F3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C5E65CD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3C7434ED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11F3E90" w14:textId="77777777" w:rsidR="00074854" w:rsidRPr="00EF0DA5" w:rsidRDefault="00074854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51C8" w:rsidRPr="00EF0DA5" w14:paraId="59B1FAEA" w14:textId="77777777" w:rsidTr="001316CD">
        <w:trPr>
          <w:trHeight w:val="20"/>
        </w:trPr>
        <w:tc>
          <w:tcPr>
            <w:tcW w:w="3420" w:type="dxa"/>
          </w:tcPr>
          <w:p w14:paraId="1ABCE53C" w14:textId="4DEF9874" w:rsidR="004C51C8" w:rsidRPr="00EF0DA5" w:rsidRDefault="004C51C8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16" w:type="dxa"/>
          </w:tcPr>
          <w:p w14:paraId="7A1AD807" w14:textId="1FF19B82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81 </w:t>
            </w:r>
          </w:p>
        </w:tc>
        <w:tc>
          <w:tcPr>
            <w:tcW w:w="227" w:type="dxa"/>
          </w:tcPr>
          <w:p w14:paraId="72DE7D66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D1B207F" w14:textId="5BA178BE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</w:tcPr>
          <w:p w14:paraId="74BAA138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A72A8A5" w14:textId="3C87416B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36" w:type="dxa"/>
          </w:tcPr>
          <w:p w14:paraId="0BBC99E9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29452DA4" w14:textId="0905F233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(2)</w:t>
            </w:r>
          </w:p>
        </w:tc>
        <w:tc>
          <w:tcPr>
            <w:tcW w:w="230" w:type="dxa"/>
          </w:tcPr>
          <w:p w14:paraId="5DF4B170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5528480" w14:textId="7CCD7DEE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79 </w:t>
            </w:r>
          </w:p>
        </w:tc>
      </w:tr>
      <w:tr w:rsidR="000F6370" w:rsidRPr="00EF0DA5" w14:paraId="56A3F3B9" w14:textId="77777777" w:rsidTr="001316CD">
        <w:trPr>
          <w:trHeight w:val="20"/>
        </w:trPr>
        <w:tc>
          <w:tcPr>
            <w:tcW w:w="3420" w:type="dxa"/>
          </w:tcPr>
          <w:p w14:paraId="5749CA9E" w14:textId="33E0EEE5" w:rsidR="007E7CF3" w:rsidRPr="00EF0DA5" w:rsidRDefault="007E7CF3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44EEE258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1B6E26BC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6BD0A8D3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3EE99F23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238ADE8E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188A316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11E550FF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2560FD7C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14E95664" w14:textId="77777777" w:rsidR="000F6370" w:rsidRPr="00EF0DA5" w:rsidRDefault="000F637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F12F1D" w:rsidRPr="00EF0DA5" w14:paraId="0607AF7A" w14:textId="77777777" w:rsidTr="001316CD">
        <w:trPr>
          <w:trHeight w:val="20"/>
        </w:trPr>
        <w:tc>
          <w:tcPr>
            <w:tcW w:w="3420" w:type="dxa"/>
          </w:tcPr>
          <w:p w14:paraId="2A1EE9FC" w14:textId="08FD77B3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D4137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16" w:type="dxa"/>
          </w:tcPr>
          <w:p w14:paraId="7F0322E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365F57F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2BE09A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60A1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43ED35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3E115C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D2CDA1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7CB6FB1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2CAB82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7816C6FA" w14:textId="77777777" w:rsidTr="001316CD">
        <w:trPr>
          <w:trHeight w:val="20"/>
        </w:trPr>
        <w:tc>
          <w:tcPr>
            <w:tcW w:w="3420" w:type="dxa"/>
          </w:tcPr>
          <w:p w14:paraId="6FE37FBC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สินทรัพย์ทางการเงินหมุนเวียน</w:t>
            </w:r>
          </w:p>
        </w:tc>
        <w:tc>
          <w:tcPr>
            <w:tcW w:w="916" w:type="dxa"/>
          </w:tcPr>
          <w:p w14:paraId="05A833C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20D7231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786A4CB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0D47F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158EBFF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66925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1A09BF6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030055B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EE5270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0D4B8D5B" w14:textId="77777777" w:rsidTr="001316CD">
        <w:trPr>
          <w:trHeight w:val="20"/>
        </w:trPr>
        <w:tc>
          <w:tcPr>
            <w:tcW w:w="3420" w:type="dxa"/>
          </w:tcPr>
          <w:p w14:paraId="1CDC65B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  <w:tc>
          <w:tcPr>
            <w:tcW w:w="916" w:type="dxa"/>
          </w:tcPr>
          <w:p w14:paraId="4E3647B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1369059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3F08B68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4FC4E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2B423DB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6873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7BE653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3E3D716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63368E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3862BFF9" w14:textId="77777777" w:rsidTr="001316CD">
        <w:trPr>
          <w:trHeight w:val="20"/>
        </w:trPr>
        <w:tc>
          <w:tcPr>
            <w:tcW w:w="3420" w:type="dxa"/>
          </w:tcPr>
          <w:p w14:paraId="267A9B13" w14:textId="77777777" w:rsidR="00F12F1D" w:rsidRPr="00EF0DA5" w:rsidRDefault="00F12F1D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16" w:type="dxa"/>
          </w:tcPr>
          <w:p w14:paraId="489BF886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27" w:type="dxa"/>
          </w:tcPr>
          <w:p w14:paraId="229A179B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C885081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852B5E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63DDB26D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B12F469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313740CE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0" w:type="dxa"/>
          </w:tcPr>
          <w:p w14:paraId="2FBDDE74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20BC3C9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F12F1D" w:rsidRPr="00EF0DA5" w14:paraId="14C10A98" w14:textId="77777777" w:rsidTr="001316CD">
        <w:trPr>
          <w:trHeight w:val="20"/>
        </w:trPr>
        <w:tc>
          <w:tcPr>
            <w:tcW w:w="3420" w:type="dxa"/>
          </w:tcPr>
          <w:p w14:paraId="3F6B980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16" w:type="dxa"/>
          </w:tcPr>
          <w:p w14:paraId="1DB37BCA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27" w:type="dxa"/>
          </w:tcPr>
          <w:p w14:paraId="09A0BFEA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6" w:type="dxa"/>
          </w:tcPr>
          <w:p w14:paraId="76EF2B14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0548B83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3" w:type="dxa"/>
          </w:tcPr>
          <w:p w14:paraId="5678F422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93AAA7E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5" w:type="dxa"/>
          </w:tcPr>
          <w:p w14:paraId="5AABA46D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0" w:type="dxa"/>
          </w:tcPr>
          <w:p w14:paraId="05CFBECC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</w:tcPr>
          <w:p w14:paraId="0DD73962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F12F1D" w:rsidRPr="00EF0DA5" w14:paraId="06F8282D" w14:textId="77777777" w:rsidTr="001316CD">
        <w:trPr>
          <w:trHeight w:val="20"/>
        </w:trPr>
        <w:tc>
          <w:tcPr>
            <w:tcW w:w="3420" w:type="dxa"/>
          </w:tcPr>
          <w:p w14:paraId="4CC0203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16" w:type="dxa"/>
          </w:tcPr>
          <w:p w14:paraId="01A0C443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0F95EF7F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0611949D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B7EEFDC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7FC4C28B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683B38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BB49C66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6AE0D2B6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E009244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37590B5D" w14:textId="77777777" w:rsidTr="001316CD">
        <w:trPr>
          <w:trHeight w:val="20"/>
        </w:trPr>
        <w:tc>
          <w:tcPr>
            <w:tcW w:w="3420" w:type="dxa"/>
          </w:tcPr>
          <w:p w14:paraId="792A084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16" w:type="dxa"/>
          </w:tcPr>
          <w:p w14:paraId="5C8CAC5D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dxa"/>
          </w:tcPr>
          <w:p w14:paraId="1BBD4F84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48A04BBA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85F111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557DF27D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CC9307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523169C7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" w:type="dxa"/>
          </w:tcPr>
          <w:p w14:paraId="4CB3E942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D086D62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4F069E4C" w14:textId="77777777" w:rsidTr="001316CD">
        <w:trPr>
          <w:trHeight w:val="227"/>
        </w:trPr>
        <w:tc>
          <w:tcPr>
            <w:tcW w:w="3420" w:type="dxa"/>
          </w:tcPr>
          <w:p w14:paraId="6E15C28D" w14:textId="6E910446" w:rsidR="00F12F1D" w:rsidRPr="00EF0DA5" w:rsidRDefault="00F12F1D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16" w:type="dxa"/>
          </w:tcPr>
          <w:p w14:paraId="4525B16E" w14:textId="4F310625" w:rsidR="00F12F1D" w:rsidRPr="00EF0DA5" w:rsidRDefault="004D4137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27" w:type="dxa"/>
          </w:tcPr>
          <w:p w14:paraId="5214A62C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6" w:type="dxa"/>
          </w:tcPr>
          <w:p w14:paraId="5E8D55E9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25AAE0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3" w:type="dxa"/>
          </w:tcPr>
          <w:p w14:paraId="4CE1CF83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E2A55E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5" w:type="dxa"/>
          </w:tcPr>
          <w:p w14:paraId="4260AA79" w14:textId="67B1F6C8" w:rsidR="00F12F1D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14</w:t>
            </w:r>
          </w:p>
        </w:tc>
        <w:tc>
          <w:tcPr>
            <w:tcW w:w="230" w:type="dxa"/>
          </w:tcPr>
          <w:p w14:paraId="1178AB38" w14:textId="77777777" w:rsidR="00F12F1D" w:rsidRPr="00EF0DA5" w:rsidRDefault="00F12F1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4BE9929" w14:textId="5F758A37" w:rsidR="00F12F1D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114</w:t>
            </w:r>
          </w:p>
        </w:tc>
      </w:tr>
    </w:tbl>
    <w:p w14:paraId="040CBAF1" w14:textId="59893F8F" w:rsidR="007B32C6" w:rsidRPr="00EF0DA5" w:rsidRDefault="00851AAC" w:rsidP="00EF0DA5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 </w:t>
      </w: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="003C3DE2"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)</w:t>
      </w: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ตราสารทุนและตราสารหนี้ที่ไม่อยู่ในความต้องการของตลาด</w:t>
      </w:r>
    </w:p>
    <w:p w14:paraId="12473210" w14:textId="77777777" w:rsidR="00F12F1D" w:rsidRPr="00EF0DA5" w:rsidRDefault="00F12F1D" w:rsidP="00EF0DA5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EF0DA5" w14:paraId="38637145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0585DD0" w14:textId="77777777" w:rsidR="00F12F1D" w:rsidRPr="00EF0DA5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6913D1C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2F1D" w:rsidRPr="00EF0DA5" w14:paraId="792F09D4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9FD43D3" w14:textId="77777777" w:rsidR="00F12F1D" w:rsidRPr="00EF0DA5" w:rsidRDefault="00F12F1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41FD4BC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34311D6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/>
                <w:sz w:val="26"/>
                <w:szCs w:val="26"/>
              </w:rPr>
              <w:t>1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B417126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89EA74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70" w:type="dxa"/>
          </w:tcPr>
          <w:p w14:paraId="79834A6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CC9E02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7AA164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26A71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3CE6229C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3CA860C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6B857038" w14:textId="29F44603" w:rsidR="00F12F1D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/>
                <w:sz w:val="26"/>
                <w:szCs w:val="26"/>
              </w:rPr>
              <w:t xml:space="preserve">31 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</w:p>
        </w:tc>
      </w:tr>
      <w:tr w:rsidR="00F12F1D" w:rsidRPr="00EF0DA5" w14:paraId="23EC1536" w14:textId="77777777" w:rsidTr="001316CD">
        <w:trPr>
          <w:trHeight w:val="20"/>
        </w:trPr>
        <w:tc>
          <w:tcPr>
            <w:tcW w:w="3420" w:type="dxa"/>
          </w:tcPr>
          <w:p w14:paraId="1C99030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030" w:type="dxa"/>
            <w:gridSpan w:val="9"/>
          </w:tcPr>
          <w:p w14:paraId="3515E48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12F1D" w:rsidRPr="00EF0DA5" w14:paraId="278E88BC" w14:textId="77777777" w:rsidTr="001316CD">
        <w:trPr>
          <w:trHeight w:val="20"/>
        </w:trPr>
        <w:tc>
          <w:tcPr>
            <w:tcW w:w="3420" w:type="dxa"/>
          </w:tcPr>
          <w:p w14:paraId="32F6851F" w14:textId="2B09C341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D4137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365DBB3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E34B3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C8BBC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D9338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89AF1F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41CA2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F60FB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4CFF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6C232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185432D8" w14:textId="77777777" w:rsidTr="001316CD">
        <w:trPr>
          <w:trHeight w:val="20"/>
        </w:trPr>
        <w:tc>
          <w:tcPr>
            <w:tcW w:w="3420" w:type="dxa"/>
          </w:tcPr>
          <w:p w14:paraId="222052C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4D14D59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2E34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E5604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B3C97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403A8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13414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BC765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14EC4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BA3A1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7735673D" w14:textId="77777777" w:rsidTr="001316CD">
        <w:trPr>
          <w:trHeight w:val="20"/>
        </w:trPr>
        <w:tc>
          <w:tcPr>
            <w:tcW w:w="3420" w:type="dxa"/>
          </w:tcPr>
          <w:p w14:paraId="712F46C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3DBC51D6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9C4219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1A0C49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303D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6216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CD046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2F9B6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A3F3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074D8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51C8" w:rsidRPr="00EF0DA5" w14:paraId="00B80C41" w14:textId="77777777" w:rsidTr="001316CD">
        <w:trPr>
          <w:trHeight w:val="335"/>
        </w:trPr>
        <w:tc>
          <w:tcPr>
            <w:tcW w:w="3420" w:type="dxa"/>
          </w:tcPr>
          <w:p w14:paraId="56C68865" w14:textId="77777777" w:rsidR="004C51C8" w:rsidRPr="00EF0DA5" w:rsidRDefault="004C51C8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ทุนตัดจำหน่าย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-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196B60A3" w14:textId="37B2F65E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33</w:t>
            </w:r>
          </w:p>
        </w:tc>
        <w:tc>
          <w:tcPr>
            <w:tcW w:w="270" w:type="dxa"/>
          </w:tcPr>
          <w:p w14:paraId="47670DCE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896157" w14:textId="742F371E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  <w:tc>
          <w:tcPr>
            <w:tcW w:w="270" w:type="dxa"/>
          </w:tcPr>
          <w:p w14:paraId="4C6827B6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C85A8A" w14:textId="52627395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(19)</w:t>
            </w:r>
          </w:p>
        </w:tc>
        <w:tc>
          <w:tcPr>
            <w:tcW w:w="270" w:type="dxa"/>
          </w:tcPr>
          <w:p w14:paraId="6B464FC6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F5180" w14:textId="713BFFF2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609644A2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D3F056" w14:textId="07EF06D1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35 </w:t>
            </w:r>
          </w:p>
        </w:tc>
      </w:tr>
      <w:tr w:rsidR="00BE3AAF" w:rsidRPr="00EF0DA5" w14:paraId="65DA3D43" w14:textId="77777777" w:rsidTr="001316CD">
        <w:trPr>
          <w:trHeight w:val="20"/>
        </w:trPr>
        <w:tc>
          <w:tcPr>
            <w:tcW w:w="3420" w:type="dxa"/>
          </w:tcPr>
          <w:p w14:paraId="2FBADA94" w14:textId="77777777" w:rsidR="00BE3AAF" w:rsidRPr="00EF0DA5" w:rsidRDefault="00BE3AA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E6025C0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50EC1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63D5B3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09EC12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B269A6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BC97D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BDA57E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28787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95F4B8" w14:textId="77777777" w:rsidR="00BE3AAF" w:rsidRPr="00EF0DA5" w:rsidRDefault="00BE3AA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51C8" w:rsidRPr="00EF0DA5" w14:paraId="357430E6" w14:textId="77777777" w:rsidTr="001316CD">
        <w:trPr>
          <w:trHeight w:val="20"/>
        </w:trPr>
        <w:tc>
          <w:tcPr>
            <w:tcW w:w="3420" w:type="dxa"/>
          </w:tcPr>
          <w:p w14:paraId="779BB5F6" w14:textId="10F14CCD" w:rsidR="004C51C8" w:rsidRPr="00EF0DA5" w:rsidRDefault="004C51C8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47DF9324" w14:textId="139D8215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350</w:t>
            </w:r>
          </w:p>
        </w:tc>
        <w:tc>
          <w:tcPr>
            <w:tcW w:w="270" w:type="dxa"/>
          </w:tcPr>
          <w:p w14:paraId="671CA70A" w14:textId="1D8FDDB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4685BF" w14:textId="6976F4E2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3185C43C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720F2A" w14:textId="2C840711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</w:tcPr>
          <w:p w14:paraId="31BC6E96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784613" w14:textId="496488B1" w:rsidR="004C51C8" w:rsidRPr="00EF0DA5" w:rsidRDefault="00740EB0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252BC2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5E15B8" w14:textId="204A6683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</w:tbl>
    <w:p w14:paraId="1BF247F4" w14:textId="77777777" w:rsidR="00F12F1D" w:rsidRPr="00EF0DA5" w:rsidRDefault="00F12F1D" w:rsidP="00EF0DA5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F12F1D" w:rsidRPr="00EF0DA5" w14:paraId="58AE5617" w14:textId="77777777" w:rsidTr="001316CD">
        <w:trPr>
          <w:trHeight w:val="20"/>
        </w:trPr>
        <w:tc>
          <w:tcPr>
            <w:tcW w:w="3420" w:type="dxa"/>
          </w:tcPr>
          <w:p w14:paraId="6500AE7B" w14:textId="441E5CD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D4137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6632926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266A1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C06F1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7369F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B474E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F4C14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A72C4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59E905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4D471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4818A9F2" w14:textId="77777777" w:rsidTr="001316CD">
        <w:trPr>
          <w:trHeight w:val="20"/>
        </w:trPr>
        <w:tc>
          <w:tcPr>
            <w:tcW w:w="3420" w:type="dxa"/>
          </w:tcPr>
          <w:p w14:paraId="3329846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5ACA1BC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91E8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35DEF8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B7781B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877D80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65B3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46EE6D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35BF6F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1FDFE7C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12F1D" w:rsidRPr="00EF0DA5" w14:paraId="6155111D" w14:textId="77777777" w:rsidTr="001316CD">
        <w:trPr>
          <w:trHeight w:val="20"/>
        </w:trPr>
        <w:tc>
          <w:tcPr>
            <w:tcW w:w="3420" w:type="dxa"/>
          </w:tcPr>
          <w:p w14:paraId="753C8D0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2EFAC61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D5E8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6F5D0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5060B4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89ADC23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FC2991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D38D72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E62C3A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3B706E" w14:textId="77777777" w:rsidR="00F12F1D" w:rsidRPr="00EF0DA5" w:rsidRDefault="00F12F1D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C01" w:rsidRPr="00EF0DA5" w14:paraId="01ED4A73" w14:textId="77777777" w:rsidTr="001316CD">
        <w:trPr>
          <w:trHeight w:val="335"/>
        </w:trPr>
        <w:tc>
          <w:tcPr>
            <w:tcW w:w="3420" w:type="dxa"/>
          </w:tcPr>
          <w:p w14:paraId="177E7EB2" w14:textId="77777777" w:rsidR="00DC6C01" w:rsidRPr="00EF0DA5" w:rsidRDefault="00DC6C01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ทุนตัดจำหน่าย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-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6ACF417D" w14:textId="56567949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C10358C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E30D4F" w14:textId="619EED7B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825430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E469AA" w14:textId="6C5E9044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CB66963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F5D181" w14:textId="37BE9350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733A33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8C8594" w14:textId="4386F91B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C6C01" w:rsidRPr="00EF0DA5" w14:paraId="053A4028" w14:textId="77777777" w:rsidTr="001316CD">
        <w:trPr>
          <w:trHeight w:val="20"/>
        </w:trPr>
        <w:tc>
          <w:tcPr>
            <w:tcW w:w="3420" w:type="dxa"/>
          </w:tcPr>
          <w:p w14:paraId="074DBC6D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4C42603D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72EF4D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531DC9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AA866E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F3FEB4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7F29F1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78C145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9B28D1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79AEF9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C01" w:rsidRPr="00EF0DA5" w14:paraId="7A3DB8BD" w14:textId="77777777" w:rsidTr="001316CD">
        <w:trPr>
          <w:trHeight w:val="20"/>
        </w:trPr>
        <w:tc>
          <w:tcPr>
            <w:tcW w:w="3420" w:type="dxa"/>
          </w:tcPr>
          <w:p w14:paraId="1276D174" w14:textId="484EA714" w:rsidR="00DC6C01" w:rsidRPr="00EF0DA5" w:rsidRDefault="00DC6C01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5B29773" w14:textId="54AAEA1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70" w:type="dxa"/>
          </w:tcPr>
          <w:p w14:paraId="7F68CCA6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B99390" w14:textId="20E82576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A5EBD2C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BC567C" w14:textId="21708E90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E9C8E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A4B5F0" w14:textId="3F0AFD7E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6E4A7D6" w14:textId="77777777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5DBD8D" w14:textId="5152FE86" w:rsidR="00DC6C01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Pr="00EF0DA5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</w:tr>
      <w:tr w:rsidR="00DC6C01" w:rsidRPr="00EF0DA5" w14:paraId="5D1FBBED" w14:textId="77777777" w:rsidTr="001316CD">
        <w:trPr>
          <w:trHeight w:val="20"/>
        </w:trPr>
        <w:tc>
          <w:tcPr>
            <w:tcW w:w="3420" w:type="dxa"/>
          </w:tcPr>
          <w:p w14:paraId="2CE527DE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E373734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4DB1A3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A49BD8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BA14E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682680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99A50A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5D2E5F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8E621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313DE1" w14:textId="77777777" w:rsidR="00DC6C01" w:rsidRPr="00EF0DA5" w:rsidRDefault="00DC6C01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3A2C07A" w14:textId="688A59A8" w:rsidR="00F12F1D" w:rsidRPr="00EF0DA5" w:rsidRDefault="00F12F1D" w:rsidP="00EF0DA5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36"/>
        <w:gridCol w:w="950"/>
        <w:gridCol w:w="236"/>
        <w:gridCol w:w="1098"/>
        <w:gridCol w:w="270"/>
        <w:gridCol w:w="990"/>
        <w:gridCol w:w="270"/>
        <w:gridCol w:w="1080"/>
      </w:tblGrid>
      <w:tr w:rsidR="008340BF" w:rsidRPr="00EF0DA5" w14:paraId="7BFA29F2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9DF2E8D" w14:textId="52A659A5" w:rsidR="008340BF" w:rsidRPr="00EF0DA5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6F6B21BC" w14:textId="5F882831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40BF" w:rsidRPr="00EF0DA5" w14:paraId="532A650D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1F5662DC" w14:textId="77777777" w:rsidR="008340BF" w:rsidRPr="00EF0DA5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01B55F5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43BD6F25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/>
                <w:sz w:val="26"/>
                <w:szCs w:val="26"/>
              </w:rPr>
              <w:t>1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555DC1CC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  <w:vAlign w:val="bottom"/>
          </w:tcPr>
          <w:p w14:paraId="08E08368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</w:t>
            </w:r>
          </w:p>
        </w:tc>
        <w:tc>
          <w:tcPr>
            <w:tcW w:w="236" w:type="dxa"/>
          </w:tcPr>
          <w:p w14:paraId="281DED85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1F2DDEC3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3DC79158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1FA0C8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467DAE4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56E8035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ณ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วันที่</w:t>
            </w:r>
          </w:p>
          <w:p w14:paraId="2B396026" w14:textId="2AC8636A" w:rsidR="008340BF" w:rsidRPr="00EF0DA5" w:rsidRDefault="003E2178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/>
                <w:sz w:val="26"/>
                <w:szCs w:val="26"/>
              </w:rPr>
              <w:t xml:space="preserve">31 </w:t>
            </w:r>
            <w:r w:rsidRPr="00EF0DA5">
              <w:rPr>
                <w:rFonts w:asciiTheme="majorBidi" w:hAnsiTheme="majorBidi"/>
                <w:sz w:val="26"/>
                <w:szCs w:val="26"/>
                <w:cs/>
              </w:rPr>
              <w:t>มีนาคม</w:t>
            </w:r>
          </w:p>
        </w:tc>
      </w:tr>
      <w:tr w:rsidR="008340BF" w:rsidRPr="00EF0DA5" w14:paraId="4780BCA6" w14:textId="77777777" w:rsidTr="001316CD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23EB4E" w14:textId="77777777" w:rsidR="008340BF" w:rsidRPr="00EF0DA5" w:rsidRDefault="008340BF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030" w:type="dxa"/>
            <w:gridSpan w:val="9"/>
          </w:tcPr>
          <w:p w14:paraId="3A5E1CB9" w14:textId="0DF1D7AC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340BF" w:rsidRPr="00EF0DA5" w14:paraId="68A826B1" w14:textId="77777777" w:rsidTr="001316CD">
        <w:trPr>
          <w:trHeight w:val="20"/>
        </w:trPr>
        <w:tc>
          <w:tcPr>
            <w:tcW w:w="3420" w:type="dxa"/>
          </w:tcPr>
          <w:p w14:paraId="0F1B8AF0" w14:textId="698684BD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D4137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900" w:type="dxa"/>
          </w:tcPr>
          <w:p w14:paraId="2EADC911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076DA3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2405E59A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460131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5A869C6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EEBAE0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841D6F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6A010B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80EA45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EF0DA5" w14:paraId="7B5DFF8D" w14:textId="77777777" w:rsidTr="001316CD">
        <w:trPr>
          <w:trHeight w:val="20"/>
        </w:trPr>
        <w:tc>
          <w:tcPr>
            <w:tcW w:w="3420" w:type="dxa"/>
          </w:tcPr>
          <w:p w14:paraId="15E13509" w14:textId="685310BA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BBC60D9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C6916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16B81509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0BBBE8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034919D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3282D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E90ECD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E9C11E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648C10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EF0DA5" w14:paraId="7B30DE4D" w14:textId="77777777" w:rsidTr="001316CD">
        <w:trPr>
          <w:trHeight w:val="20"/>
        </w:trPr>
        <w:tc>
          <w:tcPr>
            <w:tcW w:w="3420" w:type="dxa"/>
          </w:tcPr>
          <w:p w14:paraId="6021B7D6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08967113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7CA1B3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5E54018E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CC80E5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B79C900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20EFD8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9E326C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123DD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3F79D0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51C8" w:rsidRPr="00EF0DA5" w14:paraId="7E86E48F" w14:textId="77777777" w:rsidTr="001316CD">
        <w:trPr>
          <w:trHeight w:val="20"/>
        </w:trPr>
        <w:tc>
          <w:tcPr>
            <w:tcW w:w="3420" w:type="dxa"/>
          </w:tcPr>
          <w:p w14:paraId="04DB215D" w14:textId="6DB57723" w:rsidR="004C51C8" w:rsidRPr="00EF0DA5" w:rsidRDefault="004C51C8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F76CF78" w14:textId="65A86024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65 </w:t>
            </w:r>
          </w:p>
        </w:tc>
        <w:tc>
          <w:tcPr>
            <w:tcW w:w="236" w:type="dxa"/>
          </w:tcPr>
          <w:p w14:paraId="2C01F7E0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26AEB531" w14:textId="33A290D1" w:rsidR="004C51C8" w:rsidRPr="00EF0DA5" w:rsidRDefault="000F54DD" w:rsidP="00EF0DA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268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</w:t>
            </w:r>
            <w:r w:rsidR="004C51C8"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</w:t>
            </w:r>
            <w:r w:rsidR="004C51C8"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36" w:type="dxa"/>
          </w:tcPr>
          <w:p w14:paraId="1769E0F6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3998572" w14:textId="67D85ADE" w:rsidR="004C51C8" w:rsidRPr="00EF0DA5" w:rsidRDefault="001316C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A128F4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D458EA" w14:textId="7222D954" w:rsidR="004C51C8" w:rsidRPr="00EF0DA5" w:rsidRDefault="004C51C8" w:rsidP="00EF0DA5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</w:tcPr>
          <w:p w14:paraId="5263D5CF" w14:textId="77777777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168DA2F" w14:textId="3DF84DD2" w:rsidR="004C51C8" w:rsidRPr="00EF0DA5" w:rsidRDefault="004C51C8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 xml:space="preserve">65 </w:t>
            </w:r>
          </w:p>
        </w:tc>
      </w:tr>
      <w:tr w:rsidR="008340BF" w:rsidRPr="00EF0DA5" w14:paraId="701C402E" w14:textId="77777777" w:rsidTr="001316CD">
        <w:trPr>
          <w:trHeight w:val="20"/>
        </w:trPr>
        <w:tc>
          <w:tcPr>
            <w:tcW w:w="3420" w:type="dxa"/>
          </w:tcPr>
          <w:p w14:paraId="7B208722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9ED0FD9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685D246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50" w:type="dxa"/>
          </w:tcPr>
          <w:p w14:paraId="56E0841F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E39780B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8" w:type="dxa"/>
          </w:tcPr>
          <w:p w14:paraId="7DBF3594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B776B13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</w:tcPr>
          <w:p w14:paraId="1F537891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0452326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576245CA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8340BF" w:rsidRPr="00EF0DA5" w14:paraId="497AB0CB" w14:textId="77777777" w:rsidTr="001316CD">
        <w:trPr>
          <w:trHeight w:val="20"/>
        </w:trPr>
        <w:tc>
          <w:tcPr>
            <w:tcW w:w="3420" w:type="dxa"/>
          </w:tcPr>
          <w:p w14:paraId="1DDB5F4D" w14:textId="1A52BC79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4D4137" w:rsidRPr="00EF0DA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03E3DA27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4C117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1DE06EAB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024B65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1134126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B73861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FAB875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478BE6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3CEA41D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EF0DA5" w14:paraId="1DEB24FB" w14:textId="77777777" w:rsidTr="001316CD">
        <w:trPr>
          <w:trHeight w:val="20"/>
        </w:trPr>
        <w:tc>
          <w:tcPr>
            <w:tcW w:w="3420" w:type="dxa"/>
          </w:tcPr>
          <w:p w14:paraId="02DD47CC" w14:textId="6EE3CEE0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00" w:type="dxa"/>
          </w:tcPr>
          <w:p w14:paraId="7E180DBC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D3E114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0A6EAFE2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5E2F11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F408155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E71C5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4F6EE0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F9F07A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B2A86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EF0DA5" w14:paraId="34410EBC" w14:textId="77777777" w:rsidTr="001316CD">
        <w:trPr>
          <w:trHeight w:val="20"/>
        </w:trPr>
        <w:tc>
          <w:tcPr>
            <w:tcW w:w="3420" w:type="dxa"/>
          </w:tcPr>
          <w:p w14:paraId="60F683E7" w14:textId="77777777" w:rsidR="008340BF" w:rsidRPr="00EF0DA5" w:rsidRDefault="008340BF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="Angsana New" w:hAnsi="Angsana New"/>
                <w:sz w:val="26"/>
                <w:szCs w:val="26"/>
                <w:cs/>
              </w:rPr>
              <w:t>ตราสารทุนที่วัดมูลค่าด้วย</w:t>
            </w:r>
            <w:r w:rsidRPr="00EF0DA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</w:tcPr>
          <w:p w14:paraId="6C2F2323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63D6F8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7C3ADF9A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A10C48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2611161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E48D61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10A597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CA91B1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C43E8A6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40BF" w:rsidRPr="00EF0DA5" w14:paraId="5A29CB0B" w14:textId="77777777" w:rsidTr="001316CD">
        <w:trPr>
          <w:trHeight w:val="20"/>
        </w:trPr>
        <w:tc>
          <w:tcPr>
            <w:tcW w:w="3420" w:type="dxa"/>
          </w:tcPr>
          <w:p w14:paraId="0C450A8F" w14:textId="35C39947" w:rsidR="008340BF" w:rsidRPr="00EF0DA5" w:rsidRDefault="008340BF" w:rsidP="00EF0DA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</w:t>
            </w:r>
            <w:r w:rsidRPr="00EF0DA5">
              <w:rPr>
                <w:rFonts w:asciiTheme="majorBidi" w:hAnsiTheme="majorBidi" w:hint="cs"/>
                <w:sz w:val="26"/>
                <w:szCs w:val="26"/>
                <w:cs/>
              </w:rPr>
              <w:t>ยุติธรรมผ่านกำไรหรือขาดทุน</w:t>
            </w:r>
          </w:p>
        </w:tc>
        <w:tc>
          <w:tcPr>
            <w:tcW w:w="900" w:type="dxa"/>
          </w:tcPr>
          <w:p w14:paraId="19F147E6" w14:textId="45CB6184" w:rsidR="008340BF" w:rsidRPr="00EF0DA5" w:rsidRDefault="004D4137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36" w:type="dxa"/>
          </w:tcPr>
          <w:p w14:paraId="5860058A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74B84085" w14:textId="1E3DFA2F" w:rsidR="008340BF" w:rsidRPr="00EF0DA5" w:rsidRDefault="004D4137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5B9023BA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30393E9" w14:textId="30E9AEE2" w:rsidR="008340BF" w:rsidRPr="00EF0DA5" w:rsidRDefault="001316CD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B4E58E3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4C6EC" w14:textId="290E0C06" w:rsidR="008340BF" w:rsidRPr="00EF0DA5" w:rsidRDefault="00DC6C01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3B5BFF3B" w14:textId="77777777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0D23F8" w14:textId="035F57D1" w:rsidR="008340BF" w:rsidRPr="00EF0DA5" w:rsidRDefault="008340BF" w:rsidP="00EF0DA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F0DA5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="00DC6C01" w:rsidRPr="00EF0DA5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</w:tr>
      <w:bookmarkEnd w:id="7"/>
    </w:tbl>
    <w:p w14:paraId="3D8B64A1" w14:textId="2EEE800C" w:rsidR="008340BF" w:rsidRPr="00EF0DA5" w:rsidRDefault="008340BF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</w:p>
    <w:p w14:paraId="1D335910" w14:textId="16D61DB6" w:rsidR="00405864" w:rsidRPr="00EF0DA5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</w:t>
      </w:r>
    </w:p>
    <w:p w14:paraId="2F3E9973" w14:textId="77777777" w:rsidR="00405864" w:rsidRPr="00EF0DA5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0907D318" w14:textId="3E6B1DBD" w:rsidR="00D84F6E" w:rsidRPr="00EF0DA5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EF0DA5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เงินให้กู้ยืมแก่บุคคลหรือกิจการที่เกี่ยวข้องกัน</w:t>
      </w:r>
      <w:r w:rsidR="00732343" w:rsidRPr="00EF0DA5">
        <w:t xml:space="preserve"> </w:t>
      </w:r>
      <w:r w:rsidR="00732343" w:rsidRPr="00EF0DA5">
        <w:rPr>
          <w:rFonts w:asciiTheme="majorBidi" w:hAnsiTheme="majorBidi" w:hint="cs"/>
          <w:b/>
          <w:bCs/>
          <w:spacing w:val="-8"/>
          <w:sz w:val="30"/>
          <w:szCs w:val="30"/>
          <w:cs/>
        </w:rPr>
        <w:t>ลูกหนี้การค้าและอื่นๆ</w:t>
      </w:r>
      <w:r w:rsidR="00732343" w:rsidRPr="00EF0DA5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 xml:space="preserve"> </w:t>
      </w:r>
      <w:r w:rsidRPr="00EF0DA5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>และ</w:t>
      </w:r>
      <w:r w:rsidRPr="00EF0DA5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ลูกหนี้ตามสัญญาปรับโครงสร้างหนี้</w:t>
      </w:r>
    </w:p>
    <w:p w14:paraId="0C39EE8D" w14:textId="77777777" w:rsidR="00D84F6E" w:rsidRPr="00EF0DA5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15EDB" w14:textId="61E14B56" w:rsidR="00D84F6E" w:rsidRPr="00EF0DA5" w:rsidRDefault="00D84F6E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EF0DA5">
        <w:rPr>
          <w:rFonts w:asciiTheme="majorBidi" w:hAnsiTheme="majorBidi" w:hint="cs"/>
          <w:sz w:val="30"/>
          <w:szCs w:val="30"/>
          <w:cs/>
        </w:rPr>
        <w:t>ของเงินให้กู้ยืมแก่บุคคลหรือกิจการที่เกี่ยวข้องกัน</w:t>
      </w:r>
      <w:r w:rsidR="00732343" w:rsidRPr="00EF0DA5">
        <w:rPr>
          <w:rFonts w:asciiTheme="majorBidi" w:hAnsiTheme="majorBidi" w:hint="cs"/>
          <w:sz w:val="30"/>
          <w:szCs w:val="30"/>
          <w:cs/>
        </w:rPr>
        <w:t xml:space="preserve"> ลูกหนี้การค้าและอื่นๆ </w:t>
      </w:r>
      <w:r w:rsidRPr="00EF0DA5">
        <w:rPr>
          <w:rFonts w:asciiTheme="majorBidi" w:hAnsiTheme="majorBidi" w:hint="cs"/>
          <w:sz w:val="30"/>
          <w:szCs w:val="30"/>
          <w:cs/>
        </w:rPr>
        <w:t>และลูกหนี้ตามสัญญาปรับโครงสร้างหนี้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 xml:space="preserve">ได้เปิดเผยไว้ในหมายเหตุข้อ </w:t>
      </w:r>
      <w:r w:rsidRPr="00EF0DA5">
        <w:rPr>
          <w:rFonts w:asciiTheme="majorBidi" w:hAnsiTheme="majorBidi" w:cstheme="majorBidi"/>
          <w:sz w:val="30"/>
          <w:szCs w:val="30"/>
        </w:rPr>
        <w:t>3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32343" w:rsidRPr="00EF0DA5">
        <w:rPr>
          <w:rFonts w:asciiTheme="majorBidi" w:hAnsiTheme="majorBidi" w:cstheme="majorBidi"/>
          <w:sz w:val="30"/>
          <w:szCs w:val="30"/>
        </w:rPr>
        <w:t xml:space="preserve">4 </w:t>
      </w:r>
      <w:r w:rsidRPr="00EF0DA5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EF0DA5">
        <w:rPr>
          <w:rFonts w:asciiTheme="majorBidi" w:hAnsiTheme="majorBidi" w:cstheme="majorBidi"/>
          <w:sz w:val="30"/>
          <w:szCs w:val="30"/>
        </w:rPr>
        <w:t>5</w:t>
      </w:r>
    </w:p>
    <w:p w14:paraId="30500620" w14:textId="77777777" w:rsidR="00D84F6E" w:rsidRPr="00EF0DA5" w:rsidRDefault="00D84F6E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EA85297" w14:textId="36B747F3" w:rsidR="00405864" w:rsidRPr="00EF0DA5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DA5">
        <w:rPr>
          <w:rFonts w:asciiTheme="majorBidi" w:hAnsiTheme="majorBidi" w:cstheme="majorBidi"/>
          <w:b/>
          <w:bCs/>
          <w:sz w:val="30"/>
          <w:szCs w:val="30"/>
          <w:cs/>
        </w:rPr>
        <w:t>เงิน</w:t>
      </w:r>
      <w:r w:rsidRPr="00EF0DA5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ลงทุน</w:t>
      </w:r>
      <w:r w:rsidRPr="00EF0DA5">
        <w:rPr>
          <w:rFonts w:asciiTheme="majorBidi" w:hAnsiTheme="majorBidi" w:cstheme="majorBidi"/>
          <w:b/>
          <w:bCs/>
          <w:sz w:val="30"/>
          <w:szCs w:val="30"/>
          <w:cs/>
        </w:rPr>
        <w:t>ในตราสารหนี้ เงินสดและรายการเทียบเท่าเงินสด และอนุพันธ์</w:t>
      </w:r>
    </w:p>
    <w:p w14:paraId="11064DDA" w14:textId="77777777" w:rsidR="00405864" w:rsidRPr="00EF0DA5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61B069" w14:textId="77777777" w:rsidR="00405864" w:rsidRPr="00EF0DA5" w:rsidRDefault="00405864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EF0DA5">
        <w:rPr>
          <w:rFonts w:asciiTheme="majorBidi" w:hAnsiTheme="majorBidi" w:cstheme="majorBidi"/>
          <w:sz w:val="30"/>
          <w:szCs w:val="30"/>
        </w:rPr>
        <w:t>/</w:t>
      </w:r>
      <w:r w:rsidRPr="00EF0DA5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 เงินสดและ</w:t>
      </w:r>
      <w:r w:rsidRPr="00EF0DA5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EF0DA5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EF0DA5">
        <w:rPr>
          <w:rFonts w:asciiTheme="majorBidi" w:hAnsiTheme="majorBidi" w:cstheme="majorBidi"/>
          <w:sz w:val="30"/>
          <w:szCs w:val="30"/>
        </w:rPr>
        <w:t>/</w:t>
      </w:r>
      <w:r w:rsidRPr="00EF0DA5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69BA6547" w14:textId="77777777" w:rsidR="00405864" w:rsidRPr="00EF0DA5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13350403" w14:textId="2CD78179" w:rsidR="007F4DEB" w:rsidRPr="00EF0DA5" w:rsidRDefault="00913400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307C0255" w:rsidR="002A0E18" w:rsidRPr="00EF0DA5" w:rsidRDefault="002A0E18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EF0DA5" w14:paraId="59554E48" w14:textId="77777777" w:rsidTr="003F5C8E">
        <w:trPr>
          <w:tblHeader/>
        </w:trPr>
        <w:tc>
          <w:tcPr>
            <w:tcW w:w="1703" w:type="pct"/>
          </w:tcPr>
          <w:p w14:paraId="5F7A6FCE" w14:textId="77777777" w:rsidR="004D3410" w:rsidRPr="00EF0DA5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EF0DA5" w:rsidRDefault="004D3410" w:rsidP="00EF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EF0DA5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EF0DA5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EF0DA5" w:rsidRDefault="004D3410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C8E" w:rsidRPr="00EF0DA5" w14:paraId="0F3FEEC0" w14:textId="77777777" w:rsidTr="003F5C8E">
        <w:trPr>
          <w:trHeight w:val="333"/>
          <w:tblHeader/>
        </w:trPr>
        <w:tc>
          <w:tcPr>
            <w:tcW w:w="1703" w:type="pct"/>
          </w:tcPr>
          <w:p w14:paraId="2E3C424B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22173EF0" w:rsidR="003F5C8E" w:rsidRPr="00EF0DA5" w:rsidRDefault="003E217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4530871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1FF95F03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6790D356" w:rsidR="003F5C8E" w:rsidRPr="00EF0DA5" w:rsidRDefault="003E2178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2676876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1AB822C5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0DA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5C8E" w:rsidRPr="00EF0DA5" w14:paraId="1C61473C" w14:textId="77777777" w:rsidTr="003F5C8E">
        <w:trPr>
          <w:trHeight w:val="333"/>
          <w:tblHeader/>
        </w:trPr>
        <w:tc>
          <w:tcPr>
            <w:tcW w:w="1703" w:type="pct"/>
          </w:tcPr>
          <w:p w14:paraId="38A8F859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7DF04AE1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30DE"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D67711F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69A3131D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30DE"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5AEAEA23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02839648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30DE" w:rsidRPr="00EF0DA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8198405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783068B0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30DE"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F5C8E" w:rsidRPr="00EF0DA5" w14:paraId="0D65FBCA" w14:textId="77777777" w:rsidTr="003F5C8E">
        <w:trPr>
          <w:tblHeader/>
        </w:trPr>
        <w:tc>
          <w:tcPr>
            <w:tcW w:w="1703" w:type="pct"/>
          </w:tcPr>
          <w:p w14:paraId="5AF67767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5C8E" w:rsidRPr="00EF0DA5" w14:paraId="53AB2DB7" w14:textId="77777777" w:rsidTr="003F5C8E">
        <w:tc>
          <w:tcPr>
            <w:tcW w:w="2385" w:type="pct"/>
            <w:gridSpan w:val="2"/>
          </w:tcPr>
          <w:p w14:paraId="1C793EDD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3F5C8E" w:rsidRPr="00EF0DA5" w:rsidRDefault="003F5C8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97723" w:rsidRPr="00EF0DA5" w14:paraId="37717423" w14:textId="77777777" w:rsidTr="003F5C8E">
        <w:tc>
          <w:tcPr>
            <w:tcW w:w="2385" w:type="pct"/>
            <w:gridSpan w:val="2"/>
          </w:tcPr>
          <w:p w14:paraId="6905AF34" w14:textId="77777777" w:rsidR="00097723" w:rsidRPr="00EF0DA5" w:rsidRDefault="00097723" w:rsidP="00EF0D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0DA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42A1A865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4ED2F682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723FADD1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145" w:type="pct"/>
          </w:tcPr>
          <w:p w14:paraId="099B5800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2C5CB254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97723" w:rsidRPr="00EF0DA5" w14:paraId="534B84A0" w14:textId="77777777" w:rsidTr="003F5C8E">
        <w:tc>
          <w:tcPr>
            <w:tcW w:w="2385" w:type="pct"/>
            <w:gridSpan w:val="2"/>
          </w:tcPr>
          <w:p w14:paraId="16812481" w14:textId="77777777" w:rsidR="00097723" w:rsidRPr="00EF0DA5" w:rsidRDefault="00097723" w:rsidP="00EF0D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1 - 5</w:t>
            </w: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73622EC5" w14:textId="4EC602E2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6E76F2D0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321A6C94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316CD" w:rsidRPr="00EF0D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8666089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4A63BB2A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97723" w:rsidRPr="00EF0DA5" w14:paraId="0CEA2518" w14:textId="77777777" w:rsidTr="003F5C8E">
        <w:tc>
          <w:tcPr>
            <w:tcW w:w="2385" w:type="pct"/>
            <w:gridSpan w:val="2"/>
          </w:tcPr>
          <w:p w14:paraId="132BD18F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18383604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83409"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204A2D1C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398958E3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83409"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5F483302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56A6575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5830DE" w:rsidRPr="00EF0DA5" w14:paraId="2891133B" w14:textId="77777777" w:rsidTr="003F5C8E">
        <w:tc>
          <w:tcPr>
            <w:tcW w:w="2385" w:type="pct"/>
            <w:gridSpan w:val="2"/>
          </w:tcPr>
          <w:p w14:paraId="0D9DB482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D2606B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C99CCC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30DE" w:rsidRPr="00EF0DA5" w14:paraId="68C8FC60" w14:textId="77777777" w:rsidTr="003F5C8E">
        <w:tc>
          <w:tcPr>
            <w:tcW w:w="2385" w:type="pct"/>
            <w:gridSpan w:val="2"/>
          </w:tcPr>
          <w:p w14:paraId="609B7F18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830DE" w:rsidRPr="00EF0DA5" w14:paraId="11038A0B" w14:textId="77777777" w:rsidTr="003F5C8E">
        <w:tc>
          <w:tcPr>
            <w:tcW w:w="2385" w:type="pct"/>
            <w:gridSpan w:val="2"/>
          </w:tcPr>
          <w:p w14:paraId="0186DF1F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5830DE" w:rsidRPr="00EF0DA5" w:rsidRDefault="005830DE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723" w:rsidRPr="00EF0DA5" w14:paraId="252710CA" w14:textId="77777777" w:rsidTr="003F5C8E">
        <w:tc>
          <w:tcPr>
            <w:tcW w:w="2385" w:type="pct"/>
            <w:gridSpan w:val="2"/>
          </w:tcPr>
          <w:p w14:paraId="4FD38031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5BBF7C0F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15 </w:t>
            </w:r>
          </w:p>
        </w:tc>
        <w:tc>
          <w:tcPr>
            <w:tcW w:w="143" w:type="pct"/>
          </w:tcPr>
          <w:p w14:paraId="44A3E2FD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26ED67BD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8" w:type="pct"/>
          </w:tcPr>
          <w:p w14:paraId="07DECBBC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4BD919F8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</w:p>
        </w:tc>
        <w:tc>
          <w:tcPr>
            <w:tcW w:w="145" w:type="pct"/>
          </w:tcPr>
          <w:p w14:paraId="27C4B0CB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0BDBA3C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97723" w:rsidRPr="00EF0DA5" w14:paraId="50A199ED" w14:textId="77777777" w:rsidTr="003F5C8E">
        <w:tc>
          <w:tcPr>
            <w:tcW w:w="2385" w:type="pct"/>
            <w:gridSpan w:val="2"/>
          </w:tcPr>
          <w:p w14:paraId="66BBC8B5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0D1A7F02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1,</w:t>
            </w:r>
            <w:r w:rsidR="002A0BB7" w:rsidRPr="00EF0DA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01A95" w:rsidRPr="00EF0DA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6E26D9D3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43980079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148" w:type="pct"/>
          </w:tcPr>
          <w:p w14:paraId="29B21FB9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62C617A8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743 </w:t>
            </w:r>
          </w:p>
        </w:tc>
        <w:tc>
          <w:tcPr>
            <w:tcW w:w="145" w:type="pct"/>
          </w:tcPr>
          <w:p w14:paraId="580BB934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5E9A526D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1,801</w:t>
            </w:r>
          </w:p>
        </w:tc>
      </w:tr>
      <w:tr w:rsidR="00097723" w:rsidRPr="00EF0DA5" w14:paraId="476D860D" w14:textId="77777777" w:rsidTr="003F5C8E">
        <w:tc>
          <w:tcPr>
            <w:tcW w:w="2385" w:type="pct"/>
            <w:gridSpan w:val="2"/>
          </w:tcPr>
          <w:p w14:paraId="629AF4F5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097723" w:rsidRPr="00EF0DA5" w:rsidRDefault="00097723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16CD" w:rsidRPr="00EF0DA5" w14:paraId="1B72E3AF" w14:textId="77777777" w:rsidTr="003F5C8E">
        <w:tc>
          <w:tcPr>
            <w:tcW w:w="2385" w:type="pct"/>
            <w:gridSpan w:val="2"/>
          </w:tcPr>
          <w:p w14:paraId="33F82732" w14:textId="37402FD2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F0DA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การประมูลงานกับลูกค้า)</w:t>
            </w:r>
          </w:p>
        </w:tc>
        <w:tc>
          <w:tcPr>
            <w:tcW w:w="534" w:type="pct"/>
          </w:tcPr>
          <w:p w14:paraId="520466C1" w14:textId="34774F7A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2,858 </w:t>
            </w:r>
          </w:p>
        </w:tc>
        <w:tc>
          <w:tcPr>
            <w:tcW w:w="143" w:type="pct"/>
          </w:tcPr>
          <w:p w14:paraId="0DE6DFCB" w14:textId="77777777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6030BA09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148" w:type="pct"/>
          </w:tcPr>
          <w:p w14:paraId="210D762E" w14:textId="77777777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485DC662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 xml:space="preserve"> 1,356 </w:t>
            </w:r>
          </w:p>
        </w:tc>
        <w:tc>
          <w:tcPr>
            <w:tcW w:w="145" w:type="pct"/>
          </w:tcPr>
          <w:p w14:paraId="48D65113" w14:textId="77777777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509072A5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F0DA5">
              <w:rPr>
                <w:rFonts w:asciiTheme="majorBidi" w:hAnsiTheme="majorBidi" w:cstheme="majorBidi"/>
                <w:sz w:val="30"/>
                <w:szCs w:val="30"/>
              </w:rPr>
              <w:t>1,389</w:t>
            </w:r>
          </w:p>
        </w:tc>
      </w:tr>
      <w:tr w:rsidR="001316CD" w:rsidRPr="00EF0DA5" w14:paraId="6BC7D1A0" w14:textId="77777777" w:rsidTr="003F5C8E">
        <w:tc>
          <w:tcPr>
            <w:tcW w:w="2385" w:type="pct"/>
            <w:gridSpan w:val="2"/>
          </w:tcPr>
          <w:p w14:paraId="21956DA5" w14:textId="77777777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79389E38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A0BB7"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4,11</w:t>
            </w:r>
            <w:r w:rsidR="00D01A95"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08E5A617" w14:textId="77777777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1CF2CF8C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5,635</w:t>
            </w:r>
          </w:p>
        </w:tc>
        <w:tc>
          <w:tcPr>
            <w:tcW w:w="148" w:type="pct"/>
          </w:tcPr>
          <w:p w14:paraId="371AC76A" w14:textId="77777777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166A8B63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2,103 </w:t>
            </w:r>
          </w:p>
        </w:tc>
        <w:tc>
          <w:tcPr>
            <w:tcW w:w="145" w:type="pct"/>
          </w:tcPr>
          <w:p w14:paraId="3921C17D" w14:textId="77777777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3EAD5D39" w:rsidR="001316CD" w:rsidRPr="00EF0DA5" w:rsidRDefault="001316CD" w:rsidP="00EF0D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0D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3,195</w:t>
            </w:r>
          </w:p>
        </w:tc>
      </w:tr>
    </w:tbl>
    <w:p w14:paraId="2EB9B3A0" w14:textId="3A3C1393" w:rsidR="00CF6FD5" w:rsidRPr="00EF0DA5" w:rsidRDefault="00CF6F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สัญญาต่าง</w:t>
      </w:r>
      <w:r w:rsidR="00DD0CEE" w:rsidRPr="00EF0D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EF0DA5" w:rsidRDefault="00CF6F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85B43" w14:textId="00DA004E" w:rsidR="00CF6FD5" w:rsidRPr="00EF0DA5" w:rsidRDefault="00CF6F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0DA5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บริษัทย่อยแห่งหนึ่งได้ทำสัญญาร่วมมือบริหารโครงการร้านห</w:t>
      </w:r>
      <w:r w:rsidR="0026039E" w:rsidRPr="00EF0DA5">
        <w:rPr>
          <w:rFonts w:asciiTheme="majorBidi" w:hAnsiTheme="majorBidi" w:cstheme="majorBidi"/>
          <w:sz w:val="30"/>
          <w:szCs w:val="30"/>
          <w:cs/>
        </w:rPr>
        <w:t>นังสือกับหน่วยงานราชการแห่งหนึ่ง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สัญญาดังกล่าวมีอายุ </w:t>
      </w:r>
      <w:r w:rsidR="00272DBB" w:rsidRPr="00EF0DA5">
        <w:rPr>
          <w:rFonts w:asciiTheme="majorBidi" w:hAnsiTheme="majorBidi" w:cstheme="majorBidi"/>
          <w:sz w:val="30"/>
          <w:szCs w:val="30"/>
        </w:rPr>
        <w:t>12</w:t>
      </w:r>
      <w:r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นับตั้งแต่ปี </w:t>
      </w:r>
      <w:r w:rsidR="00272DBB" w:rsidRPr="00EF0DA5">
        <w:rPr>
          <w:rFonts w:asciiTheme="majorBidi" w:hAnsiTheme="majorBidi" w:cstheme="majorBidi"/>
          <w:sz w:val="30"/>
          <w:szCs w:val="30"/>
        </w:rPr>
        <w:t>2557</w:t>
      </w:r>
      <w:r w:rsidRPr="00EF0DA5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  <w:r w:rsidR="00233020"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EF0DA5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="00C30EFC" w:rsidRPr="00EF0DA5">
        <w:rPr>
          <w:rFonts w:asciiTheme="majorBidi" w:hAnsiTheme="majorBidi" w:cstheme="majorBidi"/>
          <w:sz w:val="30"/>
          <w:szCs w:val="30"/>
        </w:rPr>
        <w:br/>
      </w:r>
      <w:r w:rsidR="00233020" w:rsidRPr="00EF0DA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E2178" w:rsidRPr="00EF0DA5">
        <w:rPr>
          <w:rFonts w:asciiTheme="majorBidi" w:hAnsiTheme="majorBidi" w:cstheme="majorBidi"/>
          <w:sz w:val="30"/>
          <w:szCs w:val="30"/>
        </w:rPr>
        <w:t xml:space="preserve">31 </w:t>
      </w:r>
      <w:r w:rsidR="003E2178" w:rsidRPr="00EF0DA5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60037D" w:rsidRPr="00EF0D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2DBB" w:rsidRPr="00EF0DA5">
        <w:rPr>
          <w:rFonts w:asciiTheme="majorBidi" w:hAnsiTheme="majorBidi" w:cstheme="majorBidi"/>
          <w:sz w:val="30"/>
          <w:szCs w:val="30"/>
        </w:rPr>
        <w:t>256</w:t>
      </w:r>
      <w:r w:rsidR="005830DE" w:rsidRPr="00EF0DA5">
        <w:rPr>
          <w:rFonts w:asciiTheme="majorBidi" w:hAnsiTheme="majorBidi" w:cstheme="majorBidi"/>
          <w:sz w:val="30"/>
          <w:szCs w:val="30"/>
        </w:rPr>
        <w:t>6</w:t>
      </w:r>
      <w:r w:rsidR="00233020" w:rsidRPr="00EF0DA5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EF0DA5">
        <w:rPr>
          <w:rFonts w:asciiTheme="majorBidi" w:hAnsiTheme="majorBidi" w:cstheme="majorBidi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 w:rsidRPr="00EF0DA5">
        <w:rPr>
          <w:rFonts w:asciiTheme="majorBidi" w:hAnsiTheme="majorBidi" w:cstheme="majorBidi"/>
          <w:sz w:val="30"/>
          <w:szCs w:val="30"/>
          <w:cs/>
        </w:rPr>
        <w:t>ๆ</w:t>
      </w:r>
      <w:r w:rsidR="00233020" w:rsidRPr="00EF0DA5">
        <w:rPr>
          <w:rFonts w:asciiTheme="majorBidi" w:hAnsiTheme="majorBidi" w:cstheme="majorBidi"/>
          <w:sz w:val="30"/>
          <w:szCs w:val="30"/>
          <w:cs/>
        </w:rPr>
        <w:t xml:space="preserve"> และยกเลิกสัญญา</w:t>
      </w:r>
    </w:p>
    <w:p w14:paraId="583CE894" w14:textId="77777777" w:rsidR="00D561A2" w:rsidRPr="00EF0DA5" w:rsidRDefault="00D561A2" w:rsidP="00EF0DA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88D896D" w14:textId="1BF60B52" w:rsidR="00B21460" w:rsidRPr="00EF0DA5" w:rsidRDefault="002D52D5" w:rsidP="00EF0DA5">
      <w:pPr>
        <w:pStyle w:val="Heading1"/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8" w:name="_Hlk23297510"/>
      <w:r w:rsidRPr="00EF0DA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18859034" w14:textId="77777777" w:rsidR="002D52D5" w:rsidRPr="00EF0DA5" w:rsidRDefault="002D52D5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5F67F7FC" w14:textId="77777777" w:rsidR="00B21460" w:rsidRPr="00EF0DA5" w:rsidRDefault="00B21460" w:rsidP="00EF0DA5">
      <w:pPr>
        <w:pStyle w:val="NormalWeb"/>
        <w:numPr>
          <w:ilvl w:val="1"/>
          <w:numId w:val="17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Pr="00EF0DA5">
        <w:rPr>
          <w:rFonts w:asciiTheme="majorBidi" w:eastAsia="SimSun" w:hAnsiTheme="majorBidi" w:cstheme="majorBidi"/>
          <w:sz w:val="30"/>
          <w:szCs w:val="30"/>
        </w:rPr>
        <w:t xml:space="preserve">89 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Pr="00EF0DA5">
        <w:rPr>
          <w:rFonts w:asciiTheme="majorBidi" w:eastAsia="SimSun" w:hAnsiTheme="majorBidi" w:cstheme="majorBidi"/>
          <w:sz w:val="30"/>
          <w:szCs w:val="30"/>
        </w:rPr>
        <w:t>2562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Pr="00EF0DA5">
        <w:rPr>
          <w:rFonts w:asciiTheme="majorBidi" w:eastAsia="SimSun" w:hAnsiTheme="majorBidi" w:cstheme="majorBidi"/>
          <w:sz w:val="30"/>
          <w:szCs w:val="30"/>
        </w:rPr>
        <w:t>41.7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</w:t>
      </w:r>
      <w:r w:rsidRPr="00EF0DA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Pr="00EF0DA5">
        <w:rPr>
          <w:rFonts w:asciiTheme="majorBidi" w:eastAsia="SimSun" w:hAnsiTheme="majorBidi" w:cstheme="majorBidi"/>
          <w:sz w:val="30"/>
          <w:szCs w:val="30"/>
        </w:rPr>
        <w:t>2562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Pr="00EF0DA5">
        <w:rPr>
          <w:rFonts w:asciiTheme="majorBidi" w:eastAsia="SimSun" w:hAnsiTheme="majorBidi" w:cstheme="majorBidi"/>
          <w:sz w:val="30"/>
          <w:szCs w:val="30"/>
        </w:rPr>
        <w:t>2560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ดังนั้นบริษัทย่อยคำนวณค่าปรับสูงสุดที่คาดว่าจะเกิดขึ้นเป็นจำนวนเงิน </w:t>
      </w:r>
      <w:r w:rsidRPr="00EF0DA5">
        <w:rPr>
          <w:rFonts w:asciiTheme="majorBidi" w:eastAsia="SimSun" w:hAnsiTheme="majorBidi" w:cstheme="majorBidi"/>
          <w:sz w:val="30"/>
          <w:szCs w:val="30"/>
        </w:rPr>
        <w:t>9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ซึ่ง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>กลุ่มบริษัทได้รับรู้ค่าปรับ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ดังกล่าว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>ในงบการเงินรวม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แล้วทั้งจำนวน</w:t>
      </w:r>
      <w:r w:rsidRPr="00EF0DA5">
        <w:rPr>
          <w:rFonts w:asciiTheme="majorBidi" w:eastAsia="SimSun" w:hAnsiTheme="majorBidi" w:cstheme="majorBidi"/>
          <w:sz w:val="30"/>
          <w:szCs w:val="30"/>
        </w:rPr>
        <w:t xml:space="preserve"> </w:t>
      </w:r>
    </w:p>
    <w:p w14:paraId="32A15B16" w14:textId="77777777" w:rsidR="00B21460" w:rsidRPr="00EF0DA5" w:rsidRDefault="00B21460" w:rsidP="00EF0DA5">
      <w:pPr>
        <w:pStyle w:val="Style1"/>
        <w:numPr>
          <w:ilvl w:val="0"/>
          <w:numId w:val="0"/>
        </w:numPr>
        <w:ind w:left="518" w:hanging="518"/>
        <w:rPr>
          <w:sz w:val="20"/>
          <w:szCs w:val="20"/>
          <w:lang w:val="en-US"/>
        </w:rPr>
      </w:pPr>
    </w:p>
    <w:p w14:paraId="787648C2" w14:textId="070C0012" w:rsidR="0043424B" w:rsidRPr="00EF0DA5" w:rsidRDefault="000920CA" w:rsidP="00EF0DA5">
      <w:pPr>
        <w:pStyle w:val="NormalWeb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เมื่อวันที่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975657" w:rsidRPr="00EF0DA5">
        <w:rPr>
          <w:rFonts w:asciiTheme="majorBidi" w:eastAsia="SimSun" w:hAnsiTheme="majorBidi" w:cstheme="majorBidi"/>
          <w:sz w:val="30"/>
          <w:szCs w:val="30"/>
        </w:rPr>
        <w:t>30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975657" w:rsidRPr="00EF0DA5">
        <w:rPr>
          <w:rFonts w:asciiTheme="majorBidi" w:eastAsia="SimSun" w:hAnsiTheme="majorBidi" w:cstheme="majorBidi"/>
          <w:sz w:val="30"/>
          <w:szCs w:val="30"/>
        </w:rPr>
        <w:t>2565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บริษัทย่อยได้ยื่นฟ้องหน่วยงานรัฐวิสาหกิจดังกล่าวต่อศาลแพ่ง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เพื่อขอให้พิจารณาและพิพากษาให้หน่วยงานรัฐวิสาหกิจดังกล่าวคืนค่าปรับจำนวน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975657" w:rsidRPr="00EF0DA5">
        <w:rPr>
          <w:rFonts w:asciiTheme="majorBidi" w:eastAsia="SimSun" w:hAnsiTheme="majorBidi" w:cstheme="majorBidi"/>
          <w:sz w:val="30"/>
          <w:szCs w:val="30"/>
        </w:rPr>
        <w:t>41.7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ล้านบาท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พร้อมดอกเบี้ยในอัตราร้อยละ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7F2470" w:rsidRPr="00EF0DA5">
        <w:rPr>
          <w:rFonts w:asciiTheme="majorBidi" w:eastAsia="SimSun" w:hAnsiTheme="majorBidi" w:cstheme="majorBidi"/>
          <w:sz w:val="30"/>
          <w:szCs w:val="30"/>
        </w:rPr>
        <w:t>3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ต่อปี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ของเงินต้นจำนวนดังกล่าวนับตั้งแต่วันที่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975657" w:rsidRPr="00EF0DA5">
        <w:rPr>
          <w:rFonts w:asciiTheme="majorBidi" w:eastAsia="SimSun" w:hAnsiTheme="majorBidi" w:cstheme="majorBidi"/>
          <w:sz w:val="30"/>
          <w:szCs w:val="30"/>
        </w:rPr>
        <w:t>1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975657" w:rsidRPr="00EF0DA5">
        <w:rPr>
          <w:rFonts w:asciiTheme="majorBidi" w:eastAsia="SimSun" w:hAnsiTheme="majorBidi" w:cstheme="majorBidi"/>
          <w:sz w:val="30"/>
          <w:szCs w:val="30"/>
        </w:rPr>
        <w:t>2561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เป็นต้นไปจนกว่าจะชำระเสร็จแก่บริษัทย่อย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วันที่ในรายงาน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คดีความดังกล่าวอยู่ในระหว่างการพิจารณาของศาลแพ่งซึ่งผลของคดีความยังไม่อาจทราบได้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อย่างไรก็ตาม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</w:t>
      </w:r>
    </w:p>
    <w:p w14:paraId="584984F8" w14:textId="77777777" w:rsidR="000920CA" w:rsidRPr="00EF0DA5" w:rsidRDefault="000920CA" w:rsidP="00EF0DA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8586A9B" w14:textId="729D4CC0" w:rsidR="00BD7336" w:rsidRPr="00EF0DA5" w:rsidRDefault="00BA132A" w:rsidP="00EF0DA5">
      <w:pPr>
        <w:pStyle w:val="NormalWeb"/>
        <w:numPr>
          <w:ilvl w:val="1"/>
          <w:numId w:val="17"/>
        </w:numPr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="Angsana New"/>
          <w:sz w:val="30"/>
          <w:szCs w:val="30"/>
        </w:rPr>
      </w:pPr>
      <w:bookmarkStart w:id="9" w:name="_Hlk117579949"/>
      <w:bookmarkEnd w:id="8"/>
      <w:r w:rsidRPr="00EF0DA5">
        <w:rPr>
          <w:rFonts w:asciiTheme="majorBidi" w:eastAsia="SimSun" w:hAnsiTheme="majorBidi" w:cs="Angsana New" w:hint="cs"/>
          <w:sz w:val="30"/>
          <w:szCs w:val="30"/>
          <w:cs/>
        </w:rPr>
        <w:t>ในปี</w:t>
      </w:r>
      <w:r w:rsidRPr="00EF0DA5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/>
          <w:sz w:val="30"/>
          <w:szCs w:val="30"/>
        </w:rPr>
        <w:t>2564</w:t>
      </w:r>
      <w:r w:rsidRPr="00EF0DA5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="Angsana New" w:hint="cs"/>
          <w:sz w:val="30"/>
          <w:szCs w:val="30"/>
          <w:cs/>
        </w:rPr>
        <w:t>บริษัทย่อยได้ถูกพนักงานกลุ่มหนึ่งที่โอนย้ายไปบริษัท</w:t>
      </w:r>
      <w:r w:rsidRPr="00EF0DA5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="Angsana New" w:hint="cs"/>
          <w:sz w:val="30"/>
          <w:szCs w:val="30"/>
          <w:cs/>
        </w:rPr>
        <w:t>รักษาความปลอดภัย</w:t>
      </w:r>
      <w:r w:rsidRPr="00EF0DA5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="Angsana New" w:hint="cs"/>
          <w:sz w:val="30"/>
          <w:szCs w:val="30"/>
          <w:cs/>
        </w:rPr>
        <w:t>ท่าอากาศยานไทย</w:t>
      </w:r>
      <w:r w:rsidRPr="00EF0DA5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="Angsana New" w:hint="cs"/>
          <w:sz w:val="30"/>
          <w:szCs w:val="30"/>
          <w:cs/>
        </w:rPr>
        <w:t>จำกัด</w:t>
      </w:r>
      <w:r w:rsidRPr="00EF0DA5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="Angsana New" w:hint="cs"/>
          <w:sz w:val="30"/>
          <w:szCs w:val="30"/>
          <w:cs/>
        </w:rPr>
        <w:t>ยื่นคำร้องต่อศาลแรงงานเรียกร้องค่าชดเชยและค่าจ้างแทนการบอกล่วงหน้า</w:t>
      </w:r>
      <w:r w:rsidRPr="00EF0DA5">
        <w:rPr>
          <w:rFonts w:asciiTheme="majorBidi" w:eastAsia="SimSun" w:hAnsiTheme="majorBidi" w:cs="Angsana New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="Angsana New" w:hint="cs"/>
          <w:sz w:val="30"/>
          <w:szCs w:val="30"/>
          <w:cs/>
        </w:rPr>
        <w:t>โดยศาลแรงงานกลางพิพากษายกฟ้องโจทก์</w:t>
      </w:r>
      <w:r w:rsidR="00BD7336" w:rsidRPr="00EF0DA5">
        <w:rPr>
          <w:rFonts w:asciiTheme="majorBidi" w:eastAsia="SimSun" w:hAnsiTheme="majorBidi" w:cs="Angsana New" w:hint="cs"/>
          <w:sz w:val="30"/>
          <w:szCs w:val="30"/>
          <w:cs/>
        </w:rPr>
        <w:t xml:space="preserve"> ต่อมา</w:t>
      </w:r>
      <w:r w:rsidRPr="00EF0DA5">
        <w:rPr>
          <w:rFonts w:asciiTheme="majorBidi" w:eastAsia="SimSun" w:hAnsiTheme="majorBidi" w:cs="Angsana New" w:hint="cs"/>
          <w:sz w:val="30"/>
          <w:szCs w:val="30"/>
          <w:cs/>
        </w:rPr>
        <w:t>โจทก์ได้ทำอุทธรณ์</w:t>
      </w:r>
      <w:r w:rsidR="003C29B0" w:rsidRPr="00EF0DA5">
        <w:rPr>
          <w:rFonts w:asciiTheme="majorBidi" w:eastAsia="SimSun" w:hAnsiTheme="majorBidi" w:cs="Angsana New" w:hint="cs"/>
          <w:sz w:val="30"/>
          <w:szCs w:val="30"/>
          <w:cs/>
        </w:rPr>
        <w:t>คัดค้านคำพิพากษาและบริษัทย่อยได้ทำคำแก้อุทธรณ์ยื่น</w:t>
      </w:r>
      <w:r w:rsidR="00BD7336" w:rsidRPr="00EF0DA5">
        <w:rPr>
          <w:rFonts w:asciiTheme="majorBidi" w:eastAsia="SimSun" w:hAnsiTheme="majorBidi" w:cs="Angsana New" w:hint="cs"/>
          <w:sz w:val="30"/>
          <w:szCs w:val="30"/>
          <w:cs/>
        </w:rPr>
        <w:t>ต่อศาลอุทธรณ์คดีชำนัญพิเศษ</w:t>
      </w:r>
      <w:r w:rsidR="007608D8" w:rsidRPr="00EF0DA5">
        <w:rPr>
          <w:rFonts w:asciiTheme="majorBidi" w:eastAsia="SimSun" w:hAnsiTheme="majorBidi" w:cs="Angsana New" w:hint="cs"/>
          <w:sz w:val="30"/>
          <w:szCs w:val="30"/>
          <w:cs/>
        </w:rPr>
        <w:t xml:space="preserve"> </w:t>
      </w:r>
      <w:r w:rsidR="00BD7336" w:rsidRPr="00EF0DA5">
        <w:rPr>
          <w:rFonts w:asciiTheme="majorBidi" w:eastAsia="SimSun" w:hAnsiTheme="majorBidi" w:cs="Angsana New" w:hint="cs"/>
          <w:sz w:val="30"/>
          <w:szCs w:val="30"/>
          <w:cs/>
        </w:rPr>
        <w:t>โดย</w:t>
      </w:r>
      <w:r w:rsidR="00037115" w:rsidRPr="00EF0DA5">
        <w:rPr>
          <w:rFonts w:asciiTheme="majorBidi" w:eastAsia="SimSun" w:hAnsiTheme="majorBidi" w:cs="Angsana New" w:hint="cs"/>
          <w:sz w:val="30"/>
          <w:szCs w:val="30"/>
          <w:cs/>
        </w:rPr>
        <w:t xml:space="preserve">ในปี </w:t>
      </w:r>
      <w:r w:rsidR="00037115" w:rsidRPr="00EF0DA5">
        <w:rPr>
          <w:rFonts w:asciiTheme="majorBidi" w:eastAsia="SimSun" w:hAnsiTheme="majorBidi" w:cs="Angsana New"/>
          <w:sz w:val="30"/>
          <w:szCs w:val="30"/>
        </w:rPr>
        <w:t xml:space="preserve">2566 </w:t>
      </w:r>
      <w:r w:rsidR="00BD7336" w:rsidRPr="00EF0DA5">
        <w:rPr>
          <w:rFonts w:asciiTheme="majorBidi" w:eastAsia="SimSun" w:hAnsiTheme="majorBidi" w:cs="Angsana New" w:hint="cs"/>
          <w:sz w:val="30"/>
          <w:szCs w:val="30"/>
          <w:cs/>
        </w:rPr>
        <w:t>ศาล</w:t>
      </w:r>
      <w:r w:rsidR="004A3595" w:rsidRPr="00EF0DA5">
        <w:rPr>
          <w:rFonts w:asciiTheme="majorBidi" w:eastAsia="SimSun" w:hAnsiTheme="majorBidi" w:cs="Angsana New" w:hint="cs"/>
          <w:sz w:val="30"/>
          <w:szCs w:val="30"/>
          <w:cs/>
        </w:rPr>
        <w:t>อุทธรณ์คดีชำนัญพิเศษ</w:t>
      </w:r>
      <w:r w:rsidR="00BD7336" w:rsidRPr="00EF0DA5">
        <w:rPr>
          <w:rFonts w:asciiTheme="majorBidi" w:eastAsia="SimSun" w:hAnsiTheme="majorBidi" w:cs="Angsana New" w:hint="cs"/>
          <w:sz w:val="30"/>
          <w:szCs w:val="30"/>
          <w:cs/>
        </w:rPr>
        <w:t>พิจารณา</w:t>
      </w:r>
      <w:r w:rsidR="003C29B0" w:rsidRPr="00EF0DA5">
        <w:rPr>
          <w:rFonts w:asciiTheme="majorBidi" w:eastAsia="SimSun" w:hAnsiTheme="majorBidi" w:cs="Angsana New" w:hint="cs"/>
          <w:sz w:val="30"/>
          <w:szCs w:val="30"/>
          <w:cs/>
        </w:rPr>
        <w:t xml:space="preserve">ยืนตามศาลแรงงานกลาง </w:t>
      </w:r>
      <w:r w:rsidR="007608D8" w:rsidRPr="00EF0DA5">
        <w:rPr>
          <w:rFonts w:asciiTheme="majorBidi" w:eastAsia="SimSun" w:hAnsiTheme="majorBidi" w:cs="Angsana New" w:hint="cs"/>
          <w:sz w:val="30"/>
          <w:szCs w:val="30"/>
          <w:cs/>
        </w:rPr>
        <w:t>อย่างไรก็ตามคดีความดังกล่าวยังอยู่ในระหว่างการพิจารณา</w:t>
      </w:r>
      <w:r w:rsidR="004A3595" w:rsidRPr="00EF0DA5">
        <w:rPr>
          <w:rFonts w:asciiTheme="majorBidi" w:eastAsia="SimSun" w:hAnsiTheme="majorBidi" w:cs="Angsana New" w:hint="cs"/>
          <w:sz w:val="30"/>
          <w:szCs w:val="30"/>
          <w:cs/>
        </w:rPr>
        <w:t>ของโจทย์เพื่อ</w:t>
      </w:r>
      <w:r w:rsidR="007608D8" w:rsidRPr="00EF0DA5">
        <w:rPr>
          <w:rFonts w:asciiTheme="majorBidi" w:eastAsia="SimSun" w:hAnsiTheme="majorBidi" w:cs="Angsana New" w:hint="cs"/>
          <w:sz w:val="30"/>
          <w:szCs w:val="30"/>
          <w:cs/>
        </w:rPr>
        <w:t>ยื่นต่อศาลฎีกา</w:t>
      </w:r>
    </w:p>
    <w:p w14:paraId="321554D9" w14:textId="186AADAE" w:rsidR="00BD7336" w:rsidRPr="00EF0DA5" w:rsidRDefault="00BD7336" w:rsidP="00EF0DA5">
      <w:pPr>
        <w:pStyle w:val="NormalWeb"/>
        <w:spacing w:before="0" w:beforeAutospacing="0" w:after="0" w:afterAutospacing="0"/>
        <w:ind w:left="990"/>
        <w:jc w:val="thaiDistribute"/>
        <w:rPr>
          <w:rFonts w:asciiTheme="majorBidi" w:eastAsia="SimSun" w:hAnsiTheme="majorBidi" w:cs="Angsana New"/>
          <w:sz w:val="20"/>
          <w:szCs w:val="20"/>
          <w:cs/>
        </w:rPr>
      </w:pPr>
    </w:p>
    <w:p w14:paraId="4059EF23" w14:textId="77777777" w:rsidR="00405864" w:rsidRPr="00EF0DA5" w:rsidRDefault="00405864" w:rsidP="00EF0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EF0DA5">
        <w:rPr>
          <w:rFonts w:asciiTheme="majorBidi" w:hAnsiTheme="majorBidi"/>
          <w:cs/>
        </w:rPr>
        <w:br w:type="page"/>
      </w:r>
    </w:p>
    <w:p w14:paraId="2CB18E1B" w14:textId="1F8EB246" w:rsidR="00BD7336" w:rsidRPr="00EF0DA5" w:rsidRDefault="00BD7336" w:rsidP="00EF0DA5">
      <w:pPr>
        <w:pStyle w:val="Style1"/>
        <w:numPr>
          <w:ilvl w:val="0"/>
          <w:numId w:val="0"/>
        </w:numPr>
        <w:ind w:left="990"/>
        <w:jc w:val="thaiDistribute"/>
        <w:rPr>
          <w:rFonts w:asciiTheme="majorBidi" w:hAnsiTheme="majorBidi"/>
          <w:lang w:val="en-US"/>
        </w:rPr>
      </w:pPr>
      <w:r w:rsidRPr="00EF0DA5">
        <w:rPr>
          <w:rFonts w:asciiTheme="majorBidi" w:hAnsiTheme="majorBidi" w:hint="cs"/>
          <w:cs/>
          <w:lang w:val="en-US"/>
        </w:rPr>
        <w:lastRenderedPageBreak/>
        <w:t xml:space="preserve">ในปี </w:t>
      </w:r>
      <w:r w:rsidRPr="00EF0DA5">
        <w:rPr>
          <w:rFonts w:asciiTheme="majorBidi" w:hAnsiTheme="majorBidi"/>
          <w:lang w:val="en-US"/>
        </w:rPr>
        <w:t>2565</w:t>
      </w:r>
      <w:r w:rsidRPr="00EF0DA5">
        <w:rPr>
          <w:rFonts w:asciiTheme="majorBidi" w:hAnsiTheme="majorBidi"/>
          <w:cs/>
          <w:lang w:val="en-US"/>
        </w:rPr>
        <w:t xml:space="preserve"> </w:t>
      </w:r>
      <w:r w:rsidRPr="00EF0DA5">
        <w:rPr>
          <w:rFonts w:asciiTheme="majorBidi" w:hAnsiTheme="majorBidi" w:hint="cs"/>
          <w:cs/>
          <w:lang w:val="en-US"/>
        </w:rPr>
        <w:t>บริษัทย่อยได้ถูกพนักงานกลุ่มหนึ่งที่โอนย้ายไปบริษัท</w:t>
      </w:r>
      <w:r w:rsidRPr="00EF0DA5">
        <w:rPr>
          <w:rFonts w:asciiTheme="majorBidi" w:hAnsiTheme="majorBidi"/>
          <w:cs/>
          <w:lang w:val="en-US"/>
        </w:rPr>
        <w:t xml:space="preserve"> </w:t>
      </w:r>
      <w:r w:rsidRPr="00EF0DA5">
        <w:rPr>
          <w:rFonts w:asciiTheme="majorBidi" w:hAnsiTheme="majorBidi" w:hint="cs"/>
          <w:cs/>
          <w:lang w:val="en-US"/>
        </w:rPr>
        <w:t>รักษาความปลอดภัย</w:t>
      </w:r>
      <w:r w:rsidRPr="00EF0DA5">
        <w:rPr>
          <w:rFonts w:asciiTheme="majorBidi" w:hAnsiTheme="majorBidi"/>
          <w:cs/>
          <w:lang w:val="en-US"/>
        </w:rPr>
        <w:t xml:space="preserve"> </w:t>
      </w:r>
      <w:r w:rsidRPr="00EF0DA5">
        <w:rPr>
          <w:rFonts w:asciiTheme="majorBidi" w:hAnsiTheme="majorBidi" w:hint="cs"/>
          <w:cs/>
          <w:lang w:val="en-US"/>
        </w:rPr>
        <w:t>ท่าอากาศยานไทย</w:t>
      </w:r>
      <w:r w:rsidRPr="00EF0DA5">
        <w:rPr>
          <w:rFonts w:asciiTheme="majorBidi" w:hAnsiTheme="majorBidi"/>
          <w:cs/>
          <w:lang w:val="en-US"/>
        </w:rPr>
        <w:t xml:space="preserve"> </w:t>
      </w:r>
      <w:r w:rsidRPr="00EF0DA5">
        <w:rPr>
          <w:rFonts w:asciiTheme="majorBidi" w:hAnsiTheme="majorBidi" w:hint="cs"/>
          <w:cs/>
          <w:lang w:val="en-US"/>
        </w:rPr>
        <w:t>จำกัด</w:t>
      </w:r>
      <w:r w:rsidR="007608D8" w:rsidRPr="00EF0DA5">
        <w:rPr>
          <w:rFonts w:asciiTheme="majorBidi" w:hAnsiTheme="majorBidi"/>
          <w:lang w:val="en-US"/>
        </w:rPr>
        <w:t xml:space="preserve"> </w:t>
      </w:r>
      <w:r w:rsidRPr="00EF0DA5">
        <w:rPr>
          <w:rFonts w:asciiTheme="majorBidi" w:hAnsiTheme="majorBidi" w:hint="cs"/>
          <w:cs/>
          <w:lang w:val="en-US"/>
        </w:rPr>
        <w:t>ยื่นคำร้องต่อศาลแรงงานเรียกร้องค่าชดเชยและค่าจ้างแทนการบอกล่วงหน้า</w:t>
      </w:r>
      <w:r w:rsidR="007608D8" w:rsidRPr="00EF0DA5">
        <w:rPr>
          <w:rFonts w:asciiTheme="majorBidi" w:hAnsiTheme="majorBidi"/>
          <w:lang w:val="en-US"/>
        </w:rPr>
        <w:t xml:space="preserve"> </w:t>
      </w:r>
      <w:r w:rsidR="003C29B0" w:rsidRPr="00EF0DA5">
        <w:rPr>
          <w:rFonts w:asciiTheme="majorBidi" w:hAnsiTheme="majorBidi" w:hint="cs"/>
          <w:cs/>
        </w:rPr>
        <w:t>โดยศาลแรงงานกลางพิพากษายกฟ้องโจทก์และโจทก์ได้ทำอุทธรณ์คัดค้านคำพิพากษา</w:t>
      </w:r>
      <w:r w:rsidR="003C29B0" w:rsidRPr="00EF0DA5">
        <w:rPr>
          <w:rFonts w:asciiTheme="majorBidi" w:hAnsiTheme="majorBidi"/>
          <w:cs/>
        </w:rPr>
        <w:t xml:space="preserve"> </w:t>
      </w:r>
      <w:r w:rsidR="003C29B0" w:rsidRPr="00EF0DA5">
        <w:rPr>
          <w:rFonts w:asciiTheme="majorBidi" w:hAnsiTheme="majorBidi" w:hint="cs"/>
          <w:cs/>
        </w:rPr>
        <w:t>อย่างไรก็ตามบริษัทย่อยได้ทำคำแก้อุทธรณ์</w:t>
      </w:r>
      <w:r w:rsidR="003C29B0" w:rsidRPr="00EF0DA5">
        <w:rPr>
          <w:rFonts w:asciiTheme="majorBidi" w:hAnsiTheme="majorBidi"/>
          <w:cs/>
        </w:rPr>
        <w:t xml:space="preserve"> </w:t>
      </w:r>
      <w:r w:rsidR="003C29B0" w:rsidRPr="00EF0DA5">
        <w:rPr>
          <w:rFonts w:asciiTheme="majorBidi" w:hAnsiTheme="majorBidi" w:cstheme="majorBidi" w:hint="cs"/>
          <w:cs/>
        </w:rPr>
        <w:t>ณ</w:t>
      </w:r>
      <w:r w:rsidR="003C29B0" w:rsidRPr="00EF0DA5">
        <w:rPr>
          <w:rFonts w:asciiTheme="majorBidi" w:hAnsiTheme="majorBidi" w:cstheme="majorBidi"/>
          <w:cs/>
        </w:rPr>
        <w:t xml:space="preserve"> </w:t>
      </w:r>
      <w:r w:rsidR="003C29B0" w:rsidRPr="00EF0DA5">
        <w:rPr>
          <w:rFonts w:asciiTheme="majorBidi" w:hAnsiTheme="majorBidi" w:cstheme="majorBidi" w:hint="cs"/>
          <w:cs/>
        </w:rPr>
        <w:t>วันที่ในรายงาน</w:t>
      </w:r>
      <w:r w:rsidR="003C29B0" w:rsidRPr="00EF0DA5">
        <w:rPr>
          <w:rFonts w:asciiTheme="majorBidi" w:hAnsiTheme="majorBidi" w:cstheme="majorBidi"/>
        </w:rPr>
        <w:t xml:space="preserve"> </w:t>
      </w:r>
      <w:r w:rsidR="003C29B0" w:rsidRPr="00EF0DA5">
        <w:rPr>
          <w:rFonts w:asciiTheme="majorBidi" w:hAnsiTheme="majorBidi" w:hint="cs"/>
          <w:cs/>
        </w:rPr>
        <w:t>คดีความดังกล่าวอยู่ในระหว่างการพิจารณาของศาลแรงงานกลางซึ่งผลของคดีความยังไม่อาจทราบได้</w:t>
      </w:r>
    </w:p>
    <w:p w14:paraId="79DA3ED1" w14:textId="77777777" w:rsidR="00BA132A" w:rsidRPr="00EF0DA5" w:rsidRDefault="00BA132A" w:rsidP="00EF0DA5">
      <w:pPr>
        <w:pStyle w:val="Style1"/>
        <w:numPr>
          <w:ilvl w:val="0"/>
          <w:numId w:val="0"/>
        </w:numPr>
        <w:ind w:left="518" w:hanging="518"/>
        <w:jc w:val="thaiDistribute"/>
        <w:rPr>
          <w:rFonts w:asciiTheme="majorBidi" w:hAnsiTheme="majorBidi"/>
          <w:sz w:val="20"/>
          <w:szCs w:val="20"/>
        </w:rPr>
      </w:pPr>
    </w:p>
    <w:p w14:paraId="1DCC68C9" w14:textId="0A095781" w:rsidR="003570B7" w:rsidRPr="007D4898" w:rsidRDefault="00BA132A" w:rsidP="00EF0DA5">
      <w:pPr>
        <w:pStyle w:val="NormalWeb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อย่างไรก็ตาม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เนื่องจาก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บริษัทย่อยได้มีการดำเนินการอย่างถูกต้องตามสัญญาร่วมทุน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ได้บอกกล่าวให้พนักงานทราบ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มีการนับอายุงานต่อเนื่อง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และได้รับเงินค่าตอบแทนไม่ต่ำกว่าที่เคยได้รับจากบริษัทย่อยแล้ว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EF0DA5">
        <w:rPr>
          <w:rFonts w:asciiTheme="majorBidi" w:eastAsia="SimSun" w:hAnsiTheme="majorBidi" w:cstheme="majorBidi" w:hint="cs"/>
          <w:sz w:val="30"/>
          <w:szCs w:val="30"/>
          <w:cs/>
        </w:rPr>
        <w:t>จึงไม่ได้ตั้งประมาณการหนี้สินจากคดีความดังกล่าวไว้ในงบการเงินรวม</w:t>
      </w:r>
      <w:r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570B7" w:rsidRPr="00EF0DA5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="003570B7"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570B7" w:rsidRPr="00EF0DA5">
        <w:rPr>
          <w:rFonts w:asciiTheme="majorBidi" w:eastAsia="SimSun" w:hAnsiTheme="majorBidi" w:cstheme="majorBidi" w:hint="cs"/>
          <w:sz w:val="30"/>
          <w:szCs w:val="30"/>
          <w:cs/>
        </w:rPr>
        <w:t>วันที่</w:t>
      </w:r>
      <w:r w:rsidR="003570B7"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E2178" w:rsidRPr="00EF0DA5">
        <w:rPr>
          <w:rFonts w:asciiTheme="majorBidi" w:eastAsia="SimSun" w:hAnsiTheme="majorBidi" w:cstheme="majorBidi"/>
          <w:sz w:val="30"/>
          <w:szCs w:val="30"/>
        </w:rPr>
        <w:t xml:space="preserve">31 </w:t>
      </w:r>
      <w:r w:rsidR="003E2178" w:rsidRPr="00EF0DA5">
        <w:rPr>
          <w:rFonts w:asciiTheme="majorBidi" w:eastAsia="SimSun" w:hAnsiTheme="majorBidi" w:cstheme="majorBidi"/>
          <w:sz w:val="30"/>
          <w:szCs w:val="30"/>
          <w:cs/>
        </w:rPr>
        <w:t>มีนาคม</w:t>
      </w:r>
      <w:r w:rsidR="003570B7" w:rsidRPr="00EF0DA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570B7" w:rsidRPr="00EF0DA5">
        <w:rPr>
          <w:rFonts w:asciiTheme="majorBidi" w:eastAsia="SimSun" w:hAnsiTheme="majorBidi" w:cstheme="majorBidi"/>
          <w:sz w:val="30"/>
          <w:szCs w:val="30"/>
        </w:rPr>
        <w:t>256</w:t>
      </w:r>
      <w:r w:rsidR="001E4DAF" w:rsidRPr="00EF0DA5">
        <w:rPr>
          <w:rFonts w:asciiTheme="majorBidi" w:eastAsia="SimSun" w:hAnsiTheme="majorBidi" w:cstheme="majorBidi"/>
          <w:sz w:val="30"/>
          <w:szCs w:val="30"/>
        </w:rPr>
        <w:t>6</w:t>
      </w:r>
      <w:bookmarkEnd w:id="9"/>
    </w:p>
    <w:sectPr w:rsidR="003570B7" w:rsidRPr="007D4898" w:rsidSect="002B21A9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EFB33" w14:textId="77777777" w:rsidR="00712EF0" w:rsidRDefault="00712EF0" w:rsidP="00900EE2">
      <w:r>
        <w:separator/>
      </w:r>
    </w:p>
  </w:endnote>
  <w:endnote w:type="continuationSeparator" w:id="0">
    <w:p w14:paraId="00CEF6ED" w14:textId="77777777" w:rsidR="00712EF0" w:rsidRDefault="00712EF0" w:rsidP="00900EE2">
      <w:r>
        <w:continuationSeparator/>
      </w:r>
    </w:p>
  </w:endnote>
  <w:endnote w:type="continuationNotice" w:id="1">
    <w:p w14:paraId="1A5B8C2F" w14:textId="77777777" w:rsidR="00712EF0" w:rsidRDefault="00712EF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13635" w14:textId="4460FA3A" w:rsidR="005E4962" w:rsidRPr="007E2578" w:rsidRDefault="005E4962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72DBB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55197E99" w14:textId="77777777" w:rsidR="005E4962" w:rsidRPr="00B411AC" w:rsidRDefault="005E4962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151A" w14:textId="57C2A3C6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F543" w14:textId="3BD2A885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111881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28042828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272DBB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41F19" w14:textId="77777777" w:rsidR="00712EF0" w:rsidRDefault="00712EF0" w:rsidP="00900EE2">
      <w:r>
        <w:separator/>
      </w:r>
    </w:p>
  </w:footnote>
  <w:footnote w:type="continuationSeparator" w:id="0">
    <w:p w14:paraId="515EEC0B" w14:textId="77777777" w:rsidR="00712EF0" w:rsidRDefault="00712EF0" w:rsidP="00900EE2">
      <w:r>
        <w:continuationSeparator/>
      </w:r>
    </w:p>
  </w:footnote>
  <w:footnote w:type="continuationNotice" w:id="1">
    <w:p w14:paraId="20876401" w14:textId="77777777" w:rsidR="00712EF0" w:rsidRDefault="00712EF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6A94B" w14:textId="2CC9F02E" w:rsidR="005E4962" w:rsidRPr="005A1AF1" w:rsidRDefault="005E4962" w:rsidP="00A15395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36CE09A2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9544CAB" w14:textId="59F5EBA9" w:rsidR="00AE59D6" w:rsidRPr="005F0F84" w:rsidRDefault="00AE59D6" w:rsidP="00AE59D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F0F84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</w:t>
    </w:r>
    <w:r w:rsidR="001717C4" w:rsidRPr="005F0F84">
      <w:rPr>
        <w:rFonts w:ascii="Angsana New" w:hAnsi="Angsana New" w:hint="cs"/>
        <w:b w:val="0"/>
        <w:bCs/>
        <w:sz w:val="32"/>
        <w:szCs w:val="32"/>
        <w:cs/>
        <w:lang w:bidi="th-TH"/>
      </w:rPr>
      <w:t>น</w:t>
    </w:r>
    <w:r w:rsidRPr="005F0F84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="005F0F8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5F0F84" w:rsidRPr="005F0F84">
      <w:rPr>
        <w:rFonts w:ascii="Angsana New" w:hAnsi="Angsana New"/>
        <w:sz w:val="32"/>
        <w:szCs w:val="32"/>
        <w:lang w:val="en-US" w:bidi="th-TH"/>
      </w:rPr>
      <w:t>31</w:t>
    </w:r>
    <w:r w:rsidRPr="005F0F8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3A0FA5" w:rsidRPr="005F0F84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มีนาคม </w:t>
    </w:r>
    <w:r w:rsidR="005F0F84" w:rsidRPr="005F0F84">
      <w:rPr>
        <w:rFonts w:ascii="Angsana New" w:hAnsi="Angsana New"/>
        <w:sz w:val="32"/>
        <w:szCs w:val="32"/>
        <w:lang w:bidi="th-TH"/>
      </w:rPr>
      <w:t>2566</w:t>
    </w:r>
    <w:r w:rsidRPr="005F0F84">
      <w:rPr>
        <w:rFonts w:ascii="Angsana New" w:hAnsi="Angsana New" w:hint="cs"/>
        <w:b w:val="0"/>
        <w:bCs/>
        <w:sz w:val="32"/>
        <w:szCs w:val="32"/>
        <w:lang w:bidi="th-TH"/>
      </w:rPr>
      <w:t xml:space="preserve"> (</w:t>
    </w:r>
    <w:r w:rsidRPr="005F0F84"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 w:rsidRPr="005F0F84">
      <w:rPr>
        <w:rFonts w:ascii="Angsana New" w:hAnsi="Angsana New" w:hint="cs"/>
        <w:b w:val="0"/>
        <w:bCs/>
        <w:sz w:val="32"/>
        <w:szCs w:val="32"/>
        <w:lang w:bidi="th-TH"/>
      </w:rPr>
      <w:t>)</w:t>
    </w:r>
  </w:p>
  <w:p w14:paraId="06D966C4" w14:textId="77777777" w:rsidR="005E4962" w:rsidRPr="005D62A1" w:rsidRDefault="005E4962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27C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1D973584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CECD3F5" w14:textId="38EDD1FE" w:rsidR="00AE59D6" w:rsidRDefault="00AE59D6" w:rsidP="00AE59D6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5F0F84">
      <w:rPr>
        <w:rFonts w:ascii="Angsana New" w:hAnsi="Angsana New"/>
        <w:sz w:val="32"/>
        <w:szCs w:val="32"/>
        <w:lang w:val="en-US" w:bidi="th-TH"/>
      </w:rPr>
      <w:t>31</w:t>
    </w:r>
    <w:r w:rsidR="005F0F84" w:rsidRPr="005F0F84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5F0F84" w:rsidRPr="005F0F8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5F0F84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5F0F84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 w:hint="cs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5DBA26D9" w14:textId="77777777" w:rsidR="005E4962" w:rsidRPr="008C6A03" w:rsidRDefault="005E4962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B972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450FF89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26822A7" w14:textId="68CB3372" w:rsidR="00AE59D6" w:rsidRDefault="00AE59D6" w:rsidP="00AE59D6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3E2178">
      <w:rPr>
        <w:rFonts w:ascii="Angsana New" w:hAnsi="Angsana New" w:hint="cs"/>
        <w:sz w:val="32"/>
        <w:szCs w:val="32"/>
        <w:lang w:val="en-US" w:bidi="th-TH"/>
      </w:rPr>
      <w:t xml:space="preserve">31 </w:t>
    </w:r>
    <w:r w:rsidR="003E2178" w:rsidRPr="005F0F8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sz w:val="32"/>
        <w:szCs w:val="32"/>
        <w:lang w:val="en-US" w:bidi="th-TH"/>
      </w:rPr>
      <w:t>256</w:t>
    </w:r>
    <w:r w:rsidR="001717C4" w:rsidRPr="001717C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6</w:t>
    </w:r>
    <w:r>
      <w:rPr>
        <w:rFonts w:ascii="Angsana New" w:hAnsi="Angsana New" w:hint="cs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1BB130C9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47B2" w14:textId="77777777" w:rsidR="005E4962" w:rsidRDefault="005E496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C5AE3" w14:textId="77777777" w:rsidR="00AE59D6" w:rsidRPr="005A1AF1" w:rsidRDefault="00AE59D6" w:rsidP="00AE59D6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65378B48" w14:textId="77777777" w:rsidR="00AE59D6" w:rsidRDefault="00AE59D6" w:rsidP="00AE59D6">
    <w:pPr>
      <w:pStyle w:val="Header"/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EE73AAD" w14:textId="41310B39" w:rsidR="00AE59D6" w:rsidRDefault="00AE59D6" w:rsidP="00AE59D6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3E2178">
      <w:rPr>
        <w:rFonts w:ascii="Angsana New" w:hAnsi="Angsana New" w:hint="cs"/>
        <w:sz w:val="32"/>
        <w:szCs w:val="32"/>
        <w:lang w:val="en-US" w:bidi="th-TH"/>
      </w:rPr>
      <w:t xml:space="preserve">31 </w:t>
    </w:r>
    <w:r w:rsidR="003E2178" w:rsidRPr="005F0F8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hint="cs"/>
        <w:sz w:val="32"/>
        <w:szCs w:val="32"/>
        <w:lang w:val="en-US" w:bidi="th-TH"/>
      </w:rPr>
      <w:t>256</w:t>
    </w:r>
    <w:r w:rsidR="005F0F84"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31D5ACB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CD5F73"/>
    <w:multiLevelType w:val="hybridMultilevel"/>
    <w:tmpl w:val="47DAD3A4"/>
    <w:lvl w:ilvl="0" w:tplc="C3F2C442">
      <w:start w:val="1"/>
      <w:numFmt w:val="decimal"/>
      <w:lvlText w:val="%1"/>
      <w:lvlJc w:val="left"/>
      <w:pPr>
        <w:ind w:left="900" w:hanging="360"/>
      </w:pPr>
      <w:rPr>
        <w:rFonts w:asciiTheme="majorBidi" w:hAnsiTheme="majorBidi" w:cstheme="majorBidi" w:hint="default"/>
        <w:color w:val="FF000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D098C"/>
    <w:multiLevelType w:val="multilevel"/>
    <w:tmpl w:val="257C8C62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732237242">
    <w:abstractNumId w:val="6"/>
  </w:num>
  <w:num w:numId="2" w16cid:durableId="388115902">
    <w:abstractNumId w:val="5"/>
  </w:num>
  <w:num w:numId="3" w16cid:durableId="1469934109">
    <w:abstractNumId w:val="9"/>
  </w:num>
  <w:num w:numId="4" w16cid:durableId="414934941">
    <w:abstractNumId w:val="7"/>
  </w:num>
  <w:num w:numId="5" w16cid:durableId="242876884">
    <w:abstractNumId w:val="8"/>
  </w:num>
  <w:num w:numId="6" w16cid:durableId="1605727642">
    <w:abstractNumId w:val="3"/>
  </w:num>
  <w:num w:numId="7" w16cid:durableId="1024597911">
    <w:abstractNumId w:val="2"/>
  </w:num>
  <w:num w:numId="8" w16cid:durableId="472065552">
    <w:abstractNumId w:val="0"/>
  </w:num>
  <w:num w:numId="9" w16cid:durableId="941958887">
    <w:abstractNumId w:val="1"/>
  </w:num>
  <w:num w:numId="10" w16cid:durableId="1125923883">
    <w:abstractNumId w:val="4"/>
  </w:num>
  <w:num w:numId="11" w16cid:durableId="1257789834">
    <w:abstractNumId w:val="20"/>
  </w:num>
  <w:num w:numId="12" w16cid:durableId="250546240">
    <w:abstractNumId w:val="16"/>
  </w:num>
  <w:num w:numId="13" w16cid:durableId="1326126282">
    <w:abstractNumId w:val="26"/>
  </w:num>
  <w:num w:numId="14" w16cid:durableId="407730129">
    <w:abstractNumId w:val="19"/>
  </w:num>
  <w:num w:numId="15" w16cid:durableId="1943684433">
    <w:abstractNumId w:val="21"/>
  </w:num>
  <w:num w:numId="16" w16cid:durableId="757362919">
    <w:abstractNumId w:val="28"/>
  </w:num>
  <w:num w:numId="17" w16cid:durableId="340082730">
    <w:abstractNumId w:val="13"/>
  </w:num>
  <w:num w:numId="18" w16cid:durableId="1371149262">
    <w:abstractNumId w:val="29"/>
  </w:num>
  <w:num w:numId="19" w16cid:durableId="1906798914">
    <w:abstractNumId w:val="18"/>
  </w:num>
  <w:num w:numId="20" w16cid:durableId="613483605">
    <w:abstractNumId w:val="23"/>
  </w:num>
  <w:num w:numId="21" w16cid:durableId="387729672">
    <w:abstractNumId w:val="30"/>
  </w:num>
  <w:num w:numId="22" w16cid:durableId="1674338495">
    <w:abstractNumId w:val="17"/>
  </w:num>
  <w:num w:numId="23" w16cid:durableId="1574849519">
    <w:abstractNumId w:val="15"/>
  </w:num>
  <w:num w:numId="24" w16cid:durableId="6715645">
    <w:abstractNumId w:val="22"/>
  </w:num>
  <w:num w:numId="25" w16cid:durableId="838275019">
    <w:abstractNumId w:val="27"/>
  </w:num>
  <w:num w:numId="26" w16cid:durableId="947154953">
    <w:abstractNumId w:val="25"/>
  </w:num>
  <w:num w:numId="27" w16cid:durableId="771121470">
    <w:abstractNumId w:val="14"/>
  </w:num>
  <w:num w:numId="28" w16cid:durableId="1002858706">
    <w:abstractNumId w:val="24"/>
  </w:num>
  <w:num w:numId="29" w16cid:durableId="288053618">
    <w:abstractNumId w:val="11"/>
  </w:num>
  <w:num w:numId="30" w16cid:durableId="444540339">
    <w:abstractNumId w:val="12"/>
  </w:num>
  <w:num w:numId="31" w16cid:durableId="751698919">
    <w:abstractNumId w:val="19"/>
  </w:num>
  <w:num w:numId="32" w16cid:durableId="545994084">
    <w:abstractNumId w:val="19"/>
  </w:num>
  <w:num w:numId="33" w16cid:durableId="2111781040">
    <w:abstractNumId w:val="19"/>
  </w:num>
  <w:num w:numId="34" w16cid:durableId="1828205013">
    <w:abstractNumId w:val="10"/>
  </w:num>
  <w:num w:numId="35" w16cid:durableId="186409778">
    <w:abstractNumId w:val="19"/>
  </w:num>
  <w:num w:numId="36" w16cid:durableId="472330603">
    <w:abstractNumId w:val="19"/>
  </w:num>
  <w:num w:numId="37" w16cid:durableId="1755277439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5DB"/>
    <w:rsid w:val="00022645"/>
    <w:rsid w:val="000226BF"/>
    <w:rsid w:val="000228E5"/>
    <w:rsid w:val="0002294B"/>
    <w:rsid w:val="00022A1A"/>
    <w:rsid w:val="00022B99"/>
    <w:rsid w:val="00022CA1"/>
    <w:rsid w:val="00022CAD"/>
    <w:rsid w:val="000233A3"/>
    <w:rsid w:val="0002344F"/>
    <w:rsid w:val="000235ED"/>
    <w:rsid w:val="00023855"/>
    <w:rsid w:val="0002389C"/>
    <w:rsid w:val="000239AD"/>
    <w:rsid w:val="00023C68"/>
    <w:rsid w:val="00023D64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5C1F"/>
    <w:rsid w:val="00036023"/>
    <w:rsid w:val="00036399"/>
    <w:rsid w:val="00036AD0"/>
    <w:rsid w:val="00036C09"/>
    <w:rsid w:val="00036CBF"/>
    <w:rsid w:val="00036F9B"/>
    <w:rsid w:val="000370DF"/>
    <w:rsid w:val="00037115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5D"/>
    <w:rsid w:val="00037B93"/>
    <w:rsid w:val="00037FFB"/>
    <w:rsid w:val="000400F6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2C5"/>
    <w:rsid w:val="00046354"/>
    <w:rsid w:val="000467C8"/>
    <w:rsid w:val="00046BBB"/>
    <w:rsid w:val="00046D85"/>
    <w:rsid w:val="00046E6B"/>
    <w:rsid w:val="00047150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D67"/>
    <w:rsid w:val="00052E75"/>
    <w:rsid w:val="00053079"/>
    <w:rsid w:val="0005349C"/>
    <w:rsid w:val="000534BE"/>
    <w:rsid w:val="000537FD"/>
    <w:rsid w:val="00053938"/>
    <w:rsid w:val="00053D9E"/>
    <w:rsid w:val="00053DF8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0BBD"/>
    <w:rsid w:val="00061355"/>
    <w:rsid w:val="0006158D"/>
    <w:rsid w:val="00061717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886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859"/>
    <w:rsid w:val="00067942"/>
    <w:rsid w:val="00067D8E"/>
    <w:rsid w:val="00067F1A"/>
    <w:rsid w:val="00067F25"/>
    <w:rsid w:val="000702C9"/>
    <w:rsid w:val="000703DB"/>
    <w:rsid w:val="000708C1"/>
    <w:rsid w:val="0007092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854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1DF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263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85F"/>
    <w:rsid w:val="000839B3"/>
    <w:rsid w:val="00083B42"/>
    <w:rsid w:val="00083B65"/>
    <w:rsid w:val="0008412A"/>
    <w:rsid w:val="00084434"/>
    <w:rsid w:val="000844E0"/>
    <w:rsid w:val="0008485E"/>
    <w:rsid w:val="0008492A"/>
    <w:rsid w:val="00084A7D"/>
    <w:rsid w:val="00084D0B"/>
    <w:rsid w:val="00084ED8"/>
    <w:rsid w:val="0008533E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0CA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723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3D5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48C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A5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6F9"/>
    <w:rsid w:val="000B4821"/>
    <w:rsid w:val="000B49DA"/>
    <w:rsid w:val="000B4BA7"/>
    <w:rsid w:val="000B4F3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1EE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B6F"/>
    <w:rsid w:val="000D0D19"/>
    <w:rsid w:val="000D0DA2"/>
    <w:rsid w:val="000D0F58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2C9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8DA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638"/>
    <w:rsid w:val="000F4ED4"/>
    <w:rsid w:val="000F503D"/>
    <w:rsid w:val="000F5155"/>
    <w:rsid w:val="000F522B"/>
    <w:rsid w:val="000F54DD"/>
    <w:rsid w:val="000F5D4C"/>
    <w:rsid w:val="000F5E2D"/>
    <w:rsid w:val="000F5FAE"/>
    <w:rsid w:val="000F6370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776"/>
    <w:rsid w:val="00101949"/>
    <w:rsid w:val="00101951"/>
    <w:rsid w:val="00101B4E"/>
    <w:rsid w:val="00101DB0"/>
    <w:rsid w:val="00101DB2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7F"/>
    <w:rsid w:val="001102E4"/>
    <w:rsid w:val="00110357"/>
    <w:rsid w:val="0011042C"/>
    <w:rsid w:val="001104D8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2F97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53"/>
    <w:rsid w:val="00117D98"/>
    <w:rsid w:val="00117DF1"/>
    <w:rsid w:val="00117E91"/>
    <w:rsid w:val="00120083"/>
    <w:rsid w:val="001203DF"/>
    <w:rsid w:val="00120434"/>
    <w:rsid w:val="0012055D"/>
    <w:rsid w:val="00120800"/>
    <w:rsid w:val="00120ABB"/>
    <w:rsid w:val="00120CF4"/>
    <w:rsid w:val="00120FF3"/>
    <w:rsid w:val="0012107D"/>
    <w:rsid w:val="001215E4"/>
    <w:rsid w:val="001216E3"/>
    <w:rsid w:val="001217BA"/>
    <w:rsid w:val="00121B07"/>
    <w:rsid w:val="00121D40"/>
    <w:rsid w:val="001220A8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2B9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6CD"/>
    <w:rsid w:val="0013175C"/>
    <w:rsid w:val="00131764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7F6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1B6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821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331"/>
    <w:rsid w:val="00163735"/>
    <w:rsid w:val="001637C0"/>
    <w:rsid w:val="00163811"/>
    <w:rsid w:val="00163960"/>
    <w:rsid w:val="00163AA6"/>
    <w:rsid w:val="00163BB2"/>
    <w:rsid w:val="00163C99"/>
    <w:rsid w:val="00163D96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BC9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7C4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0CD"/>
    <w:rsid w:val="001736DD"/>
    <w:rsid w:val="001739BC"/>
    <w:rsid w:val="00173B5C"/>
    <w:rsid w:val="00173B6F"/>
    <w:rsid w:val="00173CAA"/>
    <w:rsid w:val="00174048"/>
    <w:rsid w:val="00174085"/>
    <w:rsid w:val="001740D0"/>
    <w:rsid w:val="00174137"/>
    <w:rsid w:val="00174497"/>
    <w:rsid w:val="00174701"/>
    <w:rsid w:val="0017490B"/>
    <w:rsid w:val="0017495D"/>
    <w:rsid w:val="00174A73"/>
    <w:rsid w:val="00174B9D"/>
    <w:rsid w:val="0017515F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088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409"/>
    <w:rsid w:val="001836B6"/>
    <w:rsid w:val="0018372C"/>
    <w:rsid w:val="00183AB4"/>
    <w:rsid w:val="00183DC0"/>
    <w:rsid w:val="00184086"/>
    <w:rsid w:val="001841EB"/>
    <w:rsid w:val="00184F8D"/>
    <w:rsid w:val="00185397"/>
    <w:rsid w:val="001853D1"/>
    <w:rsid w:val="001854CE"/>
    <w:rsid w:val="001854DD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100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00D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88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4002"/>
    <w:rsid w:val="001B4277"/>
    <w:rsid w:val="001B451C"/>
    <w:rsid w:val="001B4994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A6"/>
    <w:rsid w:val="001B6FBC"/>
    <w:rsid w:val="001B70D2"/>
    <w:rsid w:val="001B7470"/>
    <w:rsid w:val="001B7B4E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250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3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796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CD8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75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DAF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2ED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3709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517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B8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1CC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E9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4A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6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9A1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3BF0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4C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7F6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801"/>
    <w:rsid w:val="00267C55"/>
    <w:rsid w:val="00270301"/>
    <w:rsid w:val="00270755"/>
    <w:rsid w:val="002707A8"/>
    <w:rsid w:val="00270820"/>
    <w:rsid w:val="00270BCE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8CE"/>
    <w:rsid w:val="00272A01"/>
    <w:rsid w:val="00272A86"/>
    <w:rsid w:val="00272BC8"/>
    <w:rsid w:val="00272DBB"/>
    <w:rsid w:val="00272DFE"/>
    <w:rsid w:val="00273251"/>
    <w:rsid w:val="00273691"/>
    <w:rsid w:val="002736C3"/>
    <w:rsid w:val="002736DB"/>
    <w:rsid w:val="002738A9"/>
    <w:rsid w:val="00273D90"/>
    <w:rsid w:val="00273E52"/>
    <w:rsid w:val="00273EE9"/>
    <w:rsid w:val="00273F92"/>
    <w:rsid w:val="0027418C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70A"/>
    <w:rsid w:val="002808E9"/>
    <w:rsid w:val="00280985"/>
    <w:rsid w:val="00280A53"/>
    <w:rsid w:val="00280ACB"/>
    <w:rsid w:val="00280F69"/>
    <w:rsid w:val="00280FD1"/>
    <w:rsid w:val="002811F4"/>
    <w:rsid w:val="0028185C"/>
    <w:rsid w:val="002818A7"/>
    <w:rsid w:val="00281AF4"/>
    <w:rsid w:val="0028225E"/>
    <w:rsid w:val="002823E6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3EED"/>
    <w:rsid w:val="00284099"/>
    <w:rsid w:val="00284A2C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BB7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E5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23"/>
    <w:rsid w:val="002B3FF5"/>
    <w:rsid w:val="002B415F"/>
    <w:rsid w:val="002B483B"/>
    <w:rsid w:val="002B4858"/>
    <w:rsid w:val="002B4941"/>
    <w:rsid w:val="002B4B55"/>
    <w:rsid w:val="002B4C7B"/>
    <w:rsid w:val="002B4DF6"/>
    <w:rsid w:val="002B5003"/>
    <w:rsid w:val="002B5186"/>
    <w:rsid w:val="002B526B"/>
    <w:rsid w:val="002B557C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115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9FE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CD8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94B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D96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74F"/>
    <w:rsid w:val="002F2833"/>
    <w:rsid w:val="002F28EF"/>
    <w:rsid w:val="002F2CFB"/>
    <w:rsid w:val="002F2D13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2C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8AA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9E9"/>
    <w:rsid w:val="00306BC5"/>
    <w:rsid w:val="00306CE8"/>
    <w:rsid w:val="00307350"/>
    <w:rsid w:val="003075C7"/>
    <w:rsid w:val="0030765C"/>
    <w:rsid w:val="00307DA4"/>
    <w:rsid w:val="00310313"/>
    <w:rsid w:val="003105E5"/>
    <w:rsid w:val="00310673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4"/>
    <w:rsid w:val="003133AD"/>
    <w:rsid w:val="00313734"/>
    <w:rsid w:val="00313742"/>
    <w:rsid w:val="003143A6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568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455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954"/>
    <w:rsid w:val="00333B1F"/>
    <w:rsid w:val="00333BDB"/>
    <w:rsid w:val="00333DF6"/>
    <w:rsid w:val="00334259"/>
    <w:rsid w:val="0033428A"/>
    <w:rsid w:val="00334307"/>
    <w:rsid w:val="0033436E"/>
    <w:rsid w:val="003344F1"/>
    <w:rsid w:val="003348C0"/>
    <w:rsid w:val="00334A27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18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E53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26"/>
    <w:rsid w:val="003475DC"/>
    <w:rsid w:val="003477F6"/>
    <w:rsid w:val="00347969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AD6"/>
    <w:rsid w:val="00355DF8"/>
    <w:rsid w:val="00355F56"/>
    <w:rsid w:val="00355FF4"/>
    <w:rsid w:val="00356252"/>
    <w:rsid w:val="00356821"/>
    <w:rsid w:val="00356A25"/>
    <w:rsid w:val="003570B7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0C8B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7F3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052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94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B9F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35C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43D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9B8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0FA5"/>
    <w:rsid w:val="003A11F7"/>
    <w:rsid w:val="003A12E3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C4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6C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0CF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9B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518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8A3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6F3D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1060"/>
    <w:rsid w:val="003E128F"/>
    <w:rsid w:val="003E14C2"/>
    <w:rsid w:val="003E15AB"/>
    <w:rsid w:val="003E17BD"/>
    <w:rsid w:val="003E1A0B"/>
    <w:rsid w:val="003E1EF8"/>
    <w:rsid w:val="003E2153"/>
    <w:rsid w:val="003E2178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047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19C"/>
    <w:rsid w:val="003F1319"/>
    <w:rsid w:val="003F133B"/>
    <w:rsid w:val="003F1647"/>
    <w:rsid w:val="003F1713"/>
    <w:rsid w:val="003F1738"/>
    <w:rsid w:val="003F1EC0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5C8E"/>
    <w:rsid w:val="003F6283"/>
    <w:rsid w:val="003F6372"/>
    <w:rsid w:val="003F65E8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1FD8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1BE"/>
    <w:rsid w:val="00405447"/>
    <w:rsid w:val="00405513"/>
    <w:rsid w:val="0040560F"/>
    <w:rsid w:val="00405864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289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318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228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266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89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58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5F7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71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3F8B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6FF4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0A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9FC"/>
    <w:rsid w:val="004A2A3C"/>
    <w:rsid w:val="004A3185"/>
    <w:rsid w:val="004A32B5"/>
    <w:rsid w:val="004A338D"/>
    <w:rsid w:val="004A3432"/>
    <w:rsid w:val="004A352A"/>
    <w:rsid w:val="004A3595"/>
    <w:rsid w:val="004A36D0"/>
    <w:rsid w:val="004A3895"/>
    <w:rsid w:val="004A3AEB"/>
    <w:rsid w:val="004A3AF3"/>
    <w:rsid w:val="004A407A"/>
    <w:rsid w:val="004A4496"/>
    <w:rsid w:val="004A44D4"/>
    <w:rsid w:val="004A454F"/>
    <w:rsid w:val="004A45EA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6AA1"/>
    <w:rsid w:val="004A7160"/>
    <w:rsid w:val="004A790F"/>
    <w:rsid w:val="004A7989"/>
    <w:rsid w:val="004A7A0B"/>
    <w:rsid w:val="004A7D8C"/>
    <w:rsid w:val="004B02B5"/>
    <w:rsid w:val="004B0308"/>
    <w:rsid w:val="004B0459"/>
    <w:rsid w:val="004B06A1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45"/>
    <w:rsid w:val="004B1FC5"/>
    <w:rsid w:val="004B20F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7A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1C8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945"/>
    <w:rsid w:val="004D3B5B"/>
    <w:rsid w:val="004D40E2"/>
    <w:rsid w:val="004D4137"/>
    <w:rsid w:val="004D423D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A35"/>
    <w:rsid w:val="004D5DC2"/>
    <w:rsid w:val="004D5DF1"/>
    <w:rsid w:val="004D5FED"/>
    <w:rsid w:val="004D68C3"/>
    <w:rsid w:val="004D6D00"/>
    <w:rsid w:val="004D721D"/>
    <w:rsid w:val="004D7A12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2CCB"/>
    <w:rsid w:val="004F3101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07E6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1D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6D48"/>
    <w:rsid w:val="005071E6"/>
    <w:rsid w:val="00507385"/>
    <w:rsid w:val="005073E7"/>
    <w:rsid w:val="0050754D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0A72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621"/>
    <w:rsid w:val="00523B2A"/>
    <w:rsid w:val="00523DC4"/>
    <w:rsid w:val="00523E22"/>
    <w:rsid w:val="00524043"/>
    <w:rsid w:val="00524200"/>
    <w:rsid w:val="0052440D"/>
    <w:rsid w:val="00524479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1E5"/>
    <w:rsid w:val="005263A1"/>
    <w:rsid w:val="0052667C"/>
    <w:rsid w:val="005269ED"/>
    <w:rsid w:val="00526AD8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743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4D9"/>
    <w:rsid w:val="005415A4"/>
    <w:rsid w:val="00541865"/>
    <w:rsid w:val="0054187B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7A0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D84"/>
    <w:rsid w:val="00554668"/>
    <w:rsid w:val="00554B23"/>
    <w:rsid w:val="00554D65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2F2"/>
    <w:rsid w:val="0056238E"/>
    <w:rsid w:val="005626E9"/>
    <w:rsid w:val="005628F0"/>
    <w:rsid w:val="00562BB4"/>
    <w:rsid w:val="00562BB8"/>
    <w:rsid w:val="00562D8F"/>
    <w:rsid w:val="00563016"/>
    <w:rsid w:val="005636A7"/>
    <w:rsid w:val="005637A0"/>
    <w:rsid w:val="00563928"/>
    <w:rsid w:val="00563A39"/>
    <w:rsid w:val="00563C6A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05C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BCB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439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10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56"/>
    <w:rsid w:val="00581564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0DE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00C"/>
    <w:rsid w:val="005903FE"/>
    <w:rsid w:val="0059049C"/>
    <w:rsid w:val="00590A2B"/>
    <w:rsid w:val="00590CA1"/>
    <w:rsid w:val="005910CE"/>
    <w:rsid w:val="00591207"/>
    <w:rsid w:val="005912B1"/>
    <w:rsid w:val="0059130F"/>
    <w:rsid w:val="00591424"/>
    <w:rsid w:val="005915CB"/>
    <w:rsid w:val="0059164E"/>
    <w:rsid w:val="005917B1"/>
    <w:rsid w:val="0059193F"/>
    <w:rsid w:val="0059207F"/>
    <w:rsid w:val="0059211D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D20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2AE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CBC"/>
    <w:rsid w:val="005D2D75"/>
    <w:rsid w:val="005D2F2A"/>
    <w:rsid w:val="005D2FB8"/>
    <w:rsid w:val="005D32BE"/>
    <w:rsid w:val="005D3462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8CE"/>
    <w:rsid w:val="005E09B1"/>
    <w:rsid w:val="005E09C8"/>
    <w:rsid w:val="005E09F6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3C"/>
    <w:rsid w:val="005E6043"/>
    <w:rsid w:val="005E6159"/>
    <w:rsid w:val="005E6873"/>
    <w:rsid w:val="005E68C1"/>
    <w:rsid w:val="005E6A60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0F84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1C5"/>
    <w:rsid w:val="005F3852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5911"/>
    <w:rsid w:val="005F628D"/>
    <w:rsid w:val="005F642C"/>
    <w:rsid w:val="005F64F6"/>
    <w:rsid w:val="005F656E"/>
    <w:rsid w:val="005F6911"/>
    <w:rsid w:val="005F694C"/>
    <w:rsid w:val="005F6B47"/>
    <w:rsid w:val="005F6C92"/>
    <w:rsid w:val="005F6D3D"/>
    <w:rsid w:val="005F6F7E"/>
    <w:rsid w:val="005F71D6"/>
    <w:rsid w:val="005F7248"/>
    <w:rsid w:val="005F79DA"/>
    <w:rsid w:val="005F7EFF"/>
    <w:rsid w:val="00600267"/>
    <w:rsid w:val="00600279"/>
    <w:rsid w:val="0060037D"/>
    <w:rsid w:val="0060040D"/>
    <w:rsid w:val="00600CA1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6C7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6D5"/>
    <w:rsid w:val="0061281E"/>
    <w:rsid w:val="00612B23"/>
    <w:rsid w:val="00612E7E"/>
    <w:rsid w:val="00613164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6ADB"/>
    <w:rsid w:val="00617130"/>
    <w:rsid w:val="006172F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39D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82F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2D1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2DE"/>
    <w:rsid w:val="006374E8"/>
    <w:rsid w:val="00637780"/>
    <w:rsid w:val="0063789F"/>
    <w:rsid w:val="00637D19"/>
    <w:rsid w:val="00637FB0"/>
    <w:rsid w:val="006402CC"/>
    <w:rsid w:val="00640569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52DD"/>
    <w:rsid w:val="00655A48"/>
    <w:rsid w:val="00655C30"/>
    <w:rsid w:val="00655E5D"/>
    <w:rsid w:val="006560D9"/>
    <w:rsid w:val="00656154"/>
    <w:rsid w:val="006562C5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C7F"/>
    <w:rsid w:val="00674D5B"/>
    <w:rsid w:val="00674DAC"/>
    <w:rsid w:val="00674DC2"/>
    <w:rsid w:val="00674E1B"/>
    <w:rsid w:val="00675135"/>
    <w:rsid w:val="0067532C"/>
    <w:rsid w:val="006758B0"/>
    <w:rsid w:val="00675AFA"/>
    <w:rsid w:val="00675E8E"/>
    <w:rsid w:val="006761F9"/>
    <w:rsid w:val="00676263"/>
    <w:rsid w:val="006766F1"/>
    <w:rsid w:val="006768D8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0C3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87FFC"/>
    <w:rsid w:val="0069033F"/>
    <w:rsid w:val="006903C0"/>
    <w:rsid w:val="00690C25"/>
    <w:rsid w:val="00690C5E"/>
    <w:rsid w:val="006915F7"/>
    <w:rsid w:val="006916E9"/>
    <w:rsid w:val="00691A6B"/>
    <w:rsid w:val="00691ABD"/>
    <w:rsid w:val="00691C40"/>
    <w:rsid w:val="006920EE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5832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89"/>
    <w:rsid w:val="00697B67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D59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3E8"/>
    <w:rsid w:val="006B3756"/>
    <w:rsid w:val="006B3978"/>
    <w:rsid w:val="006B3D30"/>
    <w:rsid w:val="006B3D46"/>
    <w:rsid w:val="006B3FA5"/>
    <w:rsid w:val="006B40F1"/>
    <w:rsid w:val="006B40F4"/>
    <w:rsid w:val="006B465F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463"/>
    <w:rsid w:val="006C358C"/>
    <w:rsid w:val="006C3859"/>
    <w:rsid w:val="006C3ACD"/>
    <w:rsid w:val="006C43F0"/>
    <w:rsid w:val="006C4A18"/>
    <w:rsid w:val="006C4CDC"/>
    <w:rsid w:val="006C4CF0"/>
    <w:rsid w:val="006C4EFB"/>
    <w:rsid w:val="006C4F2A"/>
    <w:rsid w:val="006C4F52"/>
    <w:rsid w:val="006C52B1"/>
    <w:rsid w:val="006C57DD"/>
    <w:rsid w:val="006C5C5E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34A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458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DA5"/>
    <w:rsid w:val="006F2E7C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C12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D1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AF4"/>
    <w:rsid w:val="00712E09"/>
    <w:rsid w:val="00712EF0"/>
    <w:rsid w:val="00712F76"/>
    <w:rsid w:val="00712F7F"/>
    <w:rsid w:val="0071316E"/>
    <w:rsid w:val="0071335A"/>
    <w:rsid w:val="007133AD"/>
    <w:rsid w:val="0071380B"/>
    <w:rsid w:val="00713931"/>
    <w:rsid w:val="00713B78"/>
    <w:rsid w:val="00713D48"/>
    <w:rsid w:val="00713F2D"/>
    <w:rsid w:val="00713FB8"/>
    <w:rsid w:val="00714199"/>
    <w:rsid w:val="007146C1"/>
    <w:rsid w:val="0071495F"/>
    <w:rsid w:val="00714A0E"/>
    <w:rsid w:val="00714B53"/>
    <w:rsid w:val="00714FDE"/>
    <w:rsid w:val="0071528A"/>
    <w:rsid w:val="007153D8"/>
    <w:rsid w:val="007155B7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94F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58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43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BC"/>
    <w:rsid w:val="007373D1"/>
    <w:rsid w:val="00737473"/>
    <w:rsid w:val="00737708"/>
    <w:rsid w:val="00737978"/>
    <w:rsid w:val="00737CBF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0EB0"/>
    <w:rsid w:val="0074103D"/>
    <w:rsid w:val="00741526"/>
    <w:rsid w:val="00741763"/>
    <w:rsid w:val="00741FFA"/>
    <w:rsid w:val="007420A6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9A2"/>
    <w:rsid w:val="00754E04"/>
    <w:rsid w:val="00754EBA"/>
    <w:rsid w:val="00755271"/>
    <w:rsid w:val="007552D3"/>
    <w:rsid w:val="00755577"/>
    <w:rsid w:val="00755742"/>
    <w:rsid w:val="00755C03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8D8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2E94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1AA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58D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8D"/>
    <w:rsid w:val="007831A9"/>
    <w:rsid w:val="007832D7"/>
    <w:rsid w:val="007832DF"/>
    <w:rsid w:val="00783332"/>
    <w:rsid w:val="007834D0"/>
    <w:rsid w:val="007837A9"/>
    <w:rsid w:val="00783869"/>
    <w:rsid w:val="007838F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6CD6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1A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4A"/>
    <w:rsid w:val="007A5785"/>
    <w:rsid w:val="007A5E48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B44"/>
    <w:rsid w:val="007B0C99"/>
    <w:rsid w:val="007B101A"/>
    <w:rsid w:val="007B11D9"/>
    <w:rsid w:val="007B11DA"/>
    <w:rsid w:val="007B12E4"/>
    <w:rsid w:val="007B13D8"/>
    <w:rsid w:val="007B14AA"/>
    <w:rsid w:val="007B15F0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700"/>
    <w:rsid w:val="007B4832"/>
    <w:rsid w:val="007B4953"/>
    <w:rsid w:val="007B4976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8D6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5E"/>
    <w:rsid w:val="007D16D4"/>
    <w:rsid w:val="007D1C7D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C4E"/>
    <w:rsid w:val="007D3D63"/>
    <w:rsid w:val="007D3D68"/>
    <w:rsid w:val="007D3FDE"/>
    <w:rsid w:val="007D3FED"/>
    <w:rsid w:val="007D416C"/>
    <w:rsid w:val="007D4898"/>
    <w:rsid w:val="007D4900"/>
    <w:rsid w:val="007D4DA1"/>
    <w:rsid w:val="007D4E6C"/>
    <w:rsid w:val="007D4FFB"/>
    <w:rsid w:val="007D5165"/>
    <w:rsid w:val="007D51D1"/>
    <w:rsid w:val="007D5DBF"/>
    <w:rsid w:val="007D5F4A"/>
    <w:rsid w:val="007D6085"/>
    <w:rsid w:val="007D60F2"/>
    <w:rsid w:val="007D6658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D3A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3AC2"/>
    <w:rsid w:val="007E4664"/>
    <w:rsid w:val="007E466E"/>
    <w:rsid w:val="007E4771"/>
    <w:rsid w:val="007E49C9"/>
    <w:rsid w:val="007E4B8A"/>
    <w:rsid w:val="007E4C78"/>
    <w:rsid w:val="007E4CA8"/>
    <w:rsid w:val="007E4CC3"/>
    <w:rsid w:val="007E524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E7CF3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70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751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6D43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5C9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866"/>
    <w:rsid w:val="00812A32"/>
    <w:rsid w:val="0081310E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0BB2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9F4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A1E"/>
    <w:rsid w:val="00842BF9"/>
    <w:rsid w:val="00842DBA"/>
    <w:rsid w:val="00843814"/>
    <w:rsid w:val="0084381E"/>
    <w:rsid w:val="00843904"/>
    <w:rsid w:val="008439B8"/>
    <w:rsid w:val="00843BB5"/>
    <w:rsid w:val="00843F3F"/>
    <w:rsid w:val="00844194"/>
    <w:rsid w:val="008444E9"/>
    <w:rsid w:val="008446B3"/>
    <w:rsid w:val="00844ABE"/>
    <w:rsid w:val="00844B45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075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0CA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9"/>
    <w:rsid w:val="00865DA3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249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ED5"/>
    <w:rsid w:val="0088114B"/>
    <w:rsid w:val="00881357"/>
    <w:rsid w:val="008815F0"/>
    <w:rsid w:val="008817E9"/>
    <w:rsid w:val="00881E2E"/>
    <w:rsid w:val="00881F37"/>
    <w:rsid w:val="00882010"/>
    <w:rsid w:val="008821A2"/>
    <w:rsid w:val="00882265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2F0"/>
    <w:rsid w:val="00896309"/>
    <w:rsid w:val="00896385"/>
    <w:rsid w:val="0089655D"/>
    <w:rsid w:val="00896708"/>
    <w:rsid w:val="0089678A"/>
    <w:rsid w:val="00896CFC"/>
    <w:rsid w:val="00896E18"/>
    <w:rsid w:val="0089739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7A7"/>
    <w:rsid w:val="008A2878"/>
    <w:rsid w:val="008A28A6"/>
    <w:rsid w:val="008A2971"/>
    <w:rsid w:val="008A2974"/>
    <w:rsid w:val="008A2BBF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58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93A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A74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44A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0A4"/>
    <w:rsid w:val="008C616C"/>
    <w:rsid w:val="008C6B44"/>
    <w:rsid w:val="008C7022"/>
    <w:rsid w:val="008C7418"/>
    <w:rsid w:val="008C75C4"/>
    <w:rsid w:val="008C7846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A30"/>
    <w:rsid w:val="008D3CB4"/>
    <w:rsid w:val="008D3EF0"/>
    <w:rsid w:val="008D41BA"/>
    <w:rsid w:val="008D43A7"/>
    <w:rsid w:val="008D4BA1"/>
    <w:rsid w:val="008D501E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AF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CB5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71E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1E1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C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687D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0F86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8B2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467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089"/>
    <w:rsid w:val="009431B4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3DB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042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767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E14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57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10C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AFE"/>
    <w:rsid w:val="00982D44"/>
    <w:rsid w:val="00982FF8"/>
    <w:rsid w:val="0098362C"/>
    <w:rsid w:val="00983643"/>
    <w:rsid w:val="0098367F"/>
    <w:rsid w:val="009837B6"/>
    <w:rsid w:val="00983AC8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426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B9"/>
    <w:rsid w:val="009A0DA4"/>
    <w:rsid w:val="009A0DD8"/>
    <w:rsid w:val="009A0E60"/>
    <w:rsid w:val="009A0F95"/>
    <w:rsid w:val="009A1293"/>
    <w:rsid w:val="009A162E"/>
    <w:rsid w:val="009A16E9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591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4FFB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1BA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CFE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280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8E7"/>
    <w:rsid w:val="009E0E33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3FCE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325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19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66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737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4F7"/>
    <w:rsid w:val="00A17A1C"/>
    <w:rsid w:val="00A17B20"/>
    <w:rsid w:val="00A17D24"/>
    <w:rsid w:val="00A17D69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72D"/>
    <w:rsid w:val="00A22C05"/>
    <w:rsid w:val="00A22C67"/>
    <w:rsid w:val="00A22DB2"/>
    <w:rsid w:val="00A2333F"/>
    <w:rsid w:val="00A233EF"/>
    <w:rsid w:val="00A23C66"/>
    <w:rsid w:val="00A23CA5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776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A20"/>
    <w:rsid w:val="00A33E81"/>
    <w:rsid w:val="00A33EDA"/>
    <w:rsid w:val="00A341F3"/>
    <w:rsid w:val="00A34481"/>
    <w:rsid w:val="00A3452E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4EB"/>
    <w:rsid w:val="00A36888"/>
    <w:rsid w:val="00A368DF"/>
    <w:rsid w:val="00A36B58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485F"/>
    <w:rsid w:val="00A44C1C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7C9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CB5"/>
    <w:rsid w:val="00A82D30"/>
    <w:rsid w:val="00A830B7"/>
    <w:rsid w:val="00A8323A"/>
    <w:rsid w:val="00A83291"/>
    <w:rsid w:val="00A83342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8FC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0F6D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30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BE5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9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46A"/>
    <w:rsid w:val="00AB49A9"/>
    <w:rsid w:val="00AB4A28"/>
    <w:rsid w:val="00AB4C82"/>
    <w:rsid w:val="00AB4F1A"/>
    <w:rsid w:val="00AB5104"/>
    <w:rsid w:val="00AB51BA"/>
    <w:rsid w:val="00AB535C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24B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66"/>
    <w:rsid w:val="00AC5FCA"/>
    <w:rsid w:val="00AC5FEE"/>
    <w:rsid w:val="00AC6384"/>
    <w:rsid w:val="00AC64A6"/>
    <w:rsid w:val="00AC6751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BDB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682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9D6"/>
    <w:rsid w:val="00AE5B39"/>
    <w:rsid w:val="00AE5E28"/>
    <w:rsid w:val="00AE5FA4"/>
    <w:rsid w:val="00AE60F4"/>
    <w:rsid w:val="00AE6157"/>
    <w:rsid w:val="00AE615B"/>
    <w:rsid w:val="00AE6537"/>
    <w:rsid w:val="00AE6978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769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A34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333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59A2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B21"/>
    <w:rsid w:val="00B20BFC"/>
    <w:rsid w:val="00B20D3F"/>
    <w:rsid w:val="00B21194"/>
    <w:rsid w:val="00B211D9"/>
    <w:rsid w:val="00B2125C"/>
    <w:rsid w:val="00B21460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17A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B55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58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6E9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7A9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737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55D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CB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2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40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570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4CB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7B5"/>
    <w:rsid w:val="00B97B26"/>
    <w:rsid w:val="00B97E54"/>
    <w:rsid w:val="00BA0405"/>
    <w:rsid w:val="00BA080E"/>
    <w:rsid w:val="00BA0A17"/>
    <w:rsid w:val="00BA0EFA"/>
    <w:rsid w:val="00BA132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2E8"/>
    <w:rsid w:val="00BA4570"/>
    <w:rsid w:val="00BA45DD"/>
    <w:rsid w:val="00BA48DF"/>
    <w:rsid w:val="00BA4E44"/>
    <w:rsid w:val="00BA5242"/>
    <w:rsid w:val="00BA52AD"/>
    <w:rsid w:val="00BA5450"/>
    <w:rsid w:val="00BA5488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A7D3B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9E8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2B"/>
    <w:rsid w:val="00BD2B43"/>
    <w:rsid w:val="00BD2C42"/>
    <w:rsid w:val="00BD31D4"/>
    <w:rsid w:val="00BD354D"/>
    <w:rsid w:val="00BD3771"/>
    <w:rsid w:val="00BD3C60"/>
    <w:rsid w:val="00BD3E84"/>
    <w:rsid w:val="00BD3F2F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051"/>
    <w:rsid w:val="00BD61C1"/>
    <w:rsid w:val="00BD65BA"/>
    <w:rsid w:val="00BD6BA0"/>
    <w:rsid w:val="00BD6F6B"/>
    <w:rsid w:val="00BD7336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AAF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B80"/>
    <w:rsid w:val="00BE6CCE"/>
    <w:rsid w:val="00BE6FC0"/>
    <w:rsid w:val="00BE76B2"/>
    <w:rsid w:val="00BE77E6"/>
    <w:rsid w:val="00BE7812"/>
    <w:rsid w:val="00BE78DB"/>
    <w:rsid w:val="00BE7900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5DC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D0F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563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5763"/>
    <w:rsid w:val="00C0632D"/>
    <w:rsid w:val="00C06462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4C"/>
    <w:rsid w:val="00C11FED"/>
    <w:rsid w:val="00C1208C"/>
    <w:rsid w:val="00C121D7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B87"/>
    <w:rsid w:val="00C30EFC"/>
    <w:rsid w:val="00C312A4"/>
    <w:rsid w:val="00C314CD"/>
    <w:rsid w:val="00C31EC7"/>
    <w:rsid w:val="00C32786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590"/>
    <w:rsid w:val="00C3669E"/>
    <w:rsid w:val="00C367CD"/>
    <w:rsid w:val="00C36861"/>
    <w:rsid w:val="00C36EA7"/>
    <w:rsid w:val="00C36ED9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D85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784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6A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1EC4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4DEA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2D2"/>
    <w:rsid w:val="00C6146F"/>
    <w:rsid w:val="00C618AD"/>
    <w:rsid w:val="00C618DD"/>
    <w:rsid w:val="00C61A48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6DA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DAB"/>
    <w:rsid w:val="00C67E06"/>
    <w:rsid w:val="00C67E0B"/>
    <w:rsid w:val="00C67E13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1DEF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918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1ED6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3C58"/>
    <w:rsid w:val="00C84135"/>
    <w:rsid w:val="00C84150"/>
    <w:rsid w:val="00C84247"/>
    <w:rsid w:val="00C84AB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6D90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A6B"/>
    <w:rsid w:val="00C91B02"/>
    <w:rsid w:val="00C91CDC"/>
    <w:rsid w:val="00C92072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E35"/>
    <w:rsid w:val="00C92F22"/>
    <w:rsid w:val="00C936EB"/>
    <w:rsid w:val="00C93A18"/>
    <w:rsid w:val="00C93D92"/>
    <w:rsid w:val="00C93F1C"/>
    <w:rsid w:val="00C94508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51D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1E6"/>
    <w:rsid w:val="00CA2214"/>
    <w:rsid w:val="00CA22B3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C26"/>
    <w:rsid w:val="00CB4EE4"/>
    <w:rsid w:val="00CB4F15"/>
    <w:rsid w:val="00CB535D"/>
    <w:rsid w:val="00CB56E6"/>
    <w:rsid w:val="00CB5977"/>
    <w:rsid w:val="00CB5DAD"/>
    <w:rsid w:val="00CB608C"/>
    <w:rsid w:val="00CB6334"/>
    <w:rsid w:val="00CB64A1"/>
    <w:rsid w:val="00CB66A5"/>
    <w:rsid w:val="00CB6729"/>
    <w:rsid w:val="00CB67B1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76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02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9E8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426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916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A60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9A6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A95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0F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021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34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4AB"/>
    <w:rsid w:val="00D4170D"/>
    <w:rsid w:val="00D41767"/>
    <w:rsid w:val="00D417A5"/>
    <w:rsid w:val="00D41805"/>
    <w:rsid w:val="00D4186E"/>
    <w:rsid w:val="00D41CF1"/>
    <w:rsid w:val="00D41F86"/>
    <w:rsid w:val="00D4258B"/>
    <w:rsid w:val="00D426A0"/>
    <w:rsid w:val="00D42736"/>
    <w:rsid w:val="00D42CC1"/>
    <w:rsid w:val="00D42D9F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A3"/>
    <w:rsid w:val="00D471FC"/>
    <w:rsid w:val="00D4764F"/>
    <w:rsid w:val="00D4783E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67"/>
    <w:rsid w:val="00D52580"/>
    <w:rsid w:val="00D525D8"/>
    <w:rsid w:val="00D52C01"/>
    <w:rsid w:val="00D52C9E"/>
    <w:rsid w:val="00D52D81"/>
    <w:rsid w:val="00D52DD7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4C3"/>
    <w:rsid w:val="00D56584"/>
    <w:rsid w:val="00D56586"/>
    <w:rsid w:val="00D5689C"/>
    <w:rsid w:val="00D568E9"/>
    <w:rsid w:val="00D56AC3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57FF1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A14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308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6B2"/>
    <w:rsid w:val="00D847F4"/>
    <w:rsid w:val="00D84ED9"/>
    <w:rsid w:val="00D84F6E"/>
    <w:rsid w:val="00D85150"/>
    <w:rsid w:val="00D8527E"/>
    <w:rsid w:val="00D852F2"/>
    <w:rsid w:val="00D85440"/>
    <w:rsid w:val="00D8548E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3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6B37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52A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357"/>
    <w:rsid w:val="00DA53B1"/>
    <w:rsid w:val="00DA58CF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34"/>
    <w:rsid w:val="00DB07AB"/>
    <w:rsid w:val="00DB07F1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9C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91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234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2D48"/>
    <w:rsid w:val="00DC3289"/>
    <w:rsid w:val="00DC32B4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CD0"/>
    <w:rsid w:val="00DC4FD3"/>
    <w:rsid w:val="00DC53F2"/>
    <w:rsid w:val="00DC5492"/>
    <w:rsid w:val="00DC560F"/>
    <w:rsid w:val="00DC5A59"/>
    <w:rsid w:val="00DC6316"/>
    <w:rsid w:val="00DC668D"/>
    <w:rsid w:val="00DC6A4E"/>
    <w:rsid w:val="00DC6C01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1A1D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982"/>
    <w:rsid w:val="00DD7A84"/>
    <w:rsid w:val="00DD7A89"/>
    <w:rsid w:val="00DD7CA8"/>
    <w:rsid w:val="00DD7E3A"/>
    <w:rsid w:val="00DE045D"/>
    <w:rsid w:val="00DE047C"/>
    <w:rsid w:val="00DE091B"/>
    <w:rsid w:val="00DE099C"/>
    <w:rsid w:val="00DE0D85"/>
    <w:rsid w:val="00DE0E61"/>
    <w:rsid w:val="00DE0E82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496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28C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8B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005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3C02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5EA5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E2D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1E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33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415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C7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99C"/>
    <w:rsid w:val="00E46E8E"/>
    <w:rsid w:val="00E470DE"/>
    <w:rsid w:val="00E474ED"/>
    <w:rsid w:val="00E47542"/>
    <w:rsid w:val="00E47A36"/>
    <w:rsid w:val="00E5014F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67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0FF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4BC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40A"/>
    <w:rsid w:val="00E9360F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42C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1F1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73"/>
    <w:rsid w:val="00EB0496"/>
    <w:rsid w:val="00EB0E70"/>
    <w:rsid w:val="00EB0F97"/>
    <w:rsid w:val="00EB10BA"/>
    <w:rsid w:val="00EB1101"/>
    <w:rsid w:val="00EB119D"/>
    <w:rsid w:val="00EB150E"/>
    <w:rsid w:val="00EB1975"/>
    <w:rsid w:val="00EB1A77"/>
    <w:rsid w:val="00EB1AED"/>
    <w:rsid w:val="00EB1D23"/>
    <w:rsid w:val="00EB1EE2"/>
    <w:rsid w:val="00EB1F50"/>
    <w:rsid w:val="00EB1F80"/>
    <w:rsid w:val="00EB217A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3D5C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85E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0A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5EDF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674"/>
    <w:rsid w:val="00ED3B42"/>
    <w:rsid w:val="00ED3B5E"/>
    <w:rsid w:val="00ED4146"/>
    <w:rsid w:val="00ED42C2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077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99C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0DA5"/>
    <w:rsid w:val="00EF1751"/>
    <w:rsid w:val="00EF1C4E"/>
    <w:rsid w:val="00EF2216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B4A"/>
    <w:rsid w:val="00F05C49"/>
    <w:rsid w:val="00F05FB3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1F9A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8A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2E6"/>
    <w:rsid w:val="00F324CE"/>
    <w:rsid w:val="00F326B8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9F9"/>
    <w:rsid w:val="00F34FE2"/>
    <w:rsid w:val="00F35127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6B"/>
    <w:rsid w:val="00F51CFE"/>
    <w:rsid w:val="00F5246B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07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A1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CFF"/>
    <w:rsid w:val="00F62F21"/>
    <w:rsid w:val="00F6356E"/>
    <w:rsid w:val="00F63A56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08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0F6F"/>
    <w:rsid w:val="00F716AE"/>
    <w:rsid w:val="00F71A67"/>
    <w:rsid w:val="00F71EB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17C"/>
    <w:rsid w:val="00F8141B"/>
    <w:rsid w:val="00F815BD"/>
    <w:rsid w:val="00F815CF"/>
    <w:rsid w:val="00F818CF"/>
    <w:rsid w:val="00F82187"/>
    <w:rsid w:val="00F824B1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6BE"/>
    <w:rsid w:val="00F85772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5BB"/>
    <w:rsid w:val="00F96688"/>
    <w:rsid w:val="00F967ED"/>
    <w:rsid w:val="00F968A7"/>
    <w:rsid w:val="00F968E6"/>
    <w:rsid w:val="00F96934"/>
    <w:rsid w:val="00F969B9"/>
    <w:rsid w:val="00F96A0C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63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D46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3CF"/>
    <w:rsid w:val="00FC1E79"/>
    <w:rsid w:val="00FC2107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7B1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77E"/>
    <w:rsid w:val="00FD0C33"/>
    <w:rsid w:val="00FD100B"/>
    <w:rsid w:val="00FD127B"/>
    <w:rsid w:val="00FD1A53"/>
    <w:rsid w:val="00FD1B26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ED7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A25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66A"/>
    <w:rsid w:val="00FF6868"/>
    <w:rsid w:val="00FF69F9"/>
    <w:rsid w:val="00FF6D42"/>
    <w:rsid w:val="00FF760B"/>
    <w:rsid w:val="00FF772C"/>
    <w:rsid w:val="00FF7A72"/>
    <w:rsid w:val="00FF7B60"/>
    <w:rsid w:val="00FF7D12"/>
    <w:rsid w:val="00FF7F26"/>
    <w:rsid w:val="0DAE5D32"/>
    <w:rsid w:val="1F918C44"/>
    <w:rsid w:val="21E9E5C6"/>
    <w:rsid w:val="2F3E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FCCD-9226-4852-A6DA-D73AD4D389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88B150-CBF5-45C4-B011-3BA61F918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587</TotalTime>
  <Pages>30</Pages>
  <Words>6895</Words>
  <Characters>28355</Characters>
  <Application>Microsoft Office Word</Application>
  <DocSecurity>0</DocSecurity>
  <Lines>236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35180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Palita, Rungsakhon</cp:lastModifiedBy>
  <cp:revision>15</cp:revision>
  <cp:lastPrinted>2023-05-03T12:11:00Z</cp:lastPrinted>
  <dcterms:created xsi:type="dcterms:W3CDTF">2023-05-04T11:22:00Z</dcterms:created>
  <dcterms:modified xsi:type="dcterms:W3CDTF">2023-05-09T12:00:00Z</dcterms:modified>
</cp:coreProperties>
</file>