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B9E3E" w14:textId="36F4CBD3" w:rsidR="00B42243" w:rsidRPr="002F4D3B" w:rsidRDefault="00B42243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967CE" w:rsidRPr="004D2344" w14:paraId="2C28E56A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E26425" w14:textId="288EBB58" w:rsidR="008967CE" w:rsidRPr="004D2344" w:rsidRDefault="007A01C8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69830931"/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967CE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6F67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</w:t>
            </w:r>
          </w:p>
        </w:tc>
      </w:tr>
      <w:bookmarkEnd w:id="0"/>
    </w:tbl>
    <w:p w14:paraId="37F5E4A8" w14:textId="77777777" w:rsidR="008967CE" w:rsidRPr="004D2344" w:rsidRDefault="008967CE" w:rsidP="008967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2F0EE4" w14:textId="46BE2734" w:rsidR="00DF6F67" w:rsidRPr="00B130E1" w:rsidRDefault="00DF6F67" w:rsidP="001E40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7BA5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7A01C8" w:rsidRPr="007A01C8">
        <w:rPr>
          <w:rFonts w:ascii="Browallia New" w:hAnsi="Browallia New" w:cs="Browallia New"/>
          <w:spacing w:val="-2"/>
          <w:sz w:val="26"/>
          <w:szCs w:val="26"/>
        </w:rPr>
        <w:t>31</w:t>
      </w:r>
      <w:r w:rsidR="00633DF5" w:rsidRPr="00567B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07852" w:rsidRPr="00567BA5">
        <w:rPr>
          <w:rFonts w:ascii="Browallia New" w:hAnsi="Browallia New" w:cs="Browallia New"/>
          <w:spacing w:val="-2"/>
          <w:sz w:val="26"/>
          <w:szCs w:val="26"/>
          <w:cs/>
        </w:rPr>
        <w:t>มีนาคม</w:t>
      </w:r>
      <w:r w:rsidR="00633DF5" w:rsidRPr="00567BA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06BC2" w:rsidRPr="00567BA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A01C8" w:rsidRPr="007A01C8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567BA5">
        <w:rPr>
          <w:rFonts w:ascii="Browallia New" w:hAnsi="Browallia New" w:cs="Browallia New"/>
          <w:spacing w:val="-2"/>
          <w:sz w:val="26"/>
          <w:szCs w:val="26"/>
          <w:cs/>
        </w:rPr>
        <w:t xml:space="preserve"> ใน</w:t>
      </w:r>
      <w:r w:rsidR="001032BA" w:rsidRPr="00567BA5">
        <w:rPr>
          <w:rFonts w:ascii="Browallia New" w:hAnsi="Browallia New" w:cs="Browallia New"/>
          <w:spacing w:val="-2"/>
          <w:sz w:val="26"/>
          <w:szCs w:val="26"/>
          <w:cs/>
        </w:rPr>
        <w:t>ข้อมูลทาง</w:t>
      </w:r>
      <w:r w:rsidRPr="00567BA5">
        <w:rPr>
          <w:rFonts w:ascii="Browallia New" w:hAnsi="Browallia New" w:cs="Browallia New"/>
          <w:spacing w:val="-2"/>
          <w:sz w:val="26"/>
          <w:szCs w:val="26"/>
          <w:cs/>
        </w:rPr>
        <w:t>การเงินรวม</w:t>
      </w:r>
      <w:r w:rsidR="00B8791D" w:rsidRPr="00567BA5">
        <w:rPr>
          <w:rFonts w:ascii="Browallia New" w:hAnsi="Browallia New" w:cs="Browallia New"/>
          <w:spacing w:val="-2"/>
          <w:sz w:val="26"/>
          <w:szCs w:val="26"/>
          <w:cs/>
        </w:rPr>
        <w:t>ของ</w:t>
      </w:r>
      <w:r w:rsidRPr="00567BA5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C57A65" w:rsidRPr="00567BA5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="00907852" w:rsidRPr="00567BA5">
        <w:rPr>
          <w:rFonts w:ascii="Browallia New" w:hAnsi="Browallia New" w:cs="Browallia New"/>
          <w:spacing w:val="-2"/>
          <w:sz w:val="26"/>
          <w:szCs w:val="26"/>
          <w:cs/>
        </w:rPr>
        <w:t>ผลการดำเนินงาน</w:t>
      </w:r>
      <w:r w:rsidR="000100B0" w:rsidRPr="00567BA5">
        <w:rPr>
          <w:rFonts w:ascii="Browallia New" w:hAnsi="Browallia New" w:cs="Browallia New"/>
          <w:spacing w:val="-2"/>
          <w:sz w:val="26"/>
          <w:szCs w:val="26"/>
          <w:cs/>
        </w:rPr>
        <w:t>ขาดทุนสะสม</w:t>
      </w:r>
      <w:r w:rsidR="00C57A65" w:rsidRPr="00567BA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71B59" w:rsidRPr="00567BA5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7A01C8" w:rsidRPr="007A01C8">
        <w:rPr>
          <w:rFonts w:ascii="Browallia New" w:hAnsi="Browallia New" w:cs="Browallia New"/>
          <w:spacing w:val="-2"/>
          <w:sz w:val="26"/>
          <w:szCs w:val="26"/>
        </w:rPr>
        <w:t>316</w:t>
      </w:r>
      <w:r w:rsidR="00271B59" w:rsidRPr="00567BA5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="008D3CAA" w:rsidRPr="00567B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4376F" w:rsidRPr="00567BA5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907852" w:rsidRPr="00567BA5">
        <w:rPr>
          <w:rFonts w:ascii="Browallia New" w:hAnsi="Browallia New" w:cs="Browallia New"/>
          <w:spacing w:val="-2"/>
          <w:sz w:val="26"/>
          <w:szCs w:val="26"/>
          <w:cs/>
        </w:rPr>
        <w:t>ขาดทุนสุทธิใน</w:t>
      </w:r>
      <w:r w:rsidR="00567BA5" w:rsidRPr="00567BA5">
        <w:rPr>
          <w:rFonts w:ascii="Browallia New" w:hAnsi="Browallia New" w:cs="Browallia New" w:hint="cs"/>
          <w:spacing w:val="-2"/>
          <w:sz w:val="26"/>
          <w:szCs w:val="26"/>
          <w:cs/>
        </w:rPr>
        <w:t>ระหว่างงวด</w:t>
      </w:r>
      <w:r w:rsidR="00907852" w:rsidRPr="00567BA5">
        <w:rPr>
          <w:rFonts w:ascii="Browallia New" w:hAnsi="Browallia New" w:cs="Browallia New"/>
          <w:spacing w:val="-2"/>
          <w:sz w:val="26"/>
          <w:szCs w:val="26"/>
          <w:cs/>
        </w:rPr>
        <w:t>จำนวน</w:t>
      </w:r>
      <w:r w:rsidR="00907852" w:rsidRPr="00567B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A01C8" w:rsidRPr="007A01C8">
        <w:rPr>
          <w:rFonts w:ascii="Browallia New" w:hAnsi="Browallia New" w:cs="Browallia New"/>
          <w:spacing w:val="-2"/>
          <w:sz w:val="26"/>
          <w:szCs w:val="26"/>
        </w:rPr>
        <w:t>11</w:t>
      </w:r>
      <w:r w:rsidR="00907852" w:rsidRPr="00567B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07852" w:rsidRPr="00567BA5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Pr="00567BA5">
        <w:rPr>
          <w:rFonts w:ascii="Browallia New" w:hAnsi="Browallia New" w:cs="Browallia New"/>
          <w:spacing w:val="-2"/>
          <w:sz w:val="26"/>
          <w:szCs w:val="26"/>
          <w:cs/>
        </w:rPr>
        <w:t>จากเหตุการณ์ที่แสดงดังกล่าว อาจเป็นเหตุให้เกิดข้อสงสัยเกี่ยวกับความสามารถในการดำเนินงานต่อเนื่องของกลุ่มกิจการ ทั้งนี้ผู้บริหารได้จัดทำประมาณการเงินสดสำหรับส่วนงานสอนภาษาและมีความเชื่อมั่นว่าจะสามารถปฏิบัติตามประมาณการนั้น โดยกลุ่มกิจการมีแผนในการขายแฟรนไชส์เพิ่มขึ้นและ</w:t>
      </w:r>
      <w:r w:rsidR="00CC55EE" w:rsidRPr="00567BA5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Pr="00567BA5">
        <w:rPr>
          <w:rFonts w:ascii="Browallia New" w:hAnsi="Browallia New" w:cs="Browallia New"/>
          <w:spacing w:val="-2"/>
          <w:sz w:val="26"/>
          <w:szCs w:val="26"/>
          <w:cs/>
        </w:rPr>
        <w:t>การเปิดคอร์สสอนออนไลน์เพื่อรองรับการเปลี่ยนแปลงพฤติกรรมของผู้บริโภค และ</w:t>
      </w:r>
      <w:r w:rsidR="00CC55EE" w:rsidRPr="00567BA5">
        <w:rPr>
          <w:rFonts w:ascii="Browallia New" w:hAnsi="Browallia New" w:cs="Browallia New"/>
          <w:spacing w:val="-2"/>
          <w:sz w:val="26"/>
          <w:szCs w:val="26"/>
          <w:cs/>
        </w:rPr>
        <w:t>ยังมีแผนงานในการจัดการส่งเสริมการขายเพื่อที่จะเพิ่มยอดอัตราการสมัครของนักเรียน</w:t>
      </w:r>
      <w:r w:rsidRPr="00567BA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Start w:id="1" w:name="_Hlk63798244"/>
      <w:r w:rsidR="000100B0" w:rsidRPr="00567BA5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567BA5">
        <w:rPr>
          <w:rFonts w:ascii="Browallia New" w:hAnsi="Browallia New" w:cs="Browallia New"/>
          <w:spacing w:val="-2"/>
          <w:sz w:val="26"/>
          <w:szCs w:val="26"/>
          <w:cs/>
        </w:rPr>
        <w:t>นอกจากนี้</w:t>
      </w:r>
      <w:r w:rsidRPr="004D234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4D2344">
        <w:rPr>
          <w:rFonts w:ascii="Browallia New" w:hAnsi="Browallia New" w:cs="Browallia New"/>
          <w:spacing w:val="-6"/>
          <w:sz w:val="26"/>
          <w:szCs w:val="26"/>
          <w:cs/>
        </w:rPr>
        <w:t>ได้</w:t>
      </w:r>
      <w:r w:rsidR="00907852" w:rsidRPr="004D2344">
        <w:rPr>
          <w:rFonts w:ascii="Browallia New" w:hAnsi="Browallia New" w:cs="Browallia New"/>
          <w:spacing w:val="-6"/>
          <w:sz w:val="26"/>
          <w:szCs w:val="26"/>
          <w:cs/>
        </w:rPr>
        <w:t>จัดทำประมาณการเงินสดสำหรับธุรกิจคาร์บอนเครดิต</w:t>
      </w:r>
      <w:r w:rsidR="0014415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ครบวงจร</w:t>
      </w:r>
      <w:r w:rsidR="00907852" w:rsidRPr="004D2344">
        <w:rPr>
          <w:rFonts w:ascii="Browallia New" w:hAnsi="Browallia New" w:cs="Browallia New"/>
          <w:spacing w:val="-6"/>
          <w:sz w:val="26"/>
          <w:szCs w:val="26"/>
          <w:cs/>
        </w:rPr>
        <w:t>และธุรกิจ</w:t>
      </w:r>
      <w:r w:rsidR="0014415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การดูแลสุขภาพเชิง </w:t>
      </w:r>
      <w:r w:rsidR="0014415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Wellness </w:t>
      </w:r>
      <w:r w:rsidR="00907852" w:rsidRPr="004D2344">
        <w:rPr>
          <w:rFonts w:ascii="Browallia New" w:hAnsi="Browallia New" w:cs="Browallia New"/>
          <w:spacing w:val="-6"/>
          <w:sz w:val="26"/>
          <w:szCs w:val="26"/>
          <w:cs/>
        </w:rPr>
        <w:t>ซึ่งเป็น</w:t>
      </w:r>
      <w:r w:rsidR="00907852" w:rsidRPr="00B130E1">
        <w:rPr>
          <w:rFonts w:ascii="Browallia New" w:hAnsi="Browallia New" w:cs="Browallia New"/>
          <w:sz w:val="26"/>
          <w:szCs w:val="26"/>
          <w:cs/>
        </w:rPr>
        <w:t xml:space="preserve">ธุรกิจใหม่ของกลุ่มกิจการและมีความเชื่อว่าสามารถปฏิบัติตามประมาณการนั้น </w:t>
      </w:r>
      <w:bookmarkEnd w:id="1"/>
      <w:r w:rsidR="00907852" w:rsidRPr="00B130E1">
        <w:rPr>
          <w:rFonts w:ascii="Browallia New" w:hAnsi="Browallia New" w:cs="Browallia New"/>
          <w:sz w:val="26"/>
          <w:szCs w:val="26"/>
          <w:cs/>
        </w:rPr>
        <w:t>ซึ่งจะส่งผลให้กลุ่มกิจการจะสามารถดำเนินงาน</w:t>
      </w:r>
      <w:r w:rsidR="00B130E1">
        <w:rPr>
          <w:rFonts w:ascii="Browallia New" w:hAnsi="Browallia New" w:cs="Browallia New"/>
          <w:sz w:val="26"/>
          <w:szCs w:val="26"/>
          <w:cs/>
        </w:rPr>
        <w:br/>
      </w:r>
      <w:r w:rsidR="00907852" w:rsidRPr="00B130E1">
        <w:rPr>
          <w:rFonts w:ascii="Browallia New" w:hAnsi="Browallia New" w:cs="Browallia New"/>
          <w:sz w:val="26"/>
          <w:szCs w:val="26"/>
          <w:cs/>
        </w:rPr>
        <w:t xml:space="preserve">ได้อย่างต่อเนื่องและรับผิดชอบในภาระหนี้สินของบริษัทในปัจจุบันและอนาคตโดยเป็นระยะเวลาอย่างน้อย </w:t>
      </w:r>
      <w:r w:rsidR="007A01C8" w:rsidRPr="007A01C8">
        <w:rPr>
          <w:rFonts w:ascii="Browallia New" w:hAnsi="Browallia New" w:cs="Browallia New"/>
          <w:sz w:val="26"/>
          <w:szCs w:val="26"/>
        </w:rPr>
        <w:t>12</w:t>
      </w:r>
      <w:r w:rsidR="00907852" w:rsidRPr="00B130E1">
        <w:rPr>
          <w:rFonts w:ascii="Browallia New" w:hAnsi="Browallia New" w:cs="Browallia New"/>
          <w:sz w:val="26"/>
          <w:szCs w:val="26"/>
        </w:rPr>
        <w:t xml:space="preserve"> </w:t>
      </w:r>
      <w:r w:rsidR="00907852" w:rsidRPr="00B130E1">
        <w:rPr>
          <w:rFonts w:ascii="Browallia New" w:hAnsi="Browallia New" w:cs="Browallia New"/>
          <w:sz w:val="26"/>
          <w:szCs w:val="26"/>
          <w:cs/>
        </w:rPr>
        <w:t>เดือน</w:t>
      </w:r>
      <w:r w:rsidRPr="00B130E1">
        <w:rPr>
          <w:rFonts w:ascii="Browallia New" w:hAnsi="Browallia New" w:cs="Browallia New"/>
          <w:sz w:val="26"/>
          <w:szCs w:val="26"/>
          <w:cs/>
        </w:rPr>
        <w:t>นับจากวันที่</w:t>
      </w:r>
      <w:r w:rsidR="00B130E1">
        <w:rPr>
          <w:rFonts w:ascii="Browallia New" w:hAnsi="Browallia New" w:cs="Browallia New"/>
          <w:sz w:val="26"/>
          <w:szCs w:val="26"/>
          <w:cs/>
        </w:rPr>
        <w:br/>
      </w:r>
      <w:r w:rsidRPr="00B130E1">
        <w:rPr>
          <w:rFonts w:ascii="Browallia New" w:hAnsi="Browallia New" w:cs="Browallia New"/>
          <w:sz w:val="26"/>
          <w:szCs w:val="26"/>
          <w:cs/>
        </w:rPr>
        <w:t>ใน</w:t>
      </w:r>
      <w:r w:rsidR="001032BA" w:rsidRPr="00B130E1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B130E1">
        <w:rPr>
          <w:rFonts w:ascii="Browallia New" w:hAnsi="Browallia New" w:cs="Browallia New"/>
          <w:sz w:val="26"/>
          <w:szCs w:val="26"/>
          <w:cs/>
        </w:rPr>
        <w:t>การเงิน ดังนั้น</w:t>
      </w:r>
      <w:r w:rsidR="001032BA" w:rsidRPr="00B130E1">
        <w:rPr>
          <w:rFonts w:ascii="Browallia New" w:hAnsi="Browallia New" w:cs="Browallia New"/>
          <w:sz w:val="26"/>
          <w:szCs w:val="26"/>
          <w:cs/>
        </w:rPr>
        <w:t>ข้อมูลทางการ</w:t>
      </w:r>
      <w:r w:rsidR="00562976" w:rsidRPr="00B130E1">
        <w:rPr>
          <w:rFonts w:ascii="Browallia New" w:hAnsi="Browallia New" w:cs="Browallia New"/>
          <w:sz w:val="26"/>
          <w:szCs w:val="26"/>
          <w:cs/>
        </w:rPr>
        <w:t>เงินรวม</w:t>
      </w:r>
      <w:r w:rsidRPr="00B130E1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907852" w:rsidRPr="00B130E1">
        <w:rPr>
          <w:rFonts w:ascii="Browallia New" w:hAnsi="Browallia New" w:cs="Browallia New"/>
          <w:sz w:val="26"/>
          <w:szCs w:val="26"/>
          <w:cs/>
        </w:rPr>
        <w:t>สาม</w:t>
      </w:r>
      <w:r w:rsidR="00633DF5" w:rsidRPr="00B130E1">
        <w:rPr>
          <w:rFonts w:ascii="Browallia New" w:hAnsi="Browallia New" w:cs="Browallia New"/>
          <w:sz w:val="26"/>
          <w:szCs w:val="26"/>
          <w:cs/>
        </w:rPr>
        <w:t>เดือน</w:t>
      </w:r>
      <w:r w:rsidRPr="00B130E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A01C8" w:rsidRPr="007A01C8">
        <w:rPr>
          <w:rFonts w:ascii="Browallia New" w:hAnsi="Browallia New" w:cs="Browallia New"/>
          <w:sz w:val="26"/>
          <w:szCs w:val="26"/>
        </w:rPr>
        <w:t>31</w:t>
      </w:r>
      <w:r w:rsidR="00633DF5" w:rsidRPr="00B130E1">
        <w:rPr>
          <w:rFonts w:ascii="Browallia New" w:hAnsi="Browallia New" w:cs="Browallia New"/>
          <w:sz w:val="26"/>
          <w:szCs w:val="26"/>
        </w:rPr>
        <w:t xml:space="preserve"> </w:t>
      </w:r>
      <w:r w:rsidR="00907852" w:rsidRPr="00B130E1">
        <w:rPr>
          <w:rFonts w:ascii="Browallia New" w:hAnsi="Browallia New" w:cs="Browallia New"/>
          <w:sz w:val="26"/>
          <w:szCs w:val="26"/>
          <w:cs/>
        </w:rPr>
        <w:t>มีนาคม</w:t>
      </w:r>
      <w:r w:rsidR="00633DF5" w:rsidRPr="00B130E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130E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01C8" w:rsidRPr="007A01C8">
        <w:rPr>
          <w:rFonts w:ascii="Browallia New" w:hAnsi="Browallia New" w:cs="Browallia New"/>
          <w:sz w:val="26"/>
          <w:szCs w:val="26"/>
        </w:rPr>
        <w:t>2566</w:t>
      </w:r>
      <w:r w:rsidRPr="00B130E1">
        <w:rPr>
          <w:rFonts w:ascii="Browallia New" w:hAnsi="Browallia New" w:cs="Browallia New"/>
          <w:sz w:val="26"/>
          <w:szCs w:val="26"/>
          <w:cs/>
        </w:rPr>
        <w:t xml:space="preserve"> จึงจัดทำขึ้นตามเกณฑ์</w:t>
      </w:r>
      <w:r w:rsidR="00B130E1">
        <w:rPr>
          <w:rFonts w:ascii="Browallia New" w:hAnsi="Browallia New" w:cs="Browallia New"/>
          <w:sz w:val="26"/>
          <w:szCs w:val="26"/>
          <w:cs/>
        </w:rPr>
        <w:br/>
      </w:r>
      <w:r w:rsidRPr="00B130E1">
        <w:rPr>
          <w:rFonts w:ascii="Browallia New" w:hAnsi="Browallia New" w:cs="Browallia New"/>
          <w:sz w:val="26"/>
          <w:szCs w:val="26"/>
          <w:cs/>
        </w:rPr>
        <w:t>การดำเนินงานต่อเนื่อง</w:t>
      </w:r>
    </w:p>
    <w:p w14:paraId="1006367A" w14:textId="77777777" w:rsidR="006F0123" w:rsidRPr="004D2344" w:rsidRDefault="006F0123" w:rsidP="000F00A0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4D2344" w14:paraId="455F7665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610091" w14:textId="4302F122" w:rsidR="00EC41B8" w:rsidRPr="004D2344" w:rsidRDefault="00B42243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br w:type="page"/>
            </w:r>
            <w:r w:rsidR="004801AC" w:rsidRPr="004D234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7A01C8"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C41B8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C41B8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7A4DD19C" w14:textId="77777777" w:rsidR="00EC41B8" w:rsidRPr="004D2344" w:rsidRDefault="00EC41B8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6F5479" w14:textId="50272781" w:rsidR="0036355A" w:rsidRPr="004D2344" w:rsidRDefault="00EB6FC6" w:rsidP="00EC41B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A01C8" w:rsidRPr="007A01C8">
        <w:rPr>
          <w:rFonts w:ascii="Browallia New" w:hAnsi="Browallia New" w:cs="Browallia New"/>
          <w:sz w:val="26"/>
          <w:szCs w:val="26"/>
        </w:rPr>
        <w:t>34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4D2344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80850BE" w14:textId="77777777" w:rsidR="00EB6FC6" w:rsidRPr="004D2344" w:rsidRDefault="00EB6FC6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58875C" w14:textId="08885113" w:rsidR="00E05A9B" w:rsidRPr="004D2344" w:rsidRDefault="007E3727" w:rsidP="00EC41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</w:t>
      </w:r>
      <w:r w:rsidR="00512FBB" w:rsidRPr="004D2344">
        <w:rPr>
          <w:rFonts w:ascii="Browallia New" w:hAnsi="Browallia New" w:cs="Browallia New"/>
          <w:sz w:val="26"/>
          <w:szCs w:val="26"/>
          <w:cs/>
        </w:rPr>
        <w:t>งบ</w:t>
      </w:r>
      <w:r w:rsidR="0095717A" w:rsidRPr="004D2344">
        <w:rPr>
          <w:rFonts w:ascii="Browallia New" w:hAnsi="Browallia New" w:cs="Browallia New"/>
          <w:sz w:val="26"/>
          <w:szCs w:val="26"/>
          <w:cs/>
        </w:rPr>
        <w:t>การเงิน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ของรอบปีบัญชีสิ้นสุดวันที่ </w:t>
      </w:r>
      <w:r w:rsidR="007A01C8" w:rsidRPr="007A01C8">
        <w:rPr>
          <w:rFonts w:ascii="Browallia New" w:hAnsi="Browallia New" w:cs="Browallia New"/>
          <w:sz w:val="26"/>
          <w:szCs w:val="26"/>
        </w:rPr>
        <w:t>31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6BC2" w:rsidRPr="004D234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01C8" w:rsidRPr="007A01C8">
        <w:rPr>
          <w:rFonts w:ascii="Browallia New" w:hAnsi="Browallia New" w:cs="Browallia New"/>
          <w:sz w:val="26"/>
          <w:szCs w:val="26"/>
        </w:rPr>
        <w:t>2565</w:t>
      </w:r>
    </w:p>
    <w:p w14:paraId="7B52BCB5" w14:textId="77777777" w:rsidR="005B13AF" w:rsidRPr="004D2344" w:rsidRDefault="005B13AF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1E5B40" w14:textId="4B260313" w:rsidR="0029766B" w:rsidRPr="004D2344" w:rsidRDefault="0036355A" w:rsidP="00EC41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145799" w:rsidRPr="004D2344">
        <w:rPr>
          <w:rFonts w:ascii="Browallia New" w:hAnsi="Browallia New" w:cs="Browallia New"/>
          <w:sz w:val="26"/>
          <w:szCs w:val="26"/>
          <w:cs/>
        </w:rPr>
        <w:t>ที่</w:t>
      </w:r>
      <w:r w:rsidRPr="004D2344">
        <w:rPr>
          <w:rFonts w:ascii="Browallia New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179F7B99" w14:textId="15A289CE" w:rsidR="00CF4B58" w:rsidRPr="004D2344" w:rsidRDefault="00CF4B58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41B8" w:rsidRPr="004D2344" w14:paraId="4F49487E" w14:textId="77777777" w:rsidTr="007B651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554BC9" w14:textId="080425F5" w:rsidR="00EC41B8" w:rsidRPr="004D2344" w:rsidRDefault="007A01C8" w:rsidP="007B651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EC41B8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496EE7E2" w14:textId="77777777" w:rsidR="00F5458D" w:rsidRPr="004D2344" w:rsidRDefault="00F5458D" w:rsidP="00EC41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286FB6" w14:textId="1CFEC700" w:rsidR="00CE4B25" w:rsidRPr="004D2344" w:rsidRDefault="00D46F31" w:rsidP="00CE4B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E92840" w:rsidRPr="004D23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01C8" w:rsidRPr="007A01C8">
        <w:rPr>
          <w:rFonts w:ascii="Browallia New" w:hAnsi="Browallia New" w:cs="Browallia New"/>
          <w:sz w:val="26"/>
          <w:szCs w:val="26"/>
        </w:rPr>
        <w:t>31</w:t>
      </w:r>
      <w:r w:rsidR="006B0DBE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6B0DBE" w:rsidRPr="004D234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06BC2" w:rsidRPr="004D234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01C8" w:rsidRPr="007A01C8">
        <w:rPr>
          <w:rFonts w:ascii="Browallia New" w:hAnsi="Browallia New" w:cs="Browallia New"/>
          <w:sz w:val="26"/>
          <w:szCs w:val="26"/>
        </w:rPr>
        <w:t>2565</w:t>
      </w:r>
      <w:r w:rsidR="00EC0D00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546088" w:rsidRPr="004D2344">
        <w:rPr>
          <w:rFonts w:ascii="Browallia New" w:hAnsi="Browallia New" w:cs="Browallia New"/>
          <w:sz w:val="26"/>
          <w:szCs w:val="26"/>
          <w:cs/>
        </w:rPr>
        <w:t>ยกเว้น</w:t>
      </w:r>
      <w:r w:rsidR="00297E72" w:rsidRPr="004D2344">
        <w:rPr>
          <w:rFonts w:ascii="Browallia New" w:hAnsi="Browallia New" w:cs="Browallia New"/>
          <w:sz w:val="26"/>
          <w:szCs w:val="26"/>
          <w:cs/>
        </w:rPr>
        <w:t xml:space="preserve">มาตรฐานบัญชี ฉบับที่ </w:t>
      </w:r>
      <w:r w:rsidR="007A01C8" w:rsidRPr="007A01C8">
        <w:rPr>
          <w:rFonts w:ascii="Browallia New" w:hAnsi="Browallia New" w:cs="Browallia New"/>
          <w:sz w:val="26"/>
          <w:szCs w:val="26"/>
        </w:rPr>
        <w:t>41</w:t>
      </w:r>
      <w:r w:rsidR="00297E72" w:rsidRPr="004D23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97E72" w:rsidRPr="004D2344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เรื่อง </w:t>
      </w:r>
      <w:r w:rsidR="00297E72" w:rsidRPr="004D2344">
        <w:rPr>
          <w:rFonts w:ascii="Browallia New" w:hAnsi="Browallia New" w:cs="Browallia New"/>
          <w:sz w:val="26"/>
          <w:szCs w:val="26"/>
          <w:cs/>
        </w:rPr>
        <w:t>เกษตรกรรม ซึ่งกลุ่มบริษัทนำมาตรฐาน</w:t>
      </w:r>
      <w:r w:rsidR="00F15A6B" w:rsidRPr="004D2344">
        <w:rPr>
          <w:rFonts w:ascii="Browallia New" w:hAnsi="Browallia New" w:cs="Browallia New"/>
          <w:sz w:val="26"/>
          <w:szCs w:val="26"/>
        </w:rPr>
        <w:br/>
      </w:r>
      <w:r w:rsidR="00297E72" w:rsidRPr="004D2344">
        <w:rPr>
          <w:rFonts w:ascii="Browallia New" w:hAnsi="Browallia New" w:cs="Browallia New"/>
          <w:sz w:val="26"/>
          <w:szCs w:val="26"/>
          <w:cs/>
        </w:rPr>
        <w:t xml:space="preserve">การบัญชีดังกล่าวมาถือปฏิบัติเริ่มในวันที่ </w:t>
      </w:r>
      <w:r w:rsidR="007A01C8" w:rsidRPr="007A01C8">
        <w:rPr>
          <w:rFonts w:ascii="Browallia New" w:hAnsi="Browallia New" w:cs="Browallia New"/>
          <w:sz w:val="26"/>
          <w:szCs w:val="26"/>
        </w:rPr>
        <w:t>1</w:t>
      </w:r>
      <w:r w:rsidR="00297E72" w:rsidRPr="004D234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97E72" w:rsidRPr="004D2344">
        <w:rPr>
          <w:rFonts w:ascii="Browallia New" w:hAnsi="Browallia New" w:cs="Browallia New"/>
          <w:sz w:val="26"/>
          <w:szCs w:val="26"/>
          <w:cs/>
        </w:rPr>
        <w:t>มกราคม พ</w:t>
      </w:r>
      <w:r w:rsidR="00297E72" w:rsidRPr="004D2344">
        <w:rPr>
          <w:rFonts w:ascii="Browallia New" w:hAnsi="Browallia New" w:cs="Browallia New"/>
          <w:sz w:val="26"/>
          <w:szCs w:val="26"/>
          <w:lang w:val="en-US"/>
        </w:rPr>
        <w:t>.</w:t>
      </w:r>
      <w:r w:rsidR="00297E72" w:rsidRPr="004D2344">
        <w:rPr>
          <w:rFonts w:ascii="Browallia New" w:hAnsi="Browallia New" w:cs="Browallia New"/>
          <w:sz w:val="26"/>
          <w:szCs w:val="26"/>
          <w:cs/>
        </w:rPr>
        <w:t>ศ</w:t>
      </w:r>
      <w:r w:rsidR="00297E72" w:rsidRPr="004D2344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7A01C8" w:rsidRPr="007A01C8">
        <w:rPr>
          <w:rFonts w:ascii="Browallia New" w:hAnsi="Browallia New" w:cs="Browallia New"/>
          <w:sz w:val="26"/>
          <w:szCs w:val="26"/>
        </w:rPr>
        <w:t>2566</w:t>
      </w:r>
    </w:p>
    <w:p w14:paraId="59BCD6FE" w14:textId="63AA9945" w:rsidR="00CE4B25" w:rsidRPr="004D2344" w:rsidRDefault="00CE4B25" w:rsidP="00CE4B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8045AF" w14:textId="3FB932EC" w:rsidR="00297E72" w:rsidRPr="004D2344" w:rsidRDefault="007A01C8" w:rsidP="00297E72">
      <w:pPr>
        <w:ind w:left="540" w:hanging="540"/>
        <w:contextualSpacing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A0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297E72" w:rsidRPr="004D23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A01C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297E72" w:rsidRPr="004D234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สินทรัพย์ชีวภาพ</w:t>
      </w:r>
    </w:p>
    <w:p w14:paraId="2CFE2025" w14:textId="77777777" w:rsidR="00297E72" w:rsidRPr="004D2344" w:rsidRDefault="00297E72" w:rsidP="00297E72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cs/>
          <w:lang w:val="th-TH"/>
        </w:rPr>
      </w:pPr>
    </w:p>
    <w:p w14:paraId="2C23EF8E" w14:textId="2A018F30" w:rsidR="00297E72" w:rsidRPr="004D2344" w:rsidRDefault="00297E72" w:rsidP="00297E72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4D2344">
        <w:rPr>
          <w:rFonts w:ascii="Browallia New" w:eastAsia="MS Mincho" w:hAnsi="Browallia New" w:cs="Browallia New"/>
          <w:sz w:val="26"/>
          <w:szCs w:val="26"/>
          <w:cs/>
          <w:lang w:val="en-US"/>
        </w:rPr>
        <w:t>สินทรัพย์ชีวภาพวัดด้วยมูลค่ายุติธรรมหักต้นทุนในการขาย</w:t>
      </w:r>
      <w:r w:rsidRPr="004D2344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Pr="004D2344">
        <w:rPr>
          <w:rFonts w:ascii="Browallia New" w:eastAsia="MS Mincho" w:hAnsi="Browallia New" w:cs="Browallia New"/>
          <w:sz w:val="26"/>
          <w:szCs w:val="26"/>
          <w:cs/>
          <w:lang w:val="en-US"/>
        </w:rPr>
        <w:t>มูลค่ายุติธรรมจะกำหนดจากการประมาณการราคาตลาด</w:t>
      </w:r>
      <w:r w:rsidRPr="004D2344">
        <w:rPr>
          <w:rFonts w:ascii="Browallia New" w:eastAsia="MS Mincho" w:hAnsi="Browallia New" w:cs="Browallia New"/>
          <w:sz w:val="26"/>
          <w:szCs w:val="26"/>
          <w:cs/>
        </w:rPr>
        <w:t>ของ</w:t>
      </w:r>
      <w:r w:rsidRPr="004D2344">
        <w:rPr>
          <w:rFonts w:ascii="Browallia New" w:eastAsia="MS Mincho" w:hAnsi="Browallia New" w:cs="Browallia New"/>
          <w:sz w:val="26"/>
          <w:szCs w:val="26"/>
          <w:cs/>
          <w:lang w:val="en-US"/>
        </w:rPr>
        <w:t>สินทรัพย์ชีวภาพหักต้นทุนในการขาย</w:t>
      </w:r>
    </w:p>
    <w:p w14:paraId="79A9D254" w14:textId="77777777" w:rsidR="00297E72" w:rsidRPr="004D2344" w:rsidRDefault="00297E72" w:rsidP="00297E72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</w:rPr>
      </w:pPr>
    </w:p>
    <w:p w14:paraId="02F6E61E" w14:textId="7FA38351" w:rsidR="00297E72" w:rsidRPr="004D2344" w:rsidRDefault="00297E72" w:rsidP="00297E72">
      <w:pPr>
        <w:ind w:left="540"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4D2344">
        <w:rPr>
          <w:rFonts w:ascii="Browallia New" w:eastAsia="MS Mincho" w:hAnsi="Browallia New" w:cs="Browallia New"/>
          <w:sz w:val="26"/>
          <w:szCs w:val="26"/>
          <w:cs/>
        </w:rPr>
        <w:t xml:space="preserve">สินทรัพย์ชีวภาพประกอบด้วย </w:t>
      </w:r>
      <w:r w:rsidRPr="004D2344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ต้นกัญชาที่อยู่ระหว่างการเพาะปลูกเพื่อขาย </w:t>
      </w:r>
    </w:p>
    <w:p w14:paraId="77F46EAF" w14:textId="77777777" w:rsidR="00297E72" w:rsidRPr="004D2344" w:rsidRDefault="00297E72" w:rsidP="00297E72">
      <w:pPr>
        <w:ind w:left="547"/>
        <w:jc w:val="thaiDistribute"/>
        <w:rPr>
          <w:rFonts w:ascii="Browallia New" w:eastAsia="MS Mincho" w:hAnsi="Browallia New" w:cs="Browallia New"/>
          <w:spacing w:val="-4"/>
          <w:sz w:val="26"/>
          <w:szCs w:val="26"/>
          <w:cs/>
        </w:rPr>
      </w:pPr>
    </w:p>
    <w:p w14:paraId="774727FB" w14:textId="5CD5773B" w:rsidR="00297E72" w:rsidRPr="004D2344" w:rsidRDefault="00297E72" w:rsidP="00297E72">
      <w:pPr>
        <w:ind w:left="540"/>
        <w:jc w:val="thaiDistribute"/>
        <w:rPr>
          <w:rFonts w:ascii="Browallia New" w:eastAsia="MS Mincho" w:hAnsi="Browallia New" w:cs="Browallia New"/>
          <w:spacing w:val="-4"/>
          <w:sz w:val="26"/>
          <w:szCs w:val="26"/>
        </w:rPr>
      </w:pPr>
      <w:r w:rsidRPr="004D2344">
        <w:rPr>
          <w:rFonts w:ascii="Browallia New" w:eastAsia="MS Mincho" w:hAnsi="Browallia New" w:cs="Browallia New"/>
          <w:spacing w:val="-6"/>
          <w:sz w:val="26"/>
          <w:szCs w:val="26"/>
          <w:cs/>
        </w:rPr>
        <w:t>การเปลี่ยนแปลงในมูลค่ายุติธรรมหักต้นทุนในการขายของต้นกัญชาที่อยู่ระหว่างการเพาะปลูกเพื่อขาย</w:t>
      </w:r>
      <w:r w:rsidRPr="004D2344">
        <w:rPr>
          <w:rFonts w:ascii="Browallia New" w:eastAsia="MS Mincho" w:hAnsi="Browallia New" w:cs="Browallia New"/>
          <w:spacing w:val="-4"/>
          <w:sz w:val="26"/>
          <w:szCs w:val="26"/>
          <w:cs/>
        </w:rPr>
        <w:t>จะรับรู้ในกำไรหรือขาดทุน</w:t>
      </w:r>
    </w:p>
    <w:p w14:paraId="6057E556" w14:textId="77777777" w:rsidR="00297E72" w:rsidRPr="004D2344" w:rsidRDefault="00297E72" w:rsidP="00CE4B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6040E9" w14:textId="62E6C21A" w:rsidR="007B6514" w:rsidRPr="004D2344" w:rsidRDefault="00EC0D00" w:rsidP="00CE4B2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D23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595219" w:rsidRPr="004D23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A01C8" w:rsidRPr="007A01C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595219" w:rsidRPr="004D234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7A01C8" w:rsidRPr="007A01C8">
        <w:rPr>
          <w:rFonts w:ascii="Browallia New" w:eastAsia="Arial Unicode MS" w:hAnsi="Browallia New" w:cs="Browallia New"/>
          <w:spacing w:val="-4"/>
          <w:sz w:val="26"/>
          <w:szCs w:val="26"/>
        </w:rPr>
        <w:t>256</w:t>
      </w:r>
      <w:r w:rsidR="007A01C8" w:rsidRPr="007A01C8">
        <w:rPr>
          <w:rFonts w:ascii="Browallia New" w:eastAsia="Arial Unicode MS" w:hAnsi="Browallia New" w:cs="Browallia New"/>
          <w:sz w:val="26"/>
          <w:szCs w:val="26"/>
        </w:rPr>
        <w:t>6</w:t>
      </w:r>
      <w:r w:rsidRPr="004D234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51076" w:rsidRPr="004D2344">
        <w:rPr>
          <w:rFonts w:ascii="Browallia New" w:eastAsia="Arial Unicode MS" w:hAnsi="Browallia New" w:cs="Browallia New"/>
          <w:sz w:val="26"/>
          <w:szCs w:val="26"/>
          <w:cs/>
        </w:rPr>
        <w:t>ไ</w:t>
      </w:r>
      <w:r w:rsidRPr="004D2344">
        <w:rPr>
          <w:rFonts w:ascii="Browallia New" w:eastAsia="Arial Unicode MS" w:hAnsi="Browallia New" w:cs="Browallia New"/>
          <w:sz w:val="26"/>
          <w:szCs w:val="26"/>
          <w:cs/>
        </w:rPr>
        <w:t xml:space="preserve">ม่มีผลกระทบที่มีนัยสำคัญต่อกลุ่มกิจการ </w:t>
      </w:r>
    </w:p>
    <w:p w14:paraId="78A6DF04" w14:textId="178D6B05" w:rsidR="00115025" w:rsidRPr="00B130E1" w:rsidRDefault="00A5752A" w:rsidP="007B0DB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5025" w:rsidRPr="00B130E1" w14:paraId="4243CD0D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C69B62" w14:textId="05DB5C23" w:rsidR="00115025" w:rsidRPr="00B130E1" w:rsidRDefault="007A01C8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115025" w:rsidRPr="00B130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15025" w:rsidRPr="00B130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3E1E4C61" w14:textId="77777777" w:rsidR="00115025" w:rsidRPr="00B130E1" w:rsidRDefault="00115025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650B38" w14:textId="737E41ED" w:rsidR="004E5315" w:rsidRPr="00B130E1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30E1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</w:t>
      </w:r>
      <w:r w:rsidR="00406CE1" w:rsidRPr="00B130E1">
        <w:rPr>
          <w:rFonts w:ascii="Browallia New" w:hAnsi="Browallia New" w:cs="Browallia New"/>
          <w:sz w:val="26"/>
          <w:szCs w:val="26"/>
          <w:cs/>
        </w:rPr>
        <w:t>ทาง</w:t>
      </w:r>
      <w:r w:rsidRPr="00B130E1">
        <w:rPr>
          <w:rFonts w:ascii="Browallia New" w:hAnsi="Browallia New" w:cs="Browallia New"/>
          <w:sz w:val="26"/>
          <w:szCs w:val="26"/>
          <w:cs/>
        </w:rPr>
        <w:t>การเงินตามส่วนงานในส่วนที่แสดงส่วนงานธุรกิจ ในลักษณะเดียวกับรายงานภายใน</w:t>
      </w:r>
      <w:r w:rsidR="00CD3627" w:rsidRPr="00B130E1">
        <w:rPr>
          <w:rFonts w:ascii="Browallia New" w:hAnsi="Browallia New" w:cs="Browallia New"/>
          <w:sz w:val="26"/>
          <w:szCs w:val="26"/>
        </w:rPr>
        <w:br/>
      </w:r>
      <w:r w:rsidRPr="00B130E1">
        <w:rPr>
          <w:rFonts w:ascii="Browallia New" w:hAnsi="Browallia New" w:cs="Browallia New"/>
          <w:sz w:val="26"/>
          <w:szCs w:val="26"/>
          <w:cs/>
        </w:rPr>
        <w:t>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</w:t>
      </w:r>
      <w:r w:rsidR="00406CE1" w:rsidRPr="00B130E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D3627" w:rsidRPr="00B130E1">
        <w:rPr>
          <w:rFonts w:ascii="Browallia New" w:hAnsi="Browallia New" w:cs="Browallia New"/>
          <w:sz w:val="26"/>
          <w:szCs w:val="26"/>
        </w:rPr>
        <w:br/>
      </w:r>
      <w:r w:rsidRPr="00B130E1">
        <w:rPr>
          <w:rFonts w:ascii="Browallia New" w:hAnsi="Browallia New" w:cs="Browallia New"/>
          <w:sz w:val="26"/>
          <w:szCs w:val="26"/>
          <w:cs/>
        </w:rPr>
        <w:t>ที่ทำการตัดสินใจเชิงกลยุทธ์</w:t>
      </w:r>
    </w:p>
    <w:p w14:paraId="642F47B0" w14:textId="2B45664D" w:rsidR="00B35FA5" w:rsidRPr="00B130E1" w:rsidRDefault="00B35FA5" w:rsidP="0011502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4ED99DD" w14:textId="2F942382" w:rsidR="004E5315" w:rsidRPr="00B130E1" w:rsidRDefault="004E5315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30E1">
        <w:rPr>
          <w:rFonts w:ascii="Browallia New" w:hAnsi="Browallia New" w:cs="Browallia New"/>
          <w:sz w:val="26"/>
          <w:szCs w:val="26"/>
          <w:cs/>
        </w:rPr>
        <w:t>คณะกรรมการของกลุ่มกิจการไม่ได้ใช้สินทรัพย์ในการพิจารณาผลการดำเนินงาน</w:t>
      </w:r>
    </w:p>
    <w:p w14:paraId="612302C6" w14:textId="77777777" w:rsidR="008567D4" w:rsidRPr="00B130E1" w:rsidRDefault="008567D4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4FF654" w14:textId="77777777" w:rsidR="008567D4" w:rsidRPr="00B130E1" w:rsidRDefault="008567D4" w:rsidP="008567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30E1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1CA9BACD" w14:textId="77777777" w:rsidR="008567D4" w:rsidRPr="00B130E1" w:rsidRDefault="008567D4" w:rsidP="008567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700C7C" w14:textId="4B8FD1E1" w:rsidR="008567D4" w:rsidRPr="00B130E1" w:rsidRDefault="008567D4" w:rsidP="008567D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130E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ข้อมูลทางการเงินจำแนกตามส่วนงานธุรกิจ</w:t>
      </w:r>
    </w:p>
    <w:p w14:paraId="67738851" w14:textId="77777777" w:rsidR="00B130E1" w:rsidRPr="00B130E1" w:rsidRDefault="00B130E1" w:rsidP="008567D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4277"/>
        <w:gridCol w:w="1298"/>
        <w:gridCol w:w="1296"/>
        <w:gridCol w:w="1296"/>
        <w:gridCol w:w="1292"/>
      </w:tblGrid>
      <w:tr w:rsidR="00BD27DF" w:rsidRPr="004D2344" w14:paraId="17E0D0B0" w14:textId="77777777" w:rsidTr="00B130E1">
        <w:trPr>
          <w:cantSplit/>
        </w:trPr>
        <w:tc>
          <w:tcPr>
            <w:tcW w:w="2261" w:type="pct"/>
            <w:vAlign w:val="bottom"/>
          </w:tcPr>
          <w:p w14:paraId="039BCBDD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9" w:type="pct"/>
            <w:gridSpan w:val="4"/>
            <w:tcBorders>
              <w:top w:val="single" w:sz="4" w:space="0" w:color="auto"/>
            </w:tcBorders>
          </w:tcPr>
          <w:p w14:paraId="0AE89676" w14:textId="47910BB3" w:rsidR="00BD27DF" w:rsidRPr="004D2344" w:rsidRDefault="00BD27DF" w:rsidP="00717E3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BD27DF" w:rsidRPr="004D2344" w14:paraId="559FA707" w14:textId="77777777" w:rsidTr="00B130E1">
        <w:trPr>
          <w:cantSplit/>
        </w:trPr>
        <w:tc>
          <w:tcPr>
            <w:tcW w:w="2261" w:type="pct"/>
            <w:vAlign w:val="bottom"/>
          </w:tcPr>
          <w:p w14:paraId="26B29CAC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2D3136D2" w14:textId="6FA80B6F" w:rsidR="00BD27DF" w:rsidRPr="004D2344" w:rsidRDefault="00BD27DF" w:rsidP="001C12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5410E2F1" w14:textId="5FA392E1" w:rsidR="00BD27DF" w:rsidRPr="004D2344" w:rsidRDefault="001C12D3" w:rsidP="00965A44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ธุรกิจ</w:t>
            </w:r>
            <w:r w:rsidR="00BD27DF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คาร์บอน</w:t>
            </w: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3EB80966" w14:textId="3384F3B2" w:rsidR="00BD27DF" w:rsidRPr="004D2344" w:rsidRDefault="001C12D3" w:rsidP="00717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ธุรกิจ</w:t>
            </w:r>
            <w:r w:rsidR="00E6792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26DF0A6C" w14:textId="57D26D4D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D27DF" w:rsidRPr="004D2344" w14:paraId="38272CB9" w14:textId="77777777" w:rsidTr="00B130E1">
        <w:trPr>
          <w:cantSplit/>
        </w:trPr>
        <w:tc>
          <w:tcPr>
            <w:tcW w:w="2261" w:type="pct"/>
            <w:vAlign w:val="bottom"/>
          </w:tcPr>
          <w:p w14:paraId="68D7908E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6" w:type="pct"/>
            <w:vAlign w:val="bottom"/>
            <w:hideMark/>
          </w:tcPr>
          <w:p w14:paraId="61334B0A" w14:textId="0E4CF7DD" w:rsidR="001C12D3" w:rsidRDefault="001C12D3" w:rsidP="00717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สถาบัน</w:t>
            </w:r>
          </w:p>
          <w:p w14:paraId="30D18FB2" w14:textId="7BF42B6F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สอนภาษา</w:t>
            </w:r>
          </w:p>
        </w:tc>
        <w:tc>
          <w:tcPr>
            <w:tcW w:w="685" w:type="pct"/>
            <w:vAlign w:val="bottom"/>
          </w:tcPr>
          <w:p w14:paraId="11EFF3B6" w14:textId="77777777" w:rsidR="004D6DFB" w:rsidRDefault="00BD27DF" w:rsidP="00717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เครดิต</w:t>
            </w:r>
          </w:p>
          <w:p w14:paraId="72828005" w14:textId="0EC40B3E" w:rsidR="00BD27DF" w:rsidRPr="004D2344" w:rsidRDefault="00965A44" w:rsidP="00717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ครบ</w:t>
            </w:r>
            <w:r w:rsidR="001C12D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วงจร</w:t>
            </w:r>
          </w:p>
        </w:tc>
        <w:tc>
          <w:tcPr>
            <w:tcW w:w="685" w:type="pct"/>
          </w:tcPr>
          <w:p w14:paraId="3CB7233F" w14:textId="335C1803" w:rsidR="00BD27DF" w:rsidRDefault="00E6792A" w:rsidP="00717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ดูแล</w:t>
            </w:r>
            <w:r w:rsidR="001C12D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สุขภาพ</w:t>
            </w:r>
          </w:p>
          <w:p w14:paraId="775519D1" w14:textId="593F1C2B" w:rsidR="001C12D3" w:rsidRPr="004D2344" w:rsidRDefault="001C12D3" w:rsidP="00717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เชิง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Wellness</w:t>
            </w:r>
          </w:p>
        </w:tc>
        <w:tc>
          <w:tcPr>
            <w:tcW w:w="685" w:type="pct"/>
            <w:vAlign w:val="bottom"/>
            <w:hideMark/>
          </w:tcPr>
          <w:p w14:paraId="13763049" w14:textId="354D7382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D27DF" w:rsidRPr="004D2344" w14:paraId="365CFB35" w14:textId="77777777" w:rsidTr="00B130E1">
        <w:trPr>
          <w:cantSplit/>
        </w:trPr>
        <w:tc>
          <w:tcPr>
            <w:tcW w:w="2261" w:type="pct"/>
            <w:vAlign w:val="bottom"/>
          </w:tcPr>
          <w:p w14:paraId="51EB84A1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  <w:hideMark/>
          </w:tcPr>
          <w:p w14:paraId="534C0302" w14:textId="77777777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261C3A7F" w14:textId="77777777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6CEBA81" w14:textId="35732E43" w:rsidR="00BD27DF" w:rsidRPr="004D2344" w:rsidRDefault="001C12D3" w:rsidP="00717E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  <w:hideMark/>
          </w:tcPr>
          <w:p w14:paraId="23FCDAA7" w14:textId="16CC4DBB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27DF" w:rsidRPr="004D2344" w14:paraId="2D3E4774" w14:textId="77777777" w:rsidTr="00B130E1">
        <w:trPr>
          <w:cantSplit/>
        </w:trPr>
        <w:tc>
          <w:tcPr>
            <w:tcW w:w="2261" w:type="pct"/>
            <w:vAlign w:val="bottom"/>
          </w:tcPr>
          <w:p w14:paraId="281DDF1F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56AF3" w14:textId="77777777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4B913" w14:textId="77777777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26E1D282" w14:textId="77777777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D1513" w14:textId="33D5A9DA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7DF" w:rsidRPr="004D2344" w14:paraId="4D30273F" w14:textId="77777777" w:rsidTr="00B130E1">
        <w:trPr>
          <w:cantSplit/>
        </w:trPr>
        <w:tc>
          <w:tcPr>
            <w:tcW w:w="2261" w:type="pct"/>
            <w:vAlign w:val="bottom"/>
          </w:tcPr>
          <w:p w14:paraId="494806E8" w14:textId="6668723F" w:rsidR="00BD27DF" w:rsidRPr="004D2344" w:rsidRDefault="00BD27DF" w:rsidP="00B130E1">
            <w:pPr>
              <w:spacing w:line="330" w:lineRule="exact"/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  <w:r w:rsidR="00B130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B130E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6B3DBCFC" w14:textId="77777777" w:rsidR="00BD27DF" w:rsidRPr="004D2344" w:rsidRDefault="00BD27DF" w:rsidP="00717E30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3A87ED0F" w14:textId="77777777" w:rsidR="00BD27DF" w:rsidRPr="004D2344" w:rsidRDefault="00BD27DF" w:rsidP="00717E30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</w:tcPr>
          <w:p w14:paraId="2E571146" w14:textId="77777777" w:rsidR="00BD27DF" w:rsidRPr="004D2344" w:rsidRDefault="00BD27DF" w:rsidP="00717E30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0B9E264E" w14:textId="4055958D" w:rsidR="00BD27DF" w:rsidRPr="004D2344" w:rsidRDefault="00BD27DF" w:rsidP="00717E30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7DF" w:rsidRPr="004D2344" w14:paraId="029C0FD7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4B5E7C78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02D9E69B" w14:textId="4CEC48A4" w:rsidR="00BD27DF" w:rsidRPr="004D2344" w:rsidRDefault="007A01C8" w:rsidP="00B7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C708812" w14:textId="03BDDA13" w:rsidR="00BD27DF" w:rsidRPr="004D2344" w:rsidRDefault="00BD27DF" w:rsidP="00B7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</w:tcPr>
          <w:p w14:paraId="4045D52E" w14:textId="0AC16330" w:rsidR="00BD27DF" w:rsidRPr="00772E01" w:rsidRDefault="00B13311" w:rsidP="00B7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4210A7D" w14:textId="15BDCDF7" w:rsidR="00BD27DF" w:rsidRPr="004D2344" w:rsidRDefault="007A01C8" w:rsidP="00B7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BD27DF" w:rsidRPr="004D2344" w14:paraId="4A619EE6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381867F3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89BA4" w14:textId="06C0A3FC" w:rsidR="00BD27DF" w:rsidRPr="004D2344" w:rsidRDefault="00BD27DF" w:rsidP="00B7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79C33" w14:textId="77777777" w:rsidR="00BD27DF" w:rsidRPr="004D2344" w:rsidRDefault="00BD27DF" w:rsidP="00B7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514382A0" w14:textId="3806CC67" w:rsidR="00BD27DF" w:rsidRPr="004D2344" w:rsidRDefault="00B13311" w:rsidP="00B7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101E28" w14:textId="1C9B4E3E" w:rsidR="00BD27DF" w:rsidRPr="004D2344" w:rsidRDefault="00BD27DF" w:rsidP="00B7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7DF" w:rsidRPr="004D2344" w14:paraId="3D733240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1E19CA81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A6E62" w14:textId="582CC561" w:rsidR="00BD27DF" w:rsidRPr="004D2344" w:rsidRDefault="007A01C8" w:rsidP="00B7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9964C" w14:textId="76D87105" w:rsidR="00BD27DF" w:rsidRPr="004D2344" w:rsidRDefault="00BD27DF" w:rsidP="00B7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C5AF92" w14:textId="77DC6C72" w:rsidR="00BD27DF" w:rsidRPr="00772E01" w:rsidRDefault="00B13311" w:rsidP="00B7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379C48" w14:textId="3F001BF4" w:rsidR="00BD27DF" w:rsidRPr="004D2344" w:rsidRDefault="007A01C8" w:rsidP="00B716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BD27DF" w:rsidRPr="004D2344" w14:paraId="47988639" w14:textId="77777777" w:rsidTr="00B130E1">
        <w:trPr>
          <w:cantSplit/>
        </w:trPr>
        <w:tc>
          <w:tcPr>
            <w:tcW w:w="2261" w:type="pct"/>
            <w:vAlign w:val="bottom"/>
          </w:tcPr>
          <w:p w14:paraId="075B8EA8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C687E" w14:textId="77777777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1A315" w14:textId="77777777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</w:tcPr>
          <w:p w14:paraId="0FCFA79A" w14:textId="77777777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A3964" w14:textId="67ED25CA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7DF" w:rsidRPr="004D2344" w14:paraId="03A51FFE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41620AD4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694643D9" w14:textId="080D611D" w:rsidR="00BD27DF" w:rsidRPr="004D2344" w:rsidRDefault="007A01C8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D29B4" w:rsidRPr="00FD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FD29B4" w:rsidRPr="00FD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7A5DE0F" w14:textId="099DAFD8" w:rsidR="00BD27DF" w:rsidRPr="004D2344" w:rsidRDefault="00FD29B4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29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shd w:val="clear" w:color="auto" w:fill="FAFAFA"/>
          </w:tcPr>
          <w:p w14:paraId="1A9EEC84" w14:textId="48BF5082" w:rsidR="00BD27DF" w:rsidRPr="00772E01" w:rsidRDefault="007A01C8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29B4" w:rsidRPr="00FD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FD29B4" w:rsidRPr="00FD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4144B373" w14:textId="6C1A1297" w:rsidR="00BD27DF" w:rsidRPr="004D2344" w:rsidRDefault="00FD29B4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29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7DF" w:rsidRPr="004D2344" w14:paraId="2628F1CC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70C9053F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6ADB4802" w14:textId="77777777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796653F5" w14:textId="77777777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1B76775D" w14:textId="77777777" w:rsidR="00BD27DF" w:rsidRPr="00772E01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65AFD91C" w14:textId="334E4721" w:rsidR="00BD27DF" w:rsidRPr="004D2344" w:rsidRDefault="007A01C8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  <w:tr w:rsidR="00BD27DF" w:rsidRPr="004D2344" w14:paraId="42F703D3" w14:textId="77777777" w:rsidTr="00B130E1">
        <w:trPr>
          <w:cantSplit/>
        </w:trPr>
        <w:tc>
          <w:tcPr>
            <w:tcW w:w="2261" w:type="pct"/>
            <w:vAlign w:val="bottom"/>
          </w:tcPr>
          <w:p w14:paraId="0BD0E4CC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67E616BC" w14:textId="77777777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01032615" w14:textId="77777777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3D4DA132" w14:textId="77777777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70D8A9CD" w14:textId="01B3CAA3" w:rsidR="00BD27DF" w:rsidRPr="004D2344" w:rsidRDefault="00FD29B4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29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7DF" w:rsidRPr="004D2344" w14:paraId="5974DE44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195A9FAE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44AC8A83" w14:textId="77777777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2A4A9530" w14:textId="77777777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061AE702" w14:textId="77777777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0A4A24DD" w14:textId="74AC6F66" w:rsidR="00BD27DF" w:rsidRPr="004D2344" w:rsidRDefault="00BD27DF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7DF" w:rsidRPr="004D2344" w14:paraId="45FC597E" w14:textId="77777777" w:rsidTr="00B130E1">
        <w:trPr>
          <w:cantSplit/>
        </w:trPr>
        <w:tc>
          <w:tcPr>
            <w:tcW w:w="2261" w:type="pct"/>
            <w:vAlign w:val="bottom"/>
          </w:tcPr>
          <w:p w14:paraId="582F2C8D" w14:textId="0EFA695A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24CD06CC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688A9753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5B1C56B8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27DC357A" w14:textId="606D1ED3" w:rsidR="00BD27DF" w:rsidRPr="004D2344" w:rsidRDefault="00A3648E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64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36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A364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A364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7DF" w:rsidRPr="004D2344" w14:paraId="606CD0A0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59DDCD83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2D221194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0F091F54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1AC0A90A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394B5" w14:textId="17DA141E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7DF" w:rsidRPr="004D2344" w14:paraId="4EAA5454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498C611E" w14:textId="54425D9F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29769152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44B1ACF6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5F5101CB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53FB7" w14:textId="3C26466B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7DF" w:rsidRPr="004D2344" w14:paraId="6AE34995" w14:textId="77777777" w:rsidTr="00B130E1">
        <w:trPr>
          <w:cantSplit/>
          <w:trHeight w:val="57"/>
        </w:trPr>
        <w:tc>
          <w:tcPr>
            <w:tcW w:w="2261" w:type="pct"/>
            <w:vAlign w:val="bottom"/>
            <w:hideMark/>
          </w:tcPr>
          <w:p w14:paraId="7771F64D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ขาดทุนสุทธิสำหรับงวดจากการดำเนินงานต่อเนื่อง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6A02D55E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09C0587C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4908AAD2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F3EA7" w14:textId="692F099A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D27DF" w:rsidRPr="004D2344" w14:paraId="55547178" w14:textId="77777777" w:rsidTr="00B130E1">
        <w:trPr>
          <w:cantSplit/>
        </w:trPr>
        <w:tc>
          <w:tcPr>
            <w:tcW w:w="2261" w:type="pct"/>
            <w:vAlign w:val="bottom"/>
          </w:tcPr>
          <w:p w14:paraId="2C8ACCD2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shd w:val="clear" w:color="auto" w:fill="FAFAFA"/>
            <w:vAlign w:val="bottom"/>
          </w:tcPr>
          <w:p w14:paraId="63E05925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30C8DDDF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20D2513C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49066" w14:textId="6C8E0E95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7DF" w:rsidRPr="004D2344" w14:paraId="3DF987C9" w14:textId="77777777" w:rsidTr="00B130E1">
        <w:trPr>
          <w:cantSplit/>
        </w:trPr>
        <w:tc>
          <w:tcPr>
            <w:tcW w:w="2261" w:type="pct"/>
            <w:vAlign w:val="bottom"/>
          </w:tcPr>
          <w:p w14:paraId="2391EF53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3096F7C1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2AAB6E39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</w:tcPr>
          <w:p w14:paraId="23D1393E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0DB042A6" w14:textId="3F831BE0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7DF" w:rsidRPr="004D2344" w14:paraId="1D89281E" w14:textId="77777777" w:rsidTr="00B130E1">
        <w:trPr>
          <w:cantSplit/>
        </w:trPr>
        <w:tc>
          <w:tcPr>
            <w:tcW w:w="2261" w:type="pct"/>
            <w:vAlign w:val="bottom"/>
            <w:hideMark/>
          </w:tcPr>
          <w:p w14:paraId="0ED05493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69493CB4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39AAB329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558B7C7A" w14:textId="77777777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64A809B4" w14:textId="2C8DC356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7DF" w:rsidRPr="004D2344" w14:paraId="4ADC1FDE" w14:textId="77777777" w:rsidTr="00B130E1">
        <w:trPr>
          <w:cantSplit/>
        </w:trPr>
        <w:tc>
          <w:tcPr>
            <w:tcW w:w="2261" w:type="pct"/>
            <w:vAlign w:val="bottom"/>
          </w:tcPr>
          <w:p w14:paraId="31D4C5B1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0D305" w14:textId="7896FA75" w:rsidR="00BD27DF" w:rsidRPr="004D2344" w:rsidRDefault="007A01C8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C37BC" w14:textId="76529EB2" w:rsidR="00BD27DF" w:rsidRPr="004D2344" w:rsidRDefault="00BD27DF" w:rsidP="00965A44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40C606CE" w14:textId="132B6EB0" w:rsidR="00BD27DF" w:rsidRPr="00772E01" w:rsidRDefault="00773C9D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32E19" w14:textId="4B29F672" w:rsidR="00BD27DF" w:rsidRPr="004D2344" w:rsidRDefault="007A01C8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BD27DF" w:rsidRPr="004D2344" w14:paraId="59189E22" w14:textId="77777777" w:rsidTr="00B130E1">
        <w:trPr>
          <w:cantSplit/>
        </w:trPr>
        <w:tc>
          <w:tcPr>
            <w:tcW w:w="2261" w:type="pct"/>
            <w:vAlign w:val="bottom"/>
          </w:tcPr>
          <w:p w14:paraId="79BF569F" w14:textId="77777777" w:rsidR="00BD27DF" w:rsidRPr="004D2344" w:rsidRDefault="00BD27DF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AFCD6" w14:textId="390EB919" w:rsidR="00BD27DF" w:rsidRPr="004D2344" w:rsidRDefault="007A01C8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7266F2" w14:textId="00EC5EA6" w:rsidR="00BD27DF" w:rsidRPr="004D2344" w:rsidRDefault="00BD27DF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3A59B" w14:textId="044219D4" w:rsidR="00BD27DF" w:rsidRPr="00772E01" w:rsidRDefault="00773C9D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43D84" w14:textId="53871D2C" w:rsidR="00BD27DF" w:rsidRPr="004D2344" w:rsidRDefault="007A01C8" w:rsidP="002E5F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BD27D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</w:tbl>
    <w:p w14:paraId="20341CC5" w14:textId="79695474" w:rsidR="008567D4" w:rsidRPr="004D2344" w:rsidRDefault="008567D4" w:rsidP="00037EC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67D4" w:rsidRPr="004D2344" w14:paraId="64515E94" w14:textId="77777777" w:rsidTr="00717E3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406AE4" w14:textId="584B9D64" w:rsidR="008567D4" w:rsidRPr="004D2344" w:rsidRDefault="007A01C8" w:rsidP="00717E3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567D4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567D4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  <w:r w:rsidR="008567D4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567D4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8567D4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8567D4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0A644FC" w14:textId="77777777" w:rsidR="008567D4" w:rsidRPr="004D2344" w:rsidRDefault="008567D4" w:rsidP="008567D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1" w:type="pct"/>
        <w:tblInd w:w="108" w:type="dxa"/>
        <w:tblLook w:val="04A0" w:firstRow="1" w:lastRow="0" w:firstColumn="1" w:lastColumn="0" w:noHBand="0" w:noVBand="1"/>
      </w:tblPr>
      <w:tblGrid>
        <w:gridCol w:w="4322"/>
        <w:gridCol w:w="1226"/>
        <w:gridCol w:w="1401"/>
        <w:gridCol w:w="1292"/>
        <w:gridCol w:w="1203"/>
      </w:tblGrid>
      <w:tr w:rsidR="00843E46" w:rsidRPr="004D2344" w14:paraId="2B20D5C4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413F625E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" w:name="OLE_LINK2"/>
          </w:p>
        </w:tc>
        <w:tc>
          <w:tcPr>
            <w:tcW w:w="271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234BD3" w14:textId="7685C3BE" w:rsidR="00843E46" w:rsidRPr="004D2344" w:rsidRDefault="00843E46" w:rsidP="00965A44">
            <w:pPr>
              <w:ind w:left="-37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965A44" w:rsidRPr="004D2344" w14:paraId="38B6D4EF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25B57A46" w14:textId="77777777" w:rsidR="00965A44" w:rsidRPr="004D2344" w:rsidRDefault="00965A44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19A4A" w14:textId="77777777" w:rsidR="00965A44" w:rsidRDefault="00965A44" w:rsidP="00965A44">
            <w:pPr>
              <w:ind w:left="-2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สถาบัน</w:t>
            </w:r>
          </w:p>
          <w:p w14:paraId="04BA3CE0" w14:textId="5F58B709" w:rsidR="00965A44" w:rsidRPr="004D2344" w:rsidRDefault="00965A44" w:rsidP="00965A44">
            <w:pPr>
              <w:ind w:left="-2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สอนภาษา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61A0B" w14:textId="0E1A16EF" w:rsidR="00965A44" w:rsidRDefault="00965A44" w:rsidP="00965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65A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ธุรกิจคาร์บอน</w:t>
            </w:r>
          </w:p>
          <w:p w14:paraId="0E4FEEC4" w14:textId="77777777" w:rsidR="00D85E7A" w:rsidRDefault="00965A44" w:rsidP="00965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เครดิต</w:t>
            </w:r>
          </w:p>
          <w:p w14:paraId="77BDFFD7" w14:textId="7988C08E" w:rsidR="00965A44" w:rsidRPr="004D2344" w:rsidRDefault="00965A44" w:rsidP="00965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ครบวงจร</w:t>
            </w: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2BBA8B01" w14:textId="7D830105" w:rsidR="00965A44" w:rsidRDefault="00965A44" w:rsidP="00965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ธุรกิจ</w:t>
            </w:r>
            <w:r w:rsidR="00E6792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</w:p>
          <w:p w14:paraId="36FA1FC2" w14:textId="2251579F" w:rsidR="00965A44" w:rsidRDefault="00E6792A" w:rsidP="00965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ดูแล</w:t>
            </w:r>
            <w:r w:rsidR="00965A4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สุขภาพ</w:t>
            </w:r>
          </w:p>
          <w:p w14:paraId="6740CCFF" w14:textId="1D00DB6A" w:rsidR="00965A44" w:rsidRPr="004D2344" w:rsidRDefault="00965A44" w:rsidP="00965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เชิง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Wellness</w:t>
            </w: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0CCA39" w14:textId="0BD94C28" w:rsidR="00965A44" w:rsidRPr="004D2344" w:rsidRDefault="00965A44" w:rsidP="00965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65A44" w:rsidRPr="004D2344" w14:paraId="3D4D2972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5913A1B3" w14:textId="77777777" w:rsidR="00965A44" w:rsidRPr="004D2344" w:rsidRDefault="00965A44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CA343" w14:textId="289FF602" w:rsidR="00965A44" w:rsidRPr="004D2344" w:rsidRDefault="00965A44" w:rsidP="00965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9041D8" w14:textId="694AF14A" w:rsidR="00965A44" w:rsidRPr="004D2344" w:rsidRDefault="00965A44" w:rsidP="00965A44">
            <w:pPr>
              <w:ind w:left="-2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198A72D" w14:textId="7B17800B" w:rsidR="00965A44" w:rsidRPr="004D2344" w:rsidRDefault="00965A44" w:rsidP="00965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3AC2B9" w14:textId="17A5AAD1" w:rsidR="00965A44" w:rsidRPr="004D2344" w:rsidRDefault="00965A44" w:rsidP="00965A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43E46" w:rsidRPr="004D2344" w14:paraId="51ED48B2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543BC604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E99AE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AA258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177DD363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2E6CE" w14:textId="48524715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4D2344" w14:paraId="047CC350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170AC908" w14:textId="40424EBB" w:rsidR="00843E46" w:rsidRPr="004D2344" w:rsidRDefault="00843E46" w:rsidP="00B130E1">
            <w:pPr>
              <w:spacing w:line="330" w:lineRule="exact"/>
              <w:ind w:left="-86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4D23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7A01C8" w:rsidRPr="007A01C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4D23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มีนาคม 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04AA3A75" w14:textId="77777777" w:rsidR="00843E46" w:rsidRPr="004D2344" w:rsidRDefault="00843E46" w:rsidP="00717E30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119153E7" w14:textId="77777777" w:rsidR="00843E46" w:rsidRPr="004D2344" w:rsidRDefault="00843E46" w:rsidP="00717E30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50565615" w14:textId="77777777" w:rsidR="00843E46" w:rsidRPr="004D2344" w:rsidRDefault="00843E46" w:rsidP="00717E30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F4C7DA4" w14:textId="51233FE0" w:rsidR="00843E46" w:rsidRPr="004D2344" w:rsidRDefault="00843E46" w:rsidP="00717E30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4D2344" w14:paraId="1A268163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415D9985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694E1FFB" w14:textId="1A25E42D" w:rsidR="00843E46" w:rsidRPr="004D2344" w:rsidRDefault="007A01C8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752DE1F5" w14:textId="6717A01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</w:tcPr>
          <w:p w14:paraId="4A40FF94" w14:textId="5512A975" w:rsidR="00843E46" w:rsidRPr="00772E01" w:rsidRDefault="00B13311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C4264EB" w14:textId="47E5C790" w:rsidR="00843E46" w:rsidRPr="004D2344" w:rsidRDefault="007A01C8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  <w:tr w:rsidR="00843E46" w:rsidRPr="004D2344" w14:paraId="17BD4794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523E69BD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D9BCA" w14:textId="744363E8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E4CBA" w14:textId="106573FE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29AA059" w14:textId="47FBD6A1" w:rsidR="00843E46" w:rsidRPr="004D2344" w:rsidRDefault="00B13311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26C31" w14:textId="7738654F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4D2344" w14:paraId="51267B16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536FBFF2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558CC" w14:textId="66868FB5" w:rsidR="00843E46" w:rsidRPr="004D2344" w:rsidRDefault="007A01C8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C6E23" w14:textId="1F1F7E63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15E32BD6" w14:textId="2365B243" w:rsidR="00843E46" w:rsidRPr="00772E01" w:rsidRDefault="00B13311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A2CD2" w14:textId="6D8BBDA6" w:rsidR="00843E46" w:rsidRPr="004D2344" w:rsidRDefault="007A01C8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843E46" w:rsidRPr="004D2344" w14:paraId="5C39190C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4C4CCC24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BEDCB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E743D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1E8F5D88" w14:textId="002CC9B0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E2CCA" w14:textId="47157DFE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4D2344" w14:paraId="32CDFC14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1582CF22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7CE535D4" w14:textId="67B4FF7F" w:rsidR="00843E46" w:rsidRPr="004D2344" w:rsidRDefault="00FD29B4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29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shd w:val="clear" w:color="auto" w:fill="auto"/>
            <w:vAlign w:val="bottom"/>
          </w:tcPr>
          <w:p w14:paraId="004F1189" w14:textId="29168B59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</w:tcPr>
          <w:p w14:paraId="1897B673" w14:textId="514214D1" w:rsidR="00843E46" w:rsidRPr="004D2344" w:rsidRDefault="00B13311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46070A2" w14:textId="0218BF24" w:rsidR="00843E46" w:rsidRPr="004D2344" w:rsidRDefault="00FD29B4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29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4D2344" w14:paraId="00120101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234C4B7B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17886778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66F627C8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013CC4AB" w14:textId="77777777" w:rsidR="00843E46" w:rsidRPr="00772E01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C60FE8C" w14:textId="6CDFF862" w:rsidR="00843E46" w:rsidRPr="004D2344" w:rsidRDefault="007A01C8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</w:tr>
      <w:tr w:rsidR="00843E46" w:rsidRPr="004D2344" w14:paraId="76B788CE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61D3827E" w14:textId="73F4290C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กำไรอื่น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0A41FEE8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20DCC9AC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39AF0B8D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1319896" w14:textId="3C2A96BB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4D2344" w14:paraId="4404ED6A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4DBD230F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75AD312E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1044B8CF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388D83BF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3772A3DC" w14:textId="3B4791AB" w:rsidR="00843E46" w:rsidRPr="004D2344" w:rsidRDefault="00FD29B4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29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FD29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4D2344" w14:paraId="5C285AFC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0C14C1B8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42096566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7D83D936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3FCF88A8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630E0AE" w14:textId="3B49009B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4D2344" w14:paraId="3B31BB3F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13376558" w14:textId="7BADFE1A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22522A92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4537EBF2" w14:textId="77777777" w:rsidR="00843E46" w:rsidRPr="004D2344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63FD4C8C" w14:textId="77777777" w:rsidR="00843E46" w:rsidRPr="00772E01" w:rsidRDefault="00843E46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D6372A4" w14:textId="226AE52E" w:rsidR="00843E46" w:rsidRPr="004D2344" w:rsidRDefault="007A01C8" w:rsidP="00717E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</w:tr>
      <w:tr w:rsidR="00843E46" w:rsidRPr="004D2344" w14:paraId="3364D841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28D72452" w14:textId="00E658E1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6099311C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6FFDD869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359DF567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8641ACB" w14:textId="698CED26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4D2344" w14:paraId="4C6781B6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7DE9262A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278D3C87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7057C741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290E182B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3FC00" w14:textId="12B8F79D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4D2344" w14:paraId="03EB269C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39E80ABE" w14:textId="110E7601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5922261E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0E1D39B3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56B2FE14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B319E" w14:textId="79C1720B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4D2344" w14:paraId="5593B423" w14:textId="77777777" w:rsidTr="00B130E1">
        <w:trPr>
          <w:cantSplit/>
          <w:trHeight w:val="57"/>
        </w:trPr>
        <w:tc>
          <w:tcPr>
            <w:tcW w:w="2288" w:type="pct"/>
            <w:shd w:val="clear" w:color="auto" w:fill="auto"/>
            <w:vAlign w:val="bottom"/>
            <w:hideMark/>
          </w:tcPr>
          <w:p w14:paraId="6F34E897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ขาดทุนสุทธิสำหรับงวดจากการดำเนินงานต่อเนื่อง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3551BD4F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1BD847C8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0418207C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69374" w14:textId="498AD7EF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43E46" w:rsidRPr="004D2344" w14:paraId="45A0C621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1E728B3E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658840EF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3730021E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00ADEF22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E04F3" w14:textId="2CA2E813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4D2344" w14:paraId="05DBC010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43DDB063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53A0DA1A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5CDC0331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55AC9500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F735047" w14:textId="2BBB90BE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4D2344" w14:paraId="1AC22E20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  <w:hideMark/>
          </w:tcPr>
          <w:p w14:paraId="2CDD62F2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649" w:type="pct"/>
            <w:shd w:val="clear" w:color="auto" w:fill="auto"/>
            <w:vAlign w:val="bottom"/>
          </w:tcPr>
          <w:p w14:paraId="0CB538BB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bottom"/>
          </w:tcPr>
          <w:p w14:paraId="1F4E256B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</w:tcPr>
          <w:p w14:paraId="33574BCF" w14:textId="77777777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3FE384A" w14:textId="58DD0D62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3E46" w:rsidRPr="004D2344" w14:paraId="2A38FB7B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267040CB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0F73C" w14:textId="430741F6" w:rsidR="00843E46" w:rsidRPr="004D2344" w:rsidRDefault="007A01C8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974BD" w14:textId="732C82B2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115D8EE" w14:textId="6F257263" w:rsidR="00843E46" w:rsidRPr="00772E01" w:rsidRDefault="00B13311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05C7D" w14:textId="7B617939" w:rsidR="00843E46" w:rsidRPr="004D2344" w:rsidRDefault="007A01C8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843E46" w:rsidRPr="004D2344" w14:paraId="3D6A5B9A" w14:textId="77777777" w:rsidTr="00B130E1">
        <w:trPr>
          <w:cantSplit/>
        </w:trPr>
        <w:tc>
          <w:tcPr>
            <w:tcW w:w="2288" w:type="pct"/>
            <w:shd w:val="clear" w:color="auto" w:fill="auto"/>
            <w:vAlign w:val="bottom"/>
          </w:tcPr>
          <w:p w14:paraId="67146FE1" w14:textId="77777777" w:rsidR="00843E46" w:rsidRPr="004D2344" w:rsidRDefault="00843E46" w:rsidP="00B130E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0223D" w14:textId="0914847E" w:rsidR="00843E46" w:rsidRPr="004D2344" w:rsidRDefault="007A01C8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E4C89" w14:textId="4A5EEBBB" w:rsidR="00843E46" w:rsidRPr="004D2344" w:rsidRDefault="00843E46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14:paraId="01762D15" w14:textId="0AA22DBD" w:rsidR="00843E46" w:rsidRPr="00772E01" w:rsidRDefault="00B13311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AFD76" w14:textId="3C5019ED" w:rsidR="00843E46" w:rsidRPr="004D2344" w:rsidRDefault="007A01C8" w:rsidP="006526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843E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bookmarkEnd w:id="2"/>
    </w:tbl>
    <w:p w14:paraId="34490494" w14:textId="77777777" w:rsidR="008567D4" w:rsidRPr="004D2344" w:rsidRDefault="008567D4" w:rsidP="008567D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5EC81EBC" w14:textId="187E6825" w:rsidR="008567D4" w:rsidRPr="004D2344" w:rsidRDefault="008567D4" w:rsidP="0011502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62EC91B7" w14:textId="289F175D" w:rsidR="00CE0AF9" w:rsidRPr="004D2344" w:rsidRDefault="00CE0AF9" w:rsidP="0011502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65C143" w14:textId="77777777" w:rsidR="006B344F" w:rsidRPr="004D2344" w:rsidRDefault="006B344F" w:rsidP="006B344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D23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4AB3E9E0" w14:textId="77777777" w:rsidR="006B344F" w:rsidRPr="004D2344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201B9A" w14:textId="259EE26C" w:rsidR="006B344F" w:rsidRPr="004D2344" w:rsidRDefault="006B344F" w:rsidP="006B34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4C3FF4B7" w14:textId="14C999D8" w:rsidR="002C088A" w:rsidRPr="004D2344" w:rsidRDefault="002C088A" w:rsidP="002C08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D1C297" w14:textId="151FA633" w:rsidR="002A24FE" w:rsidRPr="00B130E1" w:rsidRDefault="008567D4" w:rsidP="002C088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4FE" w:rsidRPr="00B130E1" w14:paraId="1A746079" w14:textId="77777777" w:rsidTr="00063E2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922E33D" w14:textId="50AE3C40" w:rsidR="002A24FE" w:rsidRPr="00B130E1" w:rsidRDefault="007A01C8" w:rsidP="00CD60A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110343318"/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A24FE" w:rsidRPr="00B130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4FE" w:rsidRPr="00B130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2A24FE" w:rsidRPr="00B130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</w:p>
        </w:tc>
      </w:tr>
      <w:bookmarkEnd w:id="3"/>
    </w:tbl>
    <w:p w14:paraId="7DA5B61B" w14:textId="77777777" w:rsidR="002A24FE" w:rsidRPr="00B130E1" w:rsidRDefault="002A24FE" w:rsidP="00AB2A28">
      <w:pPr>
        <w:ind w:left="9"/>
        <w:rPr>
          <w:rFonts w:ascii="Browallia New" w:hAnsi="Browallia New" w:cs="Browallia New"/>
          <w:sz w:val="26"/>
          <w:szCs w:val="26"/>
        </w:rPr>
      </w:pPr>
    </w:p>
    <w:p w14:paraId="594813D5" w14:textId="0CA3D177" w:rsidR="002A24FE" w:rsidRPr="00B130E1" w:rsidRDefault="002A24FE" w:rsidP="00AB2A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B130E1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03A78BBD" w14:textId="77777777" w:rsidR="00436A34" w:rsidRPr="00B130E1" w:rsidRDefault="00436A34" w:rsidP="00AB2A2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865"/>
        <w:gridCol w:w="922"/>
        <w:gridCol w:w="922"/>
        <w:gridCol w:w="922"/>
        <w:gridCol w:w="922"/>
        <w:gridCol w:w="922"/>
        <w:gridCol w:w="922"/>
        <w:gridCol w:w="922"/>
      </w:tblGrid>
      <w:tr w:rsidR="00855278" w:rsidRPr="004D2344" w14:paraId="3C97894A" w14:textId="77777777" w:rsidTr="00E652B2">
        <w:trPr>
          <w:tblHeader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1DACC" w14:textId="77777777" w:rsidR="00855278" w:rsidRPr="004D2344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319" w:type="dxa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388E6" w14:textId="77777777" w:rsidR="00855278" w:rsidRPr="004D2344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D23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55278" w:rsidRPr="004D2344" w14:paraId="7397963A" w14:textId="77777777" w:rsidTr="00E652B2">
        <w:trPr>
          <w:tblHeader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BC65" w14:textId="77777777" w:rsidR="00855278" w:rsidRPr="004D2344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8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9A3760" w14:textId="26B62854" w:rsidR="00855278" w:rsidRPr="004D2344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23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7A01C8" w:rsidRPr="007A01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4B18B1" w14:textId="143508BA" w:rsidR="00855278" w:rsidRPr="004D2344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23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7A01C8" w:rsidRPr="007A01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FF2EB2" w14:textId="7B385D63" w:rsidR="00855278" w:rsidRPr="004D2344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D23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7A01C8" w:rsidRPr="007A01C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4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AF27D2" w14:textId="77777777" w:rsidR="00855278" w:rsidRPr="004D2344" w:rsidRDefault="00855278" w:rsidP="00CA00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D234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375AB" w:rsidRPr="004D2344" w14:paraId="2221B465" w14:textId="77777777" w:rsidTr="00E652B2">
        <w:trPr>
          <w:tblHeader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B217D" w14:textId="77777777" w:rsidR="001375AB" w:rsidRPr="004D2344" w:rsidRDefault="001375AB" w:rsidP="001375AB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F079F9" w14:textId="54654BCC" w:rsidR="001375AB" w:rsidRPr="004D2344" w:rsidRDefault="007A01C8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7A01C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1375AB"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841CD3" w14:textId="70AB30D0" w:rsidR="001375AB" w:rsidRPr="004D2344" w:rsidRDefault="007A01C8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7A01C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1375AB"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1375AB"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529C8C" w14:textId="2E8DC143" w:rsidR="001375AB" w:rsidRPr="004D2344" w:rsidRDefault="007A01C8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7A01C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1375AB"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4C9527" w14:textId="0BCC95F9" w:rsidR="001375AB" w:rsidRPr="004D2344" w:rsidRDefault="007A01C8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7A01C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1375AB"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1375AB"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02E166" w14:textId="6238ED71" w:rsidR="001375AB" w:rsidRPr="004D2344" w:rsidRDefault="007A01C8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7A01C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1375AB"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8DAC91" w14:textId="5C0D9A76" w:rsidR="001375AB" w:rsidRPr="004D2344" w:rsidRDefault="007A01C8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7A01C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1375AB"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1375AB"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221E73" w14:textId="35FFF5B8" w:rsidR="001375AB" w:rsidRPr="004D2344" w:rsidRDefault="007A01C8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7A01C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1375AB"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F71D0A" w14:textId="1F6C3EA1" w:rsidR="001375AB" w:rsidRPr="004D2344" w:rsidRDefault="007A01C8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</w:pPr>
            <w:r w:rsidRPr="007A01C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31</w:t>
            </w:r>
            <w:r w:rsidR="001375AB"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 xml:space="preserve"> </w:t>
            </w:r>
            <w:r w:rsidR="001375AB"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>ธันวาคม</w:t>
            </w:r>
          </w:p>
        </w:tc>
      </w:tr>
      <w:tr w:rsidR="001375AB" w:rsidRPr="004D2344" w14:paraId="6AE1A61B" w14:textId="77777777" w:rsidTr="00E652B2">
        <w:trPr>
          <w:tblHeader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23D2B" w14:textId="77777777" w:rsidR="001375AB" w:rsidRPr="004D2344" w:rsidRDefault="001375AB" w:rsidP="001375AB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15020" w14:textId="41368BC7" w:rsidR="001375AB" w:rsidRPr="004D2344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7A01C8" w:rsidRPr="007A01C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B8343" w14:textId="7D6F9ECE" w:rsidR="001375AB" w:rsidRPr="004D2344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7A01C8" w:rsidRPr="007A01C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7958E" w14:textId="39348117" w:rsidR="001375AB" w:rsidRPr="004D2344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7A01C8" w:rsidRPr="007A01C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37DD" w14:textId="47FA921F" w:rsidR="001375AB" w:rsidRPr="004D2344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7A01C8" w:rsidRPr="007A01C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8D382" w14:textId="13BA2D47" w:rsidR="001375AB" w:rsidRPr="004D2344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7A01C8" w:rsidRPr="007A01C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6DADF" w14:textId="6E82E5FC" w:rsidR="001375AB" w:rsidRPr="004D2344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7A01C8" w:rsidRPr="007A01C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78323" w14:textId="5D2B8A19" w:rsidR="001375AB" w:rsidRPr="004D2344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7A01C8" w:rsidRPr="007A01C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EC5A9" w14:textId="2A7C6E87" w:rsidR="001375AB" w:rsidRPr="004D2344" w:rsidRDefault="001375AB" w:rsidP="001375AB">
            <w:pPr>
              <w:pStyle w:val="Heading6"/>
              <w:spacing w:before="0" w:after="0"/>
              <w:ind w:left="-43" w:right="-72"/>
              <w:jc w:val="right"/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</w:pPr>
            <w:r w:rsidRPr="004D2344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7A01C8" w:rsidRPr="007A01C8">
              <w:rPr>
                <w:rFonts w:ascii="Browallia New" w:eastAsia="MS Mincho" w:hAnsi="Browallia New" w:cs="Browallia New"/>
                <w:b/>
                <w:bCs/>
                <w:i w:val="0"/>
                <w:iCs w:val="0"/>
                <w:sz w:val="22"/>
                <w:szCs w:val="22"/>
              </w:rPr>
              <w:t>2565</w:t>
            </w:r>
          </w:p>
        </w:tc>
      </w:tr>
      <w:tr w:rsidR="00855278" w:rsidRPr="004D2344" w14:paraId="4EE6FE64" w14:textId="77777777" w:rsidTr="00E652B2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E3F1C" w14:textId="77777777" w:rsidR="00855278" w:rsidRPr="004D2344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0530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4D2344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BF18E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4D2344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EBCBC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4D2344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B6491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4D2344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DFA92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4D2344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A276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4D2344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402A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4D2344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D670B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  <w:r w:rsidRPr="004D2344">
              <w:rPr>
                <w:rFonts w:ascii="Browallia New" w:eastAsia="MS Mincho" w:hAnsi="Browallia New" w:cs="Browallia New"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855278" w:rsidRPr="004D2344" w14:paraId="4AAC7D36" w14:textId="77777777" w:rsidTr="00E652B2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A23AA" w14:textId="77777777" w:rsidR="00855278" w:rsidRPr="004D2344" w:rsidRDefault="00855278" w:rsidP="00CA00C3">
            <w:pPr>
              <w:ind w:left="29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F6E25D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56C6B4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11B4B8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4EBBB4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3BF76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54C7E4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854E3E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78740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55278" w:rsidRPr="004D2344" w14:paraId="21D63C5D" w14:textId="77777777" w:rsidTr="00E652B2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C6E16" w14:textId="7CF8956A" w:rsidR="00855278" w:rsidRPr="004D2344" w:rsidRDefault="00855278" w:rsidP="00CA00C3">
            <w:pPr>
              <w:ind w:left="29" w:right="-72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สินทรัพย์</w:t>
            </w:r>
            <w:r w:rsidR="00E36418" w:rsidRPr="004D234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ทางการเงิน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82A4B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B5318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F7D03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BA5E6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818D0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C9623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8ADDB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28F0A" w14:textId="77777777" w:rsidR="00855278" w:rsidRPr="004D2344" w:rsidRDefault="00855278" w:rsidP="00CA00C3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44556" w:rsidRPr="004D2344" w14:paraId="3254E91A" w14:textId="77777777" w:rsidTr="00E652B2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865F1" w14:textId="77777777" w:rsidR="00C44556" w:rsidRPr="004D2344" w:rsidRDefault="00C44556" w:rsidP="00C44556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bookmarkStart w:id="4" w:name="_Hlk134215716"/>
            <w:r w:rsidRPr="004D234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สินทรัพย์ทางการเงินที่วัด</w:t>
            </w:r>
          </w:p>
          <w:bookmarkEnd w:id="4"/>
          <w:p w14:paraId="4C8B84E0" w14:textId="77777777" w:rsidR="00C44556" w:rsidRPr="004D2344" w:rsidRDefault="00C44556" w:rsidP="00C44556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</w:t>
            </w:r>
            <w:bookmarkStart w:id="5" w:name="_Hlk134215728"/>
            <w:r w:rsidRPr="004D234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มูลค่าด้วยมูลค่ายุติธรรม</w:t>
            </w:r>
            <w:bookmarkEnd w:id="5"/>
          </w:p>
          <w:p w14:paraId="73098736" w14:textId="3DCE7FFB" w:rsidR="00C44556" w:rsidRPr="004D2344" w:rsidRDefault="00C44556" w:rsidP="00C44556">
            <w:pPr>
              <w:ind w:left="29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</w:t>
            </w:r>
            <w:bookmarkStart w:id="6" w:name="_Hlk134215738"/>
            <w:r w:rsidRPr="004D234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>ผ่านกำไรขาดทุนเบ็ดเสร็จอื่น</w:t>
            </w:r>
            <w:bookmarkEnd w:id="6"/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52571" w14:textId="77777777" w:rsidR="00C44556" w:rsidRPr="004D2344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A3F96" w14:textId="77777777" w:rsidR="00C44556" w:rsidRPr="004D2344" w:rsidRDefault="00C44556" w:rsidP="00C44556">
            <w:pPr>
              <w:ind w:left="-43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627AD" w14:textId="77777777" w:rsidR="00C44556" w:rsidRPr="004D2344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CC494" w14:textId="77777777" w:rsidR="00C44556" w:rsidRPr="004D2344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E4C76" w14:textId="77777777" w:rsidR="00C44556" w:rsidRPr="004D2344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83DE1" w14:textId="77777777" w:rsidR="00C44556" w:rsidRPr="004D2344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ADA0B" w14:textId="77777777" w:rsidR="00C44556" w:rsidRPr="004D2344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BDB32" w14:textId="77777777" w:rsidR="00C44556" w:rsidRPr="004D2344" w:rsidRDefault="00C44556" w:rsidP="00C44556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9554B9" w:rsidRPr="004D2344" w14:paraId="0B31B3D9" w14:textId="77777777" w:rsidTr="00E652B2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F5F69" w14:textId="77777777" w:rsidR="009554B9" w:rsidRPr="004D2344" w:rsidRDefault="009554B9" w:rsidP="009554B9">
            <w:pPr>
              <w:ind w:left="29" w:right="-72"/>
              <w:jc w:val="left"/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  <w:t xml:space="preserve">   - </w:t>
            </w:r>
            <w:r w:rsidRPr="004D2344">
              <w:rPr>
                <w:rFonts w:ascii="Browallia New" w:eastAsia="Times New Roman" w:hAnsi="Browallia New" w:cs="Browallia New"/>
                <w:spacing w:val="-6"/>
                <w:sz w:val="22"/>
                <w:szCs w:val="22"/>
                <w:cs/>
                <w:lang w:eastAsia="en-GB"/>
              </w:rPr>
              <w:t>ตราสารทุนที่ไม่ได้จดทะเบียน</w:t>
            </w:r>
          </w:p>
          <w:p w14:paraId="777C3E98" w14:textId="77777777" w:rsidR="009554B9" w:rsidRPr="004D2344" w:rsidRDefault="009554B9" w:rsidP="009554B9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2"/>
                <w:szCs w:val="22"/>
                <w:cs/>
                <w:lang w:eastAsia="en-GB"/>
              </w:rPr>
              <w:t xml:space="preserve">     ในตลาดหลักทรัพย์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0BBCB" w14:textId="7948AF59" w:rsidR="009554B9" w:rsidRPr="004D2344" w:rsidRDefault="009554B9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234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E05A2" w14:textId="429E3747" w:rsidR="009554B9" w:rsidRPr="004D2344" w:rsidRDefault="009554B9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234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E70DF" w14:textId="1291AA8D" w:rsidR="009554B9" w:rsidRPr="004D2344" w:rsidRDefault="009554B9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234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C6967" w14:textId="0DB89BCE" w:rsidR="009554B9" w:rsidRPr="004D2344" w:rsidRDefault="009554B9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D234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9A67B" w14:textId="2405F48E" w:rsidR="009554B9" w:rsidRPr="004D2344" w:rsidRDefault="007A01C8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A01C8">
              <w:rPr>
                <w:rFonts w:ascii="Browallia New" w:eastAsia="Arial Unicode MS" w:hAnsi="Browallia New" w:cs="Browallia New"/>
                <w:sz w:val="22"/>
                <w:szCs w:val="22"/>
              </w:rPr>
              <w:t>313</w:t>
            </w:r>
            <w:r w:rsidR="009554B9" w:rsidRPr="004D23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A01C8">
              <w:rPr>
                <w:rFonts w:ascii="Browallia New" w:eastAsia="Arial Unicode MS" w:hAnsi="Browallia New" w:cs="Browallia New"/>
                <w:sz w:val="22"/>
                <w:szCs w:val="22"/>
              </w:rPr>
              <w:t>350</w:t>
            </w:r>
            <w:r w:rsidR="009554B9" w:rsidRPr="004D23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A01C8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97B00" w14:textId="401A4534" w:rsidR="009554B9" w:rsidRPr="004D2344" w:rsidRDefault="007A01C8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A01C8">
              <w:rPr>
                <w:rFonts w:ascii="Browallia New" w:eastAsia="Arial Unicode MS" w:hAnsi="Browallia New" w:cs="Browallia New"/>
                <w:sz w:val="22"/>
                <w:szCs w:val="22"/>
              </w:rPr>
              <w:t>313</w:t>
            </w:r>
            <w:r w:rsidR="009554B9" w:rsidRPr="004D23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A01C8">
              <w:rPr>
                <w:rFonts w:ascii="Browallia New" w:eastAsia="Arial Unicode MS" w:hAnsi="Browallia New" w:cs="Browallia New"/>
                <w:sz w:val="22"/>
                <w:szCs w:val="22"/>
              </w:rPr>
              <w:t>350</w:t>
            </w:r>
            <w:r w:rsidR="009554B9" w:rsidRPr="004D23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A01C8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4F45E" w14:textId="3504EA74" w:rsidR="009554B9" w:rsidRPr="004D2344" w:rsidRDefault="007A01C8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A01C8">
              <w:rPr>
                <w:rFonts w:ascii="Browallia New" w:eastAsia="Arial Unicode MS" w:hAnsi="Browallia New" w:cs="Browallia New"/>
                <w:sz w:val="22"/>
                <w:szCs w:val="22"/>
              </w:rPr>
              <w:t>313</w:t>
            </w:r>
            <w:r w:rsidR="009554B9" w:rsidRPr="004D23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A01C8">
              <w:rPr>
                <w:rFonts w:ascii="Browallia New" w:eastAsia="Arial Unicode MS" w:hAnsi="Browallia New" w:cs="Browallia New"/>
                <w:sz w:val="22"/>
                <w:szCs w:val="22"/>
              </w:rPr>
              <w:t>350</w:t>
            </w:r>
            <w:r w:rsidR="009554B9" w:rsidRPr="004D23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A01C8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69BBE" w14:textId="4879A445" w:rsidR="009554B9" w:rsidRPr="004D2344" w:rsidRDefault="007A01C8" w:rsidP="009554B9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A01C8">
              <w:rPr>
                <w:rFonts w:ascii="Browallia New" w:eastAsia="Arial Unicode MS" w:hAnsi="Browallia New" w:cs="Browallia New"/>
                <w:sz w:val="22"/>
                <w:szCs w:val="22"/>
              </w:rPr>
              <w:t>313</w:t>
            </w:r>
            <w:r w:rsidR="009554B9" w:rsidRPr="004D23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A01C8">
              <w:rPr>
                <w:rFonts w:ascii="Browallia New" w:eastAsia="Arial Unicode MS" w:hAnsi="Browallia New" w:cs="Browallia New"/>
                <w:sz w:val="22"/>
                <w:szCs w:val="22"/>
              </w:rPr>
              <w:t>350</w:t>
            </w:r>
            <w:r w:rsidR="009554B9" w:rsidRPr="004D234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A01C8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</w:tr>
    </w:tbl>
    <w:p w14:paraId="1DD9EE65" w14:textId="77777777" w:rsidR="00470C54" w:rsidRPr="00B130E1" w:rsidRDefault="00470C54" w:rsidP="006235E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bookmarkStart w:id="7" w:name="_Hlk110330566"/>
    </w:p>
    <w:bookmarkEnd w:id="7"/>
    <w:p w14:paraId="4B87B5C1" w14:textId="6E2190D4" w:rsidR="00487ED1" w:rsidRPr="00B130E1" w:rsidRDefault="00470C54" w:rsidP="00F4313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30E1">
        <w:rPr>
          <w:rFonts w:ascii="Browallia New" w:hAnsi="Browallia New" w:cs="Browallia New"/>
          <w:sz w:val="26"/>
          <w:szCs w:val="26"/>
          <w:cs/>
        </w:rPr>
        <w:t>ไม่มีการเปลี่ยนแปลง</w:t>
      </w:r>
      <w:r w:rsidRPr="00B130E1">
        <w:rPr>
          <w:rFonts w:ascii="Browallia New" w:hAnsi="Browallia New" w:cs="Browallia New" w:hint="cs"/>
          <w:sz w:val="26"/>
          <w:szCs w:val="26"/>
          <w:cs/>
        </w:rPr>
        <w:t>มูลค่ายุติธรรมของ</w:t>
      </w:r>
      <w:r w:rsidRPr="00B130E1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ในระหว่างงวดสามเดือนสิ้นสุดวันที่ </w:t>
      </w:r>
      <w:r w:rsidR="007A01C8" w:rsidRPr="007A01C8">
        <w:rPr>
          <w:rFonts w:ascii="Browallia New" w:hAnsi="Browallia New" w:cs="Browallia New"/>
          <w:sz w:val="26"/>
          <w:szCs w:val="26"/>
        </w:rPr>
        <w:t>31</w:t>
      </w:r>
      <w:r w:rsidRPr="00B130E1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7A01C8" w:rsidRPr="007A01C8">
        <w:rPr>
          <w:rFonts w:ascii="Browallia New" w:hAnsi="Browallia New" w:cs="Browallia New"/>
          <w:sz w:val="26"/>
          <w:szCs w:val="26"/>
        </w:rPr>
        <w:t>2566</w:t>
      </w:r>
    </w:p>
    <w:p w14:paraId="63733426" w14:textId="0F16291E" w:rsidR="00F43137" w:rsidRPr="00B130E1" w:rsidRDefault="00F43137" w:rsidP="00F4313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BF8289" w14:textId="3BC5E1CD" w:rsidR="00F15277" w:rsidRPr="00B130E1" w:rsidRDefault="00704677" w:rsidP="00F1527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30E1">
        <w:rPr>
          <w:rFonts w:ascii="Browallia New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7A01C8" w:rsidRPr="007A01C8">
        <w:rPr>
          <w:rFonts w:ascii="Browallia New" w:hAnsi="Browallia New" w:cs="Browallia New"/>
          <w:sz w:val="26"/>
          <w:szCs w:val="26"/>
        </w:rPr>
        <w:t>3</w:t>
      </w:r>
    </w:p>
    <w:p w14:paraId="6FED617D" w14:textId="77777777" w:rsidR="0071129F" w:rsidRPr="00B130E1" w:rsidRDefault="0071129F" w:rsidP="00F152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1928"/>
        <w:gridCol w:w="2426"/>
        <w:gridCol w:w="1974"/>
      </w:tblGrid>
      <w:tr w:rsidR="0071129F" w:rsidRPr="004D2344" w14:paraId="724CA0B3" w14:textId="77777777" w:rsidTr="00A71D40"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AFF9" w14:textId="77777777" w:rsidR="0071129F" w:rsidRPr="004D2344" w:rsidRDefault="0071129F" w:rsidP="003E172C">
            <w:pPr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DB85A" w14:textId="77777777" w:rsidR="0071129F" w:rsidRPr="004D2344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626D1" w14:textId="77777777" w:rsidR="0071129F" w:rsidRPr="004D2344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ข้อมูลที่ไม่</w:t>
            </w:r>
          </w:p>
        </w:tc>
        <w:tc>
          <w:tcPr>
            <w:tcW w:w="10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FCC3" w14:textId="77777777" w:rsidR="0071129F" w:rsidRPr="004D2344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ช่วงของข้อมูล</w:t>
            </w:r>
          </w:p>
        </w:tc>
      </w:tr>
      <w:tr w:rsidR="0071129F" w:rsidRPr="004D2344" w14:paraId="22E53EF5" w14:textId="77777777" w:rsidTr="00A71D40">
        <w:tc>
          <w:tcPr>
            <w:tcW w:w="1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DE765" w14:textId="77777777" w:rsidR="0071129F" w:rsidRPr="004D2344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คำอธิบาย</w:t>
            </w: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2C49E" w14:textId="4CCC7162" w:rsidR="0071129F" w:rsidRPr="004D2344" w:rsidRDefault="007A01C8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1375AB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มีนาคม</w:t>
            </w:r>
            <w:r w:rsidR="00633DF5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71129F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D9A59" w14:textId="77777777" w:rsidR="0071129F" w:rsidRPr="004D2344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สามารถสังเกตได้</w:t>
            </w:r>
          </w:p>
        </w:tc>
        <w:tc>
          <w:tcPr>
            <w:tcW w:w="10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091B" w14:textId="77777777" w:rsidR="0071129F" w:rsidRPr="004D2344" w:rsidRDefault="0071129F" w:rsidP="003E172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1129F" w:rsidRPr="004D2344" w14:paraId="3DEB2C7B" w14:textId="77777777" w:rsidTr="00A71D40">
        <w:trPr>
          <w:trHeight w:val="305"/>
        </w:trPr>
        <w:tc>
          <w:tcPr>
            <w:tcW w:w="1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CF0EE" w14:textId="77777777" w:rsidR="0071129F" w:rsidRPr="004D2344" w:rsidRDefault="0071129F" w:rsidP="003E172C">
            <w:pPr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3AF95" w14:textId="77777777" w:rsidR="0071129F" w:rsidRPr="004D2344" w:rsidRDefault="0071129F" w:rsidP="003E17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3A7CA" w14:textId="77777777" w:rsidR="0071129F" w:rsidRPr="004D2344" w:rsidRDefault="0071129F" w:rsidP="003E172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8E739" w14:textId="77777777" w:rsidR="0071129F" w:rsidRPr="004D2344" w:rsidRDefault="0071129F" w:rsidP="003E172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1129F" w:rsidRPr="004D2344" w14:paraId="27486934" w14:textId="77777777" w:rsidTr="00A71D40">
        <w:trPr>
          <w:trHeight w:val="64"/>
        </w:trPr>
        <w:tc>
          <w:tcPr>
            <w:tcW w:w="1653" w:type="pct"/>
            <w:shd w:val="clear" w:color="auto" w:fill="auto"/>
            <w:vAlign w:val="center"/>
          </w:tcPr>
          <w:p w14:paraId="4541A1C8" w14:textId="5BBFDB19" w:rsidR="0071129F" w:rsidRPr="004D2344" w:rsidRDefault="0071129F" w:rsidP="00A71D40">
            <w:pPr>
              <w:tabs>
                <w:tab w:val="left" w:pos="157"/>
              </w:tabs>
              <w:ind w:left="157" w:right="-72" w:hanging="243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สิ่งตอบแทนที่คาดว่า</w:t>
            </w:r>
            <w:r w:rsidR="00A71D40" w:rsidRPr="004D23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จะได้รับ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จากการขาย</w:t>
            </w:r>
            <w:r w:rsidR="00A71D40" w:rsidRPr="004D23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เงินลงทุน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ในตราสา</w:t>
            </w:r>
            <w:r w:rsidR="00A71D40" w:rsidRPr="004D23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ทุนที่ไม่อยู่</w:t>
            </w:r>
            <w:r w:rsidR="00A71D40" w:rsidRPr="004D23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br/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ในความต้องการของตลาด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01E84F33" w14:textId="385A4945" w:rsidR="0071129F" w:rsidRPr="004D2344" w:rsidRDefault="007A01C8" w:rsidP="003E172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313</w:t>
            </w:r>
            <w:r w:rsidR="00B8606C" w:rsidRPr="004D234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350</w:t>
            </w:r>
            <w:r w:rsidR="00B8606C" w:rsidRPr="004D234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83" w:type="pct"/>
            <w:shd w:val="clear" w:color="auto" w:fill="FAFAFA"/>
            <w:vAlign w:val="bottom"/>
          </w:tcPr>
          <w:p w14:paraId="69931307" w14:textId="7FAEF8BA" w:rsidR="0071129F" w:rsidRPr="004D2344" w:rsidRDefault="00B8606C" w:rsidP="0071129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045" w:type="pct"/>
            <w:shd w:val="clear" w:color="auto" w:fill="FAFAFA"/>
            <w:vAlign w:val="bottom"/>
          </w:tcPr>
          <w:p w14:paraId="4A4DD746" w14:textId="6FE9E994" w:rsidR="0071129F" w:rsidRPr="004D2344" w:rsidRDefault="00B8606C" w:rsidP="003E172C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</w:t>
            </w:r>
            <w:r w:rsidRPr="004D234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.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</w:p>
        </w:tc>
      </w:tr>
    </w:tbl>
    <w:p w14:paraId="4441B7DC" w14:textId="458AF9F1" w:rsidR="00A80A68" w:rsidRPr="004D2344" w:rsidRDefault="00A80A68" w:rsidP="00F152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4BAA93" w14:textId="1AAA412E" w:rsidR="00704677" w:rsidRPr="004D2344" w:rsidRDefault="00F02DDF" w:rsidP="00F152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D2344">
        <w:rPr>
          <w:rFonts w:ascii="Browallia New" w:hAnsi="Browallia New" w:cs="Browallia New"/>
          <w:spacing w:val="-4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ความสัมพันธ์ของข้อมูลที่ไม่สามารถสังเกตได้กับมูลค่ายุติธรรมแสดงดังต่อไปนี้:</w:t>
      </w:r>
    </w:p>
    <w:p w14:paraId="520BCF14" w14:textId="2A140EF4" w:rsidR="00435E2B" w:rsidRPr="004D2344" w:rsidRDefault="00435E2B" w:rsidP="00F1527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886" w:type="pct"/>
        <w:tblInd w:w="108" w:type="dxa"/>
        <w:tblLook w:val="04A0" w:firstRow="1" w:lastRow="0" w:firstColumn="1" w:lastColumn="0" w:noHBand="0" w:noVBand="1"/>
      </w:tblPr>
      <w:tblGrid>
        <w:gridCol w:w="2520"/>
        <w:gridCol w:w="1802"/>
        <w:gridCol w:w="1529"/>
        <w:gridCol w:w="1789"/>
        <w:gridCol w:w="1804"/>
        <w:gridCol w:w="9"/>
      </w:tblGrid>
      <w:tr w:rsidR="00435E2B" w:rsidRPr="004D2344" w14:paraId="02252BB4" w14:textId="77777777" w:rsidTr="00063E23">
        <w:trPr>
          <w:gridAfter w:val="1"/>
          <w:wAfter w:w="5" w:type="pct"/>
          <w:trHeight w:val="90"/>
        </w:trPr>
        <w:tc>
          <w:tcPr>
            <w:tcW w:w="1333" w:type="pct"/>
          </w:tcPr>
          <w:p w14:paraId="205105C4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53" w:type="pct"/>
            <w:vAlign w:val="bottom"/>
          </w:tcPr>
          <w:p w14:paraId="5F56EC72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B9ACC1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435E2B" w:rsidRPr="004D2344" w14:paraId="0444D953" w14:textId="77777777" w:rsidTr="0071129F">
        <w:trPr>
          <w:trHeight w:val="90"/>
        </w:trPr>
        <w:tc>
          <w:tcPr>
            <w:tcW w:w="1333" w:type="pct"/>
          </w:tcPr>
          <w:p w14:paraId="670A45B8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53" w:type="pct"/>
            <w:vAlign w:val="bottom"/>
          </w:tcPr>
          <w:p w14:paraId="10219FEE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9" w:type="pct"/>
            <w:vAlign w:val="bottom"/>
          </w:tcPr>
          <w:p w14:paraId="75013025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46" w:type="pct"/>
            <w:vAlign w:val="bottom"/>
          </w:tcPr>
          <w:p w14:paraId="49A0EE9B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959" w:type="pct"/>
            <w:gridSpan w:val="2"/>
            <w:vAlign w:val="bottom"/>
          </w:tcPr>
          <w:p w14:paraId="3DEE9131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</w:tc>
      </w:tr>
      <w:tr w:rsidR="00435E2B" w:rsidRPr="004D2344" w14:paraId="43E4C6CB" w14:textId="77777777" w:rsidTr="0071129F">
        <w:trPr>
          <w:trHeight w:val="80"/>
        </w:trPr>
        <w:tc>
          <w:tcPr>
            <w:tcW w:w="1333" w:type="pct"/>
          </w:tcPr>
          <w:p w14:paraId="6051F46E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53" w:type="pct"/>
            <w:vAlign w:val="bottom"/>
          </w:tcPr>
          <w:p w14:paraId="431B1167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  <w:hideMark/>
          </w:tcPr>
          <w:p w14:paraId="00777669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vAlign w:val="bottom"/>
            <w:hideMark/>
          </w:tcPr>
          <w:p w14:paraId="02065365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959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7B9F47A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435E2B" w:rsidRPr="004D2344" w14:paraId="353CD89C" w14:textId="77777777" w:rsidTr="0071129F">
        <w:trPr>
          <w:trHeight w:val="60"/>
        </w:trPr>
        <w:tc>
          <w:tcPr>
            <w:tcW w:w="1333" w:type="pct"/>
          </w:tcPr>
          <w:p w14:paraId="3AAB3C81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vAlign w:val="bottom"/>
          </w:tcPr>
          <w:p w14:paraId="563CE3C6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FB04A2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DB5A9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9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EE325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35E2B" w:rsidRPr="004D2344" w14:paraId="142E43B6" w14:textId="77777777" w:rsidTr="0071129F">
        <w:trPr>
          <w:trHeight w:val="60"/>
        </w:trPr>
        <w:tc>
          <w:tcPr>
            <w:tcW w:w="1333" w:type="pct"/>
          </w:tcPr>
          <w:p w14:paraId="7A4EAE29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ตราสารทุนไม่จดทะเบียน</w:t>
            </w:r>
          </w:p>
        </w:tc>
        <w:tc>
          <w:tcPr>
            <w:tcW w:w="953" w:type="pct"/>
            <w:hideMark/>
          </w:tcPr>
          <w:p w14:paraId="377C64C3" w14:textId="77777777" w:rsidR="00435E2B" w:rsidRPr="004D2344" w:rsidRDefault="00435E2B" w:rsidP="00063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09" w:type="pct"/>
            <w:shd w:val="clear" w:color="auto" w:fill="FAFAFA"/>
          </w:tcPr>
          <w:p w14:paraId="3A326F12" w14:textId="1383FB7F" w:rsidR="00435E2B" w:rsidRPr="004D2344" w:rsidRDefault="003454E6" w:rsidP="004C2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946" w:type="pct"/>
            <w:shd w:val="clear" w:color="auto" w:fill="FAFAFA"/>
          </w:tcPr>
          <w:p w14:paraId="3BDBE466" w14:textId="15D099F1" w:rsidR="00435E2B" w:rsidRPr="004D2344" w:rsidRDefault="003454E6" w:rsidP="004C2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ลดลง ร้อยละ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Pr="004D234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.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</w:t>
            </w:r>
          </w:p>
        </w:tc>
        <w:tc>
          <w:tcPr>
            <w:tcW w:w="959" w:type="pct"/>
            <w:gridSpan w:val="2"/>
            <w:shd w:val="clear" w:color="auto" w:fill="FAFAFA"/>
          </w:tcPr>
          <w:p w14:paraId="7DD5F53E" w14:textId="03A10B50" w:rsidR="00435E2B" w:rsidRPr="004D2344" w:rsidRDefault="003454E6" w:rsidP="004C20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 ร้อยละ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</w:t>
            </w:r>
            <w:r w:rsidRPr="004D234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.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</w:t>
            </w:r>
          </w:p>
        </w:tc>
      </w:tr>
    </w:tbl>
    <w:p w14:paraId="5A51C565" w14:textId="77777777" w:rsidR="0007364D" w:rsidRPr="004D2344" w:rsidRDefault="0007364D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361580" w14:textId="77777777" w:rsidR="00B130E1" w:rsidRDefault="00B130E1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30E1" w:rsidRPr="004D2344" w14:paraId="62A0EC62" w14:textId="77777777" w:rsidTr="00A23DD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FA0510" w14:textId="5923A1BE" w:rsidR="00B130E1" w:rsidRPr="004D2344" w:rsidRDefault="007A01C8" w:rsidP="00A23D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130E1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130E1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B130E1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130E1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130E1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130E1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CC9B38C" w14:textId="77777777" w:rsidR="00B130E1" w:rsidRDefault="00B130E1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C965AB" w14:textId="70E3C356" w:rsidR="002340FB" w:rsidRPr="004D2344" w:rsidRDefault="002340FB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D2344">
        <w:rPr>
          <w:rFonts w:ascii="Browallia New" w:hAnsi="Browallia New" w:cs="Browallia New"/>
          <w:spacing w:val="-4"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1CF5D61" w14:textId="77777777" w:rsidR="002340FB" w:rsidRPr="004D2344" w:rsidRDefault="002340FB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D7B0B6" w14:textId="6FF2FF1E" w:rsidR="00F02DDF" w:rsidRPr="004D2344" w:rsidRDefault="00F02DDF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D2344">
        <w:rPr>
          <w:rFonts w:ascii="Browallia New" w:hAnsi="Browallia New" w:cs="Browallia New"/>
          <w:spacing w:val="-4"/>
          <w:sz w:val="26"/>
          <w:szCs w:val="26"/>
          <w:cs/>
        </w:rPr>
        <w:t>ผู้อำนวยการสายการเงิน (</w:t>
      </w:r>
      <w:r w:rsidRPr="004D2344">
        <w:rPr>
          <w:rFonts w:ascii="Browallia New" w:hAnsi="Browallia New" w:cs="Browallia New"/>
          <w:spacing w:val="-4"/>
          <w:sz w:val="26"/>
          <w:szCs w:val="26"/>
        </w:rPr>
        <w:t xml:space="preserve">CFO) </w:t>
      </w:r>
      <w:r w:rsidRPr="004D2344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คณะกรรมการตรวจสอบ (</w:t>
      </w:r>
      <w:r w:rsidRPr="004D2344">
        <w:rPr>
          <w:rFonts w:ascii="Browallia New" w:hAnsi="Browallia New" w:cs="Browallia New"/>
          <w:spacing w:val="-4"/>
          <w:sz w:val="26"/>
          <w:szCs w:val="26"/>
        </w:rPr>
        <w:t xml:space="preserve">Audit committee) </w:t>
      </w:r>
      <w:r w:rsidRPr="004D234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D2344">
        <w:rPr>
          <w:rFonts w:ascii="Browallia New" w:hAnsi="Browallia New" w:cs="Browallia New"/>
          <w:spacing w:val="-4"/>
          <w:sz w:val="26"/>
          <w:szCs w:val="26"/>
          <w:cs/>
        </w:rPr>
        <w:t xml:space="preserve"> ครั้ง</w:t>
      </w:r>
    </w:p>
    <w:p w14:paraId="60A2F62E" w14:textId="77777777" w:rsidR="00F02DDF" w:rsidRPr="004D2344" w:rsidRDefault="00F02DDF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D6AB12" w14:textId="68D39B2A" w:rsidR="00F02DDF" w:rsidRPr="004D2344" w:rsidRDefault="00F02DDF" w:rsidP="00F02DD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7A01C8" w:rsidRPr="007A01C8">
        <w:rPr>
          <w:rFonts w:ascii="Browallia New" w:hAnsi="Browallia New" w:cs="Browallia New"/>
          <w:sz w:val="26"/>
          <w:szCs w:val="26"/>
        </w:rPr>
        <w:t>3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</w:t>
      </w:r>
      <w:r w:rsidR="00B405C7" w:rsidRPr="004D2344">
        <w:rPr>
          <w:rFonts w:ascii="Browallia New" w:hAnsi="Browallia New" w:cs="Browallia New"/>
          <w:sz w:val="26"/>
          <w:szCs w:val="26"/>
        </w:rPr>
        <w:br/>
      </w:r>
      <w:r w:rsidRPr="004D2344">
        <w:rPr>
          <w:rFonts w:ascii="Browallia New" w:hAnsi="Browallia New" w:cs="Browallia New"/>
          <w:sz w:val="26"/>
          <w:szCs w:val="26"/>
          <w:cs/>
        </w:rPr>
        <w:t>ทางการเงินถัวเฉลี่ยของเงินทุน (</w:t>
      </w:r>
      <w:r w:rsidRPr="004D2344">
        <w:rPr>
          <w:rFonts w:ascii="Browallia New" w:hAnsi="Browallia New" w:cs="Browallia New"/>
          <w:sz w:val="26"/>
          <w:szCs w:val="26"/>
        </w:rPr>
        <w:t xml:space="preserve">Weighted average cost of capital)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 </w:t>
      </w:r>
    </w:p>
    <w:p w14:paraId="29DE81C9" w14:textId="77777777" w:rsidR="00F02DDF" w:rsidRPr="004D2344" w:rsidRDefault="00F02DDF" w:rsidP="00F02D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258EDEB" w14:textId="7A8E0159" w:rsidR="00A80A68" w:rsidRPr="004D2344" w:rsidRDefault="00A80A68" w:rsidP="00A80A6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D2344">
        <w:rPr>
          <w:rFonts w:ascii="Browallia New" w:hAnsi="Browallia New" w:cs="Browallia New"/>
          <w:spacing w:val="-4"/>
          <w:sz w:val="26"/>
          <w:szCs w:val="26"/>
          <w:cs/>
        </w:rPr>
        <w:t>มูลค่าตามบัญชีของสินทรัพย์ทางการเงินอันได้แก่ เงินสดและรายการเทียบเท่าเงินสด ลูกหนี้การค้าและลูกหนี้อื่น เงินให้กู้ยืมแก่กิจการ</w:t>
      </w:r>
      <w:r w:rsidRPr="004D2344">
        <w:rPr>
          <w:rFonts w:ascii="Browallia New" w:hAnsi="Browallia New" w:cs="Browallia New"/>
          <w:spacing w:val="-4"/>
          <w:sz w:val="26"/>
          <w:szCs w:val="26"/>
        </w:rPr>
        <w:br/>
      </w:r>
      <w:r w:rsidRPr="004D2344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ที่เกี่ยวข้องกัน เจ้าหนี้การค้าและเจ้าหนี้อื่น เงินกู้ยืมระยะสั้นจากบุคคลภายนอก เงินกู้ยืมจากกิจการที่เกี่ยวข้องกัน หนี้สินตามสัญญาเช่า และเงินกู้ยืมจากสถาบันการเงินมีมูลค่าใกล้เคียงกับมูลค่ายุติธรรม ทั้งนี้เนื่องจากมีระยะสั้น หรือมีอัตราดอกเบี้ยใกล้เคียงกับอัตราดอกเบี้ยในตลาด</w:t>
      </w:r>
    </w:p>
    <w:p w14:paraId="5D84F7B5" w14:textId="190A91E0" w:rsidR="007B2F4D" w:rsidRPr="004D2344" w:rsidRDefault="007B2F4D" w:rsidP="00F4313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5EF7" w:rsidRPr="004D2344" w14:paraId="478F5F52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3E8DDBC" w14:textId="1228C308" w:rsidR="002B5EF7" w:rsidRPr="004D2344" w:rsidRDefault="007A01C8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8" w:name="_Hlk134707779"/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B5EF7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EF7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  <w:bookmarkEnd w:id="8"/>
    </w:tbl>
    <w:p w14:paraId="5BED39CB" w14:textId="77777777" w:rsidR="00F15277" w:rsidRPr="004D2344" w:rsidRDefault="00F15277" w:rsidP="00684C3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C60576" w:rsidRPr="004D2344" w14:paraId="24D93792" w14:textId="77777777" w:rsidTr="007416DB">
        <w:tc>
          <w:tcPr>
            <w:tcW w:w="4392" w:type="dxa"/>
            <w:vAlign w:val="bottom"/>
          </w:tcPr>
          <w:p w14:paraId="184FBE9C" w14:textId="77777777" w:rsidR="00FF44F1" w:rsidRPr="004D2344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034F9" w14:textId="77777777" w:rsidR="00FF44F1" w:rsidRPr="004D2344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4D23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D072E" w14:textId="77777777" w:rsidR="00FF44F1" w:rsidRPr="004D2344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4D23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323112" w:rsidRPr="004D23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1375AB" w:rsidRPr="004D2344" w14:paraId="7F9D81D0" w14:textId="77777777" w:rsidTr="007416DB">
        <w:tc>
          <w:tcPr>
            <w:tcW w:w="4392" w:type="dxa"/>
            <w:vAlign w:val="bottom"/>
          </w:tcPr>
          <w:p w14:paraId="3C3596EF" w14:textId="77777777" w:rsidR="001375AB" w:rsidRPr="004D2344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C1FD2" w14:textId="788EECCA" w:rsidR="001375AB" w:rsidRPr="004D2344" w:rsidRDefault="007A01C8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375AB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8DA2B0" w14:textId="255ED6E5" w:rsidR="001375AB" w:rsidRPr="004D2344" w:rsidRDefault="007A01C8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375AB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375AB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A72D41" w14:textId="7EE76204" w:rsidR="001375AB" w:rsidRPr="004D2344" w:rsidRDefault="007A01C8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375AB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7FDF11" w14:textId="0A7ED270" w:rsidR="001375AB" w:rsidRPr="004D2344" w:rsidRDefault="007A01C8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375AB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375AB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1375AB" w:rsidRPr="004D2344" w14:paraId="01DB59F3" w14:textId="77777777" w:rsidTr="007416DB">
        <w:tc>
          <w:tcPr>
            <w:tcW w:w="4392" w:type="dxa"/>
            <w:vAlign w:val="bottom"/>
          </w:tcPr>
          <w:p w14:paraId="588A0577" w14:textId="77777777" w:rsidR="001375AB" w:rsidRPr="004D2344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009EA4" w14:textId="1CF01D8D" w:rsidR="001375AB" w:rsidRPr="004D2344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CD2CF73" w14:textId="1F26B331" w:rsidR="001375AB" w:rsidRPr="004D2344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E6D2866" w14:textId="4E71BB8A" w:rsidR="001375AB" w:rsidRPr="004D2344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CB39EAF" w14:textId="04E19354" w:rsidR="001375AB" w:rsidRPr="004D2344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1375AB" w:rsidRPr="004D2344" w14:paraId="3F78B0B7" w14:textId="77777777" w:rsidTr="007416DB">
        <w:tc>
          <w:tcPr>
            <w:tcW w:w="4392" w:type="dxa"/>
            <w:vAlign w:val="bottom"/>
          </w:tcPr>
          <w:p w14:paraId="57165F7F" w14:textId="77777777" w:rsidR="001375AB" w:rsidRPr="004D2344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A6907" w14:textId="77777777" w:rsidR="001375AB" w:rsidRPr="004D2344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7BEC82" w14:textId="77777777" w:rsidR="001375AB" w:rsidRPr="004D2344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2D358E" w14:textId="77777777" w:rsidR="001375AB" w:rsidRPr="004D2344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6C6C04" w14:textId="77777777" w:rsidR="001375AB" w:rsidRPr="004D2344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75AB" w:rsidRPr="004D2344" w14:paraId="658A5981" w14:textId="77777777" w:rsidTr="007416DB">
        <w:tc>
          <w:tcPr>
            <w:tcW w:w="4392" w:type="dxa"/>
            <w:vAlign w:val="bottom"/>
          </w:tcPr>
          <w:p w14:paraId="14203F77" w14:textId="77777777" w:rsidR="001375AB" w:rsidRPr="004D2344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F69AF" w14:textId="77777777" w:rsidR="001375AB" w:rsidRPr="004D2344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633EC" w14:textId="77777777" w:rsidR="001375AB" w:rsidRPr="004D2344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293F1" w14:textId="77777777" w:rsidR="001375AB" w:rsidRPr="004D2344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48A9" w14:textId="77777777" w:rsidR="001375AB" w:rsidRPr="004D2344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4556" w:rsidRPr="004D2344" w14:paraId="7ED35C34" w14:textId="77777777" w:rsidTr="007416DB">
        <w:tc>
          <w:tcPr>
            <w:tcW w:w="4392" w:type="dxa"/>
            <w:vAlign w:val="bottom"/>
          </w:tcPr>
          <w:p w14:paraId="0798891A" w14:textId="77777777" w:rsidR="00C44556" w:rsidRPr="004D2344" w:rsidRDefault="00C44556" w:rsidP="00C4455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D058C1" w14:textId="3AA4BA91" w:rsidR="00C44556" w:rsidRPr="004D2344" w:rsidRDefault="007A01C8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E9A155" w14:textId="67C54558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DEFCB8" w14:textId="3B96D6A3" w:rsidR="00C44556" w:rsidRPr="004D2344" w:rsidRDefault="001B7064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91EA39" w14:textId="0744E825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C44556" w:rsidRPr="004D2344" w14:paraId="4F56369A" w14:textId="77777777" w:rsidTr="007416DB">
        <w:tc>
          <w:tcPr>
            <w:tcW w:w="4392" w:type="dxa"/>
            <w:vAlign w:val="bottom"/>
          </w:tcPr>
          <w:p w14:paraId="0D852C62" w14:textId="77777777" w:rsidR="00C44556" w:rsidRPr="004D2344" w:rsidRDefault="00C44556" w:rsidP="00C44556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457E2" w14:textId="54CDDB5E" w:rsidR="00C44556" w:rsidRPr="004D2344" w:rsidRDefault="001B7064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C605A" w14:textId="68C58194" w:rsidR="00C44556" w:rsidRPr="004D2344" w:rsidRDefault="00C4455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F94212" w14:textId="24B4F240" w:rsidR="00C44556" w:rsidRPr="004D2344" w:rsidRDefault="001B7064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8A387" w14:textId="02929F47" w:rsidR="00C44556" w:rsidRPr="004D2344" w:rsidRDefault="00C4455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4556" w:rsidRPr="004D2344" w14:paraId="024CE574" w14:textId="77777777" w:rsidTr="007416DB">
        <w:tc>
          <w:tcPr>
            <w:tcW w:w="4392" w:type="dxa"/>
            <w:vAlign w:val="bottom"/>
          </w:tcPr>
          <w:p w14:paraId="39799381" w14:textId="77777777" w:rsidR="00C44556" w:rsidRPr="004D2344" w:rsidRDefault="00C44556" w:rsidP="00C44556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C8260" w14:textId="01EB1E49" w:rsidR="00C44556" w:rsidRPr="004D2344" w:rsidRDefault="007A01C8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24D6E" w14:textId="6F7F872C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14369" w14:textId="4CBE3C38" w:rsidR="00C44556" w:rsidRPr="004D2344" w:rsidRDefault="001B7064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3F3CD" w14:textId="7028B160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C44556" w:rsidRPr="004D2344" w14:paraId="541B0867" w14:textId="77777777" w:rsidTr="007416DB">
        <w:tc>
          <w:tcPr>
            <w:tcW w:w="4392" w:type="dxa"/>
            <w:vAlign w:val="bottom"/>
          </w:tcPr>
          <w:p w14:paraId="5B0B4EC8" w14:textId="77777777" w:rsidR="00C44556" w:rsidRPr="004D2344" w:rsidRDefault="00C44556" w:rsidP="00C44556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A3EFA" w14:textId="2ACB49AD" w:rsidR="00C44556" w:rsidRPr="004D2344" w:rsidRDefault="007A01C8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AED203" w14:textId="60801533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BBAB15" w14:textId="5E229C1E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9F3759" w14:textId="506AE424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C44556" w:rsidRPr="004D2344" w14:paraId="53EE6F54" w14:textId="77777777" w:rsidTr="007416DB">
        <w:tc>
          <w:tcPr>
            <w:tcW w:w="4392" w:type="dxa"/>
            <w:vAlign w:val="bottom"/>
          </w:tcPr>
          <w:p w14:paraId="2C1E44AB" w14:textId="77777777" w:rsidR="00C44556" w:rsidRPr="004D2344" w:rsidRDefault="00C44556" w:rsidP="00C44556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3D0C9F" w14:textId="4EB8E4E4" w:rsidR="00C44556" w:rsidRPr="004D2344" w:rsidRDefault="007A01C8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9E196" w14:textId="13216379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F02FAE" w14:textId="187EE758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61E72C" w14:textId="603DF635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A536C9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C44556" w:rsidRPr="004D2344" w14:paraId="2DD57F1D" w14:textId="77777777" w:rsidTr="007416DB">
        <w:tc>
          <w:tcPr>
            <w:tcW w:w="4392" w:type="dxa"/>
            <w:vAlign w:val="bottom"/>
          </w:tcPr>
          <w:p w14:paraId="7D31DC87" w14:textId="67EAE933" w:rsidR="00C44556" w:rsidRPr="004D2344" w:rsidRDefault="00C44556" w:rsidP="00C44556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93375C"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62046" w14:textId="2F2FB502" w:rsidR="00C44556" w:rsidRPr="004D2344" w:rsidRDefault="001B7064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119BD" w14:textId="78B161F6" w:rsidR="00C44556" w:rsidRPr="004D2344" w:rsidRDefault="00C4455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52853" w14:textId="2973D56A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18C8A1" w14:textId="62BEFB79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tr w:rsidR="00C44556" w:rsidRPr="004D2344" w14:paraId="0A6BAA0F" w14:textId="77777777" w:rsidTr="007416DB">
        <w:tc>
          <w:tcPr>
            <w:tcW w:w="4392" w:type="dxa"/>
            <w:vAlign w:val="bottom"/>
          </w:tcPr>
          <w:p w14:paraId="727A3EF8" w14:textId="1E9950AC" w:rsidR="00C44556" w:rsidRPr="004D2344" w:rsidRDefault="00C44556" w:rsidP="00C44556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E9C37" w14:textId="543FE671" w:rsidR="00C44556" w:rsidRPr="004D2344" w:rsidRDefault="001B7064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BC804" w14:textId="51E184BA" w:rsidR="00C44556" w:rsidRPr="004D2344" w:rsidRDefault="00C4455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519B8" w14:textId="7B7929BF" w:rsidR="00C44556" w:rsidRPr="004D2344" w:rsidRDefault="001B7064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880A2" w14:textId="20D2A2BE" w:rsidR="00C44556" w:rsidRPr="004D2344" w:rsidRDefault="00C4455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4556" w:rsidRPr="004D2344" w14:paraId="43FC5CD7" w14:textId="77777777" w:rsidTr="007416DB">
        <w:tc>
          <w:tcPr>
            <w:tcW w:w="4392" w:type="dxa"/>
            <w:vAlign w:val="bottom"/>
          </w:tcPr>
          <w:p w14:paraId="5F67C7CE" w14:textId="133AAC37" w:rsidR="00C44556" w:rsidRPr="004D2344" w:rsidRDefault="00C44556" w:rsidP="00C44556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9192E" w14:textId="3278594A" w:rsidR="00C44556" w:rsidRPr="004D2344" w:rsidRDefault="001B7064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7D066" w14:textId="5978D783" w:rsidR="00C44556" w:rsidRPr="004D2344" w:rsidRDefault="00C4455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2DF54" w14:textId="2D450245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02D" w14:textId="5D80084B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C44556" w:rsidRPr="004D2344" w14:paraId="13C23673" w14:textId="77777777" w:rsidTr="007416DB">
        <w:tc>
          <w:tcPr>
            <w:tcW w:w="4392" w:type="dxa"/>
            <w:vAlign w:val="bottom"/>
          </w:tcPr>
          <w:p w14:paraId="43826A50" w14:textId="77777777" w:rsidR="00C44556" w:rsidRPr="004D2344" w:rsidRDefault="00C44556" w:rsidP="00C44556">
            <w:pPr>
              <w:spacing w:before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356077" w14:textId="542E0320" w:rsidR="00C44556" w:rsidRPr="004D2344" w:rsidRDefault="007A01C8" w:rsidP="00C4455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2BA88" w14:textId="282AD5B2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7AAC46" w14:textId="349FDDBF" w:rsidR="00C44556" w:rsidRPr="004D2344" w:rsidRDefault="001B7064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2FF476" w14:textId="07A637E0" w:rsidR="00C44556" w:rsidRPr="004D2344" w:rsidRDefault="00C44556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4556" w:rsidRPr="004D2344" w14:paraId="54B1E9DF" w14:textId="77777777" w:rsidTr="007416DB">
        <w:tc>
          <w:tcPr>
            <w:tcW w:w="4392" w:type="dxa"/>
            <w:vAlign w:val="bottom"/>
          </w:tcPr>
          <w:p w14:paraId="1CAF9C9E" w14:textId="77777777" w:rsidR="00C44556" w:rsidRPr="004D2344" w:rsidRDefault="00C44556" w:rsidP="00C44556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180DC7" w14:textId="633B12D0" w:rsidR="00C44556" w:rsidRPr="004D2344" w:rsidRDefault="007A01C8" w:rsidP="00C445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53D7E" w14:textId="631BAC85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A4FF70" w14:textId="7082DFD0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83E7B" w14:textId="2F7D4E0D" w:rsidR="00C44556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C445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</w:tbl>
    <w:p w14:paraId="47130AD0" w14:textId="77777777" w:rsidR="00DA3A3D" w:rsidRPr="004D2344" w:rsidRDefault="00DA3A3D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B264B8" w14:textId="77777777" w:rsidR="00B130E1" w:rsidRDefault="00B130E1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30E1" w:rsidRPr="004D2344" w14:paraId="03F14321" w14:textId="77777777" w:rsidTr="00A23DD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336D34" w14:textId="3A679895" w:rsidR="00B130E1" w:rsidRPr="00B130E1" w:rsidRDefault="007A01C8" w:rsidP="00A23DD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130E1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130E1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B130E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B130E1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BDE84E4" w14:textId="77777777" w:rsidR="00B130E1" w:rsidRDefault="00B130E1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479C2E" w14:textId="7BCEE971" w:rsidR="00FF44F1" w:rsidRPr="004D2344" w:rsidRDefault="00FF44F1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 xml:space="preserve">ลูกหนี้การค้า </w:t>
      </w:r>
      <w:r w:rsidR="0093611E" w:rsidRPr="004D2344">
        <w:rPr>
          <w:rFonts w:ascii="Browallia New" w:hAnsi="Browallia New" w:cs="Browallia New"/>
          <w:sz w:val="26"/>
          <w:szCs w:val="26"/>
          <w:cs/>
        </w:rPr>
        <w:t>สามารถวิเคราะห์ตาม</w:t>
      </w:r>
      <w:r w:rsidRPr="004D2344">
        <w:rPr>
          <w:rFonts w:ascii="Browallia New" w:hAnsi="Browallia New" w:cs="Browallia New"/>
          <w:sz w:val="26"/>
          <w:szCs w:val="26"/>
          <w:cs/>
        </w:rPr>
        <w:t>อายุหนี้ที่ค้างชำระได้ดังนี้</w:t>
      </w:r>
    </w:p>
    <w:p w14:paraId="1B3F4E3B" w14:textId="77777777" w:rsidR="00A40C1B" w:rsidRPr="004D2344" w:rsidRDefault="00A40C1B" w:rsidP="002B5E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60576" w:rsidRPr="004D2344" w14:paraId="699B057A" w14:textId="77777777" w:rsidTr="00B130E1">
        <w:tc>
          <w:tcPr>
            <w:tcW w:w="4104" w:type="dxa"/>
            <w:vAlign w:val="bottom"/>
          </w:tcPr>
          <w:p w14:paraId="66A8E5C7" w14:textId="77777777" w:rsidR="00FF44F1" w:rsidRPr="004D2344" w:rsidRDefault="00FF44F1" w:rsidP="002B5E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3F3E8" w14:textId="77777777" w:rsidR="00FF44F1" w:rsidRPr="004D2344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</w:t>
            </w:r>
            <w:r w:rsidR="00FF44F1" w:rsidRPr="004D23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10BB5" w14:textId="77777777" w:rsidR="00FF44F1" w:rsidRPr="004D2344" w:rsidRDefault="0095717A" w:rsidP="002B5EF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4D23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</w:t>
            </w:r>
            <w:r w:rsidR="00FF44F1" w:rsidRPr="004D23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เฉพาะ</w:t>
            </w:r>
            <w:r w:rsidR="00323112" w:rsidRPr="004D23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1375AB" w:rsidRPr="004D2344" w14:paraId="2DD8CCF8" w14:textId="77777777" w:rsidTr="00B130E1">
        <w:tc>
          <w:tcPr>
            <w:tcW w:w="4104" w:type="dxa"/>
            <w:vAlign w:val="bottom"/>
          </w:tcPr>
          <w:p w14:paraId="7B2E1AB8" w14:textId="77777777" w:rsidR="001375AB" w:rsidRPr="004D2344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3F949" w14:textId="24A681C4" w:rsidR="001375AB" w:rsidRPr="004D2344" w:rsidRDefault="007A01C8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375AB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F237D" w14:textId="2B9AD1CE" w:rsidR="001375AB" w:rsidRPr="004D2344" w:rsidRDefault="007A01C8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375AB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375AB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12E34" w14:textId="6EDA9387" w:rsidR="001375AB" w:rsidRPr="004D2344" w:rsidRDefault="007A01C8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375AB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658C9" w14:textId="7626C9A3" w:rsidR="001375AB" w:rsidRPr="004D2344" w:rsidRDefault="007A01C8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375AB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1375AB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1375AB" w:rsidRPr="004D2344" w14:paraId="16C66427" w14:textId="77777777" w:rsidTr="00B130E1">
        <w:tc>
          <w:tcPr>
            <w:tcW w:w="4104" w:type="dxa"/>
            <w:vAlign w:val="bottom"/>
          </w:tcPr>
          <w:p w14:paraId="713C178A" w14:textId="77777777" w:rsidR="001375AB" w:rsidRPr="004D2344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5FF3FB" w14:textId="7DEC1DE2" w:rsidR="001375AB" w:rsidRPr="004D2344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1FBEEC" w14:textId="42189615" w:rsidR="001375AB" w:rsidRPr="004D2344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EC3C4D" w14:textId="18558669" w:rsidR="001375AB" w:rsidRPr="004D2344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D22447" w14:textId="6A489D6B" w:rsidR="001375AB" w:rsidRPr="004D2344" w:rsidRDefault="001375AB" w:rsidP="001375AB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1375AB" w:rsidRPr="004D2344" w14:paraId="26814350" w14:textId="77777777" w:rsidTr="00B130E1">
        <w:tc>
          <w:tcPr>
            <w:tcW w:w="4104" w:type="dxa"/>
            <w:vAlign w:val="bottom"/>
          </w:tcPr>
          <w:p w14:paraId="53FCF406" w14:textId="77777777" w:rsidR="001375AB" w:rsidRPr="004D2344" w:rsidRDefault="001375AB" w:rsidP="001375A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6B70" w14:textId="2CB58EF9" w:rsidR="001375AB" w:rsidRPr="004D2344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878B0" w14:textId="01B13AA9" w:rsidR="001375AB" w:rsidRPr="004D2344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AB8FA" w14:textId="0F0BD27E" w:rsidR="001375AB" w:rsidRPr="004D2344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71BC6" w14:textId="5CA05FB9" w:rsidR="001375AB" w:rsidRPr="004D2344" w:rsidRDefault="001375AB" w:rsidP="001375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497C" w:rsidRPr="004D2344" w14:paraId="03CA7B80" w14:textId="77777777" w:rsidTr="00B130E1">
        <w:tc>
          <w:tcPr>
            <w:tcW w:w="4104" w:type="dxa"/>
            <w:vAlign w:val="bottom"/>
          </w:tcPr>
          <w:p w14:paraId="4800195F" w14:textId="77777777" w:rsidR="009A497C" w:rsidRPr="004D2344" w:rsidRDefault="009A497C" w:rsidP="009A497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A2C06" w14:textId="77777777" w:rsidR="009A497C" w:rsidRPr="004D2344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7CC34" w14:textId="77777777" w:rsidR="009A497C" w:rsidRPr="004D2344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1C18F" w14:textId="77777777" w:rsidR="009A497C" w:rsidRPr="004D2344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B362F" w14:textId="77777777" w:rsidR="009A497C" w:rsidRPr="004D2344" w:rsidRDefault="009A497C" w:rsidP="009A49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497C" w:rsidRPr="004D2344" w14:paraId="65CA0BB2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09F0897D" w14:textId="77777777" w:rsidR="009A497C" w:rsidRPr="004D2344" w:rsidRDefault="009A497C" w:rsidP="009A49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7256C" w14:textId="77777777" w:rsidR="009A497C" w:rsidRPr="004D2344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C39619" w14:textId="77777777" w:rsidR="009A497C" w:rsidRPr="004D2344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620C47" w14:textId="77777777" w:rsidR="009A497C" w:rsidRPr="004D2344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7DFFC4" w14:textId="77777777" w:rsidR="009A497C" w:rsidRPr="004D2344" w:rsidRDefault="009A497C" w:rsidP="009A497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6780" w:rsidRPr="004D2344" w14:paraId="44FD1A89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132F917F" w14:textId="612A024F" w:rsidR="007B6780" w:rsidRPr="004D2344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D62D8" w14:textId="130BF4B2" w:rsidR="007B6780" w:rsidRPr="004D2344" w:rsidRDefault="007A01C8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F5CAAB" w14:textId="275FA5A3" w:rsidR="007B6780" w:rsidRPr="004D2344" w:rsidRDefault="007A01C8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6CBF8F" w14:textId="5F605DFE" w:rsidR="007B6780" w:rsidRPr="004D2344" w:rsidRDefault="001B7064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DCF0E" w14:textId="1B4D9354" w:rsidR="007B6780" w:rsidRPr="004D2344" w:rsidRDefault="007A01C8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7B6780" w:rsidRPr="004D2344" w14:paraId="132B34EA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3CEFDA6D" w14:textId="71B3C48D" w:rsidR="007B6780" w:rsidRPr="004D2344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9B6D93" w14:textId="5285AAC1" w:rsidR="007B6780" w:rsidRPr="004D2344" w:rsidRDefault="007A01C8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78268" w14:textId="1D365A80" w:rsidR="007B6780" w:rsidRPr="004D2344" w:rsidRDefault="007A01C8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2C019" w14:textId="6791357E" w:rsidR="007B6780" w:rsidRPr="004D2344" w:rsidRDefault="001B7064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F063A3" w14:textId="651E344F" w:rsidR="007B6780" w:rsidRPr="004D2344" w:rsidRDefault="007B6780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6780" w:rsidRPr="004D2344" w14:paraId="6E2634F8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7B99C088" w14:textId="3ED86866" w:rsidR="007B6780" w:rsidRPr="004D2344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7C2534" w14:textId="6E9C6D0E" w:rsidR="007B6780" w:rsidRPr="004D2344" w:rsidRDefault="001B7064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AC2936" w14:textId="1A50E7CA" w:rsidR="007B6780" w:rsidRPr="004D2344" w:rsidRDefault="007A01C8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5D6FC" w14:textId="48BE0D52" w:rsidR="007B6780" w:rsidRPr="004D2344" w:rsidRDefault="001B7064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53746" w14:textId="52C9AB17" w:rsidR="007B6780" w:rsidRPr="004D2344" w:rsidRDefault="007B6780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6780" w:rsidRPr="004D2344" w14:paraId="54345BD4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4ACB054E" w14:textId="1C18175B" w:rsidR="007B6780" w:rsidRPr="004D2344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75ADF" w14:textId="722E5C0C" w:rsidR="007B6780" w:rsidRPr="004D2344" w:rsidRDefault="007A01C8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61F89" w14:textId="0404C1FA" w:rsidR="007B6780" w:rsidRPr="004D2344" w:rsidRDefault="007A01C8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4B4A5" w14:textId="3E11E7DE" w:rsidR="007B6780" w:rsidRPr="004D2344" w:rsidRDefault="001B7064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2EABE" w14:textId="1DB57CE1" w:rsidR="007B6780" w:rsidRPr="004D2344" w:rsidRDefault="007B6780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6780" w:rsidRPr="004D2344" w14:paraId="59D65099" w14:textId="77777777" w:rsidTr="00B130E1">
        <w:trPr>
          <w:trHeight w:val="342"/>
        </w:trPr>
        <w:tc>
          <w:tcPr>
            <w:tcW w:w="4104" w:type="dxa"/>
            <w:vAlign w:val="bottom"/>
          </w:tcPr>
          <w:p w14:paraId="77B3C7ED" w14:textId="77777777" w:rsidR="007B6780" w:rsidRPr="004D2344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9CF3A" w14:textId="177C42AA" w:rsidR="007B6780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FAEEC" w14:textId="4DE6F6B2" w:rsidR="007B6780" w:rsidRPr="004D2344" w:rsidRDefault="007A01C8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67F2F" w14:textId="4FF90AC3" w:rsidR="007B6780" w:rsidRPr="004D2344" w:rsidRDefault="001B7064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9F3AF" w14:textId="11FC8BA8" w:rsidR="007B6780" w:rsidRPr="004D2344" w:rsidRDefault="007A01C8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7B6780" w:rsidRPr="004D2344" w14:paraId="10ABA85E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0DDED720" w14:textId="77777777" w:rsidR="007B6780" w:rsidRPr="004D2344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F9C6D" w14:textId="5EA0492C" w:rsidR="007B6780" w:rsidRPr="004D2344" w:rsidRDefault="001B7064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0C51B" w14:textId="6F10F3AE" w:rsidR="007B6780" w:rsidRPr="004D2344" w:rsidRDefault="001B7064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68FE6" w14:textId="201EAFE3" w:rsidR="007B6780" w:rsidRPr="004D2344" w:rsidRDefault="001B7064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4465" w14:textId="36A13F54" w:rsidR="007B6780" w:rsidRPr="004D2344" w:rsidRDefault="007B6780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6780" w:rsidRPr="004D2344" w14:paraId="7AD7F4B0" w14:textId="77777777" w:rsidTr="00B130E1">
        <w:trPr>
          <w:trHeight w:val="80"/>
        </w:trPr>
        <w:tc>
          <w:tcPr>
            <w:tcW w:w="4104" w:type="dxa"/>
            <w:vAlign w:val="bottom"/>
          </w:tcPr>
          <w:p w14:paraId="2466D12D" w14:textId="77777777" w:rsidR="007B6780" w:rsidRPr="004D2344" w:rsidRDefault="007B6780" w:rsidP="007B678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737993" w14:textId="49076F91" w:rsidR="007B6780" w:rsidRPr="004D2344" w:rsidRDefault="007A01C8" w:rsidP="007B678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BC828" w14:textId="1068C29D" w:rsidR="007B6780" w:rsidRPr="004D2344" w:rsidRDefault="007A01C8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A7283" w14:textId="544E5129" w:rsidR="007B6780" w:rsidRPr="004D2344" w:rsidRDefault="001B7064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7C61D" w14:textId="3CE78AD5" w:rsidR="007B6780" w:rsidRPr="004D2344" w:rsidRDefault="007A01C8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B7064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</w:tbl>
    <w:p w14:paraId="3EB1B211" w14:textId="5D02523D" w:rsidR="00DA3A3D" w:rsidRPr="004D2344" w:rsidRDefault="00DA3A3D" w:rsidP="00377644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bookmarkStart w:id="9" w:name="_Toc460943573"/>
      <w:bookmarkStart w:id="10" w:name="_Toc460944142"/>
      <w:bookmarkStart w:id="11" w:name="_Toc460944184"/>
      <w:bookmarkStart w:id="12" w:name="_Toc494266686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30E1" w:rsidRPr="004D2344" w14:paraId="658F9570" w14:textId="77777777" w:rsidTr="00B130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325747" w14:textId="12025C70" w:rsidR="00B130E1" w:rsidRPr="004D2344" w:rsidRDefault="00B130E1" w:rsidP="00717B63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4D2344">
              <w:rPr>
                <w:rFonts w:ascii="Browallia New" w:eastAsia="Malgun Gothic" w:hAnsi="Browallia New" w:cs="Browallia New"/>
                <w:b/>
                <w:sz w:val="26"/>
                <w:szCs w:val="26"/>
              </w:rPr>
              <w:br w:type="page"/>
            </w:r>
            <w:r w:rsidR="007A01C8"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Pr="004D234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D234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5418F881" w14:textId="216207D9" w:rsidR="002B5EF7" w:rsidRPr="004D2344" w:rsidRDefault="002B5EF7" w:rsidP="00377644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17B63" w:rsidRPr="004D2344" w14:paraId="361747BD" w14:textId="77777777" w:rsidTr="006676E0">
        <w:tc>
          <w:tcPr>
            <w:tcW w:w="3989" w:type="dxa"/>
            <w:vAlign w:val="bottom"/>
          </w:tcPr>
          <w:p w14:paraId="7129E3D4" w14:textId="77777777" w:rsidR="00717B63" w:rsidRPr="004D2344" w:rsidRDefault="00717B63" w:rsidP="00717B63">
            <w:pPr>
              <w:ind w:left="-101" w:right="-72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62B35" w14:textId="02171946" w:rsidR="00717B63" w:rsidRPr="004D2344" w:rsidRDefault="00EA0811" w:rsidP="00717B63">
            <w:pPr>
              <w:keepNext/>
              <w:ind w:right="-72"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17B63"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47F5F" w14:textId="18A81511" w:rsidR="00717B63" w:rsidRPr="004D2344" w:rsidRDefault="00EA0811" w:rsidP="00717B63">
            <w:pPr>
              <w:keepNext/>
              <w:ind w:right="-72"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717B63"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717B63"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17B63" w:rsidRPr="004D2344" w14:paraId="29F342D7" w14:textId="77777777" w:rsidTr="006676E0">
        <w:tc>
          <w:tcPr>
            <w:tcW w:w="3989" w:type="dxa"/>
            <w:vAlign w:val="bottom"/>
          </w:tcPr>
          <w:p w14:paraId="3627EA8A" w14:textId="77777777" w:rsidR="00717B63" w:rsidRPr="004D2344" w:rsidRDefault="00717B63" w:rsidP="00717B63">
            <w:pPr>
              <w:ind w:left="-101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2995A7" w14:textId="78B770EF" w:rsidR="00AC11F0" w:rsidRPr="004D2344" w:rsidRDefault="007A01C8" w:rsidP="00AC11F0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C11F0" w:rsidRPr="004D2344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  <w:p w14:paraId="7FD9D149" w14:textId="43A68395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01C8" w:rsidRPr="007A01C8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CA57EF" w14:textId="7D1442EA" w:rsidR="00AC11F0" w:rsidRPr="004D2344" w:rsidRDefault="007A01C8" w:rsidP="00AC11F0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C11F0" w:rsidRPr="004D2344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  <w:p w14:paraId="20D85370" w14:textId="767A8E06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01C8" w:rsidRPr="007A01C8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05BF90" w14:textId="05820AA4" w:rsidR="00717B63" w:rsidRPr="004D2344" w:rsidRDefault="007A01C8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17B63" w:rsidRPr="004D2344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  <w:p w14:paraId="4592C2EA" w14:textId="3EBFB088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01C8" w:rsidRPr="007A01C8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4C6F6A" w14:textId="4BA523FD" w:rsidR="00717B63" w:rsidRPr="004D2344" w:rsidRDefault="007A01C8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17B63" w:rsidRPr="004D2344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  <w:p w14:paraId="515AF845" w14:textId="7F1C78E4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01C8" w:rsidRPr="007A01C8">
              <w:rPr>
                <w:rFonts w:ascii="Browallia New" w:eastAsia="Malgun Gothic" w:hAnsi="Browallia New" w:cs="Browallia New"/>
                <w:b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17B63" w:rsidRPr="004D2344" w14:paraId="2D0F446F" w14:textId="77777777" w:rsidTr="006676E0">
        <w:tc>
          <w:tcPr>
            <w:tcW w:w="3989" w:type="dxa"/>
            <w:vAlign w:val="bottom"/>
          </w:tcPr>
          <w:p w14:paraId="7457E86D" w14:textId="77777777" w:rsidR="00717B63" w:rsidRPr="004D2344" w:rsidRDefault="00717B63" w:rsidP="00717B63">
            <w:pPr>
              <w:ind w:left="-101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C91E2" w14:textId="77777777" w:rsidR="00717B63" w:rsidRPr="004D2344" w:rsidRDefault="00717B63" w:rsidP="00717B63">
            <w:pPr>
              <w:keepNext/>
              <w:ind w:right="-72"/>
              <w:jc w:val="right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587B6" w14:textId="77777777" w:rsidR="00717B63" w:rsidRPr="004D2344" w:rsidRDefault="00717B63" w:rsidP="00717B63">
            <w:pPr>
              <w:keepNext/>
              <w:ind w:right="-72"/>
              <w:jc w:val="right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40749" w14:textId="77777777" w:rsidR="00717B63" w:rsidRPr="004D2344" w:rsidRDefault="00717B63" w:rsidP="00717B63">
            <w:pPr>
              <w:keepNext/>
              <w:ind w:right="-72"/>
              <w:jc w:val="right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8883C" w14:textId="77777777" w:rsidR="00717B63" w:rsidRPr="004D2344" w:rsidRDefault="00717B63" w:rsidP="00717B63">
            <w:pPr>
              <w:keepNext/>
              <w:ind w:right="-72"/>
              <w:jc w:val="right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7B63" w:rsidRPr="004D2344" w14:paraId="2EE3B90D" w14:textId="77777777" w:rsidTr="006676E0">
        <w:trPr>
          <w:trHeight w:val="90"/>
        </w:trPr>
        <w:tc>
          <w:tcPr>
            <w:tcW w:w="3989" w:type="dxa"/>
            <w:vAlign w:val="bottom"/>
          </w:tcPr>
          <w:p w14:paraId="3DC1199C" w14:textId="77777777" w:rsidR="00717B63" w:rsidRPr="004D2344" w:rsidRDefault="00717B63" w:rsidP="00717B63">
            <w:pPr>
              <w:ind w:left="-101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053DC" w14:textId="77777777" w:rsidR="00717B63" w:rsidRPr="004D2344" w:rsidRDefault="00717B63" w:rsidP="00717B63">
            <w:pPr>
              <w:ind w:left="540"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9DDEC4" w14:textId="77777777" w:rsidR="00717B63" w:rsidRPr="004D2344" w:rsidRDefault="00717B63" w:rsidP="00717B63">
            <w:pPr>
              <w:ind w:left="540"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7AF63" w14:textId="77777777" w:rsidR="00717B63" w:rsidRPr="004D2344" w:rsidRDefault="00717B63" w:rsidP="00717B63">
            <w:pPr>
              <w:ind w:left="540"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904CEC" w14:textId="77777777" w:rsidR="00717B63" w:rsidRPr="004D2344" w:rsidRDefault="00717B63" w:rsidP="00717B63">
            <w:pPr>
              <w:ind w:left="540"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</w:tr>
      <w:tr w:rsidR="00717B63" w:rsidRPr="004D2344" w14:paraId="3BF97AF1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713EEDDA" w14:textId="77777777" w:rsidR="00717B63" w:rsidRPr="004D2344" w:rsidRDefault="00717B63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หนังสือ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37C500" w14:textId="50096FA1" w:rsidR="00717B63" w:rsidRPr="004D2344" w:rsidRDefault="007A01C8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766</w:t>
            </w:r>
            <w:r w:rsidR="00717B63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68" w:type="dxa"/>
            <w:vAlign w:val="bottom"/>
          </w:tcPr>
          <w:p w14:paraId="748D4DC4" w14:textId="17BC9620" w:rsidR="00717B63" w:rsidRPr="004D2344" w:rsidRDefault="007A01C8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804</w:t>
            </w:r>
            <w:r w:rsidR="00717B63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ED3DF4" w14:textId="77777777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76EAD42" w14:textId="77777777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717B63" w:rsidRPr="004D2344" w14:paraId="6176A966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6CEE51B4" w14:textId="77777777" w:rsidR="00717B63" w:rsidRPr="004D2344" w:rsidRDefault="00717B63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คาร์บอนเครดิต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C164A6" w14:textId="70AFE43A" w:rsidR="00717B63" w:rsidRPr="004D2344" w:rsidRDefault="007A01C8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121</w:t>
            </w:r>
            <w:r w:rsidR="00717B63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070</w:t>
            </w:r>
            <w:r w:rsidR="00717B63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vAlign w:val="bottom"/>
          </w:tcPr>
          <w:p w14:paraId="4F3EEA54" w14:textId="77777777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B070EE" w14:textId="77777777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AE9412F" w14:textId="77777777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717B63" w:rsidRPr="004D2344" w14:paraId="6109EF4F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204D9BAD" w14:textId="77777777" w:rsidR="00717B63" w:rsidRPr="004D2344" w:rsidRDefault="00717B63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วัสดุการเกษตร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5A0BB8" w14:textId="1AE5AEB4" w:rsidR="00717B63" w:rsidRPr="004D2344" w:rsidRDefault="007A01C8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199</w:t>
            </w:r>
            <w:r w:rsidR="00717B63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vAlign w:val="bottom"/>
          </w:tcPr>
          <w:p w14:paraId="058083D0" w14:textId="500E694F" w:rsidR="00717B63" w:rsidRPr="004D2344" w:rsidRDefault="007A01C8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717B63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189</w:t>
            </w:r>
            <w:r w:rsidR="00717B63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4D809B" w14:textId="77777777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4B7D11" w14:textId="77777777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717B63" w:rsidRPr="004D2344" w14:paraId="1211F1EA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552E8689" w14:textId="77777777" w:rsidR="00717B63" w:rsidRPr="004D2344" w:rsidRDefault="00717B63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C11A1" w14:textId="73FA9632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429</w:t>
            </w: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016</w:t>
            </w: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D41DB" w14:textId="77C6E7FF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429</w:t>
            </w: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016</w:t>
            </w: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4257B" w14:textId="77777777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9EBEFF" w14:textId="77777777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717B63" w:rsidRPr="004D2344" w14:paraId="67AE0EC9" w14:textId="77777777" w:rsidTr="006676E0">
        <w:trPr>
          <w:trHeight w:val="80"/>
        </w:trPr>
        <w:tc>
          <w:tcPr>
            <w:tcW w:w="3989" w:type="dxa"/>
            <w:vAlign w:val="bottom"/>
          </w:tcPr>
          <w:p w14:paraId="557A571A" w14:textId="77777777" w:rsidR="00717B63" w:rsidRPr="004D2344" w:rsidRDefault="00717B63" w:rsidP="00717B63">
            <w:pPr>
              <w:ind w:left="-101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6C6A05" w14:textId="16523CE3" w:rsidR="00717B63" w:rsidRPr="004D2344" w:rsidRDefault="007A01C8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121</w:t>
            </w:r>
            <w:r w:rsidR="00717B63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607</w:t>
            </w:r>
            <w:r w:rsidR="00717B63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C1908" w14:textId="6B86C257" w:rsidR="00717B63" w:rsidRPr="004D2344" w:rsidRDefault="007A01C8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717B63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564</w:t>
            </w:r>
            <w:r w:rsidR="00717B63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9323C" w14:textId="77777777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8D19C" w14:textId="77777777" w:rsidR="00717B63" w:rsidRPr="004D2344" w:rsidRDefault="00717B63" w:rsidP="00717B63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8D3E0C1" w14:textId="3DA87A96" w:rsidR="00B130E1" w:rsidRDefault="00B130E1" w:rsidP="00377644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642D6C81" w14:textId="77777777" w:rsidR="00717B63" w:rsidRPr="00B130E1" w:rsidRDefault="00B130E1" w:rsidP="00377644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984" w:rsidRPr="00B130E1" w14:paraId="5B97E00A" w14:textId="77777777" w:rsidTr="006676E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1F6CA6" w14:textId="213360D8" w:rsidR="00984984" w:rsidRPr="00B130E1" w:rsidRDefault="00984984" w:rsidP="006676E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bookmarkStart w:id="13" w:name="_Hlk133672680"/>
            <w:r w:rsidRPr="00B130E1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cs/>
                <w:lang w:eastAsia="th-TH"/>
              </w:rPr>
              <w:br w:type="page"/>
            </w:r>
            <w:r w:rsidRPr="00B130E1">
              <w:rPr>
                <w:rFonts w:ascii="Browallia New" w:eastAsia="Arial Unicode MS" w:hAnsi="Browallia New" w:cs="Browallia New"/>
                <w:snapToGrid w:val="0"/>
                <w:color w:val="FFFFFF"/>
                <w:sz w:val="26"/>
                <w:szCs w:val="26"/>
                <w:lang w:eastAsia="th-TH"/>
              </w:rPr>
              <w:br w:type="page"/>
            </w:r>
            <w:r w:rsidRPr="00B130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br w:type="page"/>
            </w:r>
            <w:r w:rsidRPr="00B130E1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br w:type="page"/>
            </w:r>
            <w:r w:rsidR="007A01C8"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B130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สินทรัพย์ชีวภาพ</w:t>
            </w:r>
          </w:p>
        </w:tc>
      </w:tr>
      <w:bookmarkEnd w:id="13"/>
    </w:tbl>
    <w:p w14:paraId="6E0B795F" w14:textId="48E80BA2" w:rsidR="00984984" w:rsidRPr="00B130E1" w:rsidRDefault="00984984" w:rsidP="00377644">
      <w:pPr>
        <w:ind w:left="540" w:hanging="540"/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60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869"/>
        <w:gridCol w:w="1368"/>
        <w:gridCol w:w="1368"/>
      </w:tblGrid>
      <w:tr w:rsidR="00984984" w:rsidRPr="00B130E1" w14:paraId="23857AF5" w14:textId="77777777" w:rsidTr="00B130E1">
        <w:trPr>
          <w:trHeight w:val="258"/>
        </w:trPr>
        <w:tc>
          <w:tcPr>
            <w:tcW w:w="6869" w:type="dxa"/>
          </w:tcPr>
          <w:p w14:paraId="05DA6427" w14:textId="77777777" w:rsidR="00984984" w:rsidRPr="00B130E1" w:rsidRDefault="00984984" w:rsidP="00984984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640EB09" w14:textId="77777777" w:rsidR="00984984" w:rsidRPr="00B130E1" w:rsidRDefault="00984984" w:rsidP="00534584">
            <w:pPr>
              <w:keepNext/>
              <w:keepLines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B130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</w:t>
            </w:r>
            <w:r w:rsidRPr="00B13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84984" w:rsidRPr="00B130E1" w14:paraId="4F85E689" w14:textId="77777777" w:rsidTr="00B130E1">
        <w:trPr>
          <w:trHeight w:val="258"/>
        </w:trPr>
        <w:tc>
          <w:tcPr>
            <w:tcW w:w="6869" w:type="dxa"/>
          </w:tcPr>
          <w:p w14:paraId="52CAD5CE" w14:textId="77777777" w:rsidR="00984984" w:rsidRPr="00B130E1" w:rsidRDefault="00984984" w:rsidP="00984984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7920A5" w14:textId="0E43E957" w:rsidR="00984984" w:rsidRPr="00B130E1" w:rsidRDefault="007A01C8" w:rsidP="0098498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1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E257A" w:rsidRPr="00B13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2E257A" w:rsidRPr="00B13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E6277F" w14:textId="75D3CE82" w:rsidR="00984984" w:rsidRPr="00B130E1" w:rsidRDefault="007A01C8" w:rsidP="00984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A01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E257A" w:rsidRPr="00B13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E257A" w:rsidRPr="00B13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84984" w:rsidRPr="00B130E1" w14:paraId="09A5FFC6" w14:textId="77777777" w:rsidTr="00B130E1">
        <w:trPr>
          <w:trHeight w:val="258"/>
        </w:trPr>
        <w:tc>
          <w:tcPr>
            <w:tcW w:w="6869" w:type="dxa"/>
          </w:tcPr>
          <w:p w14:paraId="24FD7D99" w14:textId="77777777" w:rsidR="00984984" w:rsidRPr="00B130E1" w:rsidRDefault="00984984" w:rsidP="00984984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68" w:type="dxa"/>
          </w:tcPr>
          <w:p w14:paraId="2BC81D2B" w14:textId="1169D686" w:rsidR="00984984" w:rsidRPr="00B130E1" w:rsidRDefault="00984984" w:rsidP="00984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13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7A01C8" w:rsidRPr="007A01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</w:tcPr>
          <w:p w14:paraId="3713B225" w14:textId="4B3B8FCB" w:rsidR="00984984" w:rsidRPr="00B130E1" w:rsidRDefault="00984984" w:rsidP="00984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13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7A01C8" w:rsidRPr="007A01C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984984" w:rsidRPr="00B130E1" w14:paraId="41FE9B19" w14:textId="77777777" w:rsidTr="00B130E1">
        <w:trPr>
          <w:trHeight w:val="258"/>
        </w:trPr>
        <w:tc>
          <w:tcPr>
            <w:tcW w:w="6869" w:type="dxa"/>
          </w:tcPr>
          <w:p w14:paraId="40520999" w14:textId="77777777" w:rsidR="00984984" w:rsidRPr="00B130E1" w:rsidRDefault="00984984" w:rsidP="00984984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47150A" w14:textId="77777777" w:rsidR="00984984" w:rsidRPr="00B130E1" w:rsidRDefault="00984984" w:rsidP="00984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13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FEEE09" w14:textId="77777777" w:rsidR="00984984" w:rsidRPr="00B130E1" w:rsidRDefault="00984984" w:rsidP="009849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B130E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บาท</w:t>
            </w:r>
          </w:p>
        </w:tc>
      </w:tr>
      <w:tr w:rsidR="00984984" w:rsidRPr="00B130E1" w14:paraId="7149508D" w14:textId="77777777" w:rsidTr="00B130E1">
        <w:trPr>
          <w:trHeight w:val="106"/>
        </w:trPr>
        <w:tc>
          <w:tcPr>
            <w:tcW w:w="6869" w:type="dxa"/>
            <w:vAlign w:val="center"/>
          </w:tcPr>
          <w:p w14:paraId="5F90E107" w14:textId="77777777" w:rsidR="00984984" w:rsidRPr="00B130E1" w:rsidRDefault="00984984" w:rsidP="00984984">
            <w:pPr>
              <w:tabs>
                <w:tab w:val="left" w:pos="4536"/>
              </w:tabs>
              <w:ind w:left="30"/>
              <w:jc w:val="lef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th-TH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15A64E" w14:textId="77777777" w:rsidR="00984984" w:rsidRPr="00B130E1" w:rsidRDefault="00984984" w:rsidP="00984984">
            <w:pPr>
              <w:tabs>
                <w:tab w:val="left" w:pos="4536"/>
              </w:tabs>
              <w:ind w:left="540"/>
              <w:jc w:val="lef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th-TH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99D33A" w14:textId="77777777" w:rsidR="00984984" w:rsidRPr="00B130E1" w:rsidRDefault="00984984" w:rsidP="00984984">
            <w:pPr>
              <w:tabs>
                <w:tab w:val="left" w:pos="4536"/>
              </w:tabs>
              <w:ind w:left="540"/>
              <w:jc w:val="lef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th-TH" w:eastAsia="th-TH"/>
              </w:rPr>
            </w:pPr>
          </w:p>
        </w:tc>
      </w:tr>
      <w:tr w:rsidR="00984984" w:rsidRPr="00B130E1" w14:paraId="1F094CBC" w14:textId="77777777" w:rsidTr="00B130E1">
        <w:trPr>
          <w:trHeight w:val="334"/>
        </w:trPr>
        <w:tc>
          <w:tcPr>
            <w:tcW w:w="6869" w:type="dxa"/>
          </w:tcPr>
          <w:p w14:paraId="24A4346D" w14:textId="77777777" w:rsidR="00984984" w:rsidRPr="00B130E1" w:rsidRDefault="00984984" w:rsidP="00984984">
            <w:pPr>
              <w:ind w:left="3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30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ต้นกัญชาที่อยู่ระหว่างการเพาะปลูกเพื่อขาย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7BEF2C" w14:textId="5E77A87C" w:rsidR="00984984" w:rsidRPr="00B130E1" w:rsidRDefault="007A01C8" w:rsidP="00984984">
            <w:pPr>
              <w:ind w:right="-72" w:hanging="1134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bidi="ar-SA"/>
              </w:rPr>
            </w:pPr>
            <w:r w:rsidRPr="007A01C8">
              <w:rPr>
                <w:rFonts w:ascii="Browallia New" w:eastAsia="MS Mincho" w:hAnsi="Browallia New" w:cs="Browallia New"/>
                <w:sz w:val="26"/>
                <w:szCs w:val="26"/>
              </w:rPr>
              <w:t>4</w:t>
            </w:r>
            <w:r w:rsidR="00934E27" w:rsidRPr="00B130E1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S Mincho" w:hAnsi="Browallia New" w:cs="Browallia New"/>
                <w:sz w:val="26"/>
                <w:szCs w:val="26"/>
              </w:rPr>
              <w:t>670</w:t>
            </w:r>
            <w:r w:rsidR="00934E27" w:rsidRPr="00B130E1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S Mincho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933FF5" w14:textId="77777777" w:rsidR="00984984" w:rsidRPr="00B130E1" w:rsidRDefault="00984984" w:rsidP="00984984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B130E1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984984" w:rsidRPr="00B130E1" w14:paraId="67B0A393" w14:textId="77777777" w:rsidTr="00B130E1">
        <w:trPr>
          <w:trHeight w:val="334"/>
        </w:trPr>
        <w:tc>
          <w:tcPr>
            <w:tcW w:w="6869" w:type="dxa"/>
          </w:tcPr>
          <w:p w14:paraId="42D17AA6" w14:textId="77777777" w:rsidR="00984984" w:rsidRPr="00B130E1" w:rsidRDefault="00984984" w:rsidP="00984984">
            <w:pPr>
              <w:ind w:left="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B130E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รวมสินทรัพย์ชีวภาพ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B0E8A" w14:textId="7AA6971C" w:rsidR="00984984" w:rsidRPr="00B130E1" w:rsidRDefault="007A01C8" w:rsidP="00984984">
            <w:pPr>
              <w:ind w:right="-72" w:hanging="1134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bidi="ar-SA"/>
              </w:rPr>
            </w:pPr>
            <w:r w:rsidRPr="007A01C8">
              <w:rPr>
                <w:rFonts w:ascii="Browallia New" w:eastAsia="MS Mincho" w:hAnsi="Browallia New" w:cs="Browallia New"/>
                <w:sz w:val="26"/>
                <w:szCs w:val="26"/>
              </w:rPr>
              <w:t>4</w:t>
            </w:r>
            <w:r w:rsidR="00934E27" w:rsidRPr="00B130E1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S Mincho" w:hAnsi="Browallia New" w:cs="Browallia New"/>
                <w:sz w:val="26"/>
                <w:szCs w:val="26"/>
              </w:rPr>
              <w:t>670</w:t>
            </w:r>
            <w:r w:rsidR="00934E27" w:rsidRPr="00B130E1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S Mincho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49B4FA" w14:textId="77777777" w:rsidR="00984984" w:rsidRPr="00B130E1" w:rsidRDefault="00984984" w:rsidP="00984984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B130E1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</w:tbl>
    <w:p w14:paraId="09130F36" w14:textId="4E24BFB2" w:rsidR="00984984" w:rsidRPr="00B130E1" w:rsidRDefault="00984984" w:rsidP="00377644">
      <w:pPr>
        <w:ind w:left="540" w:hanging="540"/>
        <w:jc w:val="left"/>
        <w:rPr>
          <w:rFonts w:ascii="Browallia New" w:hAnsi="Browallia New" w:cs="Browallia New"/>
          <w:sz w:val="20"/>
          <w:szCs w:val="20"/>
        </w:rPr>
      </w:pPr>
    </w:p>
    <w:p w14:paraId="51BB9CDD" w14:textId="24C80474" w:rsidR="0061674C" w:rsidRPr="00B130E1" w:rsidRDefault="0061674C" w:rsidP="007764B8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B130E1">
        <w:rPr>
          <w:rFonts w:ascii="Browallia New" w:eastAsia="MS Mincho" w:hAnsi="Browallia New" w:cs="Browallia New"/>
          <w:sz w:val="26"/>
          <w:szCs w:val="26"/>
          <w:cs/>
        </w:rPr>
        <w:t>สินทรัพย์ชีวภาพถูกวัดมูลค่าตามมาตรมาตรฐานการบัญชี</w:t>
      </w:r>
      <w:r w:rsidR="00B462A3" w:rsidRPr="00B130E1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B130E1">
        <w:rPr>
          <w:rFonts w:ascii="Browallia New" w:eastAsia="MS Mincho" w:hAnsi="Browallia New" w:cs="Browallia New"/>
          <w:sz w:val="26"/>
          <w:szCs w:val="26"/>
          <w:cs/>
        </w:rPr>
        <w:t xml:space="preserve">ฉบับที่ </w:t>
      </w:r>
      <w:r w:rsidR="007A01C8" w:rsidRPr="007A01C8">
        <w:rPr>
          <w:rFonts w:ascii="Browallia New" w:eastAsia="MS Mincho" w:hAnsi="Browallia New" w:cs="Browallia New"/>
          <w:sz w:val="26"/>
          <w:szCs w:val="26"/>
        </w:rPr>
        <w:t>41</w:t>
      </w:r>
      <w:r w:rsidRPr="00B130E1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Pr="00B130E1">
        <w:rPr>
          <w:rFonts w:ascii="Browallia New" w:eastAsia="MS Mincho" w:hAnsi="Browallia New" w:cs="Browallia New"/>
          <w:sz w:val="26"/>
          <w:szCs w:val="26"/>
          <w:cs/>
        </w:rPr>
        <w:t>เรื่อง เกษตรกรรม โดยแสดงด้วยมูลค่ายุติธรรมหักด้วยต้นทุนในการขาย ณ จุดเก็บเกี่ยว สินทรัพย์ชีวภาพของกลุ่มบริษัท</w:t>
      </w:r>
      <w:r w:rsidR="002E43DB" w:rsidRPr="00B130E1">
        <w:rPr>
          <w:rFonts w:ascii="Browallia New" w:eastAsia="MS Mincho" w:hAnsi="Browallia New" w:cs="Browallia New"/>
          <w:sz w:val="26"/>
          <w:szCs w:val="26"/>
          <w:cs/>
        </w:rPr>
        <w:t>คือ</w:t>
      </w:r>
      <w:r w:rsidRPr="00B130E1">
        <w:rPr>
          <w:rFonts w:ascii="Browallia New" w:eastAsia="MS Mincho" w:hAnsi="Browallia New" w:cs="Browallia New"/>
          <w:sz w:val="26"/>
          <w:szCs w:val="26"/>
          <w:cs/>
        </w:rPr>
        <w:t>ต้นกัญชาและผลผลิตที่เกี่ยวข้องซึ่งไม่มีตลาดซื้อขายที่มีสภาพคล่องดังนั้นการวัดมูลค่าของสินทรัพย์ชีวภาพดังกล่าวจึงใช้เทคนิคการวัดมูลค่ายุติธรรมโดยการใช้ข้อมูลที่ไม่สามารถสังเกตได้ (ข้อมูลระดับ</w:t>
      </w:r>
      <w:r w:rsidR="00B462A3" w:rsidRPr="00B130E1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="007A01C8" w:rsidRPr="007A01C8">
        <w:rPr>
          <w:rFonts w:ascii="Browallia New" w:eastAsia="MS Mincho" w:hAnsi="Browallia New" w:cs="Browallia New"/>
          <w:sz w:val="26"/>
          <w:szCs w:val="26"/>
        </w:rPr>
        <w:t>3</w:t>
      </w:r>
      <w:r w:rsidRPr="00B130E1">
        <w:rPr>
          <w:rFonts w:ascii="Browallia New" w:eastAsia="MS Mincho" w:hAnsi="Browallia New" w:cs="Browallia New"/>
          <w:sz w:val="26"/>
          <w:szCs w:val="26"/>
          <w:cs/>
        </w:rPr>
        <w:t>)</w:t>
      </w:r>
    </w:p>
    <w:p w14:paraId="72DADF76" w14:textId="77777777" w:rsidR="0061674C" w:rsidRPr="00B130E1" w:rsidRDefault="0061674C" w:rsidP="00377644">
      <w:pPr>
        <w:ind w:left="540" w:hanging="540"/>
        <w:jc w:val="left"/>
        <w:rPr>
          <w:rFonts w:ascii="Browallia New" w:hAnsi="Browallia New" w:cs="Browallia New"/>
          <w:sz w:val="20"/>
          <w:szCs w:val="20"/>
        </w:rPr>
      </w:pPr>
    </w:p>
    <w:p w14:paraId="3792C9D3" w14:textId="77777777" w:rsidR="0061674C" w:rsidRPr="00B130E1" w:rsidRDefault="0061674C" w:rsidP="0061674C">
      <w:pPr>
        <w:tabs>
          <w:tab w:val="left" w:pos="4570"/>
          <w:tab w:val="left" w:pos="5926"/>
          <w:tab w:val="left" w:pos="6161"/>
          <w:tab w:val="left" w:pos="7488"/>
          <w:tab w:val="left" w:pos="7738"/>
          <w:tab w:val="left" w:pos="9065"/>
        </w:tabs>
        <w:ind w:hanging="7"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B130E1">
        <w:rPr>
          <w:rFonts w:ascii="Browallia New" w:eastAsia="MS Mincho" w:hAnsi="Browallia New" w:cs="Browallia New"/>
          <w:sz w:val="26"/>
          <w:szCs w:val="26"/>
          <w:cs/>
        </w:rPr>
        <w:t>สินทรัพย์ชีวภาพวัดด้วยมูลค่ายุติธรรมหักต้นทุนในการขาย ตามหลักเกณฑ์ต่อไปนี้</w:t>
      </w:r>
    </w:p>
    <w:p w14:paraId="15556EE2" w14:textId="77777777" w:rsidR="0061674C" w:rsidRPr="00B130E1" w:rsidRDefault="0061674C" w:rsidP="0061674C">
      <w:pPr>
        <w:tabs>
          <w:tab w:val="left" w:pos="810"/>
        </w:tabs>
        <w:contextualSpacing/>
        <w:jc w:val="thaiDistribute"/>
        <w:rPr>
          <w:rFonts w:ascii="Browallia New" w:eastAsia="MS Mincho" w:hAnsi="Browallia New" w:cs="Browallia New"/>
          <w:sz w:val="20"/>
          <w:szCs w:val="20"/>
        </w:rPr>
      </w:pPr>
    </w:p>
    <w:p w14:paraId="098B95AB" w14:textId="77777777" w:rsidR="0061674C" w:rsidRPr="00B130E1" w:rsidRDefault="0061674C" w:rsidP="0061674C">
      <w:pPr>
        <w:tabs>
          <w:tab w:val="left" w:pos="810"/>
        </w:tabs>
        <w:ind w:left="360" w:hanging="360"/>
        <w:contextualSpacing/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B130E1">
        <w:rPr>
          <w:rFonts w:ascii="Browallia New" w:eastAsia="MS Mincho" w:hAnsi="Browallia New" w:cs="Browallia New"/>
          <w:sz w:val="26"/>
          <w:szCs w:val="26"/>
        </w:rPr>
        <w:t>-</w:t>
      </w:r>
      <w:r w:rsidRPr="00B130E1">
        <w:rPr>
          <w:rFonts w:ascii="Browallia New" w:eastAsia="MS Mincho" w:hAnsi="Browallia New" w:cs="Browallia New"/>
          <w:sz w:val="26"/>
          <w:szCs w:val="26"/>
        </w:rPr>
        <w:tab/>
      </w:r>
      <w:r w:rsidRPr="00B130E1">
        <w:rPr>
          <w:rFonts w:ascii="Browallia New" w:eastAsia="MS Mincho" w:hAnsi="Browallia New" w:cs="Browallia New"/>
          <w:sz w:val="26"/>
          <w:szCs w:val="26"/>
          <w:cs/>
        </w:rPr>
        <w:t>มูลค่ายุติธรรมของต้นกัญชาที่อยู่ระหว่างการเพาะปลูกเพื่อขาย คำนวณโดยการใช้วิธีประมาณการมูลค่ารับซื้อผลผลิตจากราคาซื้อขายลักษณะขายปลีกต่อลูกค้าทั่วไปเพื่อเปรียบเทียบและทำการประมาณการต้นทุนการขายและ หักลบต้นทุนขายสินค้าเพื่อพิจารณามูลค่าประมาณการรับซื้อของผลผลิตทางการเกษตร</w:t>
      </w:r>
    </w:p>
    <w:p w14:paraId="4AF97220" w14:textId="77777777" w:rsidR="0061674C" w:rsidRPr="00B130E1" w:rsidRDefault="0061674C" w:rsidP="0061674C">
      <w:pPr>
        <w:tabs>
          <w:tab w:val="left" w:pos="810"/>
        </w:tabs>
        <w:contextualSpacing/>
        <w:jc w:val="thaiDistribute"/>
        <w:rPr>
          <w:rFonts w:ascii="Browallia New" w:eastAsia="MS Mincho" w:hAnsi="Browallia New" w:cs="Browallia New"/>
          <w:spacing w:val="-4"/>
          <w:sz w:val="20"/>
          <w:szCs w:val="20"/>
        </w:rPr>
      </w:pPr>
    </w:p>
    <w:p w14:paraId="5E9C0785" w14:textId="45CEC63C" w:rsidR="0061674C" w:rsidRPr="00B130E1" w:rsidRDefault="0061674C" w:rsidP="0061674C">
      <w:pPr>
        <w:jc w:val="thaiDistribute"/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</w:pPr>
      <w:r w:rsidRPr="00B130E1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ฝ่ายการเงินของกลุ่มกิจการรวมถึงคณะทำงาน ได้</w:t>
      </w:r>
      <w:r w:rsidR="0018044F" w:rsidRPr="00B130E1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จ้างผู้ประเมินอิสระเพื่อทำการ</w:t>
      </w:r>
      <w:r w:rsidRPr="00B130E1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 xml:space="preserve">ประเมินมูลค่ายุติธรรมของสินทรัพย์ชีวภาพสำหรับการรายงานในงบการเงิน </w:t>
      </w:r>
      <w:r w:rsidRPr="00B130E1">
        <w:rPr>
          <w:rFonts w:ascii="Browallia New" w:eastAsia="MS Mincho" w:hAnsi="Browallia New" w:cs="Browallia New"/>
          <w:spacing w:val="-2"/>
          <w:sz w:val="26"/>
          <w:szCs w:val="26"/>
          <w:cs/>
          <w:lang w:val="en-US"/>
        </w:rPr>
        <w:t xml:space="preserve">กระบวนการประเมินมูลค่ายุติธรรมได้จัดทำขึ้นอย่างน้อยหนึ่งครั้งในแต่ละไตรมาส ซึ่งสอดคล้องกับวันที่รายงานรายไตรมาสของกลุ่มกิจการ </w:t>
      </w:r>
    </w:p>
    <w:p w14:paraId="22D9679D" w14:textId="2CFD1599" w:rsidR="0061674C" w:rsidRPr="00B130E1" w:rsidRDefault="0061674C" w:rsidP="0061674C">
      <w:pPr>
        <w:jc w:val="thaiDistribute"/>
        <w:rPr>
          <w:rFonts w:ascii="Browallia New" w:eastAsia="MS Mincho" w:hAnsi="Browallia New" w:cs="Browallia New"/>
          <w:spacing w:val="-4"/>
          <w:sz w:val="20"/>
          <w:szCs w:val="20"/>
        </w:rPr>
      </w:pPr>
    </w:p>
    <w:p w14:paraId="0968B3E7" w14:textId="4344500F" w:rsidR="0061674C" w:rsidRPr="004D2344" w:rsidRDefault="0061674C" w:rsidP="0061674C">
      <w:pPr>
        <w:jc w:val="thaiDistribute"/>
        <w:rPr>
          <w:rFonts w:ascii="Browallia New" w:eastAsia="MS Mincho" w:hAnsi="Browallia New" w:cs="Browallia New"/>
          <w:sz w:val="26"/>
          <w:szCs w:val="26"/>
        </w:rPr>
      </w:pPr>
      <w:r w:rsidRPr="004D2344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กลุ่มกิจการได้ประมาณการมูลค่ายุติธรรมของต้นกัญชาที่อยู่</w:t>
      </w:r>
      <w:r w:rsidRPr="004D2344">
        <w:rPr>
          <w:rFonts w:ascii="Browallia New" w:eastAsia="MS Mincho" w:hAnsi="Browallia New" w:cs="Browallia New"/>
          <w:spacing w:val="-2"/>
          <w:sz w:val="26"/>
          <w:szCs w:val="26"/>
          <w:cs/>
          <w:lang w:val="en-US"/>
        </w:rPr>
        <w:t>ระหว่างการเพาะปลูกเพื่อขาย โดยการวัดมูลค่ายุติธรรมของสินทรัพย์ชีวภาพของกลุ่มกิจการด้วยวิธีข้อมูลระดับที่</w:t>
      </w:r>
      <w:r w:rsidRPr="004D2344"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  <w:t xml:space="preserve"> </w:t>
      </w:r>
      <w:r w:rsidR="007A01C8" w:rsidRPr="007A01C8">
        <w:rPr>
          <w:rFonts w:ascii="Browallia New" w:eastAsia="MS Mincho" w:hAnsi="Browallia New" w:cs="Browallia New"/>
          <w:spacing w:val="-2"/>
          <w:sz w:val="26"/>
          <w:szCs w:val="26"/>
        </w:rPr>
        <w:t>3</w:t>
      </w:r>
      <w:r w:rsidRPr="004D2344"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  <w:t xml:space="preserve"> </w:t>
      </w:r>
      <w:r w:rsidRPr="004D2344">
        <w:rPr>
          <w:rFonts w:ascii="Browallia New" w:eastAsia="MS Mincho" w:hAnsi="Browallia New" w:cs="Browallia New"/>
          <w:spacing w:val="-2"/>
          <w:sz w:val="26"/>
          <w:szCs w:val="26"/>
          <w:cs/>
          <w:lang w:val="en-US"/>
        </w:rPr>
        <w:t>ของลำดับชั้นของมูลค่า</w:t>
      </w:r>
      <w:r w:rsidRPr="004D2344">
        <w:rPr>
          <w:rFonts w:ascii="Browallia New" w:eastAsia="MS Mincho" w:hAnsi="Browallia New" w:cs="Browallia New"/>
          <w:sz w:val="26"/>
          <w:szCs w:val="26"/>
          <w:cs/>
          <w:lang w:val="en-US"/>
        </w:rPr>
        <w:t>ยุติธรรม ข้อมูลหลักที่ใช้ในการประเมินมูลค่าเป็นข้อมูลที่ไม่สามารถสังเกตได้อย่างมีสาระสำคัญ ซึ่งประกอบด้วยการประมาณระยะเวลาการเจริญเติบโตของกัญชาในแต่ละขั้นตอนจนถึงจุดเก็บเกี่ยว การประมาณจำนวนผลผลิตต่อต้นกัญชาที่คาดว่าจะขายได้ และราคาขายเฉลี่ยหรือราคาที่คาดว่าจะขายได้</w:t>
      </w:r>
    </w:p>
    <w:p w14:paraId="10CA4B6F" w14:textId="77777777" w:rsidR="0061674C" w:rsidRPr="00B130E1" w:rsidRDefault="0061674C" w:rsidP="0061674C">
      <w:pPr>
        <w:tabs>
          <w:tab w:val="left" w:pos="810"/>
        </w:tabs>
        <w:ind w:left="360" w:hanging="36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BBCA2BD" w14:textId="2289585B" w:rsidR="0061674C" w:rsidRPr="004D2344" w:rsidRDefault="0061674C" w:rsidP="006167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23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ในระหว่างงวด</w:t>
      </w:r>
      <w:r w:rsidRPr="004D2344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4D23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7A01C8" w:rsidRPr="007A01C8">
        <w:rPr>
          <w:rFonts w:ascii="Browallia New" w:eastAsia="Arial Unicode MS" w:hAnsi="Browallia New" w:cs="Browallia New"/>
          <w:sz w:val="26"/>
          <w:szCs w:val="26"/>
        </w:rPr>
        <w:t>31</w:t>
      </w:r>
      <w:r w:rsidRPr="004D234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D23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7A01C8" w:rsidRPr="007A01C8">
        <w:rPr>
          <w:rFonts w:ascii="Browallia New" w:eastAsia="Arial Unicode MS" w:hAnsi="Browallia New" w:cs="Browallia New"/>
          <w:sz w:val="26"/>
          <w:szCs w:val="26"/>
        </w:rPr>
        <w:t>2566</w:t>
      </w:r>
      <w:r w:rsidRPr="004D234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D23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การเปลี่ยนแปลงในสินทรัพย์ชีวภาพที่เกิดจากผลแตกต่างชั่วคราวระหว่างฐานภาษี และราคาตามบัญชีมีจำนวน</w:t>
      </w:r>
      <w:r w:rsidRPr="004D234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01C8" w:rsidRPr="007A01C8">
        <w:rPr>
          <w:rFonts w:ascii="Browallia New" w:eastAsia="Arial Unicode MS" w:hAnsi="Browallia New" w:cs="Browallia New"/>
          <w:sz w:val="26"/>
          <w:szCs w:val="26"/>
        </w:rPr>
        <w:t>1</w:t>
      </w:r>
      <w:r w:rsidR="00934E27">
        <w:rPr>
          <w:rFonts w:ascii="Browallia New" w:eastAsia="Arial Unicode MS" w:hAnsi="Browallia New" w:cs="Browallia New"/>
          <w:sz w:val="26"/>
          <w:szCs w:val="26"/>
        </w:rPr>
        <w:t>.</w:t>
      </w:r>
      <w:r w:rsidR="007A01C8" w:rsidRPr="007A01C8">
        <w:rPr>
          <w:rFonts w:ascii="Browallia New" w:eastAsia="Arial Unicode MS" w:hAnsi="Browallia New" w:cs="Browallia New"/>
          <w:sz w:val="26"/>
          <w:szCs w:val="26"/>
        </w:rPr>
        <w:t>97</w:t>
      </w:r>
      <w:r w:rsidRPr="004D23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23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และมีผลทำให้ผลแตกต่างทางภาษีชั่วคราวซึ่งกลุ่มกิจการรับรู้เป็นหนี้สินภาษีเงินได้รอการตัดบัญชีมีจำนวน </w:t>
      </w:r>
      <w:r w:rsidR="007A01C8" w:rsidRPr="007A01C8">
        <w:rPr>
          <w:rFonts w:ascii="Browallia New" w:eastAsia="Arial Unicode MS" w:hAnsi="Browallia New" w:cs="Browallia New"/>
          <w:sz w:val="26"/>
          <w:szCs w:val="26"/>
        </w:rPr>
        <w:t>0</w:t>
      </w:r>
      <w:r w:rsidR="00934E27">
        <w:rPr>
          <w:rFonts w:ascii="Browallia New" w:eastAsia="Arial Unicode MS" w:hAnsi="Browallia New" w:cs="Browallia New"/>
          <w:sz w:val="26"/>
          <w:szCs w:val="26"/>
        </w:rPr>
        <w:t>.</w:t>
      </w:r>
      <w:r w:rsidR="007A01C8" w:rsidRPr="007A01C8">
        <w:rPr>
          <w:rFonts w:ascii="Browallia New" w:eastAsia="Arial Unicode MS" w:hAnsi="Browallia New" w:cs="Browallia New"/>
          <w:sz w:val="26"/>
          <w:szCs w:val="26"/>
        </w:rPr>
        <w:t>39</w:t>
      </w:r>
      <w:r w:rsidRPr="004D234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ซึ่งได้บันทึกในข้อมูลทางการเงินรวมระหว่างกาลนี้</w:t>
      </w:r>
    </w:p>
    <w:p w14:paraId="4BE88126" w14:textId="77777777" w:rsidR="00984984" w:rsidRPr="00B130E1" w:rsidRDefault="00984984" w:rsidP="00377644">
      <w:pPr>
        <w:ind w:left="540" w:hanging="540"/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041C" w:rsidRPr="004D2344" w14:paraId="71C94ED6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2091722" w14:textId="08644E06" w:rsidR="00BF041C" w:rsidRPr="004D2344" w:rsidRDefault="007A01C8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4" w:name="_Hlk102394558"/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BF041C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041C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D930BF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ไม่หมุนเวียน</w:t>
            </w:r>
            <w:r w:rsidR="00BF041C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ที่ถือไว้เพื่อขาย</w:t>
            </w:r>
          </w:p>
        </w:tc>
      </w:tr>
      <w:bookmarkEnd w:id="14"/>
    </w:tbl>
    <w:p w14:paraId="52E25FA0" w14:textId="77777777" w:rsidR="00EB20A1" w:rsidRPr="00B130E1" w:rsidRDefault="00EB20A1" w:rsidP="00EB20A1">
      <w:pPr>
        <w:jc w:val="left"/>
        <w:rPr>
          <w:rFonts w:ascii="Browallia New" w:hAnsi="Browallia New" w:cs="Browallia New"/>
          <w:sz w:val="20"/>
          <w:szCs w:val="20"/>
        </w:rPr>
      </w:pPr>
    </w:p>
    <w:p w14:paraId="7A3ED229" w14:textId="0301F019" w:rsidR="00B73F95" w:rsidRPr="004D2344" w:rsidRDefault="00B73F95" w:rsidP="00B73F9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5" w:name="_Hlk64551980"/>
      <w:r w:rsidRPr="004D23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</w:t>
      </w:r>
      <w:r w:rsidR="00DD079F" w:rsidRPr="004D23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วฟ อีเอสจี</w:t>
      </w:r>
      <w:r w:rsidRPr="004D23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จำกัด</w:t>
      </w:r>
    </w:p>
    <w:p w14:paraId="57116714" w14:textId="77777777" w:rsidR="00B73F95" w:rsidRPr="00B130E1" w:rsidRDefault="00B73F95" w:rsidP="00B73F95">
      <w:pPr>
        <w:jc w:val="thaiDistribute"/>
        <w:rPr>
          <w:rFonts w:ascii="Browallia New" w:eastAsia="Malgun Gothic" w:hAnsi="Browallia New" w:cs="Browallia New"/>
          <w:b/>
          <w:bCs/>
          <w:spacing w:val="-2"/>
          <w:sz w:val="20"/>
          <w:szCs w:val="20"/>
        </w:rPr>
      </w:pPr>
    </w:p>
    <w:p w14:paraId="170255ED" w14:textId="49073E82" w:rsidR="00320CF6" w:rsidRPr="004D2344" w:rsidRDefault="00320CF6" w:rsidP="00320CF6">
      <w:pPr>
        <w:jc w:val="thaiDistribute"/>
        <w:rPr>
          <w:rFonts w:ascii="Browallia New" w:eastAsia="Malgun Gothic" w:hAnsi="Browallia New" w:cs="Browallia New"/>
          <w:spacing w:val="-2"/>
          <w:sz w:val="26"/>
          <w:szCs w:val="26"/>
        </w:rPr>
      </w:pPr>
      <w:r w:rsidRPr="00B130E1">
        <w:rPr>
          <w:rFonts w:ascii="Browallia New" w:eastAsia="Malgun Gothic" w:hAnsi="Browallia New" w:cs="Browallia New"/>
          <w:spacing w:val="-6"/>
          <w:sz w:val="26"/>
          <w:szCs w:val="26"/>
          <w:cs/>
        </w:rPr>
        <w:t>ในระหว่างงวด กลุ่มกิจการได้ประกาศความตั้งใจที่จะจำหน่ายหุ้นร้อยละ</w:t>
      </w:r>
      <w:r w:rsidR="00E550AE" w:rsidRPr="00B130E1">
        <w:rPr>
          <w:rFonts w:ascii="Browallia New" w:eastAsia="Malgun Gothic" w:hAnsi="Browallia New" w:cs="Browallia New"/>
          <w:spacing w:val="-6"/>
          <w:sz w:val="26"/>
          <w:szCs w:val="26"/>
        </w:rPr>
        <w:t xml:space="preserve"> </w:t>
      </w:r>
      <w:r w:rsidR="007A01C8" w:rsidRPr="007A01C8">
        <w:rPr>
          <w:rFonts w:ascii="Browallia New" w:eastAsia="Malgun Gothic" w:hAnsi="Browallia New" w:cs="Browallia New"/>
          <w:spacing w:val="-6"/>
          <w:sz w:val="26"/>
          <w:szCs w:val="26"/>
        </w:rPr>
        <w:t>90</w:t>
      </w:r>
      <w:r w:rsidRPr="00B130E1">
        <w:rPr>
          <w:rFonts w:ascii="Browallia New" w:eastAsia="Malgun Gothic" w:hAnsi="Browallia New" w:cs="Browallia New"/>
          <w:spacing w:val="-6"/>
          <w:sz w:val="26"/>
          <w:szCs w:val="26"/>
          <w:cs/>
        </w:rPr>
        <w:t xml:space="preserve"> </w:t>
      </w:r>
      <w:r w:rsidR="00614F5F" w:rsidRPr="00B130E1">
        <w:rPr>
          <w:rFonts w:ascii="Browallia New" w:eastAsia="Malgun Gothic" w:hAnsi="Browallia New" w:cs="Browallia New"/>
          <w:spacing w:val="-6"/>
          <w:sz w:val="26"/>
          <w:szCs w:val="26"/>
          <w:cs/>
        </w:rPr>
        <w:t>ของหุ้นทั้งหมดของ</w:t>
      </w:r>
      <w:r w:rsidRPr="00B130E1">
        <w:rPr>
          <w:rFonts w:ascii="Browallia New" w:eastAsia="Malgun Gothic" w:hAnsi="Browallia New" w:cs="Browallia New"/>
          <w:spacing w:val="-6"/>
          <w:sz w:val="26"/>
          <w:szCs w:val="26"/>
          <w:cs/>
        </w:rPr>
        <w:t>บริษัท เวฟ อีเอสจี จำกัด ซึ่งเป็นบริษัทย่อย</w:t>
      </w:r>
      <w:r w:rsidRPr="004D2344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ของกลุ่มกิจการ ซึ่งกลุ่มกิจการมีแผนที่จะจำหน่ายหุ้นดังกล่าวให้แล้วเสร็จภายในเดือน เมษายน พ.ศ.</w:t>
      </w:r>
      <w:r w:rsidR="00E550AE" w:rsidRPr="004D2344">
        <w:rPr>
          <w:rFonts w:ascii="Browallia New" w:eastAsia="Malgun Gothic" w:hAnsi="Browallia New" w:cs="Browallia New"/>
          <w:spacing w:val="-2"/>
          <w:sz w:val="26"/>
          <w:szCs w:val="26"/>
        </w:rPr>
        <w:t xml:space="preserve"> </w:t>
      </w:r>
      <w:r w:rsidR="007A01C8" w:rsidRPr="007A01C8">
        <w:rPr>
          <w:rFonts w:ascii="Browallia New" w:eastAsia="Malgun Gothic" w:hAnsi="Browallia New" w:cs="Browallia New"/>
          <w:spacing w:val="-2"/>
          <w:sz w:val="26"/>
          <w:szCs w:val="26"/>
        </w:rPr>
        <w:t>2566</w:t>
      </w:r>
      <w:r w:rsidR="00B3750B" w:rsidRPr="004D2344">
        <w:rPr>
          <w:rFonts w:ascii="Browallia New" w:eastAsia="Malgun Gothic" w:hAnsi="Browallia New" w:cs="Browallia New"/>
          <w:spacing w:val="-2"/>
          <w:sz w:val="26"/>
          <w:szCs w:val="26"/>
        </w:rPr>
        <w:t xml:space="preserve"> (</w:t>
      </w:r>
      <w:r w:rsidR="00B3750B" w:rsidRPr="004D2344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หมายเหตุ </w:t>
      </w:r>
      <w:r w:rsidR="007A01C8" w:rsidRPr="007A01C8">
        <w:rPr>
          <w:rFonts w:ascii="Browallia New" w:eastAsia="Malgun Gothic" w:hAnsi="Browallia New" w:cs="Browallia New"/>
          <w:spacing w:val="-2"/>
          <w:sz w:val="26"/>
          <w:szCs w:val="26"/>
        </w:rPr>
        <w:t>18</w:t>
      </w:r>
      <w:r w:rsidR="00B3750B" w:rsidRPr="004D2344">
        <w:rPr>
          <w:rFonts w:ascii="Browallia New" w:eastAsia="Malgun Gothic" w:hAnsi="Browallia New" w:cs="Browallia New"/>
          <w:spacing w:val="-2"/>
          <w:sz w:val="26"/>
          <w:szCs w:val="26"/>
        </w:rPr>
        <w:t>)</w:t>
      </w:r>
      <w:r w:rsidRPr="004D2344">
        <w:rPr>
          <w:rFonts w:ascii="Browallia New" w:eastAsia="Malgun Gothic" w:hAnsi="Browallia New" w:cs="Browallia New"/>
          <w:spacing w:val="-2"/>
          <w:sz w:val="26"/>
          <w:szCs w:val="26"/>
        </w:rPr>
        <w:t xml:space="preserve"> </w:t>
      </w:r>
      <w:r w:rsidRPr="004D2344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กลุ่มกิจการจึงแสดงงบการเงินของบริษัท เวฟ อีเอสจี จำกัด ซึ่งถือเป็นผลของการดำเนินงานที่ยกเลิก</w:t>
      </w:r>
    </w:p>
    <w:p w14:paraId="4FA72E9A" w14:textId="42EB818C" w:rsidR="00320CF6" w:rsidRPr="00B130E1" w:rsidRDefault="00320CF6" w:rsidP="00320CF6">
      <w:pPr>
        <w:jc w:val="thaiDistribute"/>
        <w:rPr>
          <w:rFonts w:ascii="Browallia New" w:eastAsia="Malgun Gothic" w:hAnsi="Browallia New" w:cs="Browallia New"/>
          <w:spacing w:val="-2"/>
          <w:sz w:val="20"/>
          <w:szCs w:val="20"/>
        </w:rPr>
      </w:pPr>
    </w:p>
    <w:p w14:paraId="5FD5B944" w14:textId="2FE6AA66" w:rsidR="00320CF6" w:rsidRPr="004D2344" w:rsidRDefault="00320CF6" w:rsidP="00320CF6">
      <w:pPr>
        <w:jc w:val="thaiDistribute"/>
        <w:rPr>
          <w:rFonts w:ascii="Browallia New" w:eastAsia="Malgun Gothic" w:hAnsi="Browallia New" w:cs="Browallia New"/>
          <w:spacing w:val="-2"/>
          <w:sz w:val="26"/>
          <w:szCs w:val="26"/>
        </w:rPr>
      </w:pPr>
      <w:r w:rsidRPr="004D2344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ข้อมูลทางการเงินที่เกี่ยวข้องกับการดำเนินงานของบริษัท </w:t>
      </w:r>
      <w:r w:rsidR="00AE3A49" w:rsidRPr="004D2344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เวฟ </w:t>
      </w:r>
      <w:r w:rsidRPr="004D2344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อีเอสจี</w:t>
      </w:r>
      <w:r w:rsidR="00AE3A49" w:rsidRPr="004D2344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 </w:t>
      </w:r>
      <w:r w:rsidRPr="004D2344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สามารถแสดงแยกจากการดำเนินงานปกติของกลุ่มกิจการได้</w:t>
      </w:r>
      <w:r w:rsidR="00B130E1">
        <w:rPr>
          <w:rFonts w:ascii="Browallia New" w:eastAsia="Malgun Gothic" w:hAnsi="Browallia New" w:cs="Browallia New"/>
          <w:spacing w:val="-2"/>
          <w:sz w:val="26"/>
          <w:szCs w:val="26"/>
          <w:cs/>
        </w:rPr>
        <w:br/>
      </w:r>
      <w:r w:rsidRPr="004D2344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ดังตารางข้างล่าง</w:t>
      </w:r>
    </w:p>
    <w:p w14:paraId="48F82ABB" w14:textId="33971E04" w:rsidR="00320CF6" w:rsidRPr="004D2344" w:rsidRDefault="0061674C" w:rsidP="00320CF6">
      <w:pPr>
        <w:jc w:val="thaiDistribute"/>
        <w:rPr>
          <w:rFonts w:ascii="Browallia New" w:eastAsia="Malgun Gothic" w:hAnsi="Browallia New" w:cs="Browallia New"/>
          <w:b/>
          <w:bCs/>
          <w:spacing w:val="-2"/>
          <w:sz w:val="26"/>
          <w:szCs w:val="26"/>
        </w:rPr>
      </w:pPr>
      <w:r w:rsidRPr="004D2344">
        <w:rPr>
          <w:rFonts w:ascii="Browallia New" w:eastAsia="Malgun Gothic" w:hAnsi="Browallia New" w:cs="Browallia New"/>
          <w:b/>
          <w:bCs/>
          <w:spacing w:val="-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1674C" w:rsidRPr="004D2344" w14:paraId="4ECDEE2A" w14:textId="77777777" w:rsidTr="000F428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9A26C3" w14:textId="31B725CF" w:rsidR="0061674C" w:rsidRPr="004D2344" w:rsidRDefault="007A01C8" w:rsidP="000F428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61674C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674C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  <w:r w:rsidR="0061674C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61674C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61674C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476757A5" w14:textId="77777777" w:rsidR="0061674C" w:rsidRPr="004D2344" w:rsidRDefault="0061674C" w:rsidP="00320CF6">
      <w:pPr>
        <w:jc w:val="thaiDistribute"/>
        <w:rPr>
          <w:rFonts w:ascii="Browallia New" w:eastAsia="Malgun Gothic" w:hAnsi="Browallia New" w:cs="Browallia New"/>
          <w:b/>
          <w:bCs/>
          <w:spacing w:val="-2"/>
          <w:sz w:val="26"/>
          <w:szCs w:val="26"/>
        </w:rPr>
      </w:pPr>
    </w:p>
    <w:p w14:paraId="738C1B8D" w14:textId="559A53CC" w:rsidR="00320CF6" w:rsidRPr="004D2344" w:rsidRDefault="007A01C8" w:rsidP="00320CF6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01C8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320CF6" w:rsidRPr="004D234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01C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20CF6" w:rsidRPr="004D234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20CF6" w:rsidRPr="004D23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สินทรัพย์และหนี้สินที่ถือไว้เพื่อขาย</w:t>
      </w:r>
    </w:p>
    <w:p w14:paraId="6109E555" w14:textId="77777777" w:rsidR="00320CF6" w:rsidRPr="004D2344" w:rsidRDefault="00320CF6" w:rsidP="00320CF6">
      <w:pPr>
        <w:ind w:left="540"/>
        <w:jc w:val="left"/>
        <w:rPr>
          <w:rFonts w:ascii="Browallia New" w:eastAsia="Malgun Gothic" w:hAnsi="Browallia New" w:cs="Browallia New"/>
          <w:sz w:val="26"/>
          <w:szCs w:val="26"/>
        </w:rPr>
      </w:pPr>
    </w:p>
    <w:p w14:paraId="53AFEA7C" w14:textId="0705EECC" w:rsidR="00320CF6" w:rsidRPr="004D2344" w:rsidRDefault="00320CF6" w:rsidP="00320CF6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4D2344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การวัดมูลค่าของสินทรัพย์และหนี้สินของ</w:t>
      </w:r>
      <w:r w:rsidRPr="004D2344">
        <w:rPr>
          <w:rFonts w:ascii="Browallia New" w:eastAsia="Malgun Gothic" w:hAnsi="Browallia New" w:cs="Browallia New"/>
          <w:spacing w:val="-2"/>
          <w:sz w:val="26"/>
          <w:szCs w:val="26"/>
          <w:cs/>
        </w:rPr>
        <w:t>บริษัท อีเอสจี จำกัด</w:t>
      </w:r>
      <w:r w:rsidRPr="004D2344">
        <w:rPr>
          <w:rFonts w:ascii="Browallia New" w:eastAsia="Malgun Gothic" w:hAnsi="Browallia New" w:cs="Browallia New"/>
          <w:spacing w:val="-2"/>
          <w:sz w:val="26"/>
          <w:szCs w:val="26"/>
        </w:rPr>
        <w:t xml:space="preserve"> </w:t>
      </w:r>
      <w:r w:rsidRPr="004D2344">
        <w:rPr>
          <w:rFonts w:ascii="Browallia New" w:eastAsia="Malgun Gothic" w:hAnsi="Browallia New" w:cs="Browallia New"/>
          <w:spacing w:val="-5"/>
          <w:sz w:val="26"/>
          <w:szCs w:val="26"/>
          <w:cs/>
        </w:rPr>
        <w:t>ใช้มูลค่าที่ต่ำกว่าระหว่างมูลค่าตามบัญชี</w:t>
      </w:r>
      <w:r w:rsidRPr="004D2344">
        <w:rPr>
          <w:rFonts w:ascii="Browallia New" w:eastAsia="Malgun Gothic" w:hAnsi="Browallia New" w:cs="Browallia New"/>
          <w:sz w:val="26"/>
          <w:szCs w:val="26"/>
          <w:cs/>
        </w:rPr>
        <w:t>กับมูลค่ายุติธรรมหักต้นทุนในการขาย นับแต่วันที่จัดประเภทเป็นสินทรัพย์ที่ถือไว้เพื่อขาย</w:t>
      </w:r>
    </w:p>
    <w:p w14:paraId="1EC37383" w14:textId="77777777" w:rsidR="00320CF6" w:rsidRPr="004D2344" w:rsidRDefault="00320CF6" w:rsidP="00320CF6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4B33219C" w14:textId="77777777" w:rsidR="00320CF6" w:rsidRPr="004D2344" w:rsidRDefault="00320CF6" w:rsidP="00320CF6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4D2344">
        <w:rPr>
          <w:rFonts w:ascii="Browallia New" w:eastAsia="Malgun Gothic" w:hAnsi="Browallia New" w:cs="Browallia New"/>
          <w:sz w:val="26"/>
          <w:szCs w:val="26"/>
          <w:cs/>
        </w:rPr>
        <w:t>สินทรัพย์และหนี้สินที่สำคัญของการดำเนินงานที่ยกเลิกมีดังนี้</w:t>
      </w:r>
    </w:p>
    <w:p w14:paraId="039D4048" w14:textId="77777777" w:rsidR="00320CF6" w:rsidRPr="004D2344" w:rsidRDefault="00320CF6" w:rsidP="00320CF6">
      <w:pPr>
        <w:ind w:left="54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826"/>
        <w:gridCol w:w="1368"/>
        <w:gridCol w:w="1368"/>
      </w:tblGrid>
      <w:tr w:rsidR="00320CF6" w:rsidRPr="004D2344" w14:paraId="227750E2" w14:textId="77777777" w:rsidTr="00B5708F">
        <w:tc>
          <w:tcPr>
            <w:tcW w:w="6826" w:type="dxa"/>
            <w:vAlign w:val="bottom"/>
          </w:tcPr>
          <w:p w14:paraId="42B7BF21" w14:textId="77777777" w:rsidR="00320CF6" w:rsidRPr="004D2344" w:rsidRDefault="00320CF6" w:rsidP="00320CF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C3EF0" w14:textId="7B67F7DF" w:rsidR="00320CF6" w:rsidRPr="004D2344" w:rsidRDefault="00402C25" w:rsidP="00320CF6">
            <w:pPr>
              <w:keepNext/>
              <w:ind w:right="-72"/>
              <w:contextualSpacing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320CF6"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320CF6" w:rsidRPr="004D2344" w14:paraId="34A13028" w14:textId="77777777" w:rsidTr="00B5708F">
        <w:tc>
          <w:tcPr>
            <w:tcW w:w="6826" w:type="dxa"/>
            <w:vAlign w:val="bottom"/>
          </w:tcPr>
          <w:p w14:paraId="5666C3D2" w14:textId="6F0B133F" w:rsidR="00320CF6" w:rsidRPr="004D2344" w:rsidRDefault="00740D7F" w:rsidP="00B130E1">
            <w:pPr>
              <w:spacing w:before="10"/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1662F6"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1662F6"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732156" w14:textId="0AFBBD55" w:rsidR="00320CF6" w:rsidRPr="004D2344" w:rsidRDefault="007A01C8" w:rsidP="00B130E1">
            <w:pPr>
              <w:spacing w:before="10"/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5708F"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D2B61C" w14:textId="3509422D" w:rsidR="00320CF6" w:rsidRPr="004D2344" w:rsidRDefault="007A01C8" w:rsidP="00B130E1">
            <w:pPr>
              <w:spacing w:before="10"/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20CF6"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20CF6"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20CF6" w:rsidRPr="004D2344" w14:paraId="65D18606" w14:textId="77777777" w:rsidTr="00B5708F">
        <w:tc>
          <w:tcPr>
            <w:tcW w:w="6826" w:type="dxa"/>
            <w:vAlign w:val="bottom"/>
          </w:tcPr>
          <w:p w14:paraId="76B79590" w14:textId="77777777" w:rsidR="00320CF6" w:rsidRPr="004D2344" w:rsidRDefault="00320CF6" w:rsidP="00320CF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bookmarkStart w:id="16" w:name="OLE_LINK1"/>
          </w:p>
        </w:tc>
        <w:tc>
          <w:tcPr>
            <w:tcW w:w="1368" w:type="dxa"/>
            <w:shd w:val="clear" w:color="auto" w:fill="auto"/>
          </w:tcPr>
          <w:p w14:paraId="7BF1BA9B" w14:textId="0104DE0F" w:rsidR="00320CF6" w:rsidRPr="004D2344" w:rsidRDefault="00320CF6" w:rsidP="00320CF6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01C8" w:rsidRPr="007A01C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0D1E9" w14:textId="306A74F1" w:rsidR="00320CF6" w:rsidRPr="004D2344" w:rsidRDefault="00320CF6" w:rsidP="00320CF6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01C8" w:rsidRPr="007A01C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bookmarkEnd w:id="16"/>
      <w:tr w:rsidR="00320CF6" w:rsidRPr="004D2344" w14:paraId="1933CC68" w14:textId="77777777" w:rsidTr="00B5708F">
        <w:tc>
          <w:tcPr>
            <w:tcW w:w="6826" w:type="dxa"/>
            <w:vAlign w:val="bottom"/>
          </w:tcPr>
          <w:p w14:paraId="26C13C29" w14:textId="77777777" w:rsidR="00320CF6" w:rsidRPr="004D2344" w:rsidRDefault="00320CF6" w:rsidP="00320CF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2DAB43" w14:textId="77777777" w:rsidR="00320CF6" w:rsidRPr="004D2344" w:rsidRDefault="00320CF6" w:rsidP="00320CF6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0164A" w14:textId="77777777" w:rsidR="00320CF6" w:rsidRPr="004D2344" w:rsidRDefault="00320CF6" w:rsidP="00320CF6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20CF6" w:rsidRPr="004D2344" w14:paraId="48A8339A" w14:textId="77777777" w:rsidTr="00B5708F">
        <w:tc>
          <w:tcPr>
            <w:tcW w:w="6826" w:type="dxa"/>
            <w:vAlign w:val="bottom"/>
          </w:tcPr>
          <w:p w14:paraId="73357C1B" w14:textId="77777777" w:rsidR="00320CF6" w:rsidRPr="004D2344" w:rsidRDefault="00320CF6" w:rsidP="00320CF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E71F34" w14:textId="77777777" w:rsidR="00320CF6" w:rsidRPr="004D2344" w:rsidRDefault="00320CF6" w:rsidP="00320CF6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4F06B" w14:textId="77777777" w:rsidR="00320CF6" w:rsidRPr="004D2344" w:rsidRDefault="00320CF6" w:rsidP="00320CF6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320CF6" w:rsidRPr="004D2344" w14:paraId="3742826C" w14:textId="77777777" w:rsidTr="00B5708F">
        <w:trPr>
          <w:trHeight w:val="80"/>
        </w:trPr>
        <w:tc>
          <w:tcPr>
            <w:tcW w:w="6826" w:type="dxa"/>
          </w:tcPr>
          <w:p w14:paraId="77D08929" w14:textId="77777777" w:rsidR="00320CF6" w:rsidRPr="004D2344" w:rsidRDefault="00320CF6" w:rsidP="00320CF6">
            <w:pPr>
              <w:ind w:left="540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สินทรัพย์ของการดำเนินงานที่ยกเลิกที่จัดประเภทเป็น</w:t>
            </w:r>
          </w:p>
        </w:tc>
        <w:tc>
          <w:tcPr>
            <w:tcW w:w="1368" w:type="dxa"/>
            <w:shd w:val="clear" w:color="auto" w:fill="FAFAFA"/>
          </w:tcPr>
          <w:p w14:paraId="162AF185" w14:textId="77777777" w:rsidR="00320CF6" w:rsidRPr="004D2344" w:rsidRDefault="00320CF6" w:rsidP="00320CF6">
            <w:pPr>
              <w:ind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880261B" w14:textId="77777777" w:rsidR="00320CF6" w:rsidRPr="004D2344" w:rsidRDefault="00320CF6" w:rsidP="00320CF6">
            <w:pPr>
              <w:ind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</w:tr>
      <w:tr w:rsidR="00320CF6" w:rsidRPr="004D2344" w14:paraId="690809CA" w14:textId="77777777" w:rsidTr="00B5708F">
        <w:trPr>
          <w:trHeight w:val="80"/>
        </w:trPr>
        <w:tc>
          <w:tcPr>
            <w:tcW w:w="6826" w:type="dxa"/>
          </w:tcPr>
          <w:p w14:paraId="0D922DF2" w14:textId="77777777" w:rsidR="00320CF6" w:rsidRPr="004D2344" w:rsidRDefault="00320CF6" w:rsidP="00320CF6">
            <w:pPr>
              <w:ind w:left="540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 xml:space="preserve">   สินทรัพย์ไม่หมุนเวียนที่ถือไว้เพื่อขาย</w:t>
            </w:r>
          </w:p>
        </w:tc>
        <w:tc>
          <w:tcPr>
            <w:tcW w:w="1368" w:type="dxa"/>
            <w:shd w:val="clear" w:color="auto" w:fill="FAFAFA"/>
          </w:tcPr>
          <w:p w14:paraId="3BF9660B" w14:textId="77777777" w:rsidR="00320CF6" w:rsidRPr="004D2344" w:rsidRDefault="00320CF6" w:rsidP="00320CF6">
            <w:pPr>
              <w:ind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9CC989F" w14:textId="77777777" w:rsidR="00320CF6" w:rsidRPr="004D2344" w:rsidRDefault="00320CF6" w:rsidP="00320CF6">
            <w:pPr>
              <w:ind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</w:tr>
      <w:tr w:rsidR="00320CF6" w:rsidRPr="004D2344" w14:paraId="7EDE0EA6" w14:textId="77777777" w:rsidTr="00B5708F">
        <w:trPr>
          <w:trHeight w:val="80"/>
        </w:trPr>
        <w:tc>
          <w:tcPr>
            <w:tcW w:w="6826" w:type="dxa"/>
          </w:tcPr>
          <w:p w14:paraId="746C7826" w14:textId="77777777" w:rsidR="00320CF6" w:rsidRPr="004D2344" w:rsidRDefault="00320CF6" w:rsidP="00320CF6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004A4DFB" w14:textId="004DCECE" w:rsidR="00320CF6" w:rsidRPr="004D2344" w:rsidRDefault="007A01C8" w:rsidP="00320CF6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="00B5708F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368" w:type="dxa"/>
            <w:shd w:val="clear" w:color="auto" w:fill="auto"/>
          </w:tcPr>
          <w:p w14:paraId="3D9E598B" w14:textId="77777777" w:rsidR="00320CF6" w:rsidRPr="004D2344" w:rsidRDefault="00320CF6" w:rsidP="00320CF6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320CF6" w:rsidRPr="004D2344" w14:paraId="611B86F4" w14:textId="77777777" w:rsidTr="00B5708F">
        <w:trPr>
          <w:trHeight w:val="80"/>
        </w:trPr>
        <w:tc>
          <w:tcPr>
            <w:tcW w:w="6826" w:type="dxa"/>
          </w:tcPr>
          <w:p w14:paraId="797FB7C1" w14:textId="329BDA5F" w:rsidR="00320CF6" w:rsidRPr="004D2344" w:rsidRDefault="00B5708F" w:rsidP="00320CF6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B95256" w14:textId="48560215" w:rsidR="00320CF6" w:rsidRPr="004D2344" w:rsidRDefault="007A01C8" w:rsidP="00320CF6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66</w:t>
            </w:r>
            <w:r w:rsidR="00B5708F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988462" w14:textId="77777777" w:rsidR="00320CF6" w:rsidRPr="004D2344" w:rsidRDefault="00320CF6" w:rsidP="00320CF6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320CF6" w:rsidRPr="004D2344" w14:paraId="3FA906D1" w14:textId="77777777" w:rsidTr="00B5708F">
        <w:trPr>
          <w:trHeight w:val="55"/>
        </w:trPr>
        <w:tc>
          <w:tcPr>
            <w:tcW w:w="6826" w:type="dxa"/>
          </w:tcPr>
          <w:p w14:paraId="7815394C" w14:textId="77777777" w:rsidR="00320CF6" w:rsidRPr="004D2344" w:rsidRDefault="00320CF6" w:rsidP="00320CF6">
            <w:pPr>
              <w:ind w:left="540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รวมสินทรัพย์ของการดำเนินงานที่ยกเลิก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3FFB6" w14:textId="506406A4" w:rsidR="00320CF6" w:rsidRPr="004D2344" w:rsidRDefault="007A01C8" w:rsidP="00320CF6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70</w:t>
            </w:r>
            <w:r w:rsidR="00B5708F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5C090" w14:textId="77777777" w:rsidR="00320CF6" w:rsidRPr="004D2344" w:rsidRDefault="00320CF6" w:rsidP="00320CF6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5708F" w:rsidRPr="004D2344" w14:paraId="526A415D" w14:textId="77777777" w:rsidTr="00B5708F">
        <w:tc>
          <w:tcPr>
            <w:tcW w:w="6826" w:type="dxa"/>
            <w:vAlign w:val="bottom"/>
          </w:tcPr>
          <w:p w14:paraId="1748B100" w14:textId="77777777" w:rsidR="00B5708F" w:rsidRPr="004D2344" w:rsidRDefault="00B5708F" w:rsidP="00B5708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AFC34" w14:textId="77777777" w:rsidR="00B5708F" w:rsidRPr="004D2344" w:rsidRDefault="00B5708F" w:rsidP="00B5708F">
            <w:pPr>
              <w:keepNext/>
              <w:ind w:right="-72"/>
              <w:contextualSpacing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5708F" w:rsidRPr="004D2344" w14:paraId="2DB34478" w14:textId="77777777" w:rsidTr="00B5708F">
        <w:tc>
          <w:tcPr>
            <w:tcW w:w="6826" w:type="dxa"/>
            <w:vAlign w:val="bottom"/>
          </w:tcPr>
          <w:p w14:paraId="06AE7701" w14:textId="77777777" w:rsidR="00B5708F" w:rsidRPr="004D2344" w:rsidRDefault="00B5708F" w:rsidP="00B5708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bookmarkStart w:id="17" w:name="_Hlk64375569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81A3B" w14:textId="32F90441" w:rsidR="00B5708F" w:rsidRPr="004D2344" w:rsidRDefault="00402C25" w:rsidP="00B5708F">
            <w:pPr>
              <w:keepNext/>
              <w:ind w:right="-72"/>
              <w:contextualSpacing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B5708F"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5708F" w:rsidRPr="004D2344" w14:paraId="1D7295CB" w14:textId="77777777" w:rsidTr="00B5708F">
        <w:tc>
          <w:tcPr>
            <w:tcW w:w="6826" w:type="dxa"/>
            <w:vAlign w:val="bottom"/>
          </w:tcPr>
          <w:p w14:paraId="51566CF6" w14:textId="1263889B" w:rsidR="00B5708F" w:rsidRPr="004D2344" w:rsidRDefault="001662F6" w:rsidP="00B130E1">
            <w:pPr>
              <w:spacing w:before="10"/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สำหรับงวดสิ้นสุดวันที่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9EEA23" w14:textId="0FCFEF64" w:rsidR="00B5708F" w:rsidRPr="004D2344" w:rsidRDefault="007A01C8" w:rsidP="00B130E1">
            <w:pPr>
              <w:spacing w:before="10"/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5708F"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893994" w14:textId="4D20DF12" w:rsidR="00B5708F" w:rsidRPr="004D2344" w:rsidRDefault="007A01C8" w:rsidP="00B130E1">
            <w:pPr>
              <w:spacing w:before="10"/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5708F"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5708F" w:rsidRPr="004D2344" w14:paraId="49C7D6AD" w14:textId="77777777" w:rsidTr="00B5708F">
        <w:tc>
          <w:tcPr>
            <w:tcW w:w="6826" w:type="dxa"/>
            <w:vAlign w:val="bottom"/>
          </w:tcPr>
          <w:p w14:paraId="5EFC1848" w14:textId="77777777" w:rsidR="00B5708F" w:rsidRPr="004D2344" w:rsidRDefault="00B5708F" w:rsidP="00B5708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83C6B5C" w14:textId="504264E7" w:rsidR="00B5708F" w:rsidRPr="004D2344" w:rsidRDefault="00B5708F" w:rsidP="00B5708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01C8" w:rsidRPr="007A01C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EF5CCD" w14:textId="2A2F0CD9" w:rsidR="00B5708F" w:rsidRPr="004D2344" w:rsidRDefault="00B5708F" w:rsidP="00B5708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01C8" w:rsidRPr="007A01C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5708F" w:rsidRPr="004D2344" w14:paraId="544EDD1A" w14:textId="77777777" w:rsidTr="00B5708F">
        <w:tc>
          <w:tcPr>
            <w:tcW w:w="6826" w:type="dxa"/>
            <w:vAlign w:val="bottom"/>
          </w:tcPr>
          <w:p w14:paraId="4FE95AF8" w14:textId="77777777" w:rsidR="00B5708F" w:rsidRPr="004D2344" w:rsidRDefault="00B5708F" w:rsidP="00B5708F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53CE36" w14:textId="77777777" w:rsidR="00B5708F" w:rsidRPr="004D2344" w:rsidRDefault="00B5708F" w:rsidP="00B5708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AB999" w14:textId="77777777" w:rsidR="00B5708F" w:rsidRPr="004D2344" w:rsidRDefault="00B5708F" w:rsidP="00B5708F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5708F" w:rsidRPr="004D2344" w14:paraId="4D430E80" w14:textId="77777777" w:rsidTr="00B5708F">
        <w:trPr>
          <w:trHeight w:val="80"/>
        </w:trPr>
        <w:tc>
          <w:tcPr>
            <w:tcW w:w="6826" w:type="dxa"/>
          </w:tcPr>
          <w:p w14:paraId="708502F6" w14:textId="77777777" w:rsidR="00B5708F" w:rsidRPr="004D2344" w:rsidRDefault="00B5708F" w:rsidP="00B5708F">
            <w:pPr>
              <w:tabs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หนี้สินที่เกี่ยวข้องโดยตรงกับสินทรัพย์ที่จัดประเภทเป็น</w:t>
            </w:r>
          </w:p>
        </w:tc>
        <w:tc>
          <w:tcPr>
            <w:tcW w:w="1368" w:type="dxa"/>
            <w:shd w:val="clear" w:color="auto" w:fill="FAFAFA"/>
          </w:tcPr>
          <w:p w14:paraId="39CF9360" w14:textId="77777777" w:rsidR="00B5708F" w:rsidRPr="004D2344" w:rsidRDefault="00B5708F" w:rsidP="00B5708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B559507" w14:textId="77777777" w:rsidR="00B5708F" w:rsidRPr="004D2344" w:rsidRDefault="00B5708F" w:rsidP="00B5708F">
            <w:pPr>
              <w:ind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B5708F" w:rsidRPr="004D2344" w14:paraId="758E502A" w14:textId="77777777" w:rsidTr="00B5708F">
        <w:trPr>
          <w:trHeight w:val="80"/>
        </w:trPr>
        <w:tc>
          <w:tcPr>
            <w:tcW w:w="6826" w:type="dxa"/>
          </w:tcPr>
          <w:p w14:paraId="20902024" w14:textId="77777777" w:rsidR="00B5708F" w:rsidRPr="004D2344" w:rsidRDefault="00B5708F" w:rsidP="00B5708F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 xml:space="preserve">   </w:t>
            </w: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368" w:type="dxa"/>
            <w:shd w:val="clear" w:color="auto" w:fill="FAFAFA"/>
          </w:tcPr>
          <w:p w14:paraId="542DBE2C" w14:textId="77777777" w:rsidR="00B5708F" w:rsidRPr="004D2344" w:rsidRDefault="00B5708F" w:rsidP="00B5708F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E5878E" w14:textId="77777777" w:rsidR="00B5708F" w:rsidRPr="004D2344" w:rsidRDefault="00B5708F" w:rsidP="00B5708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</w:tr>
      <w:tr w:rsidR="00B5708F" w:rsidRPr="004D2344" w14:paraId="63E41012" w14:textId="77777777" w:rsidTr="00B5708F">
        <w:trPr>
          <w:trHeight w:val="80"/>
        </w:trPr>
        <w:tc>
          <w:tcPr>
            <w:tcW w:w="6826" w:type="dxa"/>
          </w:tcPr>
          <w:p w14:paraId="4669C87F" w14:textId="77777777" w:rsidR="00B5708F" w:rsidRPr="004D2344" w:rsidRDefault="00B5708F" w:rsidP="00B5708F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633D8F85" w14:textId="70D35833" w:rsidR="00B5708F" w:rsidRPr="004D2344" w:rsidRDefault="007A01C8" w:rsidP="00B5708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auto"/>
          </w:tcPr>
          <w:p w14:paraId="4BB7C3EC" w14:textId="77777777" w:rsidR="00B5708F" w:rsidRPr="004D2344" w:rsidRDefault="00B5708F" w:rsidP="00B5708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5708F" w:rsidRPr="004D2344" w14:paraId="592610A4" w14:textId="77777777" w:rsidTr="00B5708F">
        <w:trPr>
          <w:trHeight w:val="80"/>
        </w:trPr>
        <w:tc>
          <w:tcPr>
            <w:tcW w:w="6826" w:type="dxa"/>
          </w:tcPr>
          <w:p w14:paraId="1305CD9C" w14:textId="77777777" w:rsidR="00B5708F" w:rsidRPr="004D2344" w:rsidRDefault="00B5708F" w:rsidP="00B5708F">
            <w:pPr>
              <w:ind w:left="540" w:right="1132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AD85A7" w14:textId="5128E402" w:rsidR="00B5708F" w:rsidRPr="004D2344" w:rsidRDefault="007A01C8" w:rsidP="00B5708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ED4968" w14:textId="77777777" w:rsidR="00B5708F" w:rsidRPr="004D2344" w:rsidRDefault="00B5708F" w:rsidP="00B5708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B5708F" w:rsidRPr="004D2344" w14:paraId="2B63F1B7" w14:textId="77777777" w:rsidTr="00B5708F">
        <w:trPr>
          <w:trHeight w:val="80"/>
        </w:trPr>
        <w:tc>
          <w:tcPr>
            <w:tcW w:w="6826" w:type="dxa"/>
          </w:tcPr>
          <w:p w14:paraId="24595925" w14:textId="77777777" w:rsidR="00B5708F" w:rsidRPr="004D2344" w:rsidRDefault="00B5708F" w:rsidP="00B5708F">
            <w:pPr>
              <w:tabs>
                <w:tab w:val="left" w:pos="3545"/>
              </w:tabs>
              <w:ind w:left="540" w:right="281"/>
              <w:jc w:val="thaiDistribute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รวมหนี้สินของการดำเนินงานที่ยกเลิก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D93B2" w14:textId="195F7B8B" w:rsidR="00B5708F" w:rsidRPr="004D2344" w:rsidRDefault="007A01C8" w:rsidP="00B5708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7D06F" w14:textId="77777777" w:rsidR="00B5708F" w:rsidRPr="004D2344" w:rsidRDefault="00B5708F" w:rsidP="00B5708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bookmarkEnd w:id="17"/>
    </w:tbl>
    <w:p w14:paraId="3D90D7E4" w14:textId="77777777" w:rsidR="002320EB" w:rsidRPr="004D2344" w:rsidRDefault="002320EB" w:rsidP="00B73F95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665FC5A" w14:textId="1C76C9B1" w:rsidR="002320EB" w:rsidRPr="004D2344" w:rsidRDefault="0061674C" w:rsidP="00B73F95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D2344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20EB" w:rsidRPr="004D2344" w14:paraId="79908491" w14:textId="77777777" w:rsidTr="000F428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A0C6BCD" w14:textId="7A2A2363" w:rsidR="002320EB" w:rsidRPr="004D2344" w:rsidRDefault="007A01C8" w:rsidP="000F428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320EB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20EB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  <w:r w:rsidR="002320EB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320EB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320EB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5C39C482" w14:textId="77777777" w:rsidR="002320EB" w:rsidRPr="004D2344" w:rsidRDefault="002320EB" w:rsidP="00B73F95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5F563429" w14:textId="3B984882" w:rsidR="00B73F95" w:rsidRPr="004D2344" w:rsidRDefault="007A01C8" w:rsidP="00B73F95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01C8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B73F95" w:rsidRPr="004D234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01C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73F95" w:rsidRPr="004D234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7472E" w:rsidRPr="004D23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</w:t>
      </w:r>
      <w:r w:rsidR="00740D7F" w:rsidRPr="004D23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ผลการดำเนินงาน</w:t>
      </w:r>
    </w:p>
    <w:p w14:paraId="58342763" w14:textId="037F934C" w:rsidR="00320CF6" w:rsidRPr="004D2344" w:rsidRDefault="00320CF6" w:rsidP="00740D7F">
      <w:pPr>
        <w:jc w:val="thaiDistribute"/>
        <w:rPr>
          <w:rFonts w:ascii="Browallia New" w:eastAsia="Malgun Gothic" w:hAnsi="Browallia New" w:cs="Browallia New"/>
          <w:sz w:val="22"/>
          <w:szCs w:val="22"/>
          <w:highlight w:val="yellow"/>
        </w:rPr>
      </w:pPr>
      <w:bookmarkStart w:id="18" w:name="_Hlk133656599"/>
    </w:p>
    <w:bookmarkEnd w:id="18"/>
    <w:tbl>
      <w:tblPr>
        <w:tblW w:w="9576" w:type="dxa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E3732E" w:rsidRPr="004D2344" w14:paraId="3ACCDEBD" w14:textId="77777777" w:rsidTr="00BA0452">
        <w:tc>
          <w:tcPr>
            <w:tcW w:w="6840" w:type="dxa"/>
            <w:vAlign w:val="bottom"/>
          </w:tcPr>
          <w:p w14:paraId="23AB48FF" w14:textId="77777777" w:rsidR="00E3732E" w:rsidRPr="004D2344" w:rsidRDefault="00E3732E" w:rsidP="00474A96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C1E8C" w14:textId="60CD0DE6" w:rsidR="00E3732E" w:rsidRPr="004D2344" w:rsidRDefault="006C3947" w:rsidP="00CE6DC5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</w:t>
            </w:r>
            <w:r w:rsidR="00E3732E" w:rsidRPr="004D234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</w:tr>
      <w:tr w:rsidR="002C28F9" w:rsidRPr="004D2344" w14:paraId="6CAB6852" w14:textId="77777777" w:rsidTr="00BA0452">
        <w:tc>
          <w:tcPr>
            <w:tcW w:w="6840" w:type="dxa"/>
          </w:tcPr>
          <w:p w14:paraId="6089D87E" w14:textId="5F3B238C" w:rsidR="002C28F9" w:rsidRPr="004D2344" w:rsidRDefault="00740D7F" w:rsidP="00B130E1">
            <w:pPr>
              <w:spacing w:before="10"/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7C081C"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433FD4" w14:textId="735FE962" w:rsidR="002C28F9" w:rsidRPr="004D2344" w:rsidRDefault="007A01C8" w:rsidP="00B130E1">
            <w:pPr>
              <w:pStyle w:val="Heading6"/>
              <w:spacing w:before="1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2C28F9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46AA0" w14:textId="4817D321" w:rsidR="002C28F9" w:rsidRPr="004D2344" w:rsidRDefault="007A01C8" w:rsidP="00B130E1">
            <w:pPr>
              <w:pStyle w:val="Heading6"/>
              <w:spacing w:before="1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7A01C8">
              <w:rPr>
                <w:rFonts w:ascii="Browallia New" w:eastAsia="Malgun Gothic" w:hAnsi="Browallia New" w:cs="Browallia New"/>
                <w:b/>
                <w:bCs/>
                <w:i w:val="0"/>
                <w:iCs w:val="0"/>
                <w:snapToGrid w:val="0"/>
                <w:sz w:val="26"/>
                <w:szCs w:val="26"/>
                <w:lang w:eastAsia="th-TH"/>
              </w:rPr>
              <w:t>31</w:t>
            </w:r>
            <w:r w:rsidR="002C28F9" w:rsidRPr="004D2344">
              <w:rPr>
                <w:rFonts w:ascii="Browallia New" w:eastAsia="Malgun Gothic" w:hAnsi="Browallia New" w:cs="Browallia New"/>
                <w:b/>
                <w:bCs/>
                <w:i w:val="0"/>
                <w:iCs w:val="0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C28F9" w:rsidRPr="004D2344">
              <w:rPr>
                <w:rFonts w:ascii="Browallia New" w:eastAsia="Malgun Gothic" w:hAnsi="Browallia New" w:cs="Browallia New"/>
                <w:b/>
                <w:bCs/>
                <w:i w:val="0"/>
                <w:iCs w:val="0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2C28F9" w:rsidRPr="004D2344" w14:paraId="706065A4" w14:textId="77777777" w:rsidTr="00BA0452">
        <w:tc>
          <w:tcPr>
            <w:tcW w:w="6840" w:type="dxa"/>
            <w:vAlign w:val="bottom"/>
          </w:tcPr>
          <w:p w14:paraId="06CDF6B9" w14:textId="77777777" w:rsidR="002C28F9" w:rsidRPr="004D2344" w:rsidRDefault="002C28F9" w:rsidP="002C28F9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vAlign w:val="bottom"/>
          </w:tcPr>
          <w:p w14:paraId="267EBE19" w14:textId="72531916" w:rsidR="002C28F9" w:rsidRPr="004D2344" w:rsidRDefault="002C28F9" w:rsidP="002C28F9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674F82F9" w14:textId="1AFF1AC0" w:rsidR="002C28F9" w:rsidRPr="004D2344" w:rsidRDefault="002C28F9" w:rsidP="002C28F9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2C28F9" w:rsidRPr="004D2344" w14:paraId="6E2FE962" w14:textId="77777777" w:rsidTr="00BA0452">
        <w:tc>
          <w:tcPr>
            <w:tcW w:w="6840" w:type="dxa"/>
            <w:vAlign w:val="bottom"/>
          </w:tcPr>
          <w:p w14:paraId="3D2846F4" w14:textId="77777777" w:rsidR="002C28F9" w:rsidRPr="004D2344" w:rsidRDefault="002C28F9" w:rsidP="002C28F9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6DA94" w14:textId="77777777" w:rsidR="002C28F9" w:rsidRPr="004D2344" w:rsidRDefault="002C28F9" w:rsidP="002C28F9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C34BC" w14:textId="77777777" w:rsidR="002C28F9" w:rsidRPr="004D2344" w:rsidRDefault="002C28F9" w:rsidP="002C28F9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2C28F9" w:rsidRPr="004D2344" w14:paraId="383E2095" w14:textId="77777777" w:rsidTr="00BA0452">
        <w:trPr>
          <w:trHeight w:val="89"/>
        </w:trPr>
        <w:tc>
          <w:tcPr>
            <w:tcW w:w="6840" w:type="dxa"/>
          </w:tcPr>
          <w:p w14:paraId="3F1953AE" w14:textId="1606DFCA" w:rsidR="002C28F9" w:rsidRPr="004D2344" w:rsidRDefault="002C28F9" w:rsidP="002C28F9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AC1673" w14:textId="66B7371C" w:rsidR="002C28F9" w:rsidRPr="004D2344" w:rsidRDefault="002C28F9" w:rsidP="002C28F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E60441" w14:textId="0B877599" w:rsidR="002C28F9" w:rsidRPr="004D2344" w:rsidRDefault="002C28F9" w:rsidP="002C28F9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2C28F9" w:rsidRPr="004D2344" w14:paraId="3DA72C85" w14:textId="77777777" w:rsidTr="00BA0452">
        <w:trPr>
          <w:trHeight w:val="89"/>
        </w:trPr>
        <w:tc>
          <w:tcPr>
            <w:tcW w:w="6840" w:type="dxa"/>
          </w:tcPr>
          <w:p w14:paraId="5EFA7587" w14:textId="20C3FE09" w:rsidR="002C28F9" w:rsidRPr="004D2344" w:rsidRDefault="002C28F9" w:rsidP="002C28F9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BAC5C" w14:textId="7FD2B381" w:rsidR="002C28F9" w:rsidRPr="004D2344" w:rsidRDefault="00740D7F" w:rsidP="002C2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9029FA" w14:textId="6E0077F1" w:rsidR="002C28F9" w:rsidRPr="004D2344" w:rsidRDefault="00740D7F" w:rsidP="002C2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28F9" w:rsidRPr="004D2344" w14:paraId="57449275" w14:textId="77777777" w:rsidTr="00BA0452">
        <w:trPr>
          <w:trHeight w:val="80"/>
        </w:trPr>
        <w:tc>
          <w:tcPr>
            <w:tcW w:w="6840" w:type="dxa"/>
          </w:tcPr>
          <w:p w14:paraId="4274CE58" w14:textId="77777777" w:rsidR="002C28F9" w:rsidRPr="004D2344" w:rsidRDefault="002C28F9" w:rsidP="002C28F9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CD41F" w14:textId="513D51CD" w:rsidR="002C28F9" w:rsidRPr="004D2344" w:rsidRDefault="00740D7F" w:rsidP="002C2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26E0B" w14:textId="3877FBB7" w:rsidR="002C28F9" w:rsidRPr="004D2344" w:rsidRDefault="00740D7F" w:rsidP="002C2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28F9" w:rsidRPr="004D2344" w14:paraId="07AF4B92" w14:textId="77777777" w:rsidTr="00BA0452">
        <w:trPr>
          <w:trHeight w:val="80"/>
        </w:trPr>
        <w:tc>
          <w:tcPr>
            <w:tcW w:w="6840" w:type="dxa"/>
          </w:tcPr>
          <w:p w14:paraId="7CB37315" w14:textId="77777777" w:rsidR="002C28F9" w:rsidRPr="004D2344" w:rsidRDefault="002C28F9" w:rsidP="002C28F9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52F201" w14:textId="230637F0" w:rsidR="002C28F9" w:rsidRPr="004D2344" w:rsidRDefault="00740D7F" w:rsidP="002C28F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1AD022" w14:textId="409CAE81" w:rsidR="002C28F9" w:rsidRPr="004D2344" w:rsidRDefault="00740D7F" w:rsidP="002C28F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28F9" w:rsidRPr="004D2344" w14:paraId="1A9A03B5" w14:textId="77777777" w:rsidTr="00BA0452">
        <w:trPr>
          <w:trHeight w:val="80"/>
        </w:trPr>
        <w:tc>
          <w:tcPr>
            <w:tcW w:w="6840" w:type="dxa"/>
          </w:tcPr>
          <w:p w14:paraId="6AF2E1C0" w14:textId="77777777" w:rsidR="002C28F9" w:rsidRPr="004D2344" w:rsidRDefault="002C28F9" w:rsidP="002C28F9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B680F" w14:textId="1051D978" w:rsidR="002C28F9" w:rsidRPr="004D2344" w:rsidRDefault="007A01C8" w:rsidP="002C2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63AABD" w14:textId="02F43FDA" w:rsidR="002C28F9" w:rsidRPr="004D2344" w:rsidRDefault="00740D7F" w:rsidP="002C2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28F9" w:rsidRPr="004D2344" w14:paraId="67142B1A" w14:textId="77777777" w:rsidTr="00BA0452">
        <w:trPr>
          <w:trHeight w:val="80"/>
        </w:trPr>
        <w:tc>
          <w:tcPr>
            <w:tcW w:w="6840" w:type="dxa"/>
          </w:tcPr>
          <w:p w14:paraId="1FF1FE50" w14:textId="77777777" w:rsidR="002C28F9" w:rsidRPr="004D2344" w:rsidRDefault="002C28F9" w:rsidP="002C28F9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B5FABD" w14:textId="2F928477" w:rsidR="002C28F9" w:rsidRPr="004D2344" w:rsidRDefault="00750F93" w:rsidP="002C2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60D690" w14:textId="03A506FD" w:rsidR="002C28F9" w:rsidRPr="004D2344" w:rsidRDefault="00740D7F" w:rsidP="002C2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0452" w:rsidRPr="004D2344" w14:paraId="5902D47E" w14:textId="77777777" w:rsidTr="00BA0452">
        <w:trPr>
          <w:trHeight w:val="80"/>
        </w:trPr>
        <w:tc>
          <w:tcPr>
            <w:tcW w:w="6840" w:type="dxa"/>
          </w:tcPr>
          <w:p w14:paraId="5EB4E10A" w14:textId="232994A8" w:rsidR="00BA0452" w:rsidRPr="004D2344" w:rsidRDefault="00BA0452" w:rsidP="002C28F9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2A14A2" w14:textId="77777777" w:rsidR="00BA0452" w:rsidRPr="004D2344" w:rsidRDefault="00BA0452" w:rsidP="002C2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6684D5" w14:textId="77777777" w:rsidR="00BA0452" w:rsidRPr="004D2344" w:rsidRDefault="00BA0452" w:rsidP="002C2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28F9" w:rsidRPr="004D2344" w14:paraId="4924445F" w14:textId="77777777" w:rsidTr="00BA0452">
        <w:trPr>
          <w:trHeight w:val="80"/>
        </w:trPr>
        <w:tc>
          <w:tcPr>
            <w:tcW w:w="6840" w:type="dxa"/>
          </w:tcPr>
          <w:p w14:paraId="0BC667A7" w14:textId="2C853AF4" w:rsidR="002C28F9" w:rsidRPr="004D2344" w:rsidRDefault="00BA0452" w:rsidP="002C28F9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 xml:space="preserve">   </w:t>
            </w:r>
            <w:r w:rsidR="007C081C"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ของสินทรัพย์ทางการเงิน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833806" w14:textId="140A1A04" w:rsidR="002C28F9" w:rsidRPr="004D2344" w:rsidRDefault="00750F93" w:rsidP="002C2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092D86" w14:textId="4F34E377" w:rsidR="002C28F9" w:rsidRPr="004D2344" w:rsidRDefault="00750F93" w:rsidP="002C2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28F9" w:rsidRPr="004D2344" w14:paraId="03334390" w14:textId="77777777" w:rsidTr="00BA0452">
        <w:trPr>
          <w:trHeight w:val="80"/>
        </w:trPr>
        <w:tc>
          <w:tcPr>
            <w:tcW w:w="6840" w:type="dxa"/>
          </w:tcPr>
          <w:p w14:paraId="3916DD10" w14:textId="3A63DA02" w:rsidR="002C28F9" w:rsidRPr="004D2344" w:rsidRDefault="002C28F9" w:rsidP="002C28F9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2B8DBF" w14:textId="15DF96E5" w:rsidR="002C28F9" w:rsidRPr="004D2344" w:rsidRDefault="00750F93" w:rsidP="002C28F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9B78C" w14:textId="41845C1C" w:rsidR="002C28F9" w:rsidRPr="004D2344" w:rsidRDefault="00750F93" w:rsidP="002C28F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28F9" w:rsidRPr="004D2344" w14:paraId="4BD3935B" w14:textId="77777777" w:rsidTr="00BA0452">
        <w:trPr>
          <w:trHeight w:val="80"/>
        </w:trPr>
        <w:tc>
          <w:tcPr>
            <w:tcW w:w="6840" w:type="dxa"/>
          </w:tcPr>
          <w:p w14:paraId="60B3ACA6" w14:textId="59D59E14" w:rsidR="002C28F9" w:rsidRPr="004D2344" w:rsidRDefault="00371A38" w:rsidP="002C28F9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ค่าใช้จ่าย</w:t>
            </w:r>
            <w:r w:rsidR="002C28F9"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F34521" w14:textId="06937FBA" w:rsidR="002C28F9" w:rsidRPr="004D2344" w:rsidRDefault="00371A38" w:rsidP="002C2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FF83F" w14:textId="6397C7BA" w:rsidR="002C28F9" w:rsidRPr="004D2344" w:rsidRDefault="00371A38" w:rsidP="002C2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28F9" w:rsidRPr="004D2344" w14:paraId="06A2BD08" w14:textId="77777777" w:rsidTr="00BA0452">
        <w:trPr>
          <w:trHeight w:val="80"/>
        </w:trPr>
        <w:tc>
          <w:tcPr>
            <w:tcW w:w="6840" w:type="dxa"/>
          </w:tcPr>
          <w:p w14:paraId="0EC8D750" w14:textId="6D055841" w:rsidR="002C28F9" w:rsidRPr="004D2344" w:rsidRDefault="002C28F9" w:rsidP="002C28F9">
            <w:pPr>
              <w:ind w:left="540" w:right="612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ขาดทุนหลังหักภาษีเงินได้จากการดำเนินงานที่ยกเลิก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F8D5F4" w14:textId="281E2E21" w:rsidR="002C28F9" w:rsidRPr="004D2344" w:rsidRDefault="00371A38" w:rsidP="002C28F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34CCD3" w14:textId="0E6A67FD" w:rsidR="002C28F9" w:rsidRPr="004D2344" w:rsidRDefault="003248B9" w:rsidP="002C28F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28F9" w:rsidRPr="004D2344" w14:paraId="15755E32" w14:textId="77777777" w:rsidTr="00BA0452">
        <w:trPr>
          <w:trHeight w:val="80"/>
        </w:trPr>
        <w:tc>
          <w:tcPr>
            <w:tcW w:w="6840" w:type="dxa"/>
          </w:tcPr>
          <w:p w14:paraId="2C3A917B" w14:textId="1312770F" w:rsidR="002C28F9" w:rsidRPr="004D2344" w:rsidRDefault="002C28F9" w:rsidP="002C28F9">
            <w:pPr>
              <w:ind w:left="540" w:right="-14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ขาดทุนเบ็ดเสร็จอื่นจากการดำเนินงานที่ยกเลิก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EBF0A7" w14:textId="4F120E91" w:rsidR="002C28F9" w:rsidRPr="004D2344" w:rsidRDefault="00371A38" w:rsidP="002C28F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C0FC2" w14:textId="08203F13" w:rsidR="002C28F9" w:rsidRPr="004D2344" w:rsidRDefault="003248B9" w:rsidP="002C28F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8FC14F7" w14:textId="77777777" w:rsidR="00A73CA9" w:rsidRPr="004D2344" w:rsidRDefault="00A73CA9" w:rsidP="00A73CA9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7F684A89" w14:textId="024E3681" w:rsidR="00A73CA9" w:rsidRPr="004D2344" w:rsidRDefault="007A01C8" w:rsidP="00A73CA9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01C8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A73CA9" w:rsidRPr="004D234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01C8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A73CA9" w:rsidRPr="004D234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73CA9" w:rsidRPr="004D23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ข้อมูลกระแสเงินสด</w:t>
      </w:r>
    </w:p>
    <w:p w14:paraId="5F006972" w14:textId="77777777" w:rsidR="00A73CA9" w:rsidRPr="004D2344" w:rsidRDefault="00A73CA9" w:rsidP="00A73CA9">
      <w:pPr>
        <w:tabs>
          <w:tab w:val="left" w:pos="540"/>
        </w:tabs>
        <w:ind w:left="540" w:hanging="540"/>
        <w:rPr>
          <w:rFonts w:ascii="Browallia New" w:eastAsia="Malgun Gothic" w:hAnsi="Browallia New" w:cs="Browallia New"/>
          <w:sz w:val="22"/>
          <w:szCs w:val="22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A73CA9" w:rsidRPr="004D2344" w14:paraId="711EA40B" w14:textId="77777777" w:rsidTr="00B130E1">
        <w:trPr>
          <w:trHeight w:val="80"/>
        </w:trPr>
        <w:tc>
          <w:tcPr>
            <w:tcW w:w="6840" w:type="dxa"/>
          </w:tcPr>
          <w:p w14:paraId="2DDA2809" w14:textId="77777777" w:rsidR="00A73CA9" w:rsidRPr="004D2344" w:rsidRDefault="00A73CA9" w:rsidP="00A73CA9">
            <w:pPr>
              <w:ind w:left="540" w:right="612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EB125" w14:textId="03FE741B" w:rsidR="00A73CA9" w:rsidRPr="004D2344" w:rsidRDefault="00402C25" w:rsidP="00A73CA9">
            <w:pPr>
              <w:keepNext/>
              <w:ind w:right="-72"/>
              <w:contextualSpacing/>
              <w:jc w:val="center"/>
              <w:outlineLvl w:val="1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="009F15DD">
              <w:rPr>
                <w:rFonts w:ascii="Browallia New" w:eastAsia="Malgun Gothic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="00A73CA9"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A73CA9" w:rsidRPr="004D2344" w14:paraId="15BEFB5F" w14:textId="77777777" w:rsidTr="00B130E1">
        <w:trPr>
          <w:trHeight w:val="80"/>
        </w:trPr>
        <w:tc>
          <w:tcPr>
            <w:tcW w:w="6840" w:type="dxa"/>
          </w:tcPr>
          <w:p w14:paraId="3F881E66" w14:textId="32D975D8" w:rsidR="00A73CA9" w:rsidRPr="004D2344" w:rsidRDefault="00A73CA9" w:rsidP="00B130E1">
            <w:pPr>
              <w:spacing w:before="10"/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7C081C"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3182D" w14:textId="716CF0F5" w:rsidR="00A73CA9" w:rsidRPr="004D2344" w:rsidRDefault="007A01C8" w:rsidP="00B130E1">
            <w:pPr>
              <w:spacing w:before="10"/>
              <w:ind w:right="-72"/>
              <w:jc w:val="right"/>
              <w:rPr>
                <w:rFonts w:ascii="Browallia New" w:eastAsia="Malgun Gothic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73CA9"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73CA9"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C3707B" w14:textId="6718443E" w:rsidR="00A73CA9" w:rsidRPr="004D2344" w:rsidRDefault="007A01C8" w:rsidP="00B130E1">
            <w:pPr>
              <w:spacing w:before="10"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A73CA9"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73CA9"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A73CA9" w:rsidRPr="004D2344" w14:paraId="16DB161F" w14:textId="77777777" w:rsidTr="00B130E1">
        <w:trPr>
          <w:trHeight w:val="80"/>
        </w:trPr>
        <w:tc>
          <w:tcPr>
            <w:tcW w:w="6840" w:type="dxa"/>
            <w:vAlign w:val="bottom"/>
          </w:tcPr>
          <w:p w14:paraId="5ABE3970" w14:textId="77777777" w:rsidR="00A73CA9" w:rsidRPr="004D2344" w:rsidRDefault="00A73CA9" w:rsidP="00A73CA9">
            <w:pPr>
              <w:ind w:left="540" w:right="-72"/>
              <w:contextualSpacing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AE53EE" w14:textId="4E0A9A3E" w:rsidR="00A73CA9" w:rsidRPr="004D2344" w:rsidRDefault="00A73CA9" w:rsidP="00A73CA9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01C8" w:rsidRPr="007A01C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10D6ADED" w14:textId="3B99BE6C" w:rsidR="00A73CA9" w:rsidRPr="004D2344" w:rsidRDefault="00A73CA9" w:rsidP="00A73CA9">
            <w:pPr>
              <w:ind w:right="-72"/>
              <w:contextualSpacing/>
              <w:jc w:val="right"/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A01C8" w:rsidRPr="007A01C8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A73CA9" w:rsidRPr="004D2344" w14:paraId="7B391CE2" w14:textId="77777777" w:rsidTr="00B130E1">
        <w:trPr>
          <w:trHeight w:val="80"/>
        </w:trPr>
        <w:tc>
          <w:tcPr>
            <w:tcW w:w="6840" w:type="dxa"/>
          </w:tcPr>
          <w:p w14:paraId="6DEC5F80" w14:textId="77777777" w:rsidR="00A73CA9" w:rsidRPr="004D2344" w:rsidRDefault="00A73CA9" w:rsidP="00A73CA9">
            <w:pPr>
              <w:ind w:left="540" w:right="612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18B334" w14:textId="77777777" w:rsidR="00A73CA9" w:rsidRPr="004D2344" w:rsidRDefault="00A73CA9" w:rsidP="00A73CA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9F958C" w14:textId="77777777" w:rsidR="00A73CA9" w:rsidRPr="004D2344" w:rsidRDefault="00A73CA9" w:rsidP="00A73CA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3CA9" w:rsidRPr="004D2344" w14:paraId="7C06F31D" w14:textId="77777777" w:rsidTr="00B130E1">
        <w:trPr>
          <w:trHeight w:val="80"/>
        </w:trPr>
        <w:tc>
          <w:tcPr>
            <w:tcW w:w="6840" w:type="dxa"/>
          </w:tcPr>
          <w:p w14:paraId="59160236" w14:textId="77777777" w:rsidR="00A73CA9" w:rsidRPr="004D2344" w:rsidRDefault="00A73CA9" w:rsidP="00A73CA9">
            <w:pPr>
              <w:ind w:left="540" w:right="612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5FB20D" w14:textId="77777777" w:rsidR="00A73CA9" w:rsidRPr="004D2344" w:rsidRDefault="00A73CA9" w:rsidP="00A73CA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3E6DCC" w14:textId="77777777" w:rsidR="00A73CA9" w:rsidRPr="004D2344" w:rsidRDefault="00A73CA9" w:rsidP="00A73CA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</w:p>
        </w:tc>
      </w:tr>
      <w:tr w:rsidR="00A73CA9" w:rsidRPr="004D2344" w14:paraId="6B64E443" w14:textId="77777777" w:rsidTr="00B130E1">
        <w:trPr>
          <w:trHeight w:val="80"/>
        </w:trPr>
        <w:tc>
          <w:tcPr>
            <w:tcW w:w="6840" w:type="dxa"/>
          </w:tcPr>
          <w:p w14:paraId="31A98EBB" w14:textId="77777777" w:rsidR="00A73CA9" w:rsidRPr="004D2344" w:rsidRDefault="00A73CA9" w:rsidP="00A73CA9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D564B0" w14:textId="6FC24962" w:rsidR="00A73CA9" w:rsidRPr="004D2344" w:rsidRDefault="007A01C8" w:rsidP="00A73CA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55</w:t>
            </w:r>
            <w:r w:rsidR="00A73CA9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849C17" w14:textId="32352798" w:rsidR="00A73CA9" w:rsidRPr="004D2344" w:rsidRDefault="007A01C8" w:rsidP="00A73CA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53</w:t>
            </w:r>
            <w:r w:rsidR="00A73CA9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667</w:t>
            </w:r>
          </w:p>
        </w:tc>
      </w:tr>
      <w:tr w:rsidR="00A73CA9" w:rsidRPr="004D2344" w14:paraId="59BF455D" w14:textId="77777777" w:rsidTr="00B130E1">
        <w:trPr>
          <w:trHeight w:val="80"/>
        </w:trPr>
        <w:tc>
          <w:tcPr>
            <w:tcW w:w="6840" w:type="dxa"/>
          </w:tcPr>
          <w:p w14:paraId="1895CA3D" w14:textId="77777777" w:rsidR="00A73CA9" w:rsidRPr="004D2344" w:rsidRDefault="00A73CA9" w:rsidP="00A73CA9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7C4F37" w14:textId="64923469" w:rsidR="00A73CA9" w:rsidRPr="004D2344" w:rsidRDefault="00A73CA9" w:rsidP="00A73CA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056</w:t>
            </w: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233</w:t>
            </w: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F7CEA4" w14:textId="6A50F722" w:rsidR="00A73CA9" w:rsidRPr="004D2344" w:rsidRDefault="00A73CA9" w:rsidP="00A73CA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206</w:t>
            </w: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A73CA9" w:rsidRPr="004D2344" w14:paraId="30D045A6" w14:textId="77777777" w:rsidTr="00B130E1">
        <w:trPr>
          <w:trHeight w:val="80"/>
        </w:trPr>
        <w:tc>
          <w:tcPr>
            <w:tcW w:w="6840" w:type="dxa"/>
          </w:tcPr>
          <w:p w14:paraId="19D4EE2F" w14:textId="77777777" w:rsidR="00A73CA9" w:rsidRPr="004D2344" w:rsidRDefault="00A73CA9" w:rsidP="00A73CA9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C23C0C" w14:textId="5D00D5C4" w:rsidR="00A73CA9" w:rsidRPr="004D2344" w:rsidRDefault="00A73CA9" w:rsidP="00A73CA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E8649F6" w14:textId="5CEFC2E5" w:rsidR="00A73CA9" w:rsidRPr="004D2344" w:rsidRDefault="00A73CA9" w:rsidP="00A73CA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A73CA9" w:rsidRPr="004D2344" w14:paraId="222519AA" w14:textId="77777777" w:rsidTr="00B130E1">
        <w:trPr>
          <w:trHeight w:val="80"/>
        </w:trPr>
        <w:tc>
          <w:tcPr>
            <w:tcW w:w="6840" w:type="dxa"/>
          </w:tcPr>
          <w:p w14:paraId="410CBEB5" w14:textId="77777777" w:rsidR="00A73CA9" w:rsidRPr="004D2344" w:rsidRDefault="00A73CA9" w:rsidP="00A73CA9">
            <w:pPr>
              <w:ind w:left="540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CF195" w14:textId="58BA48F1" w:rsidR="00A73CA9" w:rsidRPr="004D2344" w:rsidRDefault="007A01C8" w:rsidP="00A73CA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1</w:t>
            </w:r>
            <w:r w:rsidR="00A73CA9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005</w:t>
            </w:r>
            <w:r w:rsidR="00A73CA9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CCB414" w14:textId="1F8DB8AD" w:rsidR="00A73CA9" w:rsidRPr="004D2344" w:rsidRDefault="00A73CA9" w:rsidP="00A73CA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-</w:t>
            </w:r>
          </w:p>
        </w:tc>
      </w:tr>
      <w:tr w:rsidR="00A73CA9" w:rsidRPr="004D2344" w14:paraId="76032134" w14:textId="77777777" w:rsidTr="00B130E1">
        <w:trPr>
          <w:trHeight w:val="80"/>
        </w:trPr>
        <w:tc>
          <w:tcPr>
            <w:tcW w:w="6840" w:type="dxa"/>
          </w:tcPr>
          <w:p w14:paraId="045663A8" w14:textId="77777777" w:rsidR="00A73CA9" w:rsidRPr="004D2344" w:rsidRDefault="00A73CA9" w:rsidP="00A73CA9">
            <w:pPr>
              <w:ind w:left="540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การเปลี่ยนแปลงในกระแสเงินสดสุทธิ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39CFCB" w14:textId="29141B59" w:rsidR="00A73CA9" w:rsidRPr="004D2344" w:rsidRDefault="00A73CA9" w:rsidP="00A73CA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51</w:t>
            </w: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233</w:t>
            </w: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E55539" w14:textId="26A53D9E" w:rsidR="00A73CA9" w:rsidRPr="004D2344" w:rsidRDefault="00A73CA9" w:rsidP="00A73CA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206</w:t>
            </w:r>
            <w:r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)</w:t>
            </w:r>
          </w:p>
        </w:tc>
      </w:tr>
      <w:tr w:rsidR="00A73CA9" w:rsidRPr="004D2344" w14:paraId="3271F9DD" w14:textId="77777777" w:rsidTr="00B130E1">
        <w:trPr>
          <w:trHeight w:val="80"/>
        </w:trPr>
        <w:tc>
          <w:tcPr>
            <w:tcW w:w="6840" w:type="dxa"/>
          </w:tcPr>
          <w:p w14:paraId="711DC7C1" w14:textId="77777777" w:rsidR="00A73CA9" w:rsidRPr="004D2344" w:rsidRDefault="00A73CA9" w:rsidP="00A73CA9">
            <w:pPr>
              <w:ind w:left="540" w:right="612"/>
              <w:jc w:val="lef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</w:rPr>
              <w:t>กระแสเงินสดสุทธิ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852316" w14:textId="0C36602C" w:rsidR="00A73CA9" w:rsidRPr="004D2344" w:rsidRDefault="007A01C8" w:rsidP="00A73CA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="004A241D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FD316" w14:textId="38902F59" w:rsidR="00A73CA9" w:rsidRPr="004D2344" w:rsidRDefault="007A01C8" w:rsidP="00A73CA9">
            <w:pPr>
              <w:ind w:left="54" w:right="-72" w:hanging="11"/>
              <w:contextualSpacing/>
              <w:jc w:val="right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53</w:t>
            </w:r>
            <w:r w:rsidR="004A241D" w:rsidRPr="004D2344">
              <w:rPr>
                <w:rFonts w:ascii="Browallia New" w:eastAsia="Malgun Gothic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</w:rPr>
              <w:t>461</w:t>
            </w:r>
          </w:p>
        </w:tc>
      </w:tr>
      <w:bookmarkEnd w:id="15"/>
    </w:tbl>
    <w:p w14:paraId="372B8481" w14:textId="4E757B95" w:rsidR="00614350" w:rsidRPr="004D2344" w:rsidRDefault="00614350" w:rsidP="00A73CA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B8720D5" w14:textId="2D4977B5" w:rsidR="00614350" w:rsidRPr="004D2344" w:rsidRDefault="007A01C8" w:rsidP="00614350">
      <w:pPr>
        <w:ind w:left="540" w:hanging="540"/>
        <w:jc w:val="left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7A01C8">
        <w:rPr>
          <w:rFonts w:ascii="Browallia New" w:hAnsi="Browallia New" w:cs="Browallia New"/>
          <w:b/>
          <w:bCs/>
          <w:color w:val="CF4804"/>
          <w:sz w:val="26"/>
          <w:szCs w:val="26"/>
        </w:rPr>
        <w:t>9</w:t>
      </w:r>
      <w:r w:rsidR="00103580" w:rsidRPr="004D2344">
        <w:rPr>
          <w:rFonts w:ascii="Browallia New" w:hAnsi="Browallia New" w:cs="Browallia New"/>
          <w:b/>
          <w:bCs/>
          <w:color w:val="CF4804"/>
          <w:sz w:val="26"/>
          <w:szCs w:val="26"/>
        </w:rPr>
        <w:t>.</w:t>
      </w:r>
      <w:r w:rsidRPr="007A01C8">
        <w:rPr>
          <w:rFonts w:ascii="Browallia New" w:hAnsi="Browallia New" w:cs="Browallia New"/>
          <w:b/>
          <w:bCs/>
          <w:color w:val="CF4804"/>
          <w:sz w:val="26"/>
          <w:szCs w:val="26"/>
        </w:rPr>
        <w:t>4</w:t>
      </w:r>
      <w:r w:rsidR="00103580" w:rsidRPr="004D2344">
        <w:rPr>
          <w:rFonts w:ascii="Browallia New" w:hAnsi="Browallia New" w:cs="Browallia New"/>
          <w:b/>
          <w:bCs/>
          <w:color w:val="CF4804"/>
          <w:sz w:val="26"/>
          <w:szCs w:val="26"/>
        </w:rPr>
        <w:tab/>
      </w:r>
      <w:r w:rsidR="00614350" w:rsidRPr="004D2344">
        <w:rPr>
          <w:rFonts w:ascii="Browallia New" w:hAnsi="Browallia New" w:cs="Browallia New"/>
          <w:b/>
          <w:bCs/>
          <w:color w:val="CF4804"/>
          <w:sz w:val="26"/>
          <w:szCs w:val="26"/>
          <w:cs/>
        </w:rPr>
        <w:t>บริษัท ไทยโซลาร์ เอ็นเนอร์ยี่ จำกัด (มหาชน)</w:t>
      </w:r>
    </w:p>
    <w:p w14:paraId="2A03484C" w14:textId="77777777" w:rsidR="00614350" w:rsidRPr="004D2344" w:rsidRDefault="00614350" w:rsidP="00B405C7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369076D" w14:textId="7B98C35B" w:rsidR="00614350" w:rsidRPr="004D2344" w:rsidRDefault="00614350" w:rsidP="00B405C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2B708E" w:rsidRPr="004D2344">
        <w:rPr>
          <w:rFonts w:ascii="Browallia New" w:hAnsi="Browallia New" w:cs="Browallia New"/>
          <w:sz w:val="26"/>
          <w:szCs w:val="26"/>
          <w:cs/>
        </w:rPr>
        <w:t>ปี</w:t>
      </w:r>
      <w:r w:rsidR="002B708E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7A01C8" w:rsidRPr="007A01C8">
        <w:rPr>
          <w:rFonts w:ascii="Browallia New" w:hAnsi="Browallia New" w:cs="Browallia New"/>
          <w:sz w:val="26"/>
          <w:szCs w:val="26"/>
        </w:rPr>
        <w:t>2565</w:t>
      </w:r>
      <w:r w:rsidR="002B708E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2B708E" w:rsidRPr="004D2344">
        <w:rPr>
          <w:rFonts w:ascii="Browallia New" w:eastAsia="Malgun Gothic" w:hAnsi="Browallia New" w:cs="Browallia New"/>
          <w:sz w:val="26"/>
          <w:szCs w:val="26"/>
          <w:cs/>
        </w:rPr>
        <w:t>กลุ่มกิจการได้จำหน่ายเงินลงทุนทั้งหมดในบริษัท ไทยโซลาร์ เอ็นเนอร์ยี่ จำกัด (มหาชน) ซึ่งเป็นบริษัทร่วม</w:t>
      </w:r>
      <w:r w:rsidR="002B708E" w:rsidRPr="004D2344">
        <w:rPr>
          <w:rFonts w:ascii="Browallia New" w:eastAsia="Malgun Gothic" w:hAnsi="Browallia New" w:cs="Browallia New"/>
          <w:sz w:val="26"/>
          <w:szCs w:val="26"/>
        </w:rPr>
        <w:br/>
      </w:r>
      <w:r w:rsidR="002B708E" w:rsidRPr="004D2344">
        <w:rPr>
          <w:rFonts w:ascii="Browallia New" w:eastAsia="Malgun Gothic" w:hAnsi="Browallia New" w:cs="Browallia New"/>
          <w:sz w:val="26"/>
          <w:szCs w:val="26"/>
          <w:cs/>
        </w:rPr>
        <w:t xml:space="preserve">ของกลุ่มกิจการ จำนวน </w:t>
      </w:r>
      <w:r w:rsidR="007A01C8" w:rsidRPr="007A01C8">
        <w:rPr>
          <w:rFonts w:ascii="Browallia New" w:eastAsia="Malgun Gothic" w:hAnsi="Browallia New" w:cs="Browallia New"/>
          <w:sz w:val="26"/>
          <w:szCs w:val="26"/>
        </w:rPr>
        <w:t>43</w:t>
      </w:r>
      <w:r w:rsidR="002B708E" w:rsidRPr="004D2344">
        <w:rPr>
          <w:rFonts w:ascii="Browallia New" w:eastAsia="Malgun Gothic" w:hAnsi="Browallia New" w:cs="Browallia New"/>
          <w:sz w:val="26"/>
          <w:szCs w:val="26"/>
        </w:rPr>
        <w:t>.</w:t>
      </w:r>
      <w:r w:rsidR="007A01C8" w:rsidRPr="007A01C8">
        <w:rPr>
          <w:rFonts w:ascii="Browallia New" w:eastAsia="Malgun Gothic" w:hAnsi="Browallia New" w:cs="Browallia New"/>
          <w:sz w:val="26"/>
          <w:szCs w:val="26"/>
        </w:rPr>
        <w:t>32</w:t>
      </w:r>
      <w:r w:rsidR="002B708E" w:rsidRPr="004D234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2B708E" w:rsidRPr="004D2344">
        <w:rPr>
          <w:rFonts w:ascii="Browallia New" w:eastAsia="Malgun Gothic" w:hAnsi="Browallia New" w:cs="Browallia New"/>
          <w:sz w:val="26"/>
          <w:szCs w:val="26"/>
          <w:cs/>
        </w:rPr>
        <w:t xml:space="preserve">ล้านหุ้น โดยมีขาดทุนจากการจำหน่ายเงินลงทุนดังกล่าวเป็นจำนวน </w:t>
      </w:r>
      <w:r w:rsidR="007A01C8" w:rsidRPr="007A01C8">
        <w:rPr>
          <w:rFonts w:ascii="Browallia New" w:eastAsia="Malgun Gothic" w:hAnsi="Browallia New" w:cs="Browallia New"/>
          <w:sz w:val="26"/>
          <w:szCs w:val="26"/>
        </w:rPr>
        <w:t>13</w:t>
      </w:r>
      <w:r w:rsidR="002B708E" w:rsidRPr="004D2344">
        <w:rPr>
          <w:rFonts w:ascii="Browallia New" w:eastAsia="Malgun Gothic" w:hAnsi="Browallia New" w:cs="Browallia New"/>
          <w:sz w:val="26"/>
          <w:szCs w:val="26"/>
        </w:rPr>
        <w:t>.</w:t>
      </w:r>
      <w:r w:rsidR="007A01C8" w:rsidRPr="007A01C8">
        <w:rPr>
          <w:rFonts w:ascii="Browallia New" w:eastAsia="Malgun Gothic" w:hAnsi="Browallia New" w:cs="Browallia New"/>
          <w:sz w:val="26"/>
          <w:szCs w:val="26"/>
        </w:rPr>
        <w:t>89</w:t>
      </w:r>
      <w:r w:rsidR="002B708E" w:rsidRPr="004D234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2B708E" w:rsidRPr="004D2344">
        <w:rPr>
          <w:rFonts w:ascii="Browallia New" w:eastAsia="Malgun Gothic" w:hAnsi="Browallia New" w:cs="Browallia New"/>
          <w:sz w:val="26"/>
          <w:szCs w:val="26"/>
          <w:cs/>
        </w:rPr>
        <w:t>ล้านบาท และกำไรจากการจำหน่ายเงินลงทุนเป็นจำนวน</w:t>
      </w:r>
      <w:r w:rsidR="002B708E" w:rsidRPr="004D234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7A01C8" w:rsidRPr="007A01C8">
        <w:rPr>
          <w:rFonts w:ascii="Browallia New" w:eastAsia="Malgun Gothic" w:hAnsi="Browallia New" w:cs="Browallia New"/>
          <w:sz w:val="26"/>
          <w:szCs w:val="26"/>
        </w:rPr>
        <w:t>60</w:t>
      </w:r>
      <w:r w:rsidR="002B708E" w:rsidRPr="004D2344">
        <w:rPr>
          <w:rFonts w:ascii="Browallia New" w:eastAsia="Malgun Gothic" w:hAnsi="Browallia New" w:cs="Browallia New"/>
          <w:sz w:val="26"/>
          <w:szCs w:val="26"/>
        </w:rPr>
        <w:t>.</w:t>
      </w:r>
      <w:r w:rsidR="007A01C8" w:rsidRPr="007A01C8">
        <w:rPr>
          <w:rFonts w:ascii="Browallia New" w:eastAsia="Malgun Gothic" w:hAnsi="Browallia New" w:cs="Browallia New"/>
          <w:sz w:val="26"/>
          <w:szCs w:val="26"/>
        </w:rPr>
        <w:t>37</w:t>
      </w:r>
      <w:r w:rsidR="002B708E" w:rsidRPr="004D234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2B708E" w:rsidRPr="004D2344">
        <w:rPr>
          <w:rFonts w:ascii="Browallia New" w:eastAsia="Malgun Gothic" w:hAnsi="Browallia New" w:cs="Browallia New"/>
          <w:sz w:val="26"/>
          <w:szCs w:val="26"/>
          <w:cs/>
        </w:rPr>
        <w:t>ล้านบาท ในกำไร</w:t>
      </w:r>
      <w:r w:rsidR="002B708E" w:rsidRPr="004D2344">
        <w:rPr>
          <w:rFonts w:ascii="Browallia New" w:eastAsia="Malgun Gothic" w:hAnsi="Browallia New" w:cs="Browallia New"/>
          <w:sz w:val="26"/>
          <w:szCs w:val="26"/>
        </w:rPr>
        <w:t>(</w:t>
      </w:r>
      <w:r w:rsidR="002B708E" w:rsidRPr="004D2344">
        <w:rPr>
          <w:rFonts w:ascii="Browallia New" w:eastAsia="Malgun Gothic" w:hAnsi="Browallia New" w:cs="Browallia New"/>
          <w:sz w:val="26"/>
          <w:szCs w:val="26"/>
          <w:cs/>
        </w:rPr>
        <w:t>ขาดทุน</w:t>
      </w:r>
      <w:r w:rsidR="002B708E" w:rsidRPr="004D2344">
        <w:rPr>
          <w:rFonts w:ascii="Browallia New" w:eastAsia="Malgun Gothic" w:hAnsi="Browallia New" w:cs="Browallia New"/>
          <w:sz w:val="26"/>
          <w:szCs w:val="26"/>
        </w:rPr>
        <w:t>)</w:t>
      </w:r>
      <w:r w:rsidR="002B708E" w:rsidRPr="004D2344">
        <w:rPr>
          <w:rFonts w:ascii="Browallia New" w:eastAsia="Malgun Gothic" w:hAnsi="Browallia New" w:cs="Browallia New"/>
          <w:sz w:val="26"/>
          <w:szCs w:val="26"/>
          <w:cs/>
        </w:rPr>
        <w:t>อื่นของงบกำไรขาดทุนเบ็ดเสร็จรวมและงบกำไรเบ็ดเสร็จเฉพาะกิจการตามลำดับ</w:t>
      </w:r>
    </w:p>
    <w:p w14:paraId="71C6AA8E" w14:textId="625835BE" w:rsidR="003D24B0" w:rsidRPr="004D2344" w:rsidRDefault="001B1999" w:rsidP="0061435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br w:type="page"/>
      </w:r>
      <w:bookmarkEnd w:id="9"/>
      <w:bookmarkEnd w:id="10"/>
      <w:bookmarkEnd w:id="11"/>
      <w:bookmarkEnd w:id="12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196D" w:rsidRPr="004D2344" w14:paraId="26A3530D" w14:textId="77777777" w:rsidTr="00DE514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77961A2" w14:textId="799B1733" w:rsidR="0009196D" w:rsidRPr="004D2344" w:rsidRDefault="007A01C8" w:rsidP="00DE514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9" w:name="_Hlk78533241"/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09196D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20" w:name="_Hlk78532880"/>
            <w:r w:rsidR="0009196D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bookmarkEnd w:id="20"/>
          </w:p>
        </w:tc>
      </w:tr>
      <w:bookmarkEnd w:id="19"/>
    </w:tbl>
    <w:p w14:paraId="60ECF731" w14:textId="77777777" w:rsidR="00905F04" w:rsidRPr="004D2344" w:rsidRDefault="00905F04" w:rsidP="004D234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316656" w14:textId="35EA850F" w:rsidR="00F26556" w:rsidRPr="004D2344" w:rsidRDefault="0051159B" w:rsidP="004D2344">
      <w:pPr>
        <w:jc w:val="thaiDistribute"/>
        <w:rPr>
          <w:rFonts w:ascii="Browallia New" w:eastAsia="Malgun Gothic" w:hAnsi="Browallia New" w:cs="Browallia New"/>
          <w:sz w:val="26"/>
          <w:szCs w:val="26"/>
        </w:rPr>
      </w:pPr>
      <w:bookmarkStart w:id="21" w:name="_Hlk134215675"/>
      <w:r w:rsidRPr="004D2344">
        <w:rPr>
          <w:rFonts w:ascii="Browallia New" w:eastAsia="Malgun Gothic" w:hAnsi="Browallia New" w:cs="Browallia New"/>
          <w:sz w:val="26"/>
          <w:szCs w:val="26"/>
          <w:cs/>
        </w:rPr>
        <w:t xml:space="preserve">ไม่มีการเปลี่ยนแปลงของเงินลงทุนในบริษัทย่อยในระหว่างงวดสามเดือนสิ้นสุดวันที่ </w:t>
      </w:r>
      <w:r w:rsidR="007A01C8" w:rsidRPr="007A01C8">
        <w:rPr>
          <w:rFonts w:ascii="Browallia New" w:eastAsia="Malgun Gothic" w:hAnsi="Browallia New" w:cs="Browallia New"/>
          <w:sz w:val="26"/>
          <w:szCs w:val="26"/>
        </w:rPr>
        <w:t>31</w:t>
      </w:r>
      <w:r w:rsidRPr="004D234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4D2344">
        <w:rPr>
          <w:rFonts w:ascii="Browallia New" w:eastAsia="Malgun Gothic" w:hAnsi="Browallia New" w:cs="Browallia New"/>
          <w:sz w:val="26"/>
          <w:szCs w:val="26"/>
          <w:cs/>
        </w:rPr>
        <w:t>มีนาคม พ</w:t>
      </w:r>
      <w:r w:rsidRPr="004D2344">
        <w:rPr>
          <w:rFonts w:ascii="Browallia New" w:eastAsia="Malgun Gothic" w:hAnsi="Browallia New" w:cs="Browallia New"/>
          <w:sz w:val="26"/>
          <w:szCs w:val="26"/>
        </w:rPr>
        <w:t>.</w:t>
      </w:r>
      <w:r w:rsidRPr="004D2344">
        <w:rPr>
          <w:rFonts w:ascii="Browallia New" w:eastAsia="Malgun Gothic" w:hAnsi="Browallia New" w:cs="Browallia New"/>
          <w:sz w:val="26"/>
          <w:szCs w:val="26"/>
          <w:cs/>
        </w:rPr>
        <w:t>ศ</w:t>
      </w:r>
      <w:r w:rsidRPr="004D2344">
        <w:rPr>
          <w:rFonts w:ascii="Browallia New" w:eastAsia="Malgun Gothic" w:hAnsi="Browallia New" w:cs="Browallia New"/>
          <w:sz w:val="26"/>
          <w:szCs w:val="26"/>
        </w:rPr>
        <w:t xml:space="preserve">. </w:t>
      </w:r>
      <w:r w:rsidR="007A01C8" w:rsidRPr="007A01C8">
        <w:rPr>
          <w:rFonts w:ascii="Browallia New" w:eastAsia="Malgun Gothic" w:hAnsi="Browallia New" w:cs="Browallia New"/>
          <w:sz w:val="26"/>
          <w:szCs w:val="26"/>
        </w:rPr>
        <w:t>2566</w:t>
      </w:r>
    </w:p>
    <w:bookmarkEnd w:id="21"/>
    <w:p w14:paraId="3E400006" w14:textId="25A49A9A" w:rsidR="006C06B4" w:rsidRPr="004D2344" w:rsidRDefault="006C06B4" w:rsidP="004D23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4D2344" w14:paraId="1A228D9C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4DC244" w14:textId="4199549B" w:rsidR="00720D1B" w:rsidRPr="004D2344" w:rsidRDefault="00D064B2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7A01C8"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20D1B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75B98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</w:t>
            </w:r>
            <w:r w:rsidR="00720D1B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และอุปกรณ์และสินทรัพย์ไม่มีตัวตน</w:t>
            </w:r>
          </w:p>
        </w:tc>
      </w:tr>
    </w:tbl>
    <w:p w14:paraId="3A9F6A85" w14:textId="77777777" w:rsidR="00720D1B" w:rsidRPr="004D2344" w:rsidRDefault="00720D1B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978"/>
        <w:gridCol w:w="1440"/>
        <w:gridCol w:w="1354"/>
        <w:gridCol w:w="1440"/>
        <w:gridCol w:w="1350"/>
      </w:tblGrid>
      <w:tr w:rsidR="00C60576" w:rsidRPr="004D2344" w14:paraId="02765D5F" w14:textId="77777777" w:rsidTr="003579CE">
        <w:tc>
          <w:tcPr>
            <w:tcW w:w="3978" w:type="dxa"/>
            <w:vAlign w:val="bottom"/>
          </w:tcPr>
          <w:p w14:paraId="10C649C9" w14:textId="77777777" w:rsidR="00811B13" w:rsidRPr="004D2344" w:rsidRDefault="00811B13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952DA" w14:textId="77777777" w:rsidR="00811B13" w:rsidRPr="004D2344" w:rsidRDefault="00811B1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C3CD3" w14:textId="77777777" w:rsidR="00811B13" w:rsidRPr="004D2344" w:rsidRDefault="00B03C93" w:rsidP="00720D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60576" w:rsidRPr="004D2344" w14:paraId="11EF39E6" w14:textId="77777777" w:rsidTr="003579CE">
        <w:tc>
          <w:tcPr>
            <w:tcW w:w="3978" w:type="dxa"/>
            <w:vAlign w:val="bottom"/>
          </w:tcPr>
          <w:p w14:paraId="11E8BC83" w14:textId="77777777" w:rsidR="00EE36C1" w:rsidRPr="004D2344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4AD82" w14:textId="16BF65E9" w:rsidR="00EE36C1" w:rsidRPr="004D2344" w:rsidRDefault="00075B98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ส่วนปรับปรุง</w:t>
            </w:r>
            <w:r w:rsidR="00EE36C1"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AD11C61" w14:textId="77777777" w:rsidR="00EE36C1" w:rsidRPr="004D2344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3AB25E" w14:textId="603FC7CC" w:rsidR="00EE36C1" w:rsidRPr="004D2344" w:rsidRDefault="00075B98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ส่วนปรับปรุง</w:t>
            </w:r>
            <w:r w:rsidR="00EE36C1"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อาคาร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D9A72D" w14:textId="77777777" w:rsidR="00EE36C1" w:rsidRPr="004D2344" w:rsidRDefault="00D75236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C60576" w:rsidRPr="004D2344" w14:paraId="5CAA84C7" w14:textId="77777777" w:rsidTr="003579CE">
        <w:tc>
          <w:tcPr>
            <w:tcW w:w="3978" w:type="dxa"/>
            <w:vAlign w:val="bottom"/>
          </w:tcPr>
          <w:p w14:paraId="218CEA26" w14:textId="77777777" w:rsidR="00EE36C1" w:rsidRPr="004D2344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FF731F" w14:textId="77777777" w:rsidR="00EE36C1" w:rsidRPr="004D2344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4" w:type="dxa"/>
            <w:vAlign w:val="bottom"/>
          </w:tcPr>
          <w:p w14:paraId="23F03266" w14:textId="77777777" w:rsidR="00EE36C1" w:rsidRPr="004D2344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0" w:type="dxa"/>
            <w:vAlign w:val="bottom"/>
          </w:tcPr>
          <w:p w14:paraId="50CA2721" w14:textId="77777777" w:rsidR="00EE36C1" w:rsidRPr="004D2344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350" w:type="dxa"/>
            <w:vAlign w:val="bottom"/>
          </w:tcPr>
          <w:p w14:paraId="764C000A" w14:textId="77777777" w:rsidR="00EE36C1" w:rsidRPr="004D2344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C60576" w:rsidRPr="004D2344" w14:paraId="248B9B23" w14:textId="77777777" w:rsidTr="003579CE">
        <w:tc>
          <w:tcPr>
            <w:tcW w:w="3978" w:type="dxa"/>
            <w:vAlign w:val="bottom"/>
          </w:tcPr>
          <w:p w14:paraId="14B4BDF5" w14:textId="77777777" w:rsidR="00EE36C1" w:rsidRPr="004D2344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E8168C" w14:textId="77777777" w:rsidR="00EE36C1" w:rsidRPr="004D2344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6B6020F" w14:textId="77777777" w:rsidR="00EE36C1" w:rsidRPr="004D2344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799D0B" w14:textId="77777777" w:rsidR="00EE36C1" w:rsidRPr="004D2344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8A6D30" w14:textId="77777777" w:rsidR="00EE36C1" w:rsidRPr="004D2344" w:rsidRDefault="00EE36C1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0576" w:rsidRPr="004D2344" w14:paraId="77EF3055" w14:textId="77777777" w:rsidTr="003579CE">
        <w:tc>
          <w:tcPr>
            <w:tcW w:w="3978" w:type="dxa"/>
            <w:vAlign w:val="bottom"/>
          </w:tcPr>
          <w:p w14:paraId="1ACB593F" w14:textId="77777777" w:rsidR="00EE36C1" w:rsidRPr="004D2344" w:rsidRDefault="00EE36C1" w:rsidP="00720D1B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B7CF6" w14:textId="77777777" w:rsidR="00EE36C1" w:rsidRPr="004D2344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5B040" w14:textId="77777777" w:rsidR="00EE36C1" w:rsidRPr="004D2344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75AA5" w14:textId="77777777" w:rsidR="00EE36C1" w:rsidRPr="004D2344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D4C26" w14:textId="77777777" w:rsidR="00EE36C1" w:rsidRPr="004D2344" w:rsidRDefault="00EE36C1" w:rsidP="00720D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F6653" w:rsidRPr="004D2344" w14:paraId="5B8B238D" w14:textId="77777777" w:rsidTr="003579CE">
        <w:tc>
          <w:tcPr>
            <w:tcW w:w="3978" w:type="dxa"/>
            <w:vAlign w:val="bottom"/>
          </w:tcPr>
          <w:p w14:paraId="2E1E27B0" w14:textId="64E5C337" w:rsidR="00BF6653" w:rsidRPr="004D2344" w:rsidRDefault="00BF6653" w:rsidP="00BF6653">
            <w:pPr>
              <w:spacing w:before="10"/>
              <w:ind w:right="-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E5574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633DF5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E559B0" w14:textId="77777777" w:rsidR="00BF6653" w:rsidRPr="004D2344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5AAE8B1B" w14:textId="77777777" w:rsidR="00BF6653" w:rsidRPr="004D2344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1B604D" w14:textId="77777777" w:rsidR="00BF6653" w:rsidRPr="004D2344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64A4D7A" w14:textId="77777777" w:rsidR="00BF6653" w:rsidRPr="004D2344" w:rsidRDefault="00BF6653" w:rsidP="00BF6653">
            <w:pPr>
              <w:tabs>
                <w:tab w:val="left" w:pos="1871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6653" w:rsidRPr="004D2344" w14:paraId="43DB108C" w14:textId="77777777" w:rsidTr="003579CE">
        <w:tc>
          <w:tcPr>
            <w:tcW w:w="3978" w:type="dxa"/>
            <w:vAlign w:val="bottom"/>
          </w:tcPr>
          <w:p w14:paraId="03DFB716" w14:textId="08127FEA" w:rsidR="00BF6653" w:rsidRPr="004D2344" w:rsidRDefault="00BF6653" w:rsidP="00BF6653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5574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633DF5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6BC2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F78D2" w14:textId="77777777" w:rsidR="00BF6653" w:rsidRPr="004D2344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0D4AE21D" w14:textId="77777777" w:rsidR="00BF6653" w:rsidRPr="004D2344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D13380" w14:textId="77777777" w:rsidR="00BF6653" w:rsidRPr="004D2344" w:rsidRDefault="00BF6653" w:rsidP="00367DD5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0B17B7B" w14:textId="77777777" w:rsidR="00BF6653" w:rsidRPr="004D2344" w:rsidRDefault="00BF6653" w:rsidP="00BF6653">
            <w:pPr>
              <w:tabs>
                <w:tab w:val="left" w:pos="187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441D" w:rsidRPr="004D2344" w14:paraId="078F9BB5" w14:textId="77777777" w:rsidTr="003579CE">
        <w:tc>
          <w:tcPr>
            <w:tcW w:w="3978" w:type="dxa"/>
            <w:vAlign w:val="bottom"/>
          </w:tcPr>
          <w:p w14:paraId="4616B628" w14:textId="77777777" w:rsidR="0035441D" w:rsidRPr="004D2344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440" w:type="dxa"/>
            <w:shd w:val="clear" w:color="auto" w:fill="FAFAFA"/>
          </w:tcPr>
          <w:p w14:paraId="7056FA90" w14:textId="0D166591" w:rsidR="0035441D" w:rsidRPr="004D2344" w:rsidRDefault="007A01C8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861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460</w:t>
            </w:r>
          </w:p>
        </w:tc>
        <w:tc>
          <w:tcPr>
            <w:tcW w:w="1354" w:type="dxa"/>
            <w:shd w:val="clear" w:color="auto" w:fill="FAFAFA"/>
          </w:tcPr>
          <w:p w14:paraId="53D764F1" w14:textId="3B6B3FB9" w:rsidR="0035441D" w:rsidRPr="004D2344" w:rsidRDefault="007A01C8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554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84A7F" w14:textId="527291C2" w:rsidR="0035441D" w:rsidRPr="004D2344" w:rsidRDefault="007A01C8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176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684</w:t>
            </w:r>
          </w:p>
        </w:tc>
        <w:tc>
          <w:tcPr>
            <w:tcW w:w="1350" w:type="dxa"/>
            <w:shd w:val="clear" w:color="auto" w:fill="FAFAFA"/>
          </w:tcPr>
          <w:p w14:paraId="355E8E8E" w14:textId="6260AF4B" w:rsidR="0035441D" w:rsidRPr="004D2344" w:rsidRDefault="004A5F7E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4D2344" w14:paraId="4E149C86" w14:textId="77777777" w:rsidTr="003579CE">
        <w:tc>
          <w:tcPr>
            <w:tcW w:w="3978" w:type="dxa"/>
            <w:vAlign w:val="bottom"/>
          </w:tcPr>
          <w:p w14:paraId="2B55121F" w14:textId="77777777" w:rsidR="0035441D" w:rsidRPr="004D2344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9A4FEE8" w14:textId="426A7717" w:rsidR="0035441D" w:rsidRPr="004D2344" w:rsidRDefault="007A01C8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325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952</w:t>
            </w:r>
          </w:p>
        </w:tc>
        <w:tc>
          <w:tcPr>
            <w:tcW w:w="1354" w:type="dxa"/>
            <w:shd w:val="clear" w:color="auto" w:fill="FAFAFA"/>
          </w:tcPr>
          <w:p w14:paraId="49D40DB5" w14:textId="329047C5" w:rsidR="0035441D" w:rsidRPr="004D2344" w:rsidRDefault="007A01C8" w:rsidP="005F1F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854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673</w:t>
            </w:r>
          </w:p>
        </w:tc>
        <w:tc>
          <w:tcPr>
            <w:tcW w:w="1440" w:type="dxa"/>
            <w:shd w:val="clear" w:color="auto" w:fill="FAFAFA"/>
          </w:tcPr>
          <w:p w14:paraId="671EA34E" w14:textId="40FD0975" w:rsidR="0035441D" w:rsidRPr="004D2344" w:rsidRDefault="007A01C8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496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697</w:t>
            </w:r>
          </w:p>
        </w:tc>
        <w:tc>
          <w:tcPr>
            <w:tcW w:w="1350" w:type="dxa"/>
            <w:shd w:val="clear" w:color="auto" w:fill="FAFAFA"/>
          </w:tcPr>
          <w:p w14:paraId="1D6BDD47" w14:textId="3231C429" w:rsidR="0035441D" w:rsidRPr="004D2344" w:rsidRDefault="004A5F7E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4D2344" w14:paraId="43DA3743" w14:textId="77777777" w:rsidTr="003579CE">
        <w:tc>
          <w:tcPr>
            <w:tcW w:w="3978" w:type="dxa"/>
            <w:vAlign w:val="bottom"/>
          </w:tcPr>
          <w:p w14:paraId="07C58F35" w14:textId="77777777" w:rsidR="0035441D" w:rsidRPr="004D2344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113A584" w14:textId="4E973679" w:rsidR="0035441D" w:rsidRPr="004D2344" w:rsidRDefault="004A5F7E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144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322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29C19AD0" w14:textId="2BA60C88" w:rsidR="0035441D" w:rsidRPr="004D2344" w:rsidRDefault="004A5F7E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5CD996" w14:textId="75F7D4C3" w:rsidR="0035441D" w:rsidRPr="004D2344" w:rsidRDefault="004A5F7E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120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C13EF90" w14:textId="3A3F32A9" w:rsidR="0035441D" w:rsidRPr="004D2344" w:rsidRDefault="004A5F7E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4D2344" w14:paraId="17A30F0E" w14:textId="77777777" w:rsidTr="003579CE">
        <w:tc>
          <w:tcPr>
            <w:tcW w:w="3978" w:type="dxa"/>
            <w:vAlign w:val="bottom"/>
          </w:tcPr>
          <w:p w14:paraId="2586D7EA" w14:textId="77777777" w:rsidR="0035441D" w:rsidRPr="004D2344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115E5ED" w14:textId="640D9759" w:rsidR="0035441D" w:rsidRPr="004D2344" w:rsidRDefault="004A5F7E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033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336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shd w:val="clear" w:color="auto" w:fill="FAFAFA"/>
          </w:tcPr>
          <w:p w14:paraId="00229E9A" w14:textId="045FB3E3" w:rsidR="0035441D" w:rsidRPr="004D2344" w:rsidRDefault="004A5F7E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696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2B23D4" w14:textId="0DA3B4F8" w:rsidR="0035441D" w:rsidRPr="004D2344" w:rsidRDefault="004A5F7E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927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10A6A76" w14:textId="2587481A" w:rsidR="0035441D" w:rsidRPr="004D2344" w:rsidRDefault="004A5F7E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4D2344" w14:paraId="222EACE2" w14:textId="77777777" w:rsidTr="003579CE">
        <w:tc>
          <w:tcPr>
            <w:tcW w:w="3978" w:type="dxa"/>
            <w:vAlign w:val="bottom"/>
          </w:tcPr>
          <w:p w14:paraId="65854BEC" w14:textId="77777777" w:rsidR="0035441D" w:rsidRPr="004D2344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BE93A5" w14:textId="3F2CDEB7" w:rsidR="0035441D" w:rsidRPr="004D2344" w:rsidRDefault="004A5F7E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193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725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3B3304E5" w14:textId="37D6C67F" w:rsidR="0035441D" w:rsidRPr="004D2344" w:rsidRDefault="004A5F7E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374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756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FAADF" w14:textId="7622E2C8" w:rsidR="0035441D" w:rsidRPr="004D2344" w:rsidRDefault="004A5F7E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167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374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E5AF326" w14:textId="51E5C497" w:rsidR="0035441D" w:rsidRPr="004D2344" w:rsidRDefault="004A5F7E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5441D" w:rsidRPr="004D2344" w14:paraId="2BB6ACCB" w14:textId="77777777" w:rsidTr="003579CE">
        <w:tc>
          <w:tcPr>
            <w:tcW w:w="3978" w:type="dxa"/>
            <w:vAlign w:val="bottom"/>
          </w:tcPr>
          <w:p w14:paraId="73AB16CA" w14:textId="77777777" w:rsidR="0035441D" w:rsidRPr="004D2344" w:rsidRDefault="0035441D" w:rsidP="0035441D">
            <w:pPr>
              <w:ind w:right="-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964889" w14:textId="4C143BEE" w:rsidR="0035441D" w:rsidRPr="004D2344" w:rsidRDefault="007A01C8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816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695AB3" w14:textId="76FA8027" w:rsidR="0035441D" w:rsidRPr="004D2344" w:rsidRDefault="007A01C8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033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9884D" w14:textId="615F9005" w:rsidR="0035441D" w:rsidRPr="004D2344" w:rsidRDefault="007A01C8" w:rsidP="00367D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456</w:t>
            </w:r>
            <w:r w:rsidR="004A5F7E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ED4CD" w14:textId="76B3C911" w:rsidR="0035441D" w:rsidRPr="004D2344" w:rsidRDefault="004A5F7E" w:rsidP="00891D6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</w:tbl>
    <w:p w14:paraId="5274E73C" w14:textId="05FB51C7" w:rsidR="00EF2681" w:rsidRPr="004D2344" w:rsidRDefault="00EF2681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D1B" w:rsidRPr="004D2344" w14:paraId="3DFE4500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D5B98B5" w14:textId="77E508F1" w:rsidR="00720D1B" w:rsidRPr="004D2344" w:rsidRDefault="007A01C8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20D1B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D1B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5EA9E48B" w14:textId="77777777" w:rsidR="00E37A05" w:rsidRPr="004D2344" w:rsidRDefault="00E37A05" w:rsidP="00720D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49"/>
        <w:gridCol w:w="1701"/>
        <w:gridCol w:w="1701"/>
      </w:tblGrid>
      <w:tr w:rsidR="0099360F" w:rsidRPr="004D2344" w14:paraId="0822DE3C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36B196A4" w14:textId="77777777" w:rsidR="003A47E3" w:rsidRPr="004D2344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bookmarkStart w:id="22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5ECEBDE" w14:textId="77777777" w:rsidR="003A47E3" w:rsidRPr="004D2344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2178C3" w14:textId="77777777" w:rsidR="003A47E3" w:rsidRPr="004D2344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360F" w:rsidRPr="004D2344" w14:paraId="079CC6E7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3CB44DFB" w14:textId="77777777" w:rsidR="003A47E3" w:rsidRPr="004D2344" w:rsidRDefault="003A47E3" w:rsidP="00720D1B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207A23" w14:textId="77777777" w:rsidR="003A47E3" w:rsidRPr="004D2344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4FA7665" w14:textId="77777777" w:rsidR="003A47E3" w:rsidRPr="004D2344" w:rsidRDefault="003A47E3" w:rsidP="00720D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360F" w:rsidRPr="004D2344" w14:paraId="7FB30533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248746F7" w14:textId="77777777" w:rsidR="003A47E3" w:rsidRPr="004D2344" w:rsidRDefault="003A47E3" w:rsidP="00720D1B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4BA2A4C" w14:textId="77777777" w:rsidR="003A47E3" w:rsidRPr="004D2344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4F5AB22" w14:textId="77777777" w:rsidR="003A47E3" w:rsidRPr="004D2344" w:rsidRDefault="003A47E3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4D2344" w14:paraId="7C164771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11DB6B2B" w14:textId="727D3ACA" w:rsidR="00F10E47" w:rsidRPr="004D2344" w:rsidRDefault="00BF6653" w:rsidP="00A92B13">
            <w:pPr>
              <w:spacing w:before="10" w:after="10"/>
              <w:ind w:right="17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E5574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633DF5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5574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  <w:r w:rsidR="00633DF5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6BC2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01" w:type="dxa"/>
            <w:shd w:val="clear" w:color="auto" w:fill="FAFAFA"/>
          </w:tcPr>
          <w:p w14:paraId="29AB0AFE" w14:textId="77777777" w:rsidR="00F10E47" w:rsidRPr="004D2344" w:rsidRDefault="00F10E47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1D178DC" w14:textId="77777777" w:rsidR="00F10E47" w:rsidRPr="004D2344" w:rsidRDefault="00F10E47" w:rsidP="00A92B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360F" w:rsidRPr="004D2344" w14:paraId="794FACC4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7DBFAABD" w14:textId="77777777" w:rsidR="00F10E47" w:rsidRPr="004D2344" w:rsidRDefault="00F10E47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3D061C0E" w14:textId="6821414D" w:rsidR="00F10E47" w:rsidRPr="004D2344" w:rsidRDefault="007A01C8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</w:t>
            </w:r>
            <w:r w:rsidR="00E7584B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235</w:t>
            </w:r>
            <w:r w:rsidR="00E7584B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937</w:t>
            </w:r>
          </w:p>
        </w:tc>
        <w:tc>
          <w:tcPr>
            <w:tcW w:w="1701" w:type="dxa"/>
            <w:shd w:val="clear" w:color="auto" w:fill="FAFAFA"/>
          </w:tcPr>
          <w:p w14:paraId="2E6F279E" w14:textId="2F912AA7" w:rsidR="00F10E47" w:rsidRPr="004D2344" w:rsidRDefault="007A01C8" w:rsidP="00BD09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E7584B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740</w:t>
            </w:r>
            <w:r w:rsidR="00E7584B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496</w:t>
            </w:r>
          </w:p>
        </w:tc>
      </w:tr>
      <w:tr w:rsidR="001024E1" w:rsidRPr="004D2344" w14:paraId="63A468F4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00A3C947" w14:textId="77777777" w:rsidR="001024E1" w:rsidRPr="004D2344" w:rsidRDefault="001024E1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266D55D4" w14:textId="4896326D" w:rsidR="001024E1" w:rsidRPr="004D2344" w:rsidRDefault="007A01C8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E7584B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058</w:t>
            </w:r>
            <w:r w:rsidR="00E7584B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630</w:t>
            </w:r>
          </w:p>
        </w:tc>
        <w:tc>
          <w:tcPr>
            <w:tcW w:w="1701" w:type="dxa"/>
            <w:shd w:val="clear" w:color="auto" w:fill="FAFAFA"/>
          </w:tcPr>
          <w:p w14:paraId="4B825FDC" w14:textId="49797CD6" w:rsidR="001024E1" w:rsidRPr="004D2344" w:rsidRDefault="007A01C8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E7584B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327</w:t>
            </w:r>
            <w:r w:rsidR="00E7584B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412</w:t>
            </w:r>
          </w:p>
        </w:tc>
      </w:tr>
      <w:tr w:rsidR="0099360F" w:rsidRPr="004D2344" w14:paraId="013B6228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1562B4EA" w14:textId="77777777" w:rsidR="00FF0644" w:rsidRPr="004D2344" w:rsidRDefault="007F5F2F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6C34137" w14:textId="6D5BDDBB" w:rsidR="00FF0644" w:rsidRPr="004D2344" w:rsidRDefault="00E7584B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440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805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BA9840B" w14:textId="1F8061FC" w:rsidR="00FF0644" w:rsidRPr="004D2344" w:rsidRDefault="00E7584B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961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433</w:t>
            </w:r>
            <w:r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9360F" w:rsidRPr="004D2344" w14:paraId="68AA3B89" w14:textId="77777777" w:rsidTr="00546A5C">
        <w:trPr>
          <w:trHeight w:val="20"/>
        </w:trPr>
        <w:tc>
          <w:tcPr>
            <w:tcW w:w="6149" w:type="dxa"/>
            <w:vAlign w:val="bottom"/>
          </w:tcPr>
          <w:p w14:paraId="5E3148EF" w14:textId="77777777" w:rsidR="00FF0644" w:rsidRPr="004D2344" w:rsidRDefault="00FF0644" w:rsidP="00720D1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7DFB4" w14:textId="720429E7" w:rsidR="00FF0644" w:rsidRPr="004D2344" w:rsidRDefault="007A01C8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</w:t>
            </w:r>
            <w:r w:rsidR="00E7584B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853</w:t>
            </w:r>
            <w:r w:rsidR="00E7584B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DCA64" w14:textId="52C77F2B" w:rsidR="00FF0644" w:rsidRPr="004D2344" w:rsidRDefault="007A01C8" w:rsidP="00720D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="00E7584B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106</w:t>
            </w:r>
            <w:r w:rsidR="00E7584B" w:rsidRPr="004D234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475</w:t>
            </w:r>
          </w:p>
        </w:tc>
      </w:tr>
      <w:bookmarkEnd w:id="22"/>
    </w:tbl>
    <w:p w14:paraId="506802B7" w14:textId="0452BB04" w:rsidR="00A71D40" w:rsidRPr="004D2344" w:rsidRDefault="00A71D40" w:rsidP="005D5395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2F6D6EA3" w14:textId="6339B0A4" w:rsidR="00A70560" w:rsidRPr="004D2344" w:rsidRDefault="00A71D40" w:rsidP="00455E1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610" w:rsidRPr="004D2344" w14:paraId="170ECD3D" w14:textId="77777777" w:rsidTr="00B115F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3A2E4C" w14:textId="36610F95" w:rsidR="00820610" w:rsidRPr="004D2344" w:rsidRDefault="007A01C8" w:rsidP="00B115F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20610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610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  <w:r w:rsidR="007360CD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2DE45668" w14:textId="77777777" w:rsidR="00820610" w:rsidRPr="004D2344" w:rsidRDefault="00820610" w:rsidP="00820610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F134DC" w:rsidRPr="004D2344" w14:paraId="206C8043" w14:textId="77777777" w:rsidTr="00546A5C">
        <w:tc>
          <w:tcPr>
            <w:tcW w:w="3686" w:type="dxa"/>
            <w:vAlign w:val="bottom"/>
          </w:tcPr>
          <w:p w14:paraId="2BD3A4EE" w14:textId="77777777" w:rsidR="00F134DC" w:rsidRPr="004D2344" w:rsidRDefault="00F134DC" w:rsidP="0082061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B0D6F" w14:textId="77777777" w:rsidR="00F134DC" w:rsidRPr="004D2344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F4666" w14:textId="77777777" w:rsidR="00F134DC" w:rsidRPr="004D2344" w:rsidRDefault="00F134DC" w:rsidP="008206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5574" w:rsidRPr="004D2344" w14:paraId="166DEC86" w14:textId="77777777" w:rsidTr="00546A5C">
        <w:tc>
          <w:tcPr>
            <w:tcW w:w="3686" w:type="dxa"/>
            <w:vAlign w:val="bottom"/>
          </w:tcPr>
          <w:p w14:paraId="7D814F92" w14:textId="77777777" w:rsidR="006E5574" w:rsidRPr="004D2344" w:rsidRDefault="006E5574" w:rsidP="006E5574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D68DF2" w14:textId="385159E6" w:rsidR="006E5574" w:rsidRPr="004D2344" w:rsidRDefault="007A01C8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5574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06B23" w14:textId="2F002133" w:rsidR="006E5574" w:rsidRPr="004D2344" w:rsidRDefault="007A01C8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5574"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574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AD89D" w14:textId="1AD73566" w:rsidR="006E5574" w:rsidRPr="004D2344" w:rsidRDefault="007A01C8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5574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84A9AB" w14:textId="207086AB" w:rsidR="006E5574" w:rsidRPr="004D2344" w:rsidRDefault="007A01C8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5574"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5574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5574" w:rsidRPr="004D2344" w14:paraId="052F8A3B" w14:textId="77777777" w:rsidTr="00546A5C">
        <w:tc>
          <w:tcPr>
            <w:tcW w:w="3686" w:type="dxa"/>
            <w:vAlign w:val="bottom"/>
          </w:tcPr>
          <w:p w14:paraId="12179DA2" w14:textId="77777777" w:rsidR="006E5574" w:rsidRPr="004D2344" w:rsidRDefault="006E5574" w:rsidP="006E5574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07183C" w14:textId="471CCC15" w:rsidR="006E5574" w:rsidRPr="004D2344" w:rsidRDefault="006E5574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E397B1B" w14:textId="19D5D53A" w:rsidR="006E5574" w:rsidRPr="004D2344" w:rsidRDefault="006E5574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E349553" w14:textId="04CF1229" w:rsidR="006E5574" w:rsidRPr="004D2344" w:rsidRDefault="006E5574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25154D1" w14:textId="50811817" w:rsidR="006E5574" w:rsidRPr="004D2344" w:rsidRDefault="006E5574" w:rsidP="006E55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F5D3A" w:rsidRPr="004D2344" w14:paraId="2D595DAD" w14:textId="77777777" w:rsidTr="00546A5C">
        <w:tc>
          <w:tcPr>
            <w:tcW w:w="3686" w:type="dxa"/>
            <w:vAlign w:val="bottom"/>
          </w:tcPr>
          <w:p w14:paraId="0BD6A4AC" w14:textId="77777777" w:rsidR="003F5D3A" w:rsidRPr="004D2344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781D89" w14:textId="77777777" w:rsidR="003F5D3A" w:rsidRPr="004D234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11F128" w14:textId="77777777" w:rsidR="003F5D3A" w:rsidRPr="004D234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5D5D0D" w14:textId="77777777" w:rsidR="003F5D3A" w:rsidRPr="004D234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7AD8A" w14:textId="77777777" w:rsidR="003F5D3A" w:rsidRPr="004D234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F5D3A" w:rsidRPr="004D2344" w14:paraId="5E23C9EA" w14:textId="77777777" w:rsidTr="00546A5C">
        <w:tc>
          <w:tcPr>
            <w:tcW w:w="3686" w:type="dxa"/>
            <w:vAlign w:val="bottom"/>
          </w:tcPr>
          <w:p w14:paraId="586B87D1" w14:textId="77777777" w:rsidR="003F5D3A" w:rsidRPr="004D2344" w:rsidRDefault="003F5D3A" w:rsidP="003F5D3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465231" w14:textId="77777777" w:rsidR="003F5D3A" w:rsidRPr="004D234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CBDF8B" w14:textId="77777777" w:rsidR="003F5D3A" w:rsidRPr="004D234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4BA4BF" w14:textId="77777777" w:rsidR="003F5D3A" w:rsidRPr="004D234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C17A4" w14:textId="77777777" w:rsidR="003F5D3A" w:rsidRPr="004D234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07BA" w:rsidRPr="004D2344" w14:paraId="715E8DC8" w14:textId="77777777" w:rsidTr="00E04D00">
        <w:tc>
          <w:tcPr>
            <w:tcW w:w="3686" w:type="dxa"/>
            <w:vAlign w:val="bottom"/>
          </w:tcPr>
          <w:p w14:paraId="1E05FFF5" w14:textId="77777777" w:rsidR="00ED07BA" w:rsidRPr="004D2344" w:rsidRDefault="00ED07BA" w:rsidP="00ED07B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392DB2" w14:textId="1FD26610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55E1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455E1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9B01C0" w14:textId="5939A7F1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ED07BA" w:rsidRPr="004D23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  <w:r w:rsidR="00ED07BA" w:rsidRPr="004D23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440" w:type="dxa"/>
            <w:shd w:val="clear" w:color="auto" w:fill="FAFAFA"/>
          </w:tcPr>
          <w:p w14:paraId="309ECE6F" w14:textId="18F8117D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5E1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455E1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624E31" w14:textId="1B81E06A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D07BA" w:rsidRPr="004D23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ED07BA" w:rsidRPr="004D23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</w:tr>
      <w:tr w:rsidR="00ED07BA" w:rsidRPr="004D2344" w14:paraId="211FF3E0" w14:textId="77777777" w:rsidTr="00E04D00">
        <w:tc>
          <w:tcPr>
            <w:tcW w:w="3686" w:type="dxa"/>
            <w:vAlign w:val="bottom"/>
          </w:tcPr>
          <w:p w14:paraId="537225A5" w14:textId="77777777" w:rsidR="00ED07BA" w:rsidRPr="004D2344" w:rsidRDefault="00ED07BA" w:rsidP="00ED07BA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B0BAC" w14:textId="0FCCD34B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55E1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455E1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BB26D" w14:textId="6B37D465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ED07BA" w:rsidRPr="004D23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ED07BA" w:rsidRPr="004D23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1903D8" w14:textId="330979BC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55E1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455E1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5663C" w14:textId="79637962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D07BA" w:rsidRPr="004D23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="00ED07BA" w:rsidRPr="004D23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  <w:tr w:rsidR="007B6780" w:rsidRPr="004D2344" w14:paraId="5D9A8282" w14:textId="77777777" w:rsidTr="00824DB2">
        <w:tc>
          <w:tcPr>
            <w:tcW w:w="3686" w:type="dxa"/>
            <w:vAlign w:val="bottom"/>
          </w:tcPr>
          <w:p w14:paraId="61DB9750" w14:textId="77777777" w:rsidR="007B6780" w:rsidRPr="004D2344" w:rsidRDefault="007B6780" w:rsidP="007B6780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8C815" w14:textId="0E04DB05" w:rsidR="007B6780" w:rsidRPr="004D2344" w:rsidRDefault="007A01C8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455E1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455E1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0964F" w14:textId="6A580B3E" w:rsidR="007B6780" w:rsidRPr="004D2344" w:rsidRDefault="007A01C8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335E2" w14:textId="750A3B6A" w:rsidR="007B6780" w:rsidRPr="004D2344" w:rsidRDefault="007A01C8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55E1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455E1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6E922" w14:textId="1520C3D6" w:rsidR="007B6780" w:rsidRPr="004D2344" w:rsidRDefault="007A01C8" w:rsidP="007B67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</w:tbl>
    <w:p w14:paraId="0B8DA82C" w14:textId="77777777" w:rsidR="006D0E66" w:rsidRPr="004D2344" w:rsidRDefault="006D0E66" w:rsidP="00B115F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4794586" w14:textId="77777777" w:rsidR="00F134DC" w:rsidRPr="004D2344" w:rsidRDefault="00F134DC" w:rsidP="00B115F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D2344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B6CFF98" w14:textId="2C693308" w:rsidR="00F134DC" w:rsidRPr="004D2344" w:rsidRDefault="00F134DC" w:rsidP="00B115FE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61151" w:rsidRPr="004D2344" w14:paraId="50D97166" w14:textId="77777777" w:rsidTr="00546A5C">
        <w:trPr>
          <w:trHeight w:val="20"/>
        </w:trPr>
        <w:tc>
          <w:tcPr>
            <w:tcW w:w="5130" w:type="dxa"/>
            <w:vAlign w:val="center"/>
          </w:tcPr>
          <w:p w14:paraId="2F9642DC" w14:textId="77777777" w:rsidR="00061151" w:rsidRPr="004D2344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8FC731" w14:textId="77777777" w:rsidR="00061151" w:rsidRPr="004D2344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ข้อมูลทางการเงินรวม</w:t>
            </w:r>
          </w:p>
        </w:tc>
      </w:tr>
      <w:tr w:rsidR="00061151" w:rsidRPr="004D2344" w14:paraId="3AA750CD" w14:textId="77777777" w:rsidTr="00546A5C">
        <w:trPr>
          <w:trHeight w:val="20"/>
        </w:trPr>
        <w:tc>
          <w:tcPr>
            <w:tcW w:w="5130" w:type="dxa"/>
            <w:vAlign w:val="center"/>
          </w:tcPr>
          <w:p w14:paraId="40E044A6" w14:textId="77777777" w:rsidR="00061151" w:rsidRPr="004D2344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6B67209" w14:textId="77777777" w:rsidR="00061151" w:rsidRPr="004D2344" w:rsidRDefault="00061151" w:rsidP="00B738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041CC63" w14:textId="77777777" w:rsidR="00061151" w:rsidRPr="004D2344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074ADB65" w14:textId="77777777" w:rsidR="00061151" w:rsidRPr="004D2344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DCF549B" w14:textId="77777777" w:rsidR="00061151" w:rsidRPr="004D2344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75EDB0DF" w14:textId="77777777" w:rsidR="00061151" w:rsidRPr="004D2344" w:rsidRDefault="00061151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4D2344" w14:paraId="382376EE" w14:textId="77777777" w:rsidTr="00546A5C">
        <w:trPr>
          <w:trHeight w:val="20"/>
        </w:trPr>
        <w:tc>
          <w:tcPr>
            <w:tcW w:w="5130" w:type="dxa"/>
            <w:vAlign w:val="center"/>
          </w:tcPr>
          <w:p w14:paraId="3FD390A1" w14:textId="77777777" w:rsidR="00954819" w:rsidRPr="004D2344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604742" w14:textId="77777777" w:rsidR="00954819" w:rsidRPr="004D2344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A6F7E" w14:textId="77777777" w:rsidR="00954819" w:rsidRPr="004D2344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B3F74F" w14:textId="77777777" w:rsidR="00954819" w:rsidRPr="004D2344" w:rsidRDefault="00954819" w:rsidP="00B115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4D2344" w14:paraId="77A3958A" w14:textId="77777777" w:rsidTr="000D1ACF">
        <w:trPr>
          <w:trHeight w:val="62"/>
        </w:trPr>
        <w:tc>
          <w:tcPr>
            <w:tcW w:w="5130" w:type="dxa"/>
            <w:shd w:val="clear" w:color="auto" w:fill="auto"/>
            <w:vAlign w:val="center"/>
          </w:tcPr>
          <w:p w14:paraId="43964B26" w14:textId="77777777" w:rsidR="00061151" w:rsidRPr="004D2344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CDBD9A" w14:textId="77777777" w:rsidR="00061151" w:rsidRPr="004D2344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EFC41E" w14:textId="77777777" w:rsidR="00061151" w:rsidRPr="004D2344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438073" w14:textId="77777777" w:rsidR="00061151" w:rsidRPr="004D2344" w:rsidRDefault="00061151" w:rsidP="00B115FE">
            <w:pPr>
              <w:ind w:left="54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</w:tr>
      <w:tr w:rsidR="00E808C5" w:rsidRPr="004D2344" w14:paraId="4EFB8B6C" w14:textId="77777777" w:rsidTr="00546A5C">
        <w:trPr>
          <w:trHeight w:val="20"/>
        </w:trPr>
        <w:tc>
          <w:tcPr>
            <w:tcW w:w="5130" w:type="dxa"/>
          </w:tcPr>
          <w:p w14:paraId="5971697E" w14:textId="0519DE4F" w:rsidR="00E808C5" w:rsidRPr="004D234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6EE8FA16" w14:textId="64A8721B" w:rsidR="00E808C5" w:rsidRPr="004D2344" w:rsidRDefault="007A01C8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55E1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455E1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440" w:type="dxa"/>
            <w:shd w:val="clear" w:color="auto" w:fill="FAFAFA"/>
          </w:tcPr>
          <w:p w14:paraId="7ACF0CBC" w14:textId="7178DA57" w:rsidR="00E808C5" w:rsidRPr="004D2344" w:rsidRDefault="00455E18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28741E" w14:textId="43235B8B" w:rsidR="00E808C5" w:rsidRPr="004D2344" w:rsidRDefault="007A01C8" w:rsidP="00E808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55E1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455E1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E808C5" w:rsidRPr="004D2344" w14:paraId="662B4D02" w14:textId="77777777" w:rsidTr="00546A5C">
        <w:trPr>
          <w:trHeight w:val="20"/>
        </w:trPr>
        <w:tc>
          <w:tcPr>
            <w:tcW w:w="5130" w:type="dxa"/>
          </w:tcPr>
          <w:p w14:paraId="23209710" w14:textId="77777777" w:rsidR="00E808C5" w:rsidRPr="004D234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รายการที่ไม่ใช่เงินสด :</w:t>
            </w:r>
          </w:p>
        </w:tc>
        <w:tc>
          <w:tcPr>
            <w:tcW w:w="1440" w:type="dxa"/>
            <w:shd w:val="clear" w:color="auto" w:fill="FAFAFA"/>
          </w:tcPr>
          <w:p w14:paraId="344FF8B6" w14:textId="77777777" w:rsidR="00E808C5" w:rsidRPr="004D234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B0524EC" w14:textId="77777777" w:rsidR="00E808C5" w:rsidRPr="004D234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F666487" w14:textId="77777777" w:rsidR="00E808C5" w:rsidRPr="004D234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E808C5" w:rsidRPr="004D2344" w14:paraId="4B94CD1C" w14:textId="77777777" w:rsidTr="00546A5C">
        <w:trPr>
          <w:trHeight w:val="20"/>
        </w:trPr>
        <w:tc>
          <w:tcPr>
            <w:tcW w:w="5130" w:type="dxa"/>
          </w:tcPr>
          <w:p w14:paraId="263627E2" w14:textId="77777777" w:rsidR="00E808C5" w:rsidRPr="004D234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หนี้สินเพิ่มขึ้น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06A4E0FF" w14:textId="29A01A7F" w:rsidR="00E808C5" w:rsidRPr="004D2344" w:rsidRDefault="007A01C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442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589</w:t>
            </w:r>
          </w:p>
        </w:tc>
        <w:tc>
          <w:tcPr>
            <w:tcW w:w="1440" w:type="dxa"/>
            <w:shd w:val="clear" w:color="auto" w:fill="FAFAFA"/>
          </w:tcPr>
          <w:p w14:paraId="7E584C95" w14:textId="1B24833F" w:rsidR="00E808C5" w:rsidRPr="004D2344" w:rsidRDefault="00455E1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589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294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7EE7F1" w14:textId="3F8EB18C" w:rsidR="00E808C5" w:rsidRPr="004D2344" w:rsidRDefault="007A01C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853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295</w:t>
            </w:r>
          </w:p>
        </w:tc>
      </w:tr>
      <w:tr w:rsidR="00E808C5" w:rsidRPr="004D2344" w14:paraId="1EF8C228" w14:textId="77777777" w:rsidTr="00546A5C">
        <w:trPr>
          <w:trHeight w:val="20"/>
        </w:trPr>
        <w:tc>
          <w:tcPr>
            <w:tcW w:w="5130" w:type="dxa"/>
          </w:tcPr>
          <w:p w14:paraId="268D8CBB" w14:textId="77777777" w:rsidR="00E808C5" w:rsidRPr="004D234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1F5CA872" w14:textId="32543242" w:rsidR="00E808C5" w:rsidRPr="004D2344" w:rsidRDefault="00455E1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B6CDF8" w14:textId="3593302A" w:rsidR="00E808C5" w:rsidRPr="004D2344" w:rsidRDefault="007A01C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752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053</w:t>
            </w:r>
          </w:p>
        </w:tc>
        <w:tc>
          <w:tcPr>
            <w:tcW w:w="1440" w:type="dxa"/>
            <w:shd w:val="clear" w:color="auto" w:fill="FAFAFA"/>
          </w:tcPr>
          <w:p w14:paraId="4008718B" w14:textId="54BA23C9" w:rsidR="00E808C5" w:rsidRPr="004D2344" w:rsidRDefault="007A01C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752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053</w:t>
            </w:r>
          </w:p>
        </w:tc>
      </w:tr>
      <w:tr w:rsidR="00E808C5" w:rsidRPr="004D2344" w14:paraId="1A0533FB" w14:textId="77777777" w:rsidTr="00546A5C">
        <w:trPr>
          <w:trHeight w:val="20"/>
        </w:trPr>
        <w:tc>
          <w:tcPr>
            <w:tcW w:w="5130" w:type="dxa"/>
          </w:tcPr>
          <w:p w14:paraId="483D3825" w14:textId="77777777" w:rsidR="00E808C5" w:rsidRPr="004D234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6F9FC572" w14:textId="77777777" w:rsidR="00E808C5" w:rsidRPr="004D234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F6696BB" w14:textId="77777777" w:rsidR="00E808C5" w:rsidRPr="004D234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B1688F" w14:textId="77777777" w:rsidR="00E808C5" w:rsidRPr="004D234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08C5" w:rsidRPr="004D2344" w14:paraId="5A3C099B" w14:textId="77777777" w:rsidTr="00546A5C">
        <w:trPr>
          <w:trHeight w:val="20"/>
        </w:trPr>
        <w:tc>
          <w:tcPr>
            <w:tcW w:w="5130" w:type="dxa"/>
          </w:tcPr>
          <w:p w14:paraId="480AC363" w14:textId="77777777" w:rsidR="00E808C5" w:rsidRPr="004D234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FAFAFA"/>
          </w:tcPr>
          <w:p w14:paraId="5FF69124" w14:textId="7F3F2CBD" w:rsidR="00E808C5" w:rsidRPr="004D2344" w:rsidRDefault="00455E1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FF60F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759</w:t>
            </w:r>
            <w:r w:rsidR="00FF60F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721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2B0CAA" w14:textId="33697D0B" w:rsidR="00E808C5" w:rsidRPr="004D2344" w:rsidRDefault="00FF60FC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752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B918F87" w14:textId="36F99941" w:rsidR="00E808C5" w:rsidRPr="004D2344" w:rsidRDefault="00455E1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511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774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808C5" w:rsidRPr="004D2344" w14:paraId="1E4447D3" w14:textId="77777777" w:rsidTr="00546A5C">
        <w:trPr>
          <w:trHeight w:val="20"/>
        </w:trPr>
        <w:tc>
          <w:tcPr>
            <w:tcW w:w="5130" w:type="dxa"/>
          </w:tcPr>
          <w:p w14:paraId="015EB0DF" w14:textId="6158B3DA" w:rsidR="00E808C5" w:rsidRPr="004D234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="006E5574"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มีนาคม</w:t>
            </w:r>
            <w:r w:rsidR="00633DF5"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พ.ศ. 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41A2E" w14:textId="54486B9A" w:rsidR="00E808C5" w:rsidRPr="004D2344" w:rsidRDefault="007A01C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834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D0EE9" w14:textId="7A9AAFA7" w:rsidR="00E808C5" w:rsidRPr="004D2344" w:rsidRDefault="00455E1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081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196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1C877" w14:textId="24CAEEDC" w:rsidR="00E808C5" w:rsidRPr="004D2344" w:rsidRDefault="007A01C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54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752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981</w:t>
            </w:r>
          </w:p>
        </w:tc>
      </w:tr>
    </w:tbl>
    <w:p w14:paraId="3C842987" w14:textId="3F94BE6B" w:rsidR="007360CD" w:rsidRPr="004D2344" w:rsidRDefault="007360CD" w:rsidP="007360CD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61151" w:rsidRPr="004D2344" w14:paraId="69237E58" w14:textId="77777777" w:rsidTr="002C23F0">
        <w:tc>
          <w:tcPr>
            <w:tcW w:w="5130" w:type="dxa"/>
            <w:vAlign w:val="center"/>
          </w:tcPr>
          <w:p w14:paraId="0E606444" w14:textId="77777777" w:rsidR="00061151" w:rsidRPr="004D2344" w:rsidRDefault="00061151" w:rsidP="00B115FE">
            <w:pPr>
              <w:ind w:left="-109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F34179" w14:textId="77777777" w:rsidR="00061151" w:rsidRPr="004D2344" w:rsidRDefault="00061151" w:rsidP="00B115F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ข้อมูลทางการเงินเฉพาะกิจการ</w:t>
            </w:r>
          </w:p>
        </w:tc>
      </w:tr>
      <w:tr w:rsidR="00061151" w:rsidRPr="004D2344" w14:paraId="512D1E16" w14:textId="77777777" w:rsidTr="002C23F0">
        <w:tc>
          <w:tcPr>
            <w:tcW w:w="5130" w:type="dxa"/>
            <w:vAlign w:val="center"/>
          </w:tcPr>
          <w:p w14:paraId="11B2E970" w14:textId="77777777" w:rsidR="00061151" w:rsidRPr="004D2344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7B21DA5" w14:textId="77777777" w:rsidR="00061151" w:rsidRPr="004D2344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</w:p>
          <w:p w14:paraId="27280003" w14:textId="77777777" w:rsidR="00061151" w:rsidRPr="004D2344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49527FD" w14:textId="77777777" w:rsidR="00061151" w:rsidRPr="004D2344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292BF7E4" w14:textId="77777777" w:rsidR="00061151" w:rsidRPr="004D2344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6D1BDA6" w14:textId="77777777" w:rsidR="00061151" w:rsidRPr="004D2344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0765384A" w14:textId="77777777" w:rsidR="00061151" w:rsidRPr="004D2344" w:rsidRDefault="00061151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954819" w:rsidRPr="004D2344" w14:paraId="41236E82" w14:textId="77777777" w:rsidTr="002C23F0">
        <w:tc>
          <w:tcPr>
            <w:tcW w:w="5130" w:type="dxa"/>
            <w:vAlign w:val="center"/>
          </w:tcPr>
          <w:p w14:paraId="4AE81C77" w14:textId="77777777" w:rsidR="00954819" w:rsidRPr="004D2344" w:rsidRDefault="00954819" w:rsidP="00B115FE">
            <w:pPr>
              <w:ind w:left="-10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98DF57" w14:textId="77777777" w:rsidR="00954819" w:rsidRPr="004D2344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CEBD8" w14:textId="77777777" w:rsidR="00954819" w:rsidRPr="004D2344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B06BC7" w14:textId="77777777" w:rsidR="00954819" w:rsidRPr="004D2344" w:rsidRDefault="00954819" w:rsidP="00A705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บาท</w:t>
            </w:r>
          </w:p>
        </w:tc>
      </w:tr>
      <w:tr w:rsidR="00061151" w:rsidRPr="004D2344" w14:paraId="6FF4E538" w14:textId="77777777" w:rsidTr="002C23F0">
        <w:tc>
          <w:tcPr>
            <w:tcW w:w="5130" w:type="dxa"/>
            <w:vAlign w:val="center"/>
          </w:tcPr>
          <w:p w14:paraId="07535A6E" w14:textId="77777777" w:rsidR="00061151" w:rsidRPr="004D2344" w:rsidRDefault="00061151" w:rsidP="00B115FE">
            <w:pPr>
              <w:ind w:left="-10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C0E256" w14:textId="77777777" w:rsidR="00061151" w:rsidRPr="004D2344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B7D5CF" w14:textId="77777777" w:rsidR="00061151" w:rsidRPr="004D2344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92347F" w14:textId="77777777" w:rsidR="00061151" w:rsidRPr="004D2344" w:rsidRDefault="00061151" w:rsidP="00A70560">
            <w:pPr>
              <w:ind w:left="540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US" w:eastAsia="en-GB"/>
              </w:rPr>
            </w:pPr>
          </w:p>
        </w:tc>
      </w:tr>
      <w:tr w:rsidR="00E808C5" w:rsidRPr="004D2344" w14:paraId="5C12A61D" w14:textId="77777777" w:rsidTr="002C23F0">
        <w:tc>
          <w:tcPr>
            <w:tcW w:w="5130" w:type="dxa"/>
          </w:tcPr>
          <w:p w14:paraId="5E08B40B" w14:textId="64DF34B6" w:rsidR="00E808C5" w:rsidRPr="004D234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0EEFF260" w14:textId="0FED594C" w:rsidR="00E808C5" w:rsidRPr="004D2344" w:rsidRDefault="007A01C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909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019</w:t>
            </w:r>
          </w:p>
        </w:tc>
        <w:tc>
          <w:tcPr>
            <w:tcW w:w="1440" w:type="dxa"/>
            <w:shd w:val="clear" w:color="auto" w:fill="FAFAFA"/>
          </w:tcPr>
          <w:p w14:paraId="26320154" w14:textId="2CD6B0CC" w:rsidR="00E808C5" w:rsidRPr="004D2344" w:rsidRDefault="00455E1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776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039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69ACAF" w14:textId="6C49C3E1" w:rsidR="00E808C5" w:rsidRPr="004D2344" w:rsidRDefault="007A01C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132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980</w:t>
            </w:r>
          </w:p>
        </w:tc>
      </w:tr>
      <w:tr w:rsidR="00E808C5" w:rsidRPr="004D2344" w14:paraId="50F4A2A9" w14:textId="77777777" w:rsidTr="002C23F0">
        <w:tc>
          <w:tcPr>
            <w:tcW w:w="5130" w:type="dxa"/>
          </w:tcPr>
          <w:p w14:paraId="527B9FFE" w14:textId="77777777" w:rsidR="00E808C5" w:rsidRPr="004D234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BB5BDF8" w14:textId="77777777" w:rsidR="00E808C5" w:rsidRPr="004D234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645C61C" w14:textId="77777777" w:rsidR="00E808C5" w:rsidRPr="004D234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DCDF31E" w14:textId="77777777" w:rsidR="00E808C5" w:rsidRPr="004D234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55E18" w:rsidRPr="004D2344" w14:paraId="1102D3A0" w14:textId="77777777" w:rsidTr="002C23F0">
        <w:tc>
          <w:tcPr>
            <w:tcW w:w="5130" w:type="dxa"/>
          </w:tcPr>
          <w:p w14:paraId="6B044BAB" w14:textId="24488551" w:rsidR="00455E18" w:rsidRPr="004D2344" w:rsidRDefault="00455E18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หนี้สินเพิ่มขึ้น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1ED7DCEE" w14:textId="36D4AE66" w:rsidR="00455E18" w:rsidRPr="004D2344" w:rsidRDefault="007A01C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523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440" w:type="dxa"/>
            <w:shd w:val="clear" w:color="auto" w:fill="FAFAFA"/>
          </w:tcPr>
          <w:p w14:paraId="5A434909" w14:textId="334AD940" w:rsidR="00455E18" w:rsidRPr="004D2344" w:rsidRDefault="00455E1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(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216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,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733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55CF69" w14:textId="4B31794F" w:rsidR="00455E18" w:rsidRPr="004D2344" w:rsidRDefault="007A01C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306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777</w:t>
            </w:r>
          </w:p>
        </w:tc>
      </w:tr>
      <w:tr w:rsidR="00E808C5" w:rsidRPr="004D2344" w14:paraId="0C2CD455" w14:textId="77777777" w:rsidTr="002C23F0">
        <w:tc>
          <w:tcPr>
            <w:tcW w:w="5130" w:type="dxa"/>
          </w:tcPr>
          <w:p w14:paraId="5411024A" w14:textId="77777777" w:rsidR="00E808C5" w:rsidRPr="004D234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2B91A301" w14:textId="0DBD61F3" w:rsidR="00E808C5" w:rsidRPr="004D2344" w:rsidRDefault="00455E1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273A34" w14:textId="4453F202" w:rsidR="00E808C5" w:rsidRPr="004D2344" w:rsidRDefault="007A01C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138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244</w:t>
            </w:r>
          </w:p>
        </w:tc>
        <w:tc>
          <w:tcPr>
            <w:tcW w:w="1440" w:type="dxa"/>
            <w:shd w:val="clear" w:color="auto" w:fill="FAFAFA"/>
          </w:tcPr>
          <w:p w14:paraId="34F09264" w14:textId="0E79CF5D" w:rsidR="00E808C5" w:rsidRPr="004D2344" w:rsidRDefault="007A01C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138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244</w:t>
            </w:r>
          </w:p>
        </w:tc>
      </w:tr>
      <w:tr w:rsidR="00E808C5" w:rsidRPr="004D2344" w14:paraId="30A3C599" w14:textId="77777777" w:rsidTr="002C23F0">
        <w:tc>
          <w:tcPr>
            <w:tcW w:w="5130" w:type="dxa"/>
          </w:tcPr>
          <w:p w14:paraId="2EDA77BA" w14:textId="77777777" w:rsidR="00E808C5" w:rsidRPr="004D234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0E2FF2EA" w14:textId="77777777" w:rsidR="00E808C5" w:rsidRPr="004D234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086B467" w14:textId="77777777" w:rsidR="00E808C5" w:rsidRPr="004D234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AC3B281" w14:textId="77777777" w:rsidR="00E808C5" w:rsidRPr="004D2344" w:rsidRDefault="00E808C5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08C5" w:rsidRPr="004D2344" w14:paraId="04720B41" w14:textId="77777777" w:rsidTr="002C23F0">
        <w:tc>
          <w:tcPr>
            <w:tcW w:w="5130" w:type="dxa"/>
          </w:tcPr>
          <w:p w14:paraId="77BE0A82" w14:textId="77777777" w:rsidR="00E808C5" w:rsidRPr="004D2344" w:rsidRDefault="00E808C5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A620A6" w14:textId="6106B2F3" w:rsidR="00E808C5" w:rsidRPr="004D2344" w:rsidRDefault="00455E1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904</w:t>
            </w:r>
            <w:r w:rsidR="00FF60F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564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3F713A" w14:textId="2327C8A1" w:rsidR="00E808C5" w:rsidRPr="004D2344" w:rsidRDefault="00FF60FC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76747" w14:textId="7AB24CCE" w:rsidR="00E808C5" w:rsidRPr="004D2344" w:rsidRDefault="00455E1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042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808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808C5" w:rsidRPr="004D2344" w14:paraId="10F0E121" w14:textId="77777777" w:rsidTr="002C23F0">
        <w:tc>
          <w:tcPr>
            <w:tcW w:w="5130" w:type="dxa"/>
          </w:tcPr>
          <w:p w14:paraId="262664DA" w14:textId="247D4E1F" w:rsidR="00E808C5" w:rsidRPr="004D2344" w:rsidRDefault="003F5D3A" w:rsidP="00E808C5">
            <w:pPr>
              <w:tabs>
                <w:tab w:val="left" w:pos="1985"/>
                <w:tab w:val="center" w:pos="4320"/>
                <w:tab w:val="right" w:pos="8640"/>
              </w:tabs>
              <w:ind w:left="-109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="006E5574"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มีนาคม </w:t>
            </w:r>
            <w:r w:rsidR="006E5574" w:rsidRPr="004D234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พ.ศ. 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7C76E" w14:textId="3D5B3CCC" w:rsidR="00E808C5" w:rsidRPr="004D2344" w:rsidRDefault="007A01C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527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A7E56" w14:textId="5FB2B96D" w:rsidR="00E808C5" w:rsidRPr="004D2344" w:rsidRDefault="00455E1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992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7A01C8"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772</w:t>
            </w:r>
            <w:r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D65A3" w14:textId="6B79763B" w:rsidR="00E808C5" w:rsidRPr="004D2344" w:rsidRDefault="007A01C8" w:rsidP="00E808C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535</w:t>
            </w:r>
            <w:r w:rsidR="00455E18" w:rsidRPr="004D2344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7A01C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193</w:t>
            </w:r>
          </w:p>
        </w:tc>
      </w:tr>
    </w:tbl>
    <w:p w14:paraId="32003348" w14:textId="76AD3221" w:rsidR="00E808C5" w:rsidRPr="004D2344" w:rsidRDefault="00E808C5" w:rsidP="006337FB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2711354" w14:textId="1446132E" w:rsidR="00F134DC" w:rsidRPr="004D2344" w:rsidRDefault="00550576" w:rsidP="0013141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4D2344">
        <w:rPr>
          <w:rFonts w:ascii="Browallia New" w:hAnsi="Browallia New" w:cs="Browallia New"/>
          <w:spacing w:val="-6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ณ วันที่ </w:t>
      </w:r>
      <w:r w:rsidR="007A01C8" w:rsidRPr="007A01C8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>31</w:t>
      </w:r>
      <w:r w:rsidR="006E5574" w:rsidRPr="004D234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มีนาคม</w:t>
      </w:r>
      <w:r w:rsidR="00633DF5" w:rsidRPr="004D2344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="00306BC2" w:rsidRPr="004D234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A01C8" w:rsidRPr="007A01C8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061151" w:rsidRPr="004D234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ร้อยละ </w:t>
      </w:r>
      <w:r w:rsidR="007A01C8" w:rsidRPr="007A01C8">
        <w:rPr>
          <w:rFonts w:ascii="Browallia New" w:hAnsi="Browallia New" w:cs="Browallia New"/>
          <w:spacing w:val="-6"/>
          <w:sz w:val="26"/>
          <w:szCs w:val="26"/>
        </w:rPr>
        <w:t>5</w:t>
      </w:r>
      <w:r w:rsidR="00740D7F" w:rsidRPr="004D2344">
        <w:rPr>
          <w:rFonts w:ascii="Browallia New" w:hAnsi="Browallia New" w:cs="Browallia New"/>
          <w:spacing w:val="-6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pacing w:val="-6"/>
          <w:sz w:val="26"/>
          <w:szCs w:val="26"/>
        </w:rPr>
        <w:t>13</w:t>
      </w:r>
      <w:r w:rsidR="00F43112" w:rsidRPr="004D234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ร้อยละ </w:t>
      </w:r>
      <w:r w:rsidR="007A01C8" w:rsidRPr="007A01C8">
        <w:rPr>
          <w:rFonts w:ascii="Browallia New" w:hAnsi="Browallia New" w:cs="Browallia New"/>
          <w:spacing w:val="-6"/>
          <w:sz w:val="26"/>
          <w:szCs w:val="26"/>
        </w:rPr>
        <w:t>8</w:t>
      </w:r>
      <w:r w:rsidR="00740D7F" w:rsidRPr="004D2344">
        <w:rPr>
          <w:rFonts w:ascii="Browallia New" w:hAnsi="Browallia New" w:cs="Browallia New"/>
          <w:spacing w:val="-6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pacing w:val="-6"/>
          <w:sz w:val="26"/>
          <w:szCs w:val="26"/>
        </w:rPr>
        <w:t>88</w:t>
      </w:r>
    </w:p>
    <w:p w14:paraId="4A37063C" w14:textId="4EE74009" w:rsidR="001D38AA" w:rsidRPr="004D2344" w:rsidRDefault="00A71D40" w:rsidP="006337F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4D23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454A" w:rsidRPr="004D2344" w14:paraId="1FE3E899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55B0537" w14:textId="1CCD7166" w:rsidR="003A454A" w:rsidRPr="004D2344" w:rsidRDefault="007A01C8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3" w:name="_Hlk78213789"/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A454A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454A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23"/>
    </w:tbl>
    <w:p w14:paraId="055EF25A" w14:textId="77777777" w:rsidR="003A454A" w:rsidRPr="00B130E1" w:rsidRDefault="003A454A" w:rsidP="003A454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477F53" w14:textId="4151FE6D" w:rsidR="0018445F" w:rsidRPr="00B130E1" w:rsidRDefault="0018445F" w:rsidP="0018445F">
      <w:pPr>
        <w:jc w:val="thaiDistribute"/>
        <w:rPr>
          <w:rFonts w:ascii="Browallia New" w:eastAsia="Malgun Gothic" w:hAnsi="Browallia New" w:cs="Browallia New"/>
          <w:sz w:val="26"/>
          <w:szCs w:val="26"/>
          <w:cs/>
          <w:lang w:eastAsia="th-TH"/>
        </w:rPr>
      </w:pPr>
      <w:r w:rsidRPr="00B130E1">
        <w:rPr>
          <w:rFonts w:ascii="Browallia New" w:eastAsia="Malgun Gothic" w:hAnsi="Browallia New" w:cs="Browallia New"/>
          <w:sz w:val="26"/>
          <w:szCs w:val="26"/>
          <w:cs/>
          <w:lang w:val="en-US" w:eastAsia="th-TH"/>
        </w:rPr>
        <w:t xml:space="preserve">ภาษีเงินได้สำหรับงวดสามเดือนสิ้นสุดวันที่ </w:t>
      </w:r>
      <w:r w:rsidR="007A01C8" w:rsidRPr="007A01C8">
        <w:rPr>
          <w:rFonts w:ascii="Browallia New" w:eastAsia="Malgun Gothic" w:hAnsi="Browallia New" w:cs="Browallia New"/>
          <w:sz w:val="26"/>
          <w:szCs w:val="26"/>
          <w:lang w:eastAsia="th-TH"/>
        </w:rPr>
        <w:t>31</w:t>
      </w:r>
      <w:r w:rsidRPr="00B130E1">
        <w:rPr>
          <w:rFonts w:ascii="Browallia New" w:eastAsia="Malgun Gothic" w:hAnsi="Browallia New" w:cs="Browallia New"/>
          <w:sz w:val="26"/>
          <w:szCs w:val="26"/>
          <w:lang w:eastAsia="th-TH"/>
        </w:rPr>
        <w:t xml:space="preserve"> </w:t>
      </w:r>
      <w:r w:rsidRPr="00B130E1">
        <w:rPr>
          <w:rFonts w:ascii="Browallia New" w:eastAsia="Malgun Gothic" w:hAnsi="Browallia New" w:cs="Browallia New"/>
          <w:sz w:val="26"/>
          <w:szCs w:val="26"/>
          <w:cs/>
          <w:lang w:eastAsia="th-TH"/>
        </w:rPr>
        <w:t>มีนาคม</w:t>
      </w:r>
      <w:r w:rsidRPr="00B130E1">
        <w:rPr>
          <w:rFonts w:ascii="Browallia New" w:eastAsia="Malgun Gothic" w:hAnsi="Browallia New" w:cs="Browallia New"/>
          <w:sz w:val="26"/>
          <w:szCs w:val="26"/>
          <w:cs/>
          <w:lang w:val="en-US" w:eastAsia="th-TH"/>
        </w:rPr>
        <w:t xml:space="preserve"> </w:t>
      </w:r>
      <w:r w:rsidRPr="00B130E1">
        <w:rPr>
          <w:rFonts w:ascii="Browallia New" w:eastAsia="Malgun Gothic" w:hAnsi="Browallia New" w:cs="Browallia New"/>
          <w:sz w:val="26"/>
          <w:szCs w:val="26"/>
          <w:cs/>
          <w:lang w:eastAsia="th-TH"/>
        </w:rPr>
        <w:t xml:space="preserve">พ.ศ. </w:t>
      </w:r>
      <w:r w:rsidR="007A01C8" w:rsidRPr="007A01C8">
        <w:rPr>
          <w:rFonts w:ascii="Browallia New" w:eastAsia="Malgun Gothic" w:hAnsi="Browallia New" w:cs="Browallia New"/>
          <w:sz w:val="26"/>
          <w:szCs w:val="26"/>
          <w:lang w:eastAsia="th-TH"/>
        </w:rPr>
        <w:t>2566</w:t>
      </w:r>
      <w:r w:rsidRPr="00B130E1">
        <w:rPr>
          <w:rFonts w:ascii="Browallia New" w:eastAsia="Malgun Gothic" w:hAnsi="Browallia New" w:cs="Browallia New"/>
          <w:sz w:val="26"/>
          <w:szCs w:val="26"/>
          <w:cs/>
          <w:lang w:val="en-US" w:eastAsia="th-TH"/>
        </w:rPr>
        <w:t xml:space="preserve"> และ </w:t>
      </w:r>
      <w:r w:rsidRPr="00B130E1">
        <w:rPr>
          <w:rFonts w:ascii="Browallia New" w:eastAsia="Malgun Gothic" w:hAnsi="Browallia New" w:cs="Browallia New"/>
          <w:sz w:val="26"/>
          <w:szCs w:val="26"/>
          <w:cs/>
          <w:lang w:eastAsia="th-TH"/>
        </w:rPr>
        <w:t xml:space="preserve">พ.ศ. </w:t>
      </w:r>
      <w:r w:rsidR="007A01C8" w:rsidRPr="007A01C8">
        <w:rPr>
          <w:rFonts w:ascii="Browallia New" w:eastAsia="Malgun Gothic" w:hAnsi="Browallia New" w:cs="Browallia New"/>
          <w:sz w:val="26"/>
          <w:szCs w:val="26"/>
          <w:lang w:eastAsia="th-TH"/>
        </w:rPr>
        <w:t>2565</w:t>
      </w:r>
      <w:r w:rsidRPr="00B130E1">
        <w:rPr>
          <w:rFonts w:ascii="Browallia New" w:eastAsia="Malgun Gothic" w:hAnsi="Browallia New" w:cs="Browallia New"/>
          <w:sz w:val="26"/>
          <w:szCs w:val="26"/>
          <w:cs/>
          <w:lang w:val="en-US" w:eastAsia="th-TH"/>
        </w:rPr>
        <w:t xml:space="preserve"> มีดังนี้</w:t>
      </w:r>
    </w:p>
    <w:p w14:paraId="6FEC58D5" w14:textId="77777777" w:rsidR="0018445F" w:rsidRPr="00B130E1" w:rsidRDefault="0018445F" w:rsidP="0018445F">
      <w:pPr>
        <w:jc w:val="thaiDistribute"/>
        <w:rPr>
          <w:rFonts w:ascii="Browallia New" w:eastAsia="Malgun Gothic" w:hAnsi="Browallia New" w:cs="Browallia New"/>
          <w:sz w:val="26"/>
          <w:szCs w:val="26"/>
          <w:lang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18445F" w:rsidRPr="0018445F" w14:paraId="063797B3" w14:textId="77777777" w:rsidTr="000A2A70">
        <w:tc>
          <w:tcPr>
            <w:tcW w:w="3715" w:type="dxa"/>
            <w:vAlign w:val="bottom"/>
          </w:tcPr>
          <w:p w14:paraId="5918E0BC" w14:textId="77777777" w:rsidR="0018445F" w:rsidRPr="0018445F" w:rsidRDefault="0018445F" w:rsidP="0018445F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261CB" w14:textId="77777777" w:rsidR="0018445F" w:rsidRPr="0018445F" w:rsidRDefault="0018445F" w:rsidP="0018445F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E65E4" w14:textId="77777777" w:rsidR="0018445F" w:rsidRPr="0018445F" w:rsidRDefault="0018445F" w:rsidP="0018445F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ข้อมูลทางการเงินเฉพาะกิจการ</w:t>
            </w:r>
          </w:p>
        </w:tc>
      </w:tr>
      <w:tr w:rsidR="0018445F" w:rsidRPr="0018445F" w14:paraId="27D573E7" w14:textId="77777777" w:rsidTr="000A2A70">
        <w:tc>
          <w:tcPr>
            <w:tcW w:w="3715" w:type="dxa"/>
            <w:vAlign w:val="bottom"/>
          </w:tcPr>
          <w:p w14:paraId="1DC36687" w14:textId="77777777" w:rsidR="0018445F" w:rsidRPr="0018445F" w:rsidRDefault="0018445F" w:rsidP="0018445F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41065D" w14:textId="40CAE2DD" w:rsidR="0018445F" w:rsidRPr="0018445F" w:rsidRDefault="007A01C8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18445F"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18445F"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E1CFB" w14:textId="10C34971" w:rsidR="0018445F" w:rsidRPr="0018445F" w:rsidRDefault="007A01C8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18445F"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18445F"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CA765D" w14:textId="2A29E0B2" w:rsidR="0018445F" w:rsidRPr="0018445F" w:rsidRDefault="007A01C8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18445F"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18445F"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BBBEF" w14:textId="7ADD3D53" w:rsidR="0018445F" w:rsidRPr="0018445F" w:rsidRDefault="007A01C8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18445F"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 xml:space="preserve"> </w:t>
            </w:r>
            <w:r w:rsidR="0018445F"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18445F" w:rsidRPr="0018445F" w14:paraId="09F47479" w14:textId="77777777" w:rsidTr="000A2A70">
        <w:tc>
          <w:tcPr>
            <w:tcW w:w="3715" w:type="dxa"/>
            <w:vAlign w:val="bottom"/>
          </w:tcPr>
          <w:p w14:paraId="42CC219C" w14:textId="77777777" w:rsidR="0018445F" w:rsidRPr="0018445F" w:rsidRDefault="0018445F" w:rsidP="0018445F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323C75" w14:textId="1BAE7A09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7A01C8" w:rsidRPr="007A01C8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2566</w:t>
            </w:r>
          </w:p>
          <w:p w14:paraId="1E4625BB" w14:textId="77777777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222684" w14:textId="173B35A4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7A01C8" w:rsidRPr="007A01C8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2565</w:t>
            </w:r>
          </w:p>
          <w:p w14:paraId="2D2C568B" w14:textId="77777777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00DC01" w14:textId="591ACFF3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7A01C8" w:rsidRPr="007A01C8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2566</w:t>
            </w:r>
          </w:p>
          <w:p w14:paraId="5104CD1B" w14:textId="77777777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3D6E3C" w14:textId="7E6A2601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7A01C8" w:rsidRPr="007A01C8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eastAsia="th-TH"/>
              </w:rPr>
              <w:t>2565</w:t>
            </w:r>
          </w:p>
          <w:p w14:paraId="0FBABD14" w14:textId="77777777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lang w:val="en-US" w:eastAsia="th-TH"/>
              </w:rPr>
            </w:pPr>
            <w:r w:rsidRPr="0018445F">
              <w:rPr>
                <w:rFonts w:ascii="Browallia New" w:eastAsia="Malgun Gothic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8445F" w:rsidRPr="0018445F" w14:paraId="28210D35" w14:textId="77777777" w:rsidTr="000A2A70">
        <w:tc>
          <w:tcPr>
            <w:tcW w:w="3715" w:type="dxa"/>
            <w:vAlign w:val="bottom"/>
          </w:tcPr>
          <w:p w14:paraId="0224EF06" w14:textId="77777777" w:rsidR="0018445F" w:rsidRPr="0018445F" w:rsidRDefault="0018445F" w:rsidP="0018445F">
            <w:pPr>
              <w:ind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25AF9" w14:textId="77777777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98D93A" w14:textId="77777777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25D96" w14:textId="77777777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D2353" w14:textId="77777777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18445F" w:rsidRPr="0018445F" w14:paraId="42D3600A" w14:textId="77777777" w:rsidTr="000A2A70">
        <w:tc>
          <w:tcPr>
            <w:tcW w:w="3715" w:type="dxa"/>
            <w:vAlign w:val="bottom"/>
          </w:tcPr>
          <w:p w14:paraId="17046D05" w14:textId="77777777" w:rsidR="0018445F" w:rsidRPr="0018445F" w:rsidRDefault="0018445F" w:rsidP="0018445F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  <w:r w:rsidRPr="0018445F">
              <w:rPr>
                <w:rFonts w:ascii="Browallia New" w:eastAsia="Malgun Gothic" w:hAnsi="Browallia New" w:cs="Browallia New"/>
                <w:sz w:val="26"/>
                <w:szCs w:val="26"/>
                <w:cs/>
                <w:lang w:val="en-US" w:eastAsia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1FD7063A" w14:textId="073B07EE" w:rsidR="0018445F" w:rsidRPr="0018445F" w:rsidRDefault="007A01C8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15</w:t>
            </w:r>
            <w:r w:rsidR="0018445F" w:rsidRPr="0018445F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012</w:t>
            </w:r>
          </w:p>
        </w:tc>
        <w:tc>
          <w:tcPr>
            <w:tcW w:w="1440" w:type="dxa"/>
            <w:vAlign w:val="bottom"/>
          </w:tcPr>
          <w:p w14:paraId="17169565" w14:textId="23AC9584" w:rsidR="0018445F" w:rsidRPr="0018445F" w:rsidRDefault="007A01C8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1</w:t>
            </w:r>
            <w:r w:rsidR="0018445F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440" w:type="dxa"/>
            <w:shd w:val="clear" w:color="auto" w:fill="FAFAFA"/>
          </w:tcPr>
          <w:p w14:paraId="586E119E" w14:textId="17B71A81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18445F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-</w:t>
            </w:r>
            <w:r w:rsidRPr="0018445F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1A6B0A5" w14:textId="09C7AB16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18445F" w:rsidRPr="0018445F" w14:paraId="0ECB5D1B" w14:textId="77777777" w:rsidTr="000A2A70">
        <w:tc>
          <w:tcPr>
            <w:tcW w:w="3715" w:type="dxa"/>
            <w:vAlign w:val="bottom"/>
          </w:tcPr>
          <w:p w14:paraId="42183F04" w14:textId="77777777" w:rsidR="0018445F" w:rsidRPr="0018445F" w:rsidRDefault="0018445F" w:rsidP="0018445F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  <w:r w:rsidRPr="0018445F">
              <w:rPr>
                <w:rFonts w:ascii="Browallia New" w:eastAsia="Malgun Gothic" w:hAnsi="Browallia New" w:cs="Browallia New"/>
                <w:sz w:val="26"/>
                <w:szCs w:val="26"/>
                <w:cs/>
                <w:lang w:val="en-US" w:eastAsia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365F0F" w14:textId="44D6A9DD" w:rsidR="0018445F" w:rsidRPr="0018445F" w:rsidRDefault="007A01C8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1</w:t>
            </w:r>
            <w:r w:rsidR="0018445F" w:rsidRPr="0018445F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054</w:t>
            </w:r>
            <w:r w:rsidR="0018445F" w:rsidRPr="0018445F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E99DCA" w14:textId="12993878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5711F9" w14:textId="603B4AAB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18445F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="007A01C8" w:rsidRPr="007A01C8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660</w:t>
            </w:r>
            <w:r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="007A01C8" w:rsidRPr="007A01C8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592ACB" w14:textId="7758B511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val="en-US" w:eastAsia="th-TH"/>
              </w:rPr>
            </w:pPr>
            <w:r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18445F" w:rsidRPr="0018445F" w14:paraId="59D58E51" w14:textId="77777777" w:rsidTr="000A2A70">
        <w:tc>
          <w:tcPr>
            <w:tcW w:w="3715" w:type="dxa"/>
            <w:vAlign w:val="bottom"/>
          </w:tcPr>
          <w:p w14:paraId="2ABF807E" w14:textId="77777777" w:rsidR="0018445F" w:rsidRPr="0018445F" w:rsidRDefault="0018445F" w:rsidP="0018445F">
            <w:pPr>
              <w:ind w:left="-86" w:right="-72"/>
              <w:jc w:val="left"/>
              <w:rPr>
                <w:rFonts w:ascii="Browallia New" w:eastAsia="Malgun Gothic" w:hAnsi="Browallia New" w:cs="Browallia New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137A5" w14:textId="50ADDA89" w:rsidR="0018445F" w:rsidRPr="0018445F" w:rsidRDefault="007A01C8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1</w:t>
            </w:r>
            <w:r w:rsidR="0018445F" w:rsidRPr="0018445F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069</w:t>
            </w:r>
            <w:r w:rsidR="0018445F" w:rsidRPr="0018445F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06E90" w14:textId="35848DC0" w:rsidR="0018445F" w:rsidRPr="0018445F" w:rsidRDefault="007A01C8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1</w:t>
            </w:r>
            <w:r w:rsidR="0018445F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E57F0" w14:textId="3CB78B58" w:rsidR="0018445F" w:rsidRPr="0018445F" w:rsidRDefault="007A01C8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th-TH"/>
              </w:rPr>
            </w:pPr>
            <w:r w:rsidRPr="007A01C8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660</w:t>
            </w:r>
            <w:r w:rsidR="0018445F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,</w:t>
            </w:r>
            <w:r w:rsidRPr="007A01C8"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072EB" w14:textId="41065E9B" w:rsidR="0018445F" w:rsidRPr="0018445F" w:rsidRDefault="0018445F" w:rsidP="0018445F">
            <w:pPr>
              <w:ind w:right="-72"/>
              <w:jc w:val="right"/>
              <w:rPr>
                <w:rFonts w:ascii="Browallia New" w:eastAsia="Malgun Gothic" w:hAnsi="Browallia New" w:cs="Browalli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Malgun Gothic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</w:tbl>
    <w:p w14:paraId="66827782" w14:textId="77777777" w:rsidR="0018445F" w:rsidRDefault="0018445F" w:rsidP="006E557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5AA4F1D" w14:textId="2FE7ADED" w:rsidR="006E5574" w:rsidRPr="003C3D66" w:rsidRDefault="006E5574" w:rsidP="006E557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4D2344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4D2344">
        <w:rPr>
          <w:rFonts w:ascii="Browallia New" w:hAnsi="Browallia New" w:cs="Browallia New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7A01C8" w:rsidRPr="007A01C8">
        <w:rPr>
          <w:rFonts w:ascii="Browallia New" w:hAnsi="Browallia New" w:cs="Browallia New"/>
          <w:sz w:val="26"/>
          <w:szCs w:val="26"/>
        </w:rPr>
        <w:t>31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4D2344">
        <w:rPr>
          <w:rFonts w:ascii="Browallia New" w:hAnsi="Browallia New" w:cs="Browallia New"/>
          <w:sz w:val="26"/>
          <w:szCs w:val="26"/>
        </w:rPr>
        <w:br/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01C8" w:rsidRPr="007A01C8">
        <w:rPr>
          <w:rFonts w:ascii="Browallia New" w:hAnsi="Browallia New" w:cs="Browallia New"/>
          <w:sz w:val="26"/>
          <w:szCs w:val="26"/>
        </w:rPr>
        <w:t>2566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 คือ อัตราร้อยละ </w:t>
      </w:r>
      <w:r w:rsidR="007A01C8" w:rsidRPr="007A01C8">
        <w:rPr>
          <w:rFonts w:ascii="Browallia New" w:hAnsi="Browallia New" w:cs="Browallia New"/>
          <w:sz w:val="26"/>
          <w:szCs w:val="26"/>
        </w:rPr>
        <w:t>10</w:t>
      </w:r>
      <w:r w:rsidR="00996825">
        <w:rPr>
          <w:rFonts w:ascii="Browallia New" w:hAnsi="Browallia New" w:cs="Browallia New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z w:val="26"/>
          <w:szCs w:val="26"/>
        </w:rPr>
        <w:t>34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08342B">
        <w:rPr>
          <w:rFonts w:ascii="Browallia New" w:hAnsi="Browallia New" w:cs="Browallia New" w:hint="cs"/>
          <w:sz w:val="26"/>
          <w:szCs w:val="26"/>
          <w:cs/>
        </w:rPr>
        <w:t xml:space="preserve">และอัตราร้อยละ </w:t>
      </w:r>
      <w:r w:rsidR="007A01C8" w:rsidRPr="007A01C8">
        <w:rPr>
          <w:rFonts w:ascii="Browallia New" w:hAnsi="Browallia New" w:cs="Browallia New"/>
          <w:sz w:val="26"/>
          <w:szCs w:val="26"/>
        </w:rPr>
        <w:t>8</w:t>
      </w:r>
      <w:r w:rsidR="003C3D66">
        <w:rPr>
          <w:rFonts w:ascii="Browallia New" w:hAnsi="Browallia New" w:cs="Browallia New"/>
          <w:sz w:val="26"/>
          <w:szCs w:val="26"/>
          <w:lang w:val="en-US"/>
        </w:rPr>
        <w:t>.</w:t>
      </w:r>
      <w:r w:rsidR="007A01C8" w:rsidRPr="007A01C8">
        <w:rPr>
          <w:rFonts w:ascii="Browallia New" w:hAnsi="Browallia New" w:cs="Browallia New"/>
          <w:sz w:val="26"/>
          <w:szCs w:val="26"/>
        </w:rPr>
        <w:t>51</w:t>
      </w:r>
      <w:r w:rsidR="0008342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เปรียบเทียบกับประมาณการอัตราภาษีเงินได้ที่ใช้ในงวดระหว่างกาลสามเดือนสิ้นสุดวันที่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7A01C8" w:rsidRPr="007A01C8">
        <w:rPr>
          <w:rFonts w:ascii="Browallia New" w:hAnsi="Browallia New" w:cs="Browallia New"/>
          <w:sz w:val="26"/>
          <w:szCs w:val="26"/>
        </w:rPr>
        <w:t>31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4D2344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D2344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คืออัตราร้อยละ </w:t>
      </w:r>
      <w:r w:rsidR="007A01C8" w:rsidRPr="007A01C8">
        <w:rPr>
          <w:rFonts w:ascii="Browallia New" w:hAnsi="Browallia New" w:cs="Browallia New"/>
          <w:sz w:val="26"/>
          <w:szCs w:val="26"/>
        </w:rPr>
        <w:t>0</w:t>
      </w:r>
      <w:r w:rsidRPr="004D2344">
        <w:rPr>
          <w:rFonts w:ascii="Browallia New" w:hAnsi="Browallia New" w:cs="Browallia New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z w:val="26"/>
          <w:szCs w:val="26"/>
        </w:rPr>
        <w:t>00</w:t>
      </w:r>
      <w:r w:rsidRPr="004D23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8342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และอัตราร้อยละ 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0</w:t>
      </w:r>
      <w:r w:rsidR="003C3D66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00</w:t>
      </w:r>
      <w:r w:rsidR="0008342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D2344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7D596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8342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สำหรับข้อมูลทางการเงินรวมและข้อมูลทางการเงินเฉพาะกิจการตามลำดับ </w:t>
      </w:r>
      <w:r w:rsidR="002F4D3B">
        <w:rPr>
          <w:rFonts w:ascii="Browallia New" w:hAnsi="Browallia New" w:cs="Browallia New" w:hint="cs"/>
          <w:spacing w:val="-4"/>
          <w:sz w:val="26"/>
          <w:szCs w:val="26"/>
          <w:cs/>
        </w:rPr>
        <w:t>อัตราภาษีในงวดปัจจุบันเพิ่มจากงวดก่อน</w:t>
      </w:r>
      <w:r w:rsidR="00255BB9">
        <w:rPr>
          <w:rFonts w:ascii="Browallia New" w:hAnsi="Browallia New" w:cs="Browallia New" w:hint="cs"/>
          <w:spacing w:val="-4"/>
          <w:sz w:val="26"/>
          <w:szCs w:val="26"/>
          <w:cs/>
        </w:rPr>
        <w:t>เนื่องมาจาก</w:t>
      </w:r>
      <w:r w:rsidR="0008342B">
        <w:rPr>
          <w:rFonts w:ascii="Browallia New" w:hAnsi="Browallia New" w:cs="Browallia New" w:hint="cs"/>
          <w:spacing w:val="-4"/>
          <w:sz w:val="26"/>
          <w:szCs w:val="26"/>
          <w:cs/>
        </w:rPr>
        <w:t>การเพิ่มขึ้นของภาษีเงินได้รอตัดบัญชี</w:t>
      </w:r>
    </w:p>
    <w:p w14:paraId="4FDCEA34" w14:textId="77777777" w:rsidR="006E5574" w:rsidRPr="004D2344" w:rsidRDefault="006E5574" w:rsidP="003A454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46A3" w:rsidRPr="004D2344" w14:paraId="79DDEEB2" w14:textId="77777777" w:rsidTr="00F1320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6F5A08" w14:textId="567330BF" w:rsidR="00A446A3" w:rsidRPr="004D2344" w:rsidRDefault="007A01C8" w:rsidP="004462A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4" w:name="_Hlk109921410"/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A446A3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46A3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  <w:bookmarkEnd w:id="24"/>
    </w:tbl>
    <w:p w14:paraId="521B245D" w14:textId="77777777" w:rsidR="00A446A3" w:rsidRPr="004D2344" w:rsidRDefault="00A446A3" w:rsidP="003A454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594"/>
        <w:gridCol w:w="1368"/>
        <w:gridCol w:w="1367"/>
        <w:gridCol w:w="1230"/>
        <w:gridCol w:w="1524"/>
        <w:gridCol w:w="1367"/>
      </w:tblGrid>
      <w:tr w:rsidR="00410EB5" w:rsidRPr="004D2344" w14:paraId="3625FB44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764EEDCE" w14:textId="77777777" w:rsidR="00410EB5" w:rsidRPr="004D2344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05F8DD" w14:textId="77777777" w:rsidR="00410EB5" w:rsidRPr="004D2344" w:rsidRDefault="00410EB5" w:rsidP="00F93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290807" w14:textId="77777777" w:rsidR="00410EB5" w:rsidRPr="004D2344" w:rsidRDefault="00410EB5" w:rsidP="00F931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410EB5" w:rsidRPr="004D2344" w14:paraId="709176B1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6A2529F4" w14:textId="77777777" w:rsidR="00410EB5" w:rsidRPr="004D2344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C77612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350950C1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230" w:type="dxa"/>
          </w:tcPr>
          <w:p w14:paraId="416BC924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4" w:type="dxa"/>
            <w:vAlign w:val="bottom"/>
          </w:tcPr>
          <w:p w14:paraId="5F10396D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0C77F227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10EB5" w:rsidRPr="004D2344" w14:paraId="538833DD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17834ACE" w14:textId="77777777" w:rsidR="00410EB5" w:rsidRPr="004D2344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D986E5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67" w:type="dxa"/>
            <w:vAlign w:val="bottom"/>
          </w:tcPr>
          <w:p w14:paraId="0E18D2AA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หุ้นสามัญที่</w:t>
            </w:r>
          </w:p>
        </w:tc>
        <w:tc>
          <w:tcPr>
            <w:tcW w:w="1230" w:type="dxa"/>
          </w:tcPr>
          <w:p w14:paraId="69568492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4" w:type="dxa"/>
            <w:vAlign w:val="bottom"/>
          </w:tcPr>
          <w:p w14:paraId="3728B373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  <w:tc>
          <w:tcPr>
            <w:tcW w:w="1367" w:type="dxa"/>
            <w:vAlign w:val="bottom"/>
          </w:tcPr>
          <w:p w14:paraId="2F791786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10EB5" w:rsidRPr="004D2344" w14:paraId="18E859BF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2B3A8A5D" w14:textId="77777777" w:rsidR="00410EB5" w:rsidRPr="004D2344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FDAECE5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367" w:type="dxa"/>
            <w:vAlign w:val="bottom"/>
          </w:tcPr>
          <w:p w14:paraId="0CBF089A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ออกจำหน่าย</w:t>
            </w:r>
          </w:p>
        </w:tc>
        <w:tc>
          <w:tcPr>
            <w:tcW w:w="1230" w:type="dxa"/>
          </w:tcPr>
          <w:p w14:paraId="17B9B5B8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524" w:type="dxa"/>
            <w:vAlign w:val="bottom"/>
          </w:tcPr>
          <w:p w14:paraId="4A7D090B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  <w:tc>
          <w:tcPr>
            <w:tcW w:w="1367" w:type="dxa"/>
            <w:vAlign w:val="bottom"/>
          </w:tcPr>
          <w:p w14:paraId="39D0C37D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410EB5" w:rsidRPr="004D2344" w14:paraId="1248F6A7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24C7A4DE" w14:textId="77777777" w:rsidR="00410EB5" w:rsidRPr="004D2344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0CA022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7167F6C4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C72A2CE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14DC9E5E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EB43458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D234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10EB5" w:rsidRPr="004D2344" w14:paraId="7E1D13DA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142B20B0" w14:textId="77777777" w:rsidR="00410EB5" w:rsidRPr="004D2344" w:rsidRDefault="00410EB5" w:rsidP="00D8604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91C65E" w14:textId="77777777" w:rsidR="00410EB5" w:rsidRPr="004D2344" w:rsidRDefault="00410EB5" w:rsidP="00F931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473FA76" w14:textId="77777777" w:rsidR="00410EB5" w:rsidRPr="004D2344" w:rsidRDefault="00410EB5" w:rsidP="00F9318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05C5371" w14:textId="77777777" w:rsidR="00410EB5" w:rsidRPr="004D2344" w:rsidRDefault="00410EB5" w:rsidP="00F9318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70F9CFF8" w14:textId="77777777" w:rsidR="00410EB5" w:rsidRPr="004D2344" w:rsidRDefault="00410EB5" w:rsidP="00F9318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AAC4698" w14:textId="77777777" w:rsidR="00410EB5" w:rsidRPr="004D2344" w:rsidRDefault="00410EB5" w:rsidP="00F9318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36C9" w:rsidRPr="004D2344" w14:paraId="5B76356B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3C8F7BD8" w14:textId="5CB1FDA6" w:rsidR="00A536C9" w:rsidRPr="004D2344" w:rsidRDefault="00A536C9" w:rsidP="00A536C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8EEBCD" w14:textId="6812310E" w:rsidR="00A536C9" w:rsidRPr="004D2344" w:rsidRDefault="007A01C8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36C9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A536C9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536C9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0F90B9C" w14:textId="639DCD74" w:rsidR="00A536C9" w:rsidRPr="004D2344" w:rsidRDefault="007A01C8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A536C9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A536C9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30" w:type="dxa"/>
            <w:shd w:val="clear" w:color="auto" w:fill="auto"/>
          </w:tcPr>
          <w:p w14:paraId="1D3F4E58" w14:textId="1EDDD3F3" w:rsidR="00A536C9" w:rsidRPr="004D2344" w:rsidRDefault="007A01C8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A536C9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A536C9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0AD4463" w14:textId="3D6B5BA5" w:rsidR="00A536C9" w:rsidRPr="004D2344" w:rsidRDefault="007A01C8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A536C9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A536C9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2254935" w14:textId="2A0BA0DC" w:rsidR="00A536C9" w:rsidRPr="004D2344" w:rsidRDefault="007A01C8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536C9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A536C9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A536C9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A536C9" w:rsidRPr="004D2344" w14:paraId="5F956E7D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60EC286E" w14:textId="77777777" w:rsidR="00A536C9" w:rsidRPr="004D2344" w:rsidRDefault="00A536C9" w:rsidP="00A536C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D7E6A4" w14:textId="4289FFF1" w:rsidR="00A536C9" w:rsidRPr="004D2344" w:rsidRDefault="00A536C9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BB803E3" w14:textId="412E91C2" w:rsidR="00A536C9" w:rsidRPr="004D2344" w:rsidRDefault="00A536C9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D79DAED" w14:textId="7193979A" w:rsidR="00A536C9" w:rsidRPr="004D2344" w:rsidRDefault="00A536C9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6D0B088" w14:textId="7A9BDFC0" w:rsidR="00A536C9" w:rsidRPr="004D2344" w:rsidRDefault="00A536C9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F1123C0" w14:textId="675036FD" w:rsidR="00A536C9" w:rsidRPr="004D2344" w:rsidRDefault="00A536C9" w:rsidP="00A536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07BA" w:rsidRPr="004D2344" w14:paraId="59523C2C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5E484016" w14:textId="69DACECE" w:rsidR="00ED07BA" w:rsidRPr="004D2344" w:rsidRDefault="00ED07BA" w:rsidP="00ED07BA">
            <w:pPr>
              <w:ind w:hanging="1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ลดมูลค่าที่ตราไว้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CF71AC" w14:textId="77777777" w:rsidR="00ED07BA" w:rsidRPr="004D2344" w:rsidRDefault="00ED07BA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548999D" w14:textId="77777777" w:rsidR="00ED07BA" w:rsidRPr="004D2344" w:rsidRDefault="00ED07BA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</w:tcPr>
          <w:p w14:paraId="7D3A1CD5" w14:textId="77777777" w:rsidR="00ED07BA" w:rsidRPr="004D2344" w:rsidRDefault="00ED07BA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397120E0" w14:textId="77777777" w:rsidR="00ED07BA" w:rsidRPr="004D2344" w:rsidRDefault="00ED07BA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406F0D7" w14:textId="77777777" w:rsidR="00ED07BA" w:rsidRPr="004D2344" w:rsidRDefault="00ED07BA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07BA" w:rsidRPr="004D2344" w14:paraId="389ABF8D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3A9E9175" w14:textId="6BA0DB47" w:rsidR="00ED07BA" w:rsidRPr="004D2344" w:rsidRDefault="00ED07BA" w:rsidP="00ED07B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จากหุ้นละ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บาทเป็น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3F066D" w14:textId="6BC47568" w:rsidR="00ED07BA" w:rsidRPr="004D2344" w:rsidRDefault="00ED07BA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CE66408" w14:textId="6AD903A6" w:rsidR="00ED07BA" w:rsidRPr="004D2344" w:rsidRDefault="00ED07BA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D98580D" w14:textId="1E1B034F" w:rsidR="00ED07BA" w:rsidRPr="004D2344" w:rsidRDefault="00ED07BA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876E010" w14:textId="5C196532" w:rsidR="00ED07BA" w:rsidRPr="004D2344" w:rsidRDefault="00ED07BA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37E8AAC" w14:textId="6AB4D832" w:rsidR="00ED07BA" w:rsidRPr="004D2344" w:rsidRDefault="00ED07BA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D07BA" w:rsidRPr="004D2344" w14:paraId="2CBBF367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02BCA747" w14:textId="4604408D" w:rsidR="00ED07BA" w:rsidRPr="004D2344" w:rsidRDefault="00ED07BA" w:rsidP="00ED07B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9F78E" w14:textId="4A864B9A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AD53B" w14:textId="14D46CA5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47E336B0" w14:textId="6A7809B7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5DA52" w14:textId="49203744" w:rsidR="00ED07BA" w:rsidRPr="004D2344" w:rsidRDefault="00ED07BA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57A91" w14:textId="1A892FAB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ED07BA" w:rsidRPr="004D2344" w14:paraId="56050102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41759162" w14:textId="1E183325" w:rsidR="00ED07BA" w:rsidRPr="004D2344" w:rsidRDefault="00ED07BA" w:rsidP="00ED07B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723B5" w14:textId="5B261B13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1BF0D" w14:textId="4011E51F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260B4FEF" w14:textId="641A09EF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6411E" w14:textId="797DB190" w:rsidR="00ED07BA" w:rsidRPr="004D2344" w:rsidRDefault="00ED07BA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CE5B4" w14:textId="3EE96A20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ED07B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ED07BA" w:rsidRPr="004D2344" w14:paraId="66846144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7042EAF0" w14:textId="79AEE399" w:rsidR="00ED07BA" w:rsidRPr="004D2344" w:rsidRDefault="00ED07BA" w:rsidP="00ED07B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23BF09F" w14:textId="35E383E6" w:rsidR="00ED07BA" w:rsidRPr="004D2344" w:rsidRDefault="00372756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08AF247" w14:textId="5E40E9C1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A6930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9A6930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8F8F8"/>
          </w:tcPr>
          <w:p w14:paraId="4D7D8AEC" w14:textId="71DCB5B2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A6930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9A6930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447669C" w14:textId="3E303939" w:rsidR="00ED07BA" w:rsidRPr="004D2344" w:rsidRDefault="00727B7B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2385793" w14:textId="159C6B6B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7B7B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727B7B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ED07BA" w:rsidRPr="004D2344" w14:paraId="7D18AACB" w14:textId="77777777" w:rsidTr="00ED07BA">
        <w:trPr>
          <w:trHeight w:val="20"/>
        </w:trPr>
        <w:tc>
          <w:tcPr>
            <w:tcW w:w="2594" w:type="dxa"/>
            <w:vAlign w:val="bottom"/>
          </w:tcPr>
          <w:p w14:paraId="36F3061D" w14:textId="7E2CB243" w:rsidR="00ED07BA" w:rsidRPr="004D2344" w:rsidRDefault="00ED07BA" w:rsidP="00ED07B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3E653F" w14:textId="5DC5E767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727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3727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37275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EEC25" w14:textId="2D0B4299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27B7B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9A6930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925E4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5FB25" w14:textId="65CBA809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27B7B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9A6930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9A6930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07AA9" w14:textId="314B6883" w:rsidR="00ED07BA" w:rsidRPr="004D2344" w:rsidRDefault="00727B7B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9A6930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E4C0F" w14:textId="1F9FDB9D" w:rsidR="00ED07BA" w:rsidRPr="004D2344" w:rsidRDefault="007A01C8" w:rsidP="00ED07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7B7B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9A6930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9A6930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</w:tr>
    </w:tbl>
    <w:p w14:paraId="1850AD8E" w14:textId="6A1EDD33" w:rsidR="00A73832" w:rsidRPr="004D2344" w:rsidRDefault="00A73832" w:rsidP="00E45EE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18EBB5" w14:textId="1947D389" w:rsidR="00A73832" w:rsidRPr="004D2344" w:rsidRDefault="00A73832" w:rsidP="00E45EE0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5" w:name="_Hlk133594715"/>
      <w:r w:rsidRPr="004D234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A01C8" w:rsidRPr="007A01C8">
        <w:rPr>
          <w:rFonts w:ascii="Browallia New" w:hAnsi="Browallia New" w:cs="Browallia New"/>
          <w:sz w:val="26"/>
          <w:szCs w:val="26"/>
        </w:rPr>
        <w:t>25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42161C" w:rsidRPr="004D2344">
        <w:rPr>
          <w:rFonts w:ascii="Browallia New" w:hAnsi="Browallia New" w:cs="Browallia New"/>
          <w:sz w:val="26"/>
          <w:szCs w:val="26"/>
          <w:cs/>
        </w:rPr>
        <w:t>มกราคม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4D2344">
        <w:rPr>
          <w:rFonts w:ascii="Browallia New" w:hAnsi="Browallia New" w:cs="Browallia New"/>
          <w:sz w:val="26"/>
          <w:szCs w:val="26"/>
        </w:rPr>
        <w:t>.</w:t>
      </w:r>
      <w:r w:rsidRPr="004D2344">
        <w:rPr>
          <w:rFonts w:ascii="Browallia New" w:hAnsi="Browallia New" w:cs="Browallia New"/>
          <w:sz w:val="26"/>
          <w:szCs w:val="26"/>
          <w:cs/>
        </w:rPr>
        <w:t>ศ</w:t>
      </w:r>
      <w:r w:rsidRPr="004D2344">
        <w:rPr>
          <w:rFonts w:ascii="Browallia New" w:hAnsi="Browallia New" w:cs="Browallia New"/>
          <w:sz w:val="26"/>
          <w:szCs w:val="26"/>
        </w:rPr>
        <w:t xml:space="preserve">. </w:t>
      </w:r>
      <w:r w:rsidR="007A01C8" w:rsidRPr="007A01C8">
        <w:rPr>
          <w:rFonts w:ascii="Browallia New" w:hAnsi="Browallia New" w:cs="Browallia New"/>
          <w:sz w:val="26"/>
          <w:szCs w:val="26"/>
        </w:rPr>
        <w:t>2566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บริษัทได้รับชำระค่าหุ้นการใช้สิทธิของใบสำคัญแสดงสิทธิที่จะซื้อหุ้นสามัญของบริษัท เวฟ เอ็นเตอร์เทนเมนท์ จำกัด </w:t>
      </w:r>
      <w:r w:rsidRPr="004D2344">
        <w:rPr>
          <w:rFonts w:ascii="Browallia New" w:hAnsi="Browallia New" w:cs="Browallia New"/>
          <w:sz w:val="26"/>
          <w:szCs w:val="26"/>
        </w:rPr>
        <w:t>(</w:t>
      </w:r>
      <w:r w:rsidRPr="004D2344">
        <w:rPr>
          <w:rFonts w:ascii="Browallia New" w:hAnsi="Browallia New" w:cs="Browallia New"/>
          <w:sz w:val="26"/>
          <w:szCs w:val="26"/>
          <w:cs/>
        </w:rPr>
        <w:t>มหาชน</w:t>
      </w:r>
      <w:r w:rsidRPr="004D2344">
        <w:rPr>
          <w:rFonts w:ascii="Browallia New" w:hAnsi="Browallia New" w:cs="Browallia New"/>
          <w:sz w:val="26"/>
          <w:szCs w:val="26"/>
        </w:rPr>
        <w:t xml:space="preserve">)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7A01C8" w:rsidRPr="007A01C8">
        <w:rPr>
          <w:rFonts w:ascii="Browallia New" w:hAnsi="Browallia New" w:cs="Browallia New"/>
          <w:sz w:val="26"/>
          <w:szCs w:val="26"/>
        </w:rPr>
        <w:t>3</w:t>
      </w:r>
      <w:r w:rsidRPr="004D2344">
        <w:rPr>
          <w:rFonts w:ascii="Browallia New" w:hAnsi="Browallia New" w:cs="Browallia New"/>
          <w:sz w:val="26"/>
          <w:szCs w:val="26"/>
        </w:rPr>
        <w:t xml:space="preserve"> (WAVE-W</w:t>
      </w:r>
      <w:r w:rsidR="007A01C8" w:rsidRPr="007A01C8">
        <w:rPr>
          <w:rFonts w:ascii="Browallia New" w:hAnsi="Browallia New" w:cs="Browallia New"/>
          <w:sz w:val="26"/>
          <w:szCs w:val="26"/>
        </w:rPr>
        <w:t>3</w:t>
      </w:r>
      <w:r w:rsidRPr="004D2344">
        <w:rPr>
          <w:rFonts w:ascii="Browallia New" w:hAnsi="Browallia New" w:cs="Browallia New"/>
          <w:sz w:val="26"/>
          <w:szCs w:val="26"/>
        </w:rPr>
        <w:t xml:space="preserve">)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A01C8" w:rsidRPr="007A01C8">
        <w:rPr>
          <w:rFonts w:ascii="Browallia New" w:hAnsi="Browallia New" w:cs="Browallia New"/>
          <w:sz w:val="26"/>
          <w:szCs w:val="26"/>
        </w:rPr>
        <w:t>304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หน่วย ในอัตราการใช้สิทธิ </w:t>
      </w:r>
      <w:r w:rsidR="007A01C8" w:rsidRPr="007A01C8">
        <w:rPr>
          <w:rFonts w:ascii="Browallia New" w:hAnsi="Browallia New" w:cs="Browallia New"/>
          <w:sz w:val="26"/>
          <w:szCs w:val="26"/>
        </w:rPr>
        <w:t>1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หน่วยต่อ </w:t>
      </w:r>
      <w:r w:rsidR="007A01C8" w:rsidRPr="007A01C8">
        <w:rPr>
          <w:rFonts w:ascii="Browallia New" w:hAnsi="Browallia New" w:cs="Browallia New"/>
          <w:sz w:val="26"/>
          <w:szCs w:val="26"/>
        </w:rPr>
        <w:t>1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7A01C8" w:rsidRPr="007A01C8">
        <w:rPr>
          <w:rFonts w:ascii="Browallia New" w:hAnsi="Browallia New" w:cs="Browallia New"/>
          <w:sz w:val="26"/>
          <w:szCs w:val="26"/>
        </w:rPr>
        <w:t>0</w:t>
      </w:r>
      <w:r w:rsidRPr="004D2344">
        <w:rPr>
          <w:rFonts w:ascii="Browallia New" w:hAnsi="Browallia New" w:cs="Browallia New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z w:val="26"/>
          <w:szCs w:val="26"/>
        </w:rPr>
        <w:t>5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บาท ที่ราคาใช้สิทธิ </w:t>
      </w:r>
      <w:r w:rsidR="007A01C8" w:rsidRPr="007A01C8">
        <w:rPr>
          <w:rFonts w:ascii="Browallia New" w:hAnsi="Browallia New" w:cs="Browallia New"/>
          <w:sz w:val="26"/>
          <w:szCs w:val="26"/>
        </w:rPr>
        <w:t>0</w:t>
      </w:r>
      <w:r w:rsidRPr="004D2344">
        <w:rPr>
          <w:rFonts w:ascii="Browallia New" w:hAnsi="Browallia New" w:cs="Browallia New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z w:val="26"/>
          <w:szCs w:val="26"/>
        </w:rPr>
        <w:t>15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บาทต่อหุ้น ทำให้จำนวนหุ้นสามัญที่ชำระเต็มมูลค่าแล้วมีจำนวน </w:t>
      </w:r>
      <w:r w:rsidR="007A01C8" w:rsidRPr="007A01C8">
        <w:rPr>
          <w:rFonts w:ascii="Browallia New" w:hAnsi="Browallia New" w:cs="Browallia New"/>
          <w:sz w:val="26"/>
          <w:szCs w:val="26"/>
        </w:rPr>
        <w:t>8</w:t>
      </w:r>
      <w:r w:rsidR="00E52E2F" w:rsidRPr="004D2344">
        <w:rPr>
          <w:rFonts w:ascii="Browallia New" w:hAnsi="Browallia New" w:cs="Browallia New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z w:val="26"/>
          <w:szCs w:val="26"/>
        </w:rPr>
        <w:t>637</w:t>
      </w:r>
      <w:r w:rsidR="00E52E2F" w:rsidRPr="004D2344">
        <w:rPr>
          <w:rFonts w:ascii="Browallia New" w:hAnsi="Browallia New" w:cs="Browallia New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z w:val="26"/>
          <w:szCs w:val="26"/>
        </w:rPr>
        <w:t>874</w:t>
      </w:r>
      <w:r w:rsidR="00E52E2F" w:rsidRPr="004D2344">
        <w:rPr>
          <w:rFonts w:ascii="Browallia New" w:hAnsi="Browallia New" w:cs="Browallia New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z w:val="26"/>
          <w:szCs w:val="26"/>
        </w:rPr>
        <w:t>108</w:t>
      </w:r>
      <w:r w:rsidR="00E52E2F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>หุ้น</w:t>
      </w:r>
      <w:r w:rsidR="00E52E2F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E52E2F" w:rsidRPr="004D2344">
        <w:rPr>
          <w:rFonts w:ascii="Browallia New" w:hAnsi="Browallia New" w:cs="Browallia New"/>
          <w:sz w:val="26"/>
          <w:szCs w:val="26"/>
          <w:cs/>
        </w:rPr>
        <w:t xml:space="preserve">จากเดิมจำนวน </w:t>
      </w:r>
      <w:r w:rsidR="007A01C8" w:rsidRPr="007A01C8">
        <w:rPr>
          <w:rFonts w:ascii="Browallia New" w:hAnsi="Browallia New" w:cs="Browallia New"/>
          <w:sz w:val="26"/>
          <w:szCs w:val="26"/>
        </w:rPr>
        <w:t>8</w:t>
      </w:r>
      <w:r w:rsidR="00E52E2F" w:rsidRPr="004D2344">
        <w:rPr>
          <w:rFonts w:ascii="Browallia New" w:hAnsi="Browallia New" w:cs="Browallia New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z w:val="26"/>
          <w:szCs w:val="26"/>
        </w:rPr>
        <w:t>637</w:t>
      </w:r>
      <w:r w:rsidR="00E52E2F" w:rsidRPr="004D2344">
        <w:rPr>
          <w:rFonts w:ascii="Browallia New" w:hAnsi="Browallia New" w:cs="Browallia New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z w:val="26"/>
          <w:szCs w:val="26"/>
        </w:rPr>
        <w:t>873</w:t>
      </w:r>
      <w:r w:rsidR="00E52E2F" w:rsidRPr="004D2344">
        <w:rPr>
          <w:rFonts w:ascii="Browallia New" w:hAnsi="Browallia New" w:cs="Browallia New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z w:val="26"/>
          <w:szCs w:val="26"/>
        </w:rPr>
        <w:t>804</w:t>
      </w:r>
      <w:r w:rsidR="00E52E2F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E52E2F" w:rsidRPr="004D2344">
        <w:rPr>
          <w:rFonts w:ascii="Browallia New" w:hAnsi="Browallia New" w:cs="Browallia New"/>
          <w:sz w:val="26"/>
          <w:szCs w:val="26"/>
          <w:cs/>
        </w:rPr>
        <w:t>หุ้น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 บริษัทได้จดทะเบียนการรับชำระค่าหุ้นดังกล่าวกับกระทรวงพาณิชย์เมื่อวันที่ </w:t>
      </w:r>
      <w:r w:rsidR="007A01C8" w:rsidRPr="007A01C8">
        <w:rPr>
          <w:rFonts w:ascii="Browallia New" w:hAnsi="Browallia New" w:cs="Browallia New"/>
          <w:sz w:val="26"/>
          <w:szCs w:val="26"/>
        </w:rPr>
        <w:t>9</w:t>
      </w:r>
      <w:r w:rsidR="00BE6F24" w:rsidRPr="004D2344">
        <w:rPr>
          <w:rFonts w:ascii="Browallia New" w:hAnsi="Browallia New" w:cs="Browallia New"/>
          <w:sz w:val="26"/>
          <w:szCs w:val="26"/>
          <w:cs/>
        </w:rPr>
        <w:t xml:space="preserve"> กุมภาพันธ์ พ</w:t>
      </w:r>
      <w:r w:rsidR="00BE6F24" w:rsidRPr="004D2344">
        <w:rPr>
          <w:rFonts w:ascii="Browallia New" w:hAnsi="Browallia New" w:cs="Browallia New"/>
          <w:sz w:val="26"/>
          <w:szCs w:val="26"/>
        </w:rPr>
        <w:t>.</w:t>
      </w:r>
      <w:r w:rsidR="00BE6F24" w:rsidRPr="004D2344">
        <w:rPr>
          <w:rFonts w:ascii="Browallia New" w:hAnsi="Browallia New" w:cs="Browallia New"/>
          <w:sz w:val="26"/>
          <w:szCs w:val="26"/>
          <w:cs/>
        </w:rPr>
        <w:t>ศ</w:t>
      </w:r>
      <w:r w:rsidR="00BE6F24" w:rsidRPr="004D2344">
        <w:rPr>
          <w:rFonts w:ascii="Browallia New" w:hAnsi="Browallia New" w:cs="Browallia New"/>
          <w:sz w:val="26"/>
          <w:szCs w:val="26"/>
        </w:rPr>
        <w:t xml:space="preserve">. </w:t>
      </w:r>
      <w:r w:rsidR="007A01C8" w:rsidRPr="007A01C8">
        <w:rPr>
          <w:rFonts w:ascii="Browallia New" w:hAnsi="Browallia New" w:cs="Browallia New"/>
          <w:sz w:val="26"/>
          <w:szCs w:val="26"/>
        </w:rPr>
        <w:t>2566</w:t>
      </w:r>
    </w:p>
    <w:p w14:paraId="65C99BDA" w14:textId="6B6A4C3D" w:rsidR="00F829F6" w:rsidRPr="004D2344" w:rsidRDefault="009044E8" w:rsidP="00E45EE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44E8" w:rsidRPr="004D2344" w14:paraId="79375CAC" w14:textId="77777777" w:rsidTr="000A2A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72B932" w14:textId="3DF1CB77" w:rsidR="009044E8" w:rsidRPr="004D2344" w:rsidRDefault="007A01C8" w:rsidP="000A2A7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9044E8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44E8" w:rsidRPr="004D234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  <w:r w:rsidR="009044E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044E8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9044E8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3AF67C3F" w14:textId="77777777" w:rsidR="009044E8" w:rsidRDefault="009044E8" w:rsidP="00E45EE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DD7797" w14:textId="34D97CBF" w:rsidR="00F829F6" w:rsidRPr="004D2344" w:rsidRDefault="00F829F6" w:rsidP="00E45EE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A01C8" w:rsidRPr="007A01C8">
        <w:rPr>
          <w:rFonts w:ascii="Browallia New" w:hAnsi="Browallia New" w:cs="Browallia New"/>
          <w:sz w:val="26"/>
          <w:szCs w:val="26"/>
        </w:rPr>
        <w:t>13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A73832" w:rsidRPr="004D2344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4D2344">
        <w:rPr>
          <w:rFonts w:ascii="Browallia New" w:hAnsi="Browallia New" w:cs="Browallia New"/>
          <w:sz w:val="26"/>
          <w:szCs w:val="26"/>
        </w:rPr>
        <w:t>.</w:t>
      </w:r>
      <w:r w:rsidRPr="004D2344">
        <w:rPr>
          <w:rFonts w:ascii="Browallia New" w:hAnsi="Browallia New" w:cs="Browallia New"/>
          <w:sz w:val="26"/>
          <w:szCs w:val="26"/>
          <w:cs/>
        </w:rPr>
        <w:t>ศ</w:t>
      </w:r>
      <w:r w:rsidRPr="004D2344">
        <w:rPr>
          <w:rFonts w:ascii="Browallia New" w:hAnsi="Browallia New" w:cs="Browallia New"/>
          <w:sz w:val="26"/>
          <w:szCs w:val="26"/>
        </w:rPr>
        <w:t xml:space="preserve">. </w:t>
      </w:r>
      <w:r w:rsidR="007A01C8" w:rsidRPr="007A01C8">
        <w:rPr>
          <w:rFonts w:ascii="Browallia New" w:hAnsi="Browallia New" w:cs="Browallia New"/>
          <w:sz w:val="26"/>
          <w:szCs w:val="26"/>
        </w:rPr>
        <w:t>2566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>บริษัทได้รับ</w:t>
      </w:r>
      <w:r w:rsidR="001753EF" w:rsidRPr="004D2344">
        <w:rPr>
          <w:rFonts w:ascii="Browallia New" w:hAnsi="Browallia New" w:cs="Browallia New"/>
          <w:sz w:val="26"/>
          <w:szCs w:val="26"/>
          <w:cs/>
        </w:rPr>
        <w:t>ชำระค่าหุ้น</w:t>
      </w:r>
      <w:r w:rsidRPr="004D2344">
        <w:rPr>
          <w:rFonts w:ascii="Browallia New" w:hAnsi="Browallia New" w:cs="Browallia New"/>
          <w:sz w:val="26"/>
          <w:szCs w:val="26"/>
          <w:cs/>
        </w:rPr>
        <w:t>การใช้สิทธิของใบสำคัญแสดงสิทธิ</w:t>
      </w:r>
      <w:r w:rsidR="001753EF" w:rsidRPr="004D2344">
        <w:rPr>
          <w:rFonts w:ascii="Browallia New" w:hAnsi="Browallia New" w:cs="Browallia New"/>
          <w:sz w:val="26"/>
          <w:szCs w:val="26"/>
          <w:cs/>
        </w:rPr>
        <w:t xml:space="preserve">ที่จะซื้อหุ้นสามัญของบริษัท เวฟ เอ็นเตอร์เทนเมนท์ จำกัด </w:t>
      </w:r>
      <w:r w:rsidR="001753EF" w:rsidRPr="004D2344">
        <w:rPr>
          <w:rFonts w:ascii="Browallia New" w:hAnsi="Browallia New" w:cs="Browallia New"/>
          <w:sz w:val="26"/>
          <w:szCs w:val="26"/>
        </w:rPr>
        <w:t>(</w:t>
      </w:r>
      <w:r w:rsidR="001753EF" w:rsidRPr="004D2344">
        <w:rPr>
          <w:rFonts w:ascii="Browallia New" w:hAnsi="Browallia New" w:cs="Browallia New"/>
          <w:sz w:val="26"/>
          <w:szCs w:val="26"/>
          <w:cs/>
        </w:rPr>
        <w:t>มหาชน</w:t>
      </w:r>
      <w:r w:rsidR="001753EF" w:rsidRPr="004D2344">
        <w:rPr>
          <w:rFonts w:ascii="Browallia New" w:hAnsi="Browallia New" w:cs="Browallia New"/>
          <w:sz w:val="26"/>
          <w:szCs w:val="26"/>
        </w:rPr>
        <w:t xml:space="preserve">)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ครั้งที่ </w:t>
      </w:r>
      <w:r w:rsidR="007A01C8" w:rsidRPr="007A01C8">
        <w:rPr>
          <w:rFonts w:ascii="Browallia New" w:hAnsi="Browallia New" w:cs="Browallia New"/>
          <w:sz w:val="26"/>
          <w:szCs w:val="26"/>
        </w:rPr>
        <w:t>2</w:t>
      </w:r>
      <w:r w:rsidRPr="004D2344">
        <w:rPr>
          <w:rFonts w:ascii="Browallia New" w:hAnsi="Browallia New" w:cs="Browallia New"/>
          <w:sz w:val="26"/>
          <w:szCs w:val="26"/>
        </w:rPr>
        <w:t xml:space="preserve"> (WAVE-W</w:t>
      </w:r>
      <w:r w:rsidR="007A01C8" w:rsidRPr="007A01C8">
        <w:rPr>
          <w:rFonts w:ascii="Browallia New" w:hAnsi="Browallia New" w:cs="Browallia New"/>
          <w:sz w:val="26"/>
          <w:szCs w:val="26"/>
        </w:rPr>
        <w:t>2</w:t>
      </w:r>
      <w:r w:rsidRPr="004D2344">
        <w:rPr>
          <w:rFonts w:ascii="Browallia New" w:hAnsi="Browallia New" w:cs="Browallia New"/>
          <w:sz w:val="26"/>
          <w:szCs w:val="26"/>
        </w:rPr>
        <w:t xml:space="preserve">)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A01C8" w:rsidRPr="007A01C8">
        <w:rPr>
          <w:rFonts w:ascii="Browallia New" w:hAnsi="Browallia New" w:cs="Browallia New"/>
          <w:sz w:val="26"/>
          <w:szCs w:val="26"/>
        </w:rPr>
        <w:t>2</w:t>
      </w:r>
      <w:r w:rsidRPr="004D2344">
        <w:rPr>
          <w:rFonts w:ascii="Browallia New" w:hAnsi="Browallia New" w:cs="Browallia New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z w:val="26"/>
          <w:szCs w:val="26"/>
        </w:rPr>
        <w:t>000</w:t>
      </w:r>
      <w:r w:rsidRPr="004D2344">
        <w:rPr>
          <w:rFonts w:ascii="Browallia New" w:hAnsi="Browallia New" w:cs="Browallia New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z w:val="26"/>
          <w:szCs w:val="26"/>
        </w:rPr>
        <w:t>000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หน่วย </w:t>
      </w:r>
      <w:r w:rsidR="001753EF" w:rsidRPr="004D2344">
        <w:rPr>
          <w:rFonts w:ascii="Browallia New" w:hAnsi="Browallia New" w:cs="Browallia New"/>
          <w:sz w:val="26"/>
          <w:szCs w:val="26"/>
          <w:cs/>
        </w:rPr>
        <w:t>ในอั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ตราการใช้สิทธิ </w:t>
      </w:r>
      <w:r w:rsidR="007A01C8" w:rsidRPr="007A01C8">
        <w:rPr>
          <w:rFonts w:ascii="Browallia New" w:hAnsi="Browallia New" w:cs="Browallia New"/>
          <w:sz w:val="26"/>
          <w:szCs w:val="26"/>
        </w:rPr>
        <w:t>1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1753EF" w:rsidRPr="004D2344">
        <w:rPr>
          <w:rFonts w:ascii="Browallia New" w:hAnsi="Browallia New" w:cs="Browallia New"/>
          <w:sz w:val="26"/>
          <w:szCs w:val="26"/>
          <w:cs/>
        </w:rPr>
        <w:t>หน่วย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ต่อ </w:t>
      </w:r>
      <w:r w:rsidR="007A01C8" w:rsidRPr="007A01C8">
        <w:rPr>
          <w:rFonts w:ascii="Browallia New" w:hAnsi="Browallia New" w:cs="Browallia New"/>
          <w:sz w:val="26"/>
          <w:szCs w:val="26"/>
        </w:rPr>
        <w:t>4</w:t>
      </w:r>
      <w:r w:rsidRPr="004D2344">
        <w:rPr>
          <w:rFonts w:ascii="Browallia New" w:hAnsi="Browallia New" w:cs="Browallia New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z w:val="26"/>
          <w:szCs w:val="26"/>
        </w:rPr>
        <w:t>49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="004D2344">
        <w:rPr>
          <w:rFonts w:ascii="Browallia New" w:hAnsi="Browallia New" w:cs="Browallia New"/>
          <w:sz w:val="26"/>
          <w:szCs w:val="26"/>
        </w:rPr>
        <w:br/>
      </w:r>
      <w:r w:rsidR="001753EF" w:rsidRPr="004D2344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มูลค่าที่ตราไว้หุ้นละ 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0</w:t>
      </w:r>
      <w:r w:rsidR="001753EF" w:rsidRPr="004D2344">
        <w:rPr>
          <w:rFonts w:ascii="Browallia New" w:hAnsi="Browallia New" w:cs="Browallia New"/>
          <w:spacing w:val="-4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5</w:t>
      </w:r>
      <w:r w:rsidR="001753EF" w:rsidRPr="004D23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753EF" w:rsidRPr="004D2344">
        <w:rPr>
          <w:rFonts w:ascii="Browallia New" w:hAnsi="Browallia New" w:cs="Browallia New"/>
          <w:spacing w:val="-4"/>
          <w:sz w:val="26"/>
          <w:szCs w:val="26"/>
          <w:cs/>
        </w:rPr>
        <w:t>บาท ที่ราคาใช้สิทธิ</w:t>
      </w:r>
      <w:r w:rsidRPr="004D234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0</w:t>
      </w:r>
      <w:r w:rsidRPr="004D2344">
        <w:rPr>
          <w:rFonts w:ascii="Browallia New" w:hAnsi="Browallia New" w:cs="Browallia New"/>
          <w:spacing w:val="-4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156</w:t>
      </w:r>
      <w:r w:rsidRPr="004D23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</w:t>
      </w:r>
      <w:r w:rsidR="001753EF" w:rsidRPr="004D2344">
        <w:rPr>
          <w:rFonts w:ascii="Browallia New" w:hAnsi="Browallia New" w:cs="Browallia New"/>
          <w:spacing w:val="-4"/>
          <w:sz w:val="26"/>
          <w:szCs w:val="26"/>
          <w:cs/>
        </w:rPr>
        <w:t xml:space="preserve">ทำให้จำนวนหุ้นสามัญที่ชำระเต็มมูลค่าแล้วมีจำนวน 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8</w:t>
      </w:r>
      <w:r w:rsidR="00C1764B" w:rsidRPr="004D2344">
        <w:rPr>
          <w:rFonts w:ascii="Browallia New" w:hAnsi="Browallia New" w:cs="Browallia New"/>
          <w:spacing w:val="-4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646</w:t>
      </w:r>
      <w:r w:rsidR="009934D7" w:rsidRPr="004D2344">
        <w:rPr>
          <w:rFonts w:ascii="Browallia New" w:hAnsi="Browallia New" w:cs="Browallia New"/>
          <w:spacing w:val="-4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854</w:t>
      </w:r>
      <w:r w:rsidR="009934D7" w:rsidRPr="004D2344">
        <w:rPr>
          <w:rFonts w:ascii="Browallia New" w:hAnsi="Browallia New" w:cs="Browallia New"/>
          <w:spacing w:val="-4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108</w:t>
      </w:r>
      <w:r w:rsidR="001753EF" w:rsidRPr="004D2344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 w:rsidR="009934D7" w:rsidRPr="004D23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934D7" w:rsidRPr="004D2344">
        <w:rPr>
          <w:rFonts w:ascii="Browallia New" w:hAnsi="Browallia New" w:cs="Browallia New"/>
          <w:sz w:val="26"/>
          <w:szCs w:val="26"/>
          <w:cs/>
        </w:rPr>
        <w:t xml:space="preserve">จากเดิมจำนวน </w:t>
      </w:r>
      <w:r w:rsidR="007A01C8" w:rsidRPr="007A01C8">
        <w:rPr>
          <w:rFonts w:ascii="Browallia New" w:hAnsi="Browallia New" w:cs="Browallia New"/>
          <w:sz w:val="26"/>
          <w:szCs w:val="26"/>
        </w:rPr>
        <w:t>8</w:t>
      </w:r>
      <w:r w:rsidR="009934D7" w:rsidRPr="004D2344">
        <w:rPr>
          <w:rFonts w:ascii="Browallia New" w:hAnsi="Browallia New" w:cs="Browallia New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z w:val="26"/>
          <w:szCs w:val="26"/>
        </w:rPr>
        <w:t>637</w:t>
      </w:r>
      <w:r w:rsidR="009934D7" w:rsidRPr="004D2344">
        <w:rPr>
          <w:rFonts w:ascii="Browallia New" w:hAnsi="Browallia New" w:cs="Browallia New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z w:val="26"/>
          <w:szCs w:val="26"/>
        </w:rPr>
        <w:t>874</w:t>
      </w:r>
      <w:r w:rsidR="009934D7" w:rsidRPr="004D2344">
        <w:rPr>
          <w:rFonts w:ascii="Browallia New" w:hAnsi="Browallia New" w:cs="Browallia New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z w:val="26"/>
          <w:szCs w:val="26"/>
        </w:rPr>
        <w:t>108</w:t>
      </w:r>
      <w:r w:rsidR="001753EF" w:rsidRPr="004D2344">
        <w:rPr>
          <w:rFonts w:ascii="Browallia New" w:hAnsi="Browallia New" w:cs="Browallia New"/>
          <w:sz w:val="26"/>
          <w:szCs w:val="26"/>
          <w:cs/>
        </w:rPr>
        <w:t xml:space="preserve"> บริษัทได้จดทะเบียนการรับชำระค่าหุ้นดังกล่าวกับกระทรวงพาณิชย์เมื่อวันที่ </w:t>
      </w:r>
      <w:r w:rsidR="007A01C8" w:rsidRPr="007A01C8">
        <w:rPr>
          <w:rFonts w:ascii="Browallia New" w:hAnsi="Browallia New" w:cs="Browallia New"/>
          <w:sz w:val="26"/>
          <w:szCs w:val="26"/>
        </w:rPr>
        <w:t>21</w:t>
      </w:r>
      <w:r w:rsidR="00BE6F24" w:rsidRPr="004D2344">
        <w:rPr>
          <w:rFonts w:ascii="Browallia New" w:hAnsi="Browallia New" w:cs="Browallia New"/>
          <w:sz w:val="26"/>
          <w:szCs w:val="26"/>
          <w:cs/>
        </w:rPr>
        <w:t xml:space="preserve"> มีนาคม พ</w:t>
      </w:r>
      <w:r w:rsidR="00BE6F24" w:rsidRPr="004D2344">
        <w:rPr>
          <w:rFonts w:ascii="Browallia New" w:hAnsi="Browallia New" w:cs="Browallia New"/>
          <w:sz w:val="26"/>
          <w:szCs w:val="26"/>
        </w:rPr>
        <w:t>.</w:t>
      </w:r>
      <w:r w:rsidR="00BE6F24" w:rsidRPr="004D2344">
        <w:rPr>
          <w:rFonts w:ascii="Browallia New" w:hAnsi="Browallia New" w:cs="Browallia New"/>
          <w:sz w:val="26"/>
          <w:szCs w:val="26"/>
          <w:cs/>
        </w:rPr>
        <w:t>ศ</w:t>
      </w:r>
      <w:r w:rsidR="00BE6F24" w:rsidRPr="004D2344">
        <w:rPr>
          <w:rFonts w:ascii="Browallia New" w:hAnsi="Browallia New" w:cs="Browallia New"/>
          <w:sz w:val="26"/>
          <w:szCs w:val="26"/>
        </w:rPr>
        <w:t>.</w:t>
      </w:r>
      <w:r w:rsidR="00BE6F24" w:rsidRPr="004D23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01C8" w:rsidRPr="007A01C8">
        <w:rPr>
          <w:rFonts w:ascii="Browallia New" w:hAnsi="Browallia New" w:cs="Browallia New"/>
          <w:sz w:val="26"/>
          <w:szCs w:val="26"/>
        </w:rPr>
        <w:t>2566</w:t>
      </w:r>
    </w:p>
    <w:bookmarkEnd w:id="25"/>
    <w:p w14:paraId="144CC0F0" w14:textId="02BBBD1B" w:rsidR="00965605" w:rsidRPr="004D2344" w:rsidRDefault="00965605" w:rsidP="001413E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A6C" w:rsidRPr="004D2344" w14:paraId="4DD84C3B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89719C" w14:textId="7A1C84CF" w:rsidR="00761A6C" w:rsidRPr="004D2344" w:rsidRDefault="007A01C8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6" w:name="_Hlk102401362"/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61A6C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A6C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26"/>
    </w:tbl>
    <w:p w14:paraId="7DF1561C" w14:textId="77777777" w:rsidR="008E5E7E" w:rsidRPr="004D2344" w:rsidRDefault="008E5E7E" w:rsidP="00761A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8178D8" w14:textId="2B2BF851" w:rsidR="008E5E7E" w:rsidRPr="004D2344" w:rsidRDefault="003F5302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 ได้แก่ ครอบครัว</w:t>
      </w:r>
      <w:r w:rsidR="00B75568" w:rsidRPr="004D2344">
        <w:rPr>
          <w:rFonts w:ascii="Browallia New" w:hAnsi="Browallia New" w:cs="Browallia New"/>
          <w:sz w:val="26"/>
          <w:szCs w:val="26"/>
          <w:cs/>
        </w:rPr>
        <w:t>คณิตเทวีกุล</w:t>
      </w:r>
      <w:r w:rsidR="007A42E3" w:rsidRPr="004D23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75568" w:rsidRPr="004D2344">
        <w:rPr>
          <w:rFonts w:ascii="Browallia New" w:hAnsi="Browallia New" w:cs="Browallia New"/>
          <w:sz w:val="26"/>
          <w:szCs w:val="26"/>
          <w:cs/>
        </w:rPr>
        <w:t xml:space="preserve">ครอบครัวเตรียมชาญชัย ธนาคารแอลจีที (สิงคโปร์) จำกัด และครอบครัวมาลีนนท์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โดยถือหุ้นในบริษัทจำนวนร้อยละ </w:t>
      </w:r>
      <w:r w:rsidR="007A01C8" w:rsidRPr="007A01C8">
        <w:rPr>
          <w:rFonts w:ascii="Browallia New" w:hAnsi="Browallia New" w:cs="Browallia New"/>
          <w:sz w:val="26"/>
          <w:szCs w:val="26"/>
        </w:rPr>
        <w:t>7</w:t>
      </w:r>
      <w:r w:rsidR="00976A82" w:rsidRPr="004D2344">
        <w:rPr>
          <w:rFonts w:ascii="Browallia New" w:hAnsi="Browallia New" w:cs="Browallia New"/>
          <w:sz w:val="26"/>
          <w:szCs w:val="26"/>
          <w:cs/>
        </w:rPr>
        <w:t>.</w:t>
      </w:r>
      <w:r w:rsidR="007A01C8" w:rsidRPr="007A01C8">
        <w:rPr>
          <w:rFonts w:ascii="Browallia New" w:hAnsi="Browallia New" w:cs="Browallia New"/>
          <w:sz w:val="26"/>
          <w:szCs w:val="26"/>
        </w:rPr>
        <w:t>56</w:t>
      </w:r>
      <w:r w:rsidR="00460D87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A01C8" w:rsidRPr="007A01C8">
        <w:rPr>
          <w:rFonts w:ascii="Browallia New" w:hAnsi="Browallia New" w:cs="Browallia New"/>
          <w:sz w:val="26"/>
          <w:szCs w:val="26"/>
        </w:rPr>
        <w:t>4</w:t>
      </w:r>
      <w:r w:rsidR="00603BC4" w:rsidRPr="004D2344">
        <w:rPr>
          <w:rFonts w:ascii="Browallia New" w:hAnsi="Browallia New" w:cs="Browallia New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z w:val="26"/>
          <w:szCs w:val="26"/>
        </w:rPr>
        <w:t>97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7A01C8" w:rsidRPr="007A01C8">
        <w:rPr>
          <w:rFonts w:ascii="Browallia New" w:hAnsi="Browallia New" w:cs="Browallia New"/>
          <w:sz w:val="26"/>
          <w:szCs w:val="26"/>
        </w:rPr>
        <w:t>4</w:t>
      </w:r>
      <w:r w:rsidR="00603BC4" w:rsidRPr="004D2344">
        <w:rPr>
          <w:rFonts w:ascii="Browallia New" w:hAnsi="Browallia New" w:cs="Browallia New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z w:val="26"/>
          <w:szCs w:val="26"/>
        </w:rPr>
        <w:t>85</w:t>
      </w:r>
      <w:r w:rsidR="00B75568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B75568" w:rsidRPr="004D2344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7A01C8" w:rsidRPr="007A01C8">
        <w:rPr>
          <w:rFonts w:ascii="Browallia New" w:hAnsi="Browallia New" w:cs="Browallia New"/>
          <w:sz w:val="26"/>
          <w:szCs w:val="26"/>
        </w:rPr>
        <w:t>4</w:t>
      </w:r>
      <w:r w:rsidR="00B75568" w:rsidRPr="004D2344">
        <w:rPr>
          <w:rFonts w:ascii="Browallia New" w:hAnsi="Browallia New" w:cs="Browallia New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z w:val="26"/>
          <w:szCs w:val="26"/>
        </w:rPr>
        <w:t>10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 ตามลำดับ หุ้นที่เหลือร้อยละ </w:t>
      </w:r>
      <w:r w:rsidR="007A01C8" w:rsidRPr="007A01C8">
        <w:rPr>
          <w:rFonts w:ascii="Browallia New" w:hAnsi="Browallia New" w:cs="Browallia New"/>
          <w:sz w:val="26"/>
          <w:szCs w:val="26"/>
        </w:rPr>
        <w:t>78</w:t>
      </w:r>
      <w:r w:rsidR="00976A82" w:rsidRPr="004D2344">
        <w:rPr>
          <w:rFonts w:ascii="Browallia New" w:hAnsi="Browallia New" w:cs="Browallia New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z w:val="26"/>
          <w:szCs w:val="26"/>
        </w:rPr>
        <w:t>52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2344">
        <w:rPr>
          <w:rFonts w:ascii="Browallia New" w:hAnsi="Browallia New" w:cs="Browallia New"/>
          <w:sz w:val="26"/>
          <w:szCs w:val="26"/>
        </w:rPr>
        <w:br/>
      </w:r>
      <w:r w:rsidRPr="004D2344">
        <w:rPr>
          <w:rFonts w:ascii="Browallia New" w:hAnsi="Browallia New" w:cs="Browallia New"/>
          <w:sz w:val="26"/>
          <w:szCs w:val="26"/>
          <w:cs/>
        </w:rPr>
        <w:t>ถือโดยบุคคลทั่วไป</w:t>
      </w:r>
    </w:p>
    <w:p w14:paraId="3805B5EF" w14:textId="77777777" w:rsidR="00CF4B58" w:rsidRPr="004D2344" w:rsidRDefault="00CF4B58" w:rsidP="00F9183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2165E5" w14:textId="77777777" w:rsidR="008E5E7E" w:rsidRPr="004D2344" w:rsidRDefault="008E5E7E" w:rsidP="00761A6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24ED463" w14:textId="77777777" w:rsidR="00C022F5" w:rsidRPr="004D2344" w:rsidRDefault="00C022F5" w:rsidP="00F9183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36BDC5" w14:textId="460105B7" w:rsidR="008E5E7E" w:rsidRPr="004D2344" w:rsidRDefault="007A01C8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01C8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8E5E7E" w:rsidRPr="004D234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01C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E5E7E" w:rsidRPr="004D234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E7E" w:rsidRPr="004D23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รายได้จากการขายและบริการ</w:t>
      </w:r>
    </w:p>
    <w:p w14:paraId="301B064F" w14:textId="1998F227" w:rsidR="00F93183" w:rsidRPr="004D2344" w:rsidRDefault="00F93183" w:rsidP="00F9183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6E5574" w:rsidRPr="004D2344" w14:paraId="38D942AD" w14:textId="77777777" w:rsidTr="008D78C4">
        <w:trPr>
          <w:cantSplit/>
        </w:trPr>
        <w:tc>
          <w:tcPr>
            <w:tcW w:w="4266" w:type="dxa"/>
            <w:vAlign w:val="bottom"/>
          </w:tcPr>
          <w:p w14:paraId="155985BD" w14:textId="77777777" w:rsidR="006E5574" w:rsidRPr="004D2344" w:rsidRDefault="006E5574" w:rsidP="008D78C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C64A0" w14:textId="77777777" w:rsidR="006E5574" w:rsidRPr="004D2344" w:rsidRDefault="006E5574" w:rsidP="008D78C4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5D141C" w14:textId="77777777" w:rsidR="006E5574" w:rsidRPr="004D2344" w:rsidRDefault="006E5574" w:rsidP="008D78C4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1E11EA" w:rsidRPr="004D2344" w14:paraId="57E7135E" w14:textId="77777777" w:rsidTr="001E11EA">
        <w:trPr>
          <w:cantSplit/>
        </w:trPr>
        <w:tc>
          <w:tcPr>
            <w:tcW w:w="4266" w:type="dxa"/>
            <w:vAlign w:val="bottom"/>
            <w:hideMark/>
          </w:tcPr>
          <w:p w14:paraId="01DFABC9" w14:textId="77777777" w:rsidR="001E11EA" w:rsidRPr="004D2344" w:rsidRDefault="001E11EA" w:rsidP="00B130E1">
            <w:pPr>
              <w:spacing w:before="10"/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DF5B0" w14:textId="4048D21D" w:rsidR="001E11EA" w:rsidRPr="004D2344" w:rsidRDefault="007A01C8" w:rsidP="00B130E1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11EA"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11EA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575F93" w14:textId="68EBD5D0" w:rsidR="001E11EA" w:rsidRPr="004D2344" w:rsidRDefault="007A01C8" w:rsidP="00B130E1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11EA"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11EA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A2D8C" w14:textId="6BADAA4D" w:rsidR="001E11EA" w:rsidRPr="004D2344" w:rsidRDefault="007A01C8" w:rsidP="00B130E1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11EA"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11EA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B20E9A" w14:textId="2F6A4B44" w:rsidR="001E11EA" w:rsidRPr="004D2344" w:rsidRDefault="007A01C8" w:rsidP="00B130E1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11EA"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11EA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1E11EA" w:rsidRPr="004D2344" w14:paraId="18BED727" w14:textId="77777777" w:rsidTr="001E11EA">
        <w:trPr>
          <w:cantSplit/>
        </w:trPr>
        <w:tc>
          <w:tcPr>
            <w:tcW w:w="4266" w:type="dxa"/>
            <w:vAlign w:val="bottom"/>
          </w:tcPr>
          <w:p w14:paraId="56DEECCA" w14:textId="77777777" w:rsidR="001E11EA" w:rsidRPr="004D2344" w:rsidRDefault="001E11EA" w:rsidP="001E11E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2EF3F3" w14:textId="43E30F93" w:rsidR="001E11EA" w:rsidRPr="004D2344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15180B4" w14:textId="45731555" w:rsidR="001E11EA" w:rsidRPr="004D2344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C3418B" w14:textId="20BCCEB1" w:rsidR="001E11EA" w:rsidRPr="004D2344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3B66EA0" w14:textId="1A4D1C41" w:rsidR="001E11EA" w:rsidRPr="004D2344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11EA" w:rsidRPr="004D2344" w14:paraId="6BB746A4" w14:textId="77777777" w:rsidTr="001E11EA">
        <w:trPr>
          <w:cantSplit/>
        </w:trPr>
        <w:tc>
          <w:tcPr>
            <w:tcW w:w="4266" w:type="dxa"/>
            <w:vAlign w:val="bottom"/>
          </w:tcPr>
          <w:p w14:paraId="6C50C3A3" w14:textId="77777777" w:rsidR="001E11EA" w:rsidRPr="004D2344" w:rsidRDefault="001E11EA" w:rsidP="001E11E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E4790" w14:textId="4247C50B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BC4930" w14:textId="3D7376DD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0833E" w14:textId="1E27A05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C79BF8" w14:textId="1332FD20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E11EA" w:rsidRPr="004D2344" w14:paraId="658A3731" w14:textId="77777777" w:rsidTr="008D78C4">
        <w:trPr>
          <w:cantSplit/>
        </w:trPr>
        <w:tc>
          <w:tcPr>
            <w:tcW w:w="4266" w:type="dxa"/>
            <w:vAlign w:val="bottom"/>
          </w:tcPr>
          <w:p w14:paraId="711E01B4" w14:textId="77777777" w:rsidR="001E11EA" w:rsidRPr="004D2344" w:rsidRDefault="001E11EA" w:rsidP="001E11EA">
            <w:pPr>
              <w:ind w:left="41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34479C" w14:textId="77777777" w:rsidR="001E11EA" w:rsidRPr="004D2344" w:rsidRDefault="001E11EA" w:rsidP="001E11EA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BF0D5" w14:textId="77777777" w:rsidR="001E11EA" w:rsidRPr="004D2344" w:rsidRDefault="001E11EA" w:rsidP="001E11EA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2E7F5" w14:textId="77777777" w:rsidR="001E11EA" w:rsidRPr="004D2344" w:rsidRDefault="001E11EA" w:rsidP="001E11EA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96DE8" w14:textId="77777777" w:rsidR="001E11EA" w:rsidRPr="004D2344" w:rsidRDefault="001E11EA" w:rsidP="001E11EA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11EA" w:rsidRPr="004D2344" w14:paraId="73BC56DC" w14:textId="77777777" w:rsidTr="008D78C4">
        <w:trPr>
          <w:cantSplit/>
        </w:trPr>
        <w:tc>
          <w:tcPr>
            <w:tcW w:w="4266" w:type="dxa"/>
            <w:vAlign w:val="bottom"/>
          </w:tcPr>
          <w:p w14:paraId="027451CF" w14:textId="77777777" w:rsidR="001E11EA" w:rsidRPr="004D2344" w:rsidRDefault="001E11EA" w:rsidP="001E11E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73211B" w14:textId="7777777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C9D769" w14:textId="7777777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9B662" w14:textId="7777777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67BE9" w14:textId="7777777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11EA" w:rsidRPr="004D2344" w14:paraId="3A45E32E" w14:textId="77777777" w:rsidTr="008D78C4">
        <w:trPr>
          <w:cantSplit/>
        </w:trPr>
        <w:tc>
          <w:tcPr>
            <w:tcW w:w="4266" w:type="dxa"/>
            <w:vAlign w:val="bottom"/>
          </w:tcPr>
          <w:p w14:paraId="1B5D1F20" w14:textId="77777777" w:rsidR="001E11EA" w:rsidRPr="004D2344" w:rsidRDefault="001E11EA" w:rsidP="001E11E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7FCE8A" w14:textId="0C92016B" w:rsidR="001E11EA" w:rsidRPr="004D2344" w:rsidRDefault="003635A0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235BA6" w14:textId="55B37749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7FCF24" w14:textId="07B658A9" w:rsidR="001E11EA" w:rsidRPr="004D2344" w:rsidRDefault="007A01C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3A57C4" w14:textId="736FB263" w:rsidR="001E11EA" w:rsidRPr="004D2344" w:rsidRDefault="007A01C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1E11E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  <w:tr w:rsidR="001E11EA" w:rsidRPr="004D2344" w14:paraId="25044C86" w14:textId="77777777" w:rsidTr="008D78C4">
        <w:trPr>
          <w:cantSplit/>
        </w:trPr>
        <w:tc>
          <w:tcPr>
            <w:tcW w:w="4266" w:type="dxa"/>
            <w:vAlign w:val="bottom"/>
          </w:tcPr>
          <w:p w14:paraId="2629218C" w14:textId="77777777" w:rsidR="001E11EA" w:rsidRPr="004D2344" w:rsidRDefault="001E11EA" w:rsidP="001E11EA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8B66D" w14:textId="77777777" w:rsidR="001E11EA" w:rsidRPr="004D2344" w:rsidRDefault="001E11EA" w:rsidP="001E11EA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B40C6" w14:textId="77777777" w:rsidR="001E11EA" w:rsidRPr="004D2344" w:rsidRDefault="001E11EA" w:rsidP="001E11EA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0C938" w14:textId="77777777" w:rsidR="001E11EA" w:rsidRPr="004D2344" w:rsidRDefault="001E11EA" w:rsidP="001E11EA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4224B" w14:textId="77777777" w:rsidR="001E11EA" w:rsidRPr="004D2344" w:rsidRDefault="001E11EA" w:rsidP="001E11EA">
            <w:pPr>
              <w:ind w:left="41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11EA" w:rsidRPr="004D2344" w14:paraId="0E0687E5" w14:textId="77777777" w:rsidTr="008D78C4">
        <w:trPr>
          <w:cantSplit/>
          <w:trHeight w:val="83"/>
        </w:trPr>
        <w:tc>
          <w:tcPr>
            <w:tcW w:w="4266" w:type="dxa"/>
            <w:vAlign w:val="bottom"/>
          </w:tcPr>
          <w:p w14:paraId="30F869C7" w14:textId="77777777" w:rsidR="001E11EA" w:rsidRPr="004D2344" w:rsidRDefault="001E11EA" w:rsidP="001E11EA">
            <w:pPr>
              <w:spacing w:before="10"/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EBA81" w14:textId="7777777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5BE14" w14:textId="7777777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99EF97" w14:textId="7777777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89441A" w14:textId="7777777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11EA" w:rsidRPr="004D2344" w14:paraId="13C97D26" w14:textId="77777777" w:rsidTr="008D78C4">
        <w:trPr>
          <w:cantSplit/>
          <w:trHeight w:val="83"/>
        </w:trPr>
        <w:tc>
          <w:tcPr>
            <w:tcW w:w="4266" w:type="dxa"/>
            <w:vAlign w:val="bottom"/>
          </w:tcPr>
          <w:p w14:paraId="2B9805A1" w14:textId="77777777" w:rsidR="001E11EA" w:rsidRPr="004D2344" w:rsidRDefault="001E11EA" w:rsidP="001E11E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1CB620" w14:textId="2F44B07D" w:rsidR="001E11EA" w:rsidRPr="004D2344" w:rsidRDefault="00B7556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83ABCA" w14:textId="10472084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6226C6" w14:textId="16AD9170" w:rsidR="001E11EA" w:rsidRPr="004D2344" w:rsidRDefault="007A01C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7641DC" w14:textId="79EBE793" w:rsidR="001E11EA" w:rsidRPr="004D2344" w:rsidRDefault="007A01C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1E11E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1E11EA" w:rsidRPr="004D2344" w14:paraId="035F46D2" w14:textId="77777777" w:rsidTr="008D78C4">
        <w:trPr>
          <w:cantSplit/>
          <w:trHeight w:val="83"/>
        </w:trPr>
        <w:tc>
          <w:tcPr>
            <w:tcW w:w="4266" w:type="dxa"/>
            <w:vAlign w:val="bottom"/>
          </w:tcPr>
          <w:p w14:paraId="33D2E7AF" w14:textId="77777777" w:rsidR="001E11EA" w:rsidRPr="004D2344" w:rsidRDefault="001E11EA" w:rsidP="001E11E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EE5FD" w14:textId="79337031" w:rsidR="001E11EA" w:rsidRPr="004D2344" w:rsidRDefault="00B7556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9E456" w14:textId="79A4D63F" w:rsidR="001E11EA" w:rsidRPr="004D2344" w:rsidRDefault="007A01C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E11E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9B7BE" w14:textId="0861226E" w:rsidR="001E11EA" w:rsidRPr="004D2344" w:rsidRDefault="00B7556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AE1A5" w14:textId="27083B5B" w:rsidR="001E11EA" w:rsidRPr="004D2344" w:rsidRDefault="007A01C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E11E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</w:tr>
      <w:tr w:rsidR="001E11EA" w:rsidRPr="004D2344" w14:paraId="57E4973C" w14:textId="77777777" w:rsidTr="008D78C4">
        <w:trPr>
          <w:cantSplit/>
          <w:trHeight w:val="83"/>
        </w:trPr>
        <w:tc>
          <w:tcPr>
            <w:tcW w:w="4266" w:type="dxa"/>
            <w:vAlign w:val="bottom"/>
          </w:tcPr>
          <w:p w14:paraId="792C8B86" w14:textId="77777777" w:rsidR="001E11EA" w:rsidRPr="004D2344" w:rsidRDefault="001E11EA" w:rsidP="001E11E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19E73" w14:textId="4563FE43" w:rsidR="001E11EA" w:rsidRPr="004D2344" w:rsidRDefault="00B7556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8648A" w14:textId="1C89F2C7" w:rsidR="001E11EA" w:rsidRPr="004D2344" w:rsidRDefault="007A01C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E11E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5D5E8" w14:textId="19398B63" w:rsidR="001E11EA" w:rsidRPr="004D2344" w:rsidRDefault="007A01C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BDB9C" w14:textId="681805B4" w:rsidR="001E11EA" w:rsidRPr="004D2344" w:rsidRDefault="007A01C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1E11E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</w:tbl>
    <w:p w14:paraId="778AAF09" w14:textId="77777777" w:rsidR="006E5574" w:rsidRPr="004D2344" w:rsidRDefault="006E5574" w:rsidP="006E5574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</w:p>
    <w:p w14:paraId="1E69EF19" w14:textId="3A976134" w:rsidR="006E5574" w:rsidRPr="004D2344" w:rsidRDefault="007A01C8" w:rsidP="006E5574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01C8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6E5574" w:rsidRPr="004D23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A01C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E5574" w:rsidRPr="004D23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61064B40" w14:textId="77777777" w:rsidR="006E5574" w:rsidRPr="004D2344" w:rsidRDefault="006E5574" w:rsidP="006E5574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6E5574" w:rsidRPr="004D2344" w14:paraId="358F917D" w14:textId="77777777" w:rsidTr="008D78C4">
        <w:trPr>
          <w:cantSplit/>
        </w:trPr>
        <w:tc>
          <w:tcPr>
            <w:tcW w:w="4266" w:type="dxa"/>
            <w:vAlign w:val="bottom"/>
          </w:tcPr>
          <w:p w14:paraId="4981C6CB" w14:textId="77777777" w:rsidR="006E5574" w:rsidRPr="004D2344" w:rsidRDefault="006E5574" w:rsidP="008D78C4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2B42CD8" w14:textId="77777777" w:rsidR="006E5574" w:rsidRPr="004D2344" w:rsidRDefault="006E5574" w:rsidP="008D78C4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291ECE" w14:textId="77777777" w:rsidR="006E5574" w:rsidRPr="004D2344" w:rsidRDefault="006E5574" w:rsidP="008D78C4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1E11EA" w:rsidRPr="004D2344" w14:paraId="4562FC1B" w14:textId="77777777" w:rsidTr="001E11EA">
        <w:trPr>
          <w:cantSplit/>
        </w:trPr>
        <w:tc>
          <w:tcPr>
            <w:tcW w:w="4266" w:type="dxa"/>
            <w:vAlign w:val="bottom"/>
            <w:hideMark/>
          </w:tcPr>
          <w:p w14:paraId="5FCD3B47" w14:textId="77777777" w:rsidR="001E11EA" w:rsidRPr="004D2344" w:rsidRDefault="001E11EA" w:rsidP="001E11E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680EF3" w14:textId="734C77F7" w:rsidR="001E11EA" w:rsidRPr="004D2344" w:rsidRDefault="007A01C8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11EA"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11EA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612594B" w14:textId="2AA1405E" w:rsidR="001E11EA" w:rsidRPr="004D2344" w:rsidRDefault="007A01C8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11EA"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11EA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F863FD" w14:textId="37F1F2DA" w:rsidR="001E11EA" w:rsidRPr="004D2344" w:rsidRDefault="007A01C8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11EA"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11EA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C20E7A1" w14:textId="54477CD9" w:rsidR="001E11EA" w:rsidRPr="004D2344" w:rsidRDefault="007A01C8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11EA"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11EA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1E11EA" w:rsidRPr="004D2344" w14:paraId="6AD31CDE" w14:textId="77777777" w:rsidTr="001E11EA">
        <w:trPr>
          <w:cantSplit/>
        </w:trPr>
        <w:tc>
          <w:tcPr>
            <w:tcW w:w="4266" w:type="dxa"/>
            <w:vAlign w:val="bottom"/>
          </w:tcPr>
          <w:p w14:paraId="016E71F4" w14:textId="77777777" w:rsidR="001E11EA" w:rsidRPr="004D2344" w:rsidRDefault="001E11EA" w:rsidP="001E11E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163E77" w14:textId="2E1EA178" w:rsidR="001E11EA" w:rsidRPr="004D2344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4166FDC6" w14:textId="7ADB1DDD" w:rsidR="001E11EA" w:rsidRPr="004D2344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7227027" w14:textId="0BD7E075" w:rsidR="001E11EA" w:rsidRPr="004D2344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6F354CE0" w14:textId="40418D2C" w:rsidR="001E11EA" w:rsidRPr="004D2344" w:rsidRDefault="001E11EA" w:rsidP="001E11EA">
            <w:pPr>
              <w:spacing w:before="10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E11EA" w:rsidRPr="004D2344" w14:paraId="79790467" w14:textId="77777777" w:rsidTr="001E11EA">
        <w:trPr>
          <w:cantSplit/>
        </w:trPr>
        <w:tc>
          <w:tcPr>
            <w:tcW w:w="4266" w:type="dxa"/>
            <w:vAlign w:val="bottom"/>
          </w:tcPr>
          <w:p w14:paraId="40075547" w14:textId="77777777" w:rsidR="001E11EA" w:rsidRPr="004D2344" w:rsidRDefault="001E11EA" w:rsidP="001E11E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5F5C88" w14:textId="572A2533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96DC226" w14:textId="27747A9F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BDDF48" w14:textId="3A90E274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2B9ED4" w14:textId="03490753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E11EA" w:rsidRPr="004D2344" w14:paraId="03E3D095" w14:textId="77777777" w:rsidTr="008D78C4">
        <w:trPr>
          <w:cantSplit/>
        </w:trPr>
        <w:tc>
          <w:tcPr>
            <w:tcW w:w="4266" w:type="dxa"/>
            <w:vAlign w:val="bottom"/>
          </w:tcPr>
          <w:p w14:paraId="32AAD802" w14:textId="77777777" w:rsidR="001E11EA" w:rsidRPr="004D2344" w:rsidRDefault="001E11EA" w:rsidP="001E11E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D907A" w14:textId="7777777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C8AA8" w14:textId="7777777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05646" w14:textId="7777777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AB663" w14:textId="7777777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11EA" w:rsidRPr="004D2344" w14:paraId="024F4715" w14:textId="77777777" w:rsidTr="008D78C4">
        <w:trPr>
          <w:cantSplit/>
        </w:trPr>
        <w:tc>
          <w:tcPr>
            <w:tcW w:w="4266" w:type="dxa"/>
            <w:vAlign w:val="bottom"/>
            <w:hideMark/>
          </w:tcPr>
          <w:p w14:paraId="55C584B9" w14:textId="77777777" w:rsidR="001E11EA" w:rsidRPr="004D2344" w:rsidRDefault="001E11EA" w:rsidP="001E11EA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18793" w14:textId="7777777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3AC821" w14:textId="7777777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1C5687" w14:textId="7777777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307040" w14:textId="77777777" w:rsidR="001E11EA" w:rsidRPr="004D2344" w:rsidRDefault="001E11EA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11EA" w:rsidRPr="004D2344" w14:paraId="6BFFB00C" w14:textId="77777777" w:rsidTr="008D78C4">
        <w:trPr>
          <w:cantSplit/>
        </w:trPr>
        <w:tc>
          <w:tcPr>
            <w:tcW w:w="4266" w:type="dxa"/>
            <w:vAlign w:val="bottom"/>
          </w:tcPr>
          <w:p w14:paraId="36669F76" w14:textId="77777777" w:rsidR="001E11EA" w:rsidRPr="004D2344" w:rsidRDefault="001E11EA" w:rsidP="001E11E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03981" w14:textId="281E30ED" w:rsidR="001E11EA" w:rsidRPr="004D2344" w:rsidRDefault="00B75568" w:rsidP="001E11E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AC6DC" w14:textId="0CB700E5" w:rsidR="001E11EA" w:rsidRPr="004D2344" w:rsidRDefault="007A01C8" w:rsidP="001E11EA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1E11E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B93DA" w14:textId="2947ACBF" w:rsidR="001E11EA" w:rsidRPr="004D2344" w:rsidRDefault="00B7556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3F94D" w14:textId="6E27525C" w:rsidR="001E11EA" w:rsidRPr="004D2344" w:rsidRDefault="007A01C8" w:rsidP="001E11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1E11E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</w:tbl>
    <w:p w14:paraId="1B8E6F6D" w14:textId="42557759" w:rsidR="006E5574" w:rsidRPr="004D2344" w:rsidRDefault="006E5574" w:rsidP="00F9183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595CBC" w14:textId="77777777" w:rsidR="00B927D7" w:rsidRPr="004D2344" w:rsidRDefault="006579DF" w:rsidP="000C7AF6">
      <w:pPr>
        <w:ind w:right="-28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D2344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27D7" w:rsidRPr="004D2344" w14:paraId="77066E0B" w14:textId="77777777" w:rsidTr="00B7092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E477954" w14:textId="019F561C" w:rsidR="00B927D7" w:rsidRPr="004D2344" w:rsidRDefault="007A01C8" w:rsidP="00B7092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B927D7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927D7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B927D7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927D7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927D7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927D7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B0AD086" w14:textId="780FC63B" w:rsidR="00F42450" w:rsidRPr="004D2344" w:rsidRDefault="00F42450" w:rsidP="00F13201">
      <w:pPr>
        <w:ind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6CFB5660" w14:textId="05A00051" w:rsidR="008E5E7E" w:rsidRPr="004D2344" w:rsidRDefault="007A01C8" w:rsidP="003F5D3A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01C8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8E5E7E" w:rsidRPr="004D234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01C8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E5E7E" w:rsidRPr="004D234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E5E7E" w:rsidRPr="004D23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012D941E" w14:textId="77777777" w:rsidR="008E5E7E" w:rsidRPr="004D2344" w:rsidRDefault="008E5E7E" w:rsidP="003F5D3A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4C980476" w14:textId="77777777" w:rsidR="008E5E7E" w:rsidRPr="004D2344" w:rsidRDefault="008E5E7E" w:rsidP="003F5D3A">
      <w:pPr>
        <w:tabs>
          <w:tab w:val="left" w:pos="1080"/>
        </w:tabs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7EEFFA3B" w14:textId="77777777" w:rsidR="008E5E7E" w:rsidRPr="004D2344" w:rsidRDefault="008E5E7E" w:rsidP="003F5D3A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EE4F3B" w:rsidRPr="004D2344" w14:paraId="347B7119" w14:textId="77777777" w:rsidTr="00B130E1">
        <w:trPr>
          <w:cantSplit/>
        </w:trPr>
        <w:tc>
          <w:tcPr>
            <w:tcW w:w="4104" w:type="dxa"/>
            <w:vAlign w:val="bottom"/>
          </w:tcPr>
          <w:p w14:paraId="575FAD28" w14:textId="77777777" w:rsidR="00B47846" w:rsidRPr="004D2344" w:rsidRDefault="00B4784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2BDF6" w14:textId="77777777" w:rsidR="00B47846" w:rsidRPr="004D2344" w:rsidRDefault="00CD5A34" w:rsidP="003F5D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</w:t>
            </w:r>
            <w:r w:rsidR="00B47846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E4576" w14:textId="77777777" w:rsidR="00B47846" w:rsidRPr="004D2344" w:rsidRDefault="00CD5A34" w:rsidP="003F5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</w:t>
            </w:r>
            <w:r w:rsidR="00B47846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B47846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E4F3B" w:rsidRPr="004D2344" w14:paraId="3D2E9769" w14:textId="77777777" w:rsidTr="00B130E1">
        <w:trPr>
          <w:cantSplit/>
        </w:trPr>
        <w:tc>
          <w:tcPr>
            <w:tcW w:w="4104" w:type="dxa"/>
            <w:vAlign w:val="bottom"/>
          </w:tcPr>
          <w:p w14:paraId="7EAE8C84" w14:textId="77777777" w:rsidR="003F5D3A" w:rsidRPr="004D2344" w:rsidRDefault="003F5D3A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51AC40" w14:textId="5718E5B2" w:rsidR="003F5D3A" w:rsidRPr="004D2344" w:rsidRDefault="007A01C8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E11EA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49D650" w14:textId="77F09F85" w:rsidR="003F5D3A" w:rsidRPr="004D2344" w:rsidRDefault="007A01C8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F5D3A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F5D3A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AF8458" w14:textId="4A39DE64" w:rsidR="003F5D3A" w:rsidRPr="004D2344" w:rsidRDefault="007A01C8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30</w:t>
            </w:r>
            <w:r w:rsidR="00633DF5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4E2A77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74F02C" w14:textId="3B8809EB" w:rsidR="003F5D3A" w:rsidRPr="004D2344" w:rsidRDefault="007A01C8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F5D3A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F5D3A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EE4F3B" w:rsidRPr="004D2344" w14:paraId="6B36F061" w14:textId="77777777" w:rsidTr="00B130E1">
        <w:trPr>
          <w:cantSplit/>
        </w:trPr>
        <w:tc>
          <w:tcPr>
            <w:tcW w:w="4104" w:type="dxa"/>
            <w:vAlign w:val="bottom"/>
          </w:tcPr>
          <w:p w14:paraId="3F735F4D" w14:textId="77777777" w:rsidR="00B47846" w:rsidRPr="004D2344" w:rsidRDefault="00B4784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1BE3BD" w14:textId="49494F70" w:rsidR="00B47846" w:rsidRPr="004D2344" w:rsidRDefault="00306BC2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0FCB089" w14:textId="782E928E" w:rsidR="00B47846" w:rsidRPr="004D2344" w:rsidRDefault="00306BC2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290D60AC" w14:textId="0F6A933B" w:rsidR="00B47846" w:rsidRPr="004D2344" w:rsidRDefault="00306BC2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142655A" w14:textId="1D458BB4" w:rsidR="00B47846" w:rsidRPr="004D2344" w:rsidRDefault="00306BC2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EE4F3B" w:rsidRPr="004D2344" w14:paraId="63D58B17" w14:textId="77777777" w:rsidTr="00B130E1">
        <w:trPr>
          <w:cantSplit/>
          <w:trHeight w:val="80"/>
        </w:trPr>
        <w:tc>
          <w:tcPr>
            <w:tcW w:w="4104" w:type="dxa"/>
            <w:vAlign w:val="bottom"/>
          </w:tcPr>
          <w:p w14:paraId="35B0AC68" w14:textId="77777777" w:rsidR="00B47846" w:rsidRPr="004D2344" w:rsidRDefault="00B47846" w:rsidP="00CD362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D2D7D7" w14:textId="77777777" w:rsidR="00B47846" w:rsidRPr="004D2344" w:rsidRDefault="00B47846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AF2694" w14:textId="77777777" w:rsidR="00B47846" w:rsidRPr="004D2344" w:rsidRDefault="00B47846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67BC95" w14:textId="77777777" w:rsidR="00B47846" w:rsidRPr="004D2344" w:rsidRDefault="00B47846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A582E" w14:textId="77777777" w:rsidR="00B47846" w:rsidRPr="004D2344" w:rsidRDefault="00B47846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EE4F3B" w:rsidRPr="004D2344" w14:paraId="6842126E" w14:textId="77777777" w:rsidTr="00B130E1">
        <w:trPr>
          <w:cantSplit/>
        </w:trPr>
        <w:tc>
          <w:tcPr>
            <w:tcW w:w="4104" w:type="dxa"/>
            <w:vAlign w:val="bottom"/>
          </w:tcPr>
          <w:p w14:paraId="1245DBE8" w14:textId="6694BB95" w:rsidR="00B47846" w:rsidRPr="004D2344" w:rsidRDefault="00B47846" w:rsidP="00CD362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121200" w14:textId="77777777" w:rsidR="00B47846" w:rsidRPr="004D2344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493EC0" w14:textId="77777777" w:rsidR="00B47846" w:rsidRPr="004D2344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920CB" w14:textId="77777777" w:rsidR="00B47846" w:rsidRPr="004D2344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6BEBCF" w14:textId="77777777" w:rsidR="00B47846" w:rsidRPr="004D2344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4D2344" w14:paraId="0EB85D55" w14:textId="77777777" w:rsidTr="00B130E1">
        <w:trPr>
          <w:cantSplit/>
        </w:trPr>
        <w:tc>
          <w:tcPr>
            <w:tcW w:w="4104" w:type="dxa"/>
            <w:vAlign w:val="bottom"/>
          </w:tcPr>
          <w:p w14:paraId="49C9E292" w14:textId="77777777" w:rsidR="00B47846" w:rsidRPr="004D2344" w:rsidRDefault="00B47846" w:rsidP="00CD3627">
            <w:pPr>
              <w:ind w:left="540" w:right="-86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D2344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4D234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รวมอยู่ในลูกหนี้อื่นกิจการที่เกี่ยวข้องกัน</w:t>
            </w:r>
            <w:r w:rsidRPr="004D2344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05E85C" w14:textId="77777777" w:rsidR="00B47846" w:rsidRPr="004D2344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AFEBC9" w14:textId="77777777" w:rsidR="00B47846" w:rsidRPr="004D2344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F55A1C" w14:textId="77777777" w:rsidR="00B47846" w:rsidRPr="004D2344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8EA0B7" w14:textId="77777777" w:rsidR="00B47846" w:rsidRPr="004D2344" w:rsidRDefault="00B4784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746" w:rsidRPr="004D2344" w14:paraId="3DD793B8" w14:textId="77777777" w:rsidTr="00B130E1">
        <w:trPr>
          <w:cantSplit/>
        </w:trPr>
        <w:tc>
          <w:tcPr>
            <w:tcW w:w="4104" w:type="dxa"/>
            <w:vAlign w:val="bottom"/>
          </w:tcPr>
          <w:p w14:paraId="51E138FB" w14:textId="77777777" w:rsidR="00C71746" w:rsidRPr="004D2344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53CA60" w14:textId="40FD6B76" w:rsidR="00C71746" w:rsidRPr="004D2344" w:rsidRDefault="00B7556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187B2DE" w14:textId="7A242854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E5E15D" w14:textId="1BBB455E" w:rsidR="00C71746" w:rsidRPr="004D2344" w:rsidRDefault="007A01C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vAlign w:val="bottom"/>
          </w:tcPr>
          <w:p w14:paraId="57038A25" w14:textId="0992FFBC" w:rsidR="00C71746" w:rsidRPr="004D2344" w:rsidRDefault="007A01C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C717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C71746" w:rsidRPr="004D2344" w14:paraId="4BA937DD" w14:textId="77777777" w:rsidTr="00B130E1">
        <w:trPr>
          <w:cantSplit/>
        </w:trPr>
        <w:tc>
          <w:tcPr>
            <w:tcW w:w="4104" w:type="dxa"/>
            <w:vAlign w:val="bottom"/>
          </w:tcPr>
          <w:p w14:paraId="124AD15D" w14:textId="77777777" w:rsidR="00C71746" w:rsidRPr="004D2344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D23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E9641" w14:textId="55105DBD" w:rsidR="00C71746" w:rsidRPr="004D2344" w:rsidRDefault="00B7556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E721AA" w14:textId="09131A62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35FBB" w14:textId="4BF0A055" w:rsidR="00C71746" w:rsidRPr="004D2344" w:rsidRDefault="00B7556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7C7535" w14:textId="22E688F6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1746" w:rsidRPr="004D2344" w14:paraId="75C72CC1" w14:textId="77777777" w:rsidTr="00B130E1">
        <w:trPr>
          <w:cantSplit/>
        </w:trPr>
        <w:tc>
          <w:tcPr>
            <w:tcW w:w="4104" w:type="dxa"/>
            <w:vAlign w:val="bottom"/>
          </w:tcPr>
          <w:p w14:paraId="35D0E94F" w14:textId="137B88F8" w:rsidR="00C71746" w:rsidRPr="004D2344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3553D" w14:textId="6FE90DA0" w:rsidR="00C71746" w:rsidRPr="004D2344" w:rsidRDefault="00B7556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9E152" w14:textId="0120FD0B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5F0A9" w14:textId="559CB9AB" w:rsidR="00C71746" w:rsidRPr="004D2344" w:rsidRDefault="007A01C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E768F" w14:textId="38433FCF" w:rsidR="00C71746" w:rsidRPr="004D2344" w:rsidRDefault="007A01C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C717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C71746" w:rsidRPr="004D2344" w14:paraId="178A216C" w14:textId="77777777" w:rsidTr="00B130E1">
        <w:trPr>
          <w:cantSplit/>
        </w:trPr>
        <w:tc>
          <w:tcPr>
            <w:tcW w:w="4104" w:type="dxa"/>
            <w:vAlign w:val="bottom"/>
          </w:tcPr>
          <w:p w14:paraId="0664F9CE" w14:textId="77777777" w:rsidR="00C71746" w:rsidRPr="004D2344" w:rsidRDefault="00C71746" w:rsidP="00432F7A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FF939" w14:textId="77777777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98F20C" w14:textId="77777777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A9764" w14:textId="77777777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DEB9C9" w14:textId="77777777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746" w:rsidRPr="004D2344" w14:paraId="116BA918" w14:textId="77777777" w:rsidTr="00B130E1">
        <w:trPr>
          <w:cantSplit/>
        </w:trPr>
        <w:tc>
          <w:tcPr>
            <w:tcW w:w="4104" w:type="dxa"/>
            <w:vAlign w:val="bottom"/>
          </w:tcPr>
          <w:p w14:paraId="2930F810" w14:textId="150A0485" w:rsidR="00C71746" w:rsidRPr="004D2344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เงินทดรองจ่าย </w:t>
            </w:r>
            <w:r w:rsidRPr="004D23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(หมายเหตุ </w:t>
            </w:r>
            <w:r w:rsidR="007A01C8" w:rsidRPr="007A01C8"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  <w:t>6</w:t>
            </w:r>
            <w:r w:rsidRPr="004D234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>)</w:t>
            </w:r>
            <w:r w:rsidRPr="004D23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A950C2" w14:textId="77777777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88BFF3D" w14:textId="77777777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DCB9C0D" w14:textId="77777777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72E9735" w14:textId="77777777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746" w:rsidRPr="004D2344" w14:paraId="1E793A4D" w14:textId="77777777" w:rsidTr="00B130E1">
        <w:trPr>
          <w:cantSplit/>
        </w:trPr>
        <w:tc>
          <w:tcPr>
            <w:tcW w:w="4104" w:type="dxa"/>
            <w:vAlign w:val="bottom"/>
          </w:tcPr>
          <w:p w14:paraId="1BE23959" w14:textId="3F432717" w:rsidR="00C71746" w:rsidRPr="004D2344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Pr="004D2344">
              <w:rPr>
                <w:rFonts w:ascii="Browallia New" w:hAnsi="Browallia New" w:cs="Browallia New"/>
                <w:spacing w:val="-2"/>
                <w:sz w:val="26"/>
                <w:szCs w:val="26"/>
                <w:lang w:eastAsia="en-GB"/>
              </w:rPr>
              <w:t>(</w:t>
            </w:r>
            <w:r w:rsidRPr="004D234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eastAsia="en-GB"/>
              </w:rPr>
              <w:t>รวมอยู่ในลูกหนี้อื่นกิจการที่เกี่ยวข้องกัน</w:t>
            </w:r>
            <w:r w:rsidRPr="004D2344">
              <w:rPr>
                <w:rFonts w:ascii="Browallia New" w:hAnsi="Browallia New" w:cs="Browallia New"/>
                <w:spacing w:val="-2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BEC22E" w14:textId="77777777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2C370D" w14:textId="77777777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48CD7B" w14:textId="77777777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FFC6C4" w14:textId="77777777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746" w:rsidRPr="004D2344" w14:paraId="31ECB004" w14:textId="77777777" w:rsidTr="00B130E1">
        <w:trPr>
          <w:cantSplit/>
        </w:trPr>
        <w:tc>
          <w:tcPr>
            <w:tcW w:w="4104" w:type="dxa"/>
            <w:vAlign w:val="bottom"/>
          </w:tcPr>
          <w:p w14:paraId="2BBE616F" w14:textId="34FD3D21" w:rsidR="00C71746" w:rsidRPr="004D2344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บริษัทย่อย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CA169" w14:textId="100DFF2C" w:rsidR="00C71746" w:rsidRPr="004D2344" w:rsidRDefault="00B7556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B91AEE" w14:textId="4452A103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4AD182" w14:textId="5ABC9787" w:rsidR="00C71746" w:rsidRPr="004D2344" w:rsidRDefault="00B7556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545926" w14:textId="4CF832E1" w:rsidR="00C71746" w:rsidRPr="004D2344" w:rsidRDefault="007A01C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717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C717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4F3B" w:rsidRPr="004D2344" w14:paraId="5562CEE8" w14:textId="77777777" w:rsidTr="00B130E1">
        <w:trPr>
          <w:cantSplit/>
        </w:trPr>
        <w:tc>
          <w:tcPr>
            <w:tcW w:w="4104" w:type="dxa"/>
            <w:vAlign w:val="bottom"/>
          </w:tcPr>
          <w:p w14:paraId="750CDC06" w14:textId="77777777" w:rsidR="0032470A" w:rsidRPr="004D2344" w:rsidRDefault="0032470A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1D263" w14:textId="77777777" w:rsidR="0032470A" w:rsidRPr="004D2344" w:rsidRDefault="0032470A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D0CB5A" w14:textId="77777777" w:rsidR="0032470A" w:rsidRPr="004D2344" w:rsidRDefault="0032470A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5F5B0" w14:textId="77777777" w:rsidR="0032470A" w:rsidRPr="004D2344" w:rsidRDefault="0032470A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7F5167" w14:textId="77777777" w:rsidR="0032470A" w:rsidRPr="004D2344" w:rsidRDefault="0032470A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4D2344" w14:paraId="2C816782" w14:textId="77777777" w:rsidTr="00B130E1">
        <w:trPr>
          <w:cantSplit/>
        </w:trPr>
        <w:tc>
          <w:tcPr>
            <w:tcW w:w="4104" w:type="dxa"/>
            <w:vAlign w:val="bottom"/>
          </w:tcPr>
          <w:p w14:paraId="4AA8891A" w14:textId="35E4C597" w:rsidR="0032470A" w:rsidRPr="004D2344" w:rsidRDefault="0032470A" w:rsidP="00CD362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  <w:r w:rsidRPr="004D234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A076B9" w14:textId="77777777" w:rsidR="0032470A" w:rsidRPr="004D2344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CF76D9A" w14:textId="77777777" w:rsidR="0032470A" w:rsidRPr="004D2344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3470FB" w14:textId="77777777" w:rsidR="0032470A" w:rsidRPr="004D2344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DF2454" w14:textId="77777777" w:rsidR="0032470A" w:rsidRPr="004D2344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4D2344" w14:paraId="6D14E9AA" w14:textId="77777777" w:rsidTr="00B130E1">
        <w:trPr>
          <w:cantSplit/>
        </w:trPr>
        <w:tc>
          <w:tcPr>
            <w:tcW w:w="4104" w:type="dxa"/>
            <w:vAlign w:val="bottom"/>
          </w:tcPr>
          <w:p w14:paraId="7B6CBA85" w14:textId="77777777" w:rsidR="0032470A" w:rsidRPr="004D2344" w:rsidRDefault="0032470A" w:rsidP="00CD3627">
            <w:pPr>
              <w:ind w:left="54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(รวมอยู่ในลูกหนี้อื่นกิจการที่เกี่ยวข้องกัน)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3C676C" w14:textId="77777777" w:rsidR="0032470A" w:rsidRPr="004D2344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584B50" w14:textId="77777777" w:rsidR="0032470A" w:rsidRPr="004D2344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4E14ED" w14:textId="77777777" w:rsidR="0032470A" w:rsidRPr="004D2344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D85B245" w14:textId="77777777" w:rsidR="0032470A" w:rsidRPr="004D2344" w:rsidRDefault="0032470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746" w:rsidRPr="004D2344" w14:paraId="1CD99EB4" w14:textId="77777777" w:rsidTr="00B130E1">
        <w:trPr>
          <w:cantSplit/>
        </w:trPr>
        <w:tc>
          <w:tcPr>
            <w:tcW w:w="4104" w:type="dxa"/>
            <w:vAlign w:val="bottom"/>
          </w:tcPr>
          <w:p w14:paraId="56550E7A" w14:textId="7FD10A55" w:rsidR="00C71746" w:rsidRPr="004D2344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ดอกเบี้ยค้างรับของบริษัทย่อย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193192" w14:textId="40A6C4C0" w:rsidR="00C71746" w:rsidRPr="004D2344" w:rsidRDefault="003434F7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98F59F3" w14:textId="1309CDAA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7A83B0" w14:textId="5D8DF7BF" w:rsidR="00C71746" w:rsidRPr="004D2344" w:rsidRDefault="007A01C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bottom"/>
          </w:tcPr>
          <w:p w14:paraId="161ACA8F" w14:textId="3215F6E5" w:rsidR="00C71746" w:rsidRPr="004D2344" w:rsidRDefault="007A01C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C717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C717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C71746" w:rsidRPr="004D2344" w14:paraId="5CFE860E" w14:textId="77777777" w:rsidTr="00B130E1">
        <w:trPr>
          <w:cantSplit/>
        </w:trPr>
        <w:tc>
          <w:tcPr>
            <w:tcW w:w="4104" w:type="dxa"/>
            <w:vAlign w:val="bottom"/>
          </w:tcPr>
          <w:p w14:paraId="63AA0F31" w14:textId="6D22618B" w:rsidR="00C71746" w:rsidRPr="004D2344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D23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15C6A9" w14:textId="58D6D0BE" w:rsidR="00C71746" w:rsidRPr="004D2344" w:rsidRDefault="003434F7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72FE88" w14:textId="22EF355B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BAFFF" w14:textId="0B137BC3" w:rsidR="00C71746" w:rsidRPr="004D2344" w:rsidRDefault="00B7556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BBCEEF" w14:textId="098D9A16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1746" w:rsidRPr="004D2344" w14:paraId="7762A3D6" w14:textId="77777777" w:rsidTr="00B130E1">
        <w:trPr>
          <w:cantSplit/>
        </w:trPr>
        <w:tc>
          <w:tcPr>
            <w:tcW w:w="4104" w:type="dxa"/>
            <w:vAlign w:val="bottom"/>
          </w:tcPr>
          <w:p w14:paraId="2B69C21F" w14:textId="5B05003D" w:rsidR="00C71746" w:rsidRPr="004D2344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8DC7B" w14:textId="4412DE71" w:rsidR="00C71746" w:rsidRPr="004D2344" w:rsidRDefault="003434F7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F1D84" w14:textId="509103B5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C520E" w14:textId="177FAE2A" w:rsidR="00C71746" w:rsidRPr="004D2344" w:rsidRDefault="007A01C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4BBBA" w14:textId="7560EC82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F3B" w:rsidRPr="004D2344" w14:paraId="74015F77" w14:textId="77777777" w:rsidTr="00B130E1">
        <w:trPr>
          <w:cantSplit/>
        </w:trPr>
        <w:tc>
          <w:tcPr>
            <w:tcW w:w="4104" w:type="dxa"/>
            <w:vAlign w:val="bottom"/>
          </w:tcPr>
          <w:p w14:paraId="6549A7FB" w14:textId="77777777" w:rsidR="002A2C26" w:rsidRPr="004D2344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E2206" w14:textId="77777777" w:rsidR="002A2C26" w:rsidRPr="004D2344" w:rsidRDefault="002A2C2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2C11D9" w14:textId="77777777" w:rsidR="002A2C26" w:rsidRPr="004D2344" w:rsidRDefault="002A2C2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5B197" w14:textId="77777777" w:rsidR="002A2C26" w:rsidRPr="004D2344" w:rsidRDefault="002A2C2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6A95CA" w14:textId="77777777" w:rsidR="002A2C26" w:rsidRPr="004D2344" w:rsidRDefault="002A2C2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4D2344" w14:paraId="0050B87D" w14:textId="77777777" w:rsidTr="00B130E1">
        <w:trPr>
          <w:cantSplit/>
        </w:trPr>
        <w:tc>
          <w:tcPr>
            <w:tcW w:w="4104" w:type="dxa"/>
            <w:vAlign w:val="bottom"/>
          </w:tcPr>
          <w:p w14:paraId="0D60FCBE" w14:textId="3412E2C2" w:rsidR="002A2C26" w:rsidRPr="004D2344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CCBB32" w14:textId="77777777" w:rsidR="002A2C26" w:rsidRPr="004D2344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365384" w14:textId="77777777" w:rsidR="002A2C26" w:rsidRPr="004D2344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2ECD71" w14:textId="77777777" w:rsidR="002A2C26" w:rsidRPr="004D2344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8C1D67" w14:textId="77777777" w:rsidR="002A2C26" w:rsidRPr="004D2344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746" w:rsidRPr="004D2344" w14:paraId="06749464" w14:textId="77777777" w:rsidTr="00B130E1">
        <w:trPr>
          <w:cantSplit/>
        </w:trPr>
        <w:tc>
          <w:tcPr>
            <w:tcW w:w="4104" w:type="dxa"/>
            <w:vAlign w:val="bottom"/>
          </w:tcPr>
          <w:p w14:paraId="35A63F77" w14:textId="3CAF0E4A" w:rsidR="00C71746" w:rsidRPr="004D2344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D8E66" w14:textId="35D1498A" w:rsidR="00C71746" w:rsidRPr="004D2344" w:rsidRDefault="00B7556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CB48C" w14:textId="4B73223A" w:rsidR="00C71746" w:rsidRPr="004D2344" w:rsidRDefault="007A01C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7425C" w14:textId="52EE1327" w:rsidR="00C71746" w:rsidRPr="004D2344" w:rsidRDefault="00B7556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D9CC04" w14:textId="0308D164" w:rsidR="00C71746" w:rsidRPr="004D2344" w:rsidRDefault="00C7174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4F3B" w:rsidRPr="004D2344" w14:paraId="7FC5E959" w14:textId="77777777" w:rsidTr="00B130E1">
        <w:trPr>
          <w:cantSplit/>
        </w:trPr>
        <w:tc>
          <w:tcPr>
            <w:tcW w:w="4104" w:type="dxa"/>
            <w:vAlign w:val="bottom"/>
          </w:tcPr>
          <w:p w14:paraId="1E0B1201" w14:textId="77777777" w:rsidR="002A2C26" w:rsidRPr="004D2344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E7141" w14:textId="77777777" w:rsidR="002A2C26" w:rsidRPr="004D2344" w:rsidRDefault="002A2C2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0B89A2" w14:textId="77777777" w:rsidR="002A2C26" w:rsidRPr="004D2344" w:rsidRDefault="002A2C2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BB61C" w14:textId="77777777" w:rsidR="002A2C26" w:rsidRPr="004D2344" w:rsidRDefault="002A2C2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763B19" w14:textId="77777777" w:rsidR="002A2C26" w:rsidRPr="004D2344" w:rsidRDefault="002A2C26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81E" w:rsidRPr="004D2344" w14:paraId="3F711CDA" w14:textId="77777777" w:rsidTr="00B130E1">
        <w:trPr>
          <w:cantSplit/>
        </w:trPr>
        <w:tc>
          <w:tcPr>
            <w:tcW w:w="4104" w:type="dxa"/>
            <w:vAlign w:val="bottom"/>
          </w:tcPr>
          <w:p w14:paraId="2AA9B7F6" w14:textId="2822CC97" w:rsidR="0067581E" w:rsidRPr="004D2344" w:rsidRDefault="0067581E" w:rsidP="00CD362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03308F" w14:textId="77777777" w:rsidR="0067581E" w:rsidRPr="004D2344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6AAFC6" w14:textId="77777777" w:rsidR="0067581E" w:rsidRPr="004D2344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E5FFE4" w14:textId="77777777" w:rsidR="0067581E" w:rsidRPr="004D2344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96BA2C" w14:textId="77777777" w:rsidR="0067581E" w:rsidRPr="004D2344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746" w:rsidRPr="004D2344" w14:paraId="583C4588" w14:textId="77777777" w:rsidTr="00B130E1">
        <w:trPr>
          <w:cantSplit/>
        </w:trPr>
        <w:tc>
          <w:tcPr>
            <w:tcW w:w="4104" w:type="dxa"/>
            <w:vAlign w:val="bottom"/>
          </w:tcPr>
          <w:p w14:paraId="716C9C20" w14:textId="7051CE77" w:rsidR="00C71746" w:rsidRPr="004D2344" w:rsidRDefault="00F11D7F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E7C05" w14:textId="1261B076" w:rsidR="00C71746" w:rsidRPr="004D2344" w:rsidRDefault="00B7556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D8CA85" w14:textId="412982DE" w:rsidR="00C71746" w:rsidRPr="004D2344" w:rsidRDefault="007A01C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C717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E3027" w14:textId="48BB6AEB" w:rsidR="00C71746" w:rsidRPr="004D2344" w:rsidRDefault="00B7556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EA07DC" w14:textId="1ED7513E" w:rsidR="00C71746" w:rsidRPr="004D2344" w:rsidRDefault="007A01C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C717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tr w:rsidR="0067581E" w:rsidRPr="004D2344" w14:paraId="31634214" w14:textId="77777777" w:rsidTr="00B130E1">
        <w:trPr>
          <w:cantSplit/>
        </w:trPr>
        <w:tc>
          <w:tcPr>
            <w:tcW w:w="4104" w:type="dxa"/>
            <w:vAlign w:val="bottom"/>
          </w:tcPr>
          <w:p w14:paraId="31F79CBD" w14:textId="77777777" w:rsidR="0067581E" w:rsidRPr="004D2344" w:rsidRDefault="0067581E" w:rsidP="00CD3627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4DC79" w14:textId="77777777" w:rsidR="0067581E" w:rsidRPr="004D2344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CAD152" w14:textId="77777777" w:rsidR="0067581E" w:rsidRPr="004D2344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CF596" w14:textId="77777777" w:rsidR="0067581E" w:rsidRPr="004D2344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F627D7" w14:textId="77777777" w:rsidR="0067581E" w:rsidRPr="004D2344" w:rsidRDefault="0067581E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4F3B" w:rsidRPr="004D2344" w14:paraId="57DF2080" w14:textId="77777777" w:rsidTr="00B130E1">
        <w:trPr>
          <w:cantSplit/>
        </w:trPr>
        <w:tc>
          <w:tcPr>
            <w:tcW w:w="4104" w:type="dxa"/>
            <w:vAlign w:val="bottom"/>
          </w:tcPr>
          <w:p w14:paraId="6207D5CD" w14:textId="262D5877" w:rsidR="002A2C26" w:rsidRPr="004D2344" w:rsidRDefault="002A2C26" w:rsidP="00CD362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A2110E" w14:textId="77777777" w:rsidR="002A2C26" w:rsidRPr="004D2344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754265" w14:textId="77777777" w:rsidR="002A2C26" w:rsidRPr="004D2344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0DD48" w14:textId="77777777" w:rsidR="002A2C26" w:rsidRPr="004D2344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CB5DCAA" w14:textId="77777777" w:rsidR="002A2C26" w:rsidRPr="004D2344" w:rsidRDefault="002A2C26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746" w:rsidRPr="004D2344" w14:paraId="5AAC3A16" w14:textId="77777777" w:rsidTr="00B130E1">
        <w:trPr>
          <w:cantSplit/>
        </w:trPr>
        <w:tc>
          <w:tcPr>
            <w:tcW w:w="4104" w:type="dxa"/>
            <w:vAlign w:val="bottom"/>
          </w:tcPr>
          <w:p w14:paraId="61F48988" w14:textId="34A7904B" w:rsidR="00C71746" w:rsidRPr="004D2344" w:rsidRDefault="00C71746" w:rsidP="00C7174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D1CDD" w14:textId="4C19EE49" w:rsidR="00C71746" w:rsidRPr="004D2344" w:rsidRDefault="003434F7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595129" w14:textId="7070C9FD" w:rsidR="00C71746" w:rsidRPr="004D2344" w:rsidRDefault="007A01C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C717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B4393" w14:textId="19D73C9D" w:rsidR="00C71746" w:rsidRPr="004D2344" w:rsidRDefault="003434F7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AC224B" w14:textId="0DC38E5B" w:rsidR="00C71746" w:rsidRPr="004D2344" w:rsidRDefault="007A01C8" w:rsidP="00C717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C7174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</w:tbl>
    <w:p w14:paraId="5B4F1445" w14:textId="77777777" w:rsidR="002A2C26" w:rsidRPr="004D2344" w:rsidRDefault="002A2C26" w:rsidP="003F5D3A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804"/>
          <w:sz w:val="26"/>
          <w:szCs w:val="26"/>
        </w:rPr>
      </w:pPr>
      <w:r w:rsidRPr="004D2344">
        <w:rPr>
          <w:rFonts w:ascii="Browallia New" w:hAnsi="Browallia New" w:cs="Browallia New"/>
          <w:b/>
          <w:bCs/>
          <w:color w:val="CF4804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2C26" w:rsidRPr="004D2344" w14:paraId="6DE0BA18" w14:textId="77777777" w:rsidTr="00F1320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87F7CBA" w14:textId="3C642793" w:rsidR="002A2C26" w:rsidRPr="004D2344" w:rsidRDefault="007A01C8" w:rsidP="00C7459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7" w:name="_Hlk133585744"/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2A2C26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C26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2A2C26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A2C26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2A2C26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A2C26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27"/>
    </w:tbl>
    <w:p w14:paraId="3C54D9E0" w14:textId="77777777" w:rsidR="00CA2595" w:rsidRPr="00B130E1" w:rsidRDefault="00CA2595" w:rsidP="00CA2595">
      <w:pPr>
        <w:jc w:val="thaiDistribute"/>
        <w:rPr>
          <w:rFonts w:ascii="Browallia New" w:hAnsi="Browallia New" w:cs="Browallia New"/>
        </w:rPr>
      </w:pPr>
    </w:p>
    <w:p w14:paraId="1E374337" w14:textId="1180F648" w:rsidR="008E5E7E" w:rsidRPr="004D2344" w:rsidRDefault="007A01C8" w:rsidP="00761A6C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01C8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8E5E7E" w:rsidRPr="004D234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A01C8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E5E7E" w:rsidRPr="004D234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</w:p>
    <w:p w14:paraId="491A4A7B" w14:textId="77777777" w:rsidR="00E63124" w:rsidRPr="00B130E1" w:rsidRDefault="00E63124" w:rsidP="00761A6C">
      <w:pPr>
        <w:ind w:left="540"/>
        <w:rPr>
          <w:rFonts w:ascii="Browallia New" w:hAnsi="Browallia New" w:cs="Browallia New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678"/>
        <w:gridCol w:w="1439"/>
        <w:gridCol w:w="1441"/>
      </w:tblGrid>
      <w:tr w:rsidR="00907AA3" w:rsidRPr="004D2344" w14:paraId="59C7835C" w14:textId="77777777" w:rsidTr="00EE4F3B">
        <w:trPr>
          <w:cantSplit/>
        </w:trPr>
        <w:tc>
          <w:tcPr>
            <w:tcW w:w="3493" w:type="pct"/>
            <w:vAlign w:val="bottom"/>
          </w:tcPr>
          <w:p w14:paraId="10A81EB0" w14:textId="77777777" w:rsidR="00907AA3" w:rsidRPr="004D2344" w:rsidRDefault="00907AA3" w:rsidP="00761A6C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8" w:name="_Hlk110898256"/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DFCCA" w14:textId="77777777" w:rsidR="00907AA3" w:rsidRPr="004D2344" w:rsidRDefault="00907AA3" w:rsidP="00761A6C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3F5D3A" w:rsidRPr="004D2344" w14:paraId="579B76ED" w14:textId="77777777" w:rsidTr="00EE4F3B">
        <w:trPr>
          <w:cantSplit/>
        </w:trPr>
        <w:tc>
          <w:tcPr>
            <w:tcW w:w="3493" w:type="pct"/>
            <w:vAlign w:val="bottom"/>
          </w:tcPr>
          <w:p w14:paraId="5607402E" w14:textId="77777777" w:rsidR="003F5D3A" w:rsidRPr="004D2344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6F3603CB" w14:textId="5C3A7598" w:rsidR="003F5D3A" w:rsidRPr="004D2344" w:rsidRDefault="007A01C8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1E11EA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063C6FD8" w14:textId="22DEF511" w:rsidR="003F5D3A" w:rsidRPr="004D2344" w:rsidRDefault="007A01C8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F5D3A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F5D3A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3F5D3A" w:rsidRPr="004D2344" w14:paraId="29D915D5" w14:textId="77777777" w:rsidTr="00EE4F3B">
        <w:trPr>
          <w:cantSplit/>
        </w:trPr>
        <w:tc>
          <w:tcPr>
            <w:tcW w:w="3493" w:type="pct"/>
            <w:vAlign w:val="bottom"/>
          </w:tcPr>
          <w:p w14:paraId="022E4A8D" w14:textId="77777777" w:rsidR="003F5D3A" w:rsidRPr="004D2344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vAlign w:val="bottom"/>
          </w:tcPr>
          <w:p w14:paraId="44EEBEA4" w14:textId="3708A470" w:rsidR="003F5D3A" w:rsidRPr="004D2344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754" w:type="pct"/>
            <w:vAlign w:val="bottom"/>
          </w:tcPr>
          <w:p w14:paraId="161474FF" w14:textId="4EFB7D23" w:rsidR="003F5D3A" w:rsidRPr="004D2344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3F5D3A" w:rsidRPr="004D2344" w14:paraId="540D2661" w14:textId="77777777" w:rsidTr="00EE4F3B">
        <w:trPr>
          <w:cantSplit/>
        </w:trPr>
        <w:tc>
          <w:tcPr>
            <w:tcW w:w="3493" w:type="pct"/>
            <w:vAlign w:val="bottom"/>
          </w:tcPr>
          <w:p w14:paraId="082752E4" w14:textId="77777777" w:rsidR="003F5D3A" w:rsidRPr="004D2344" w:rsidRDefault="003F5D3A" w:rsidP="003F5D3A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67A3A561" w14:textId="77777777" w:rsidR="003F5D3A" w:rsidRPr="004D2344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0C0C6F0E" w14:textId="77777777" w:rsidR="003F5D3A" w:rsidRPr="004D2344" w:rsidRDefault="003F5D3A" w:rsidP="003F5D3A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3F5D3A" w:rsidRPr="004D2344" w14:paraId="1BEA91D7" w14:textId="77777777" w:rsidTr="00EE4F3B">
        <w:trPr>
          <w:cantSplit/>
        </w:trPr>
        <w:tc>
          <w:tcPr>
            <w:tcW w:w="3493" w:type="pct"/>
            <w:vAlign w:val="bottom"/>
          </w:tcPr>
          <w:p w14:paraId="17863D38" w14:textId="5E25A407" w:rsidR="003F5D3A" w:rsidRPr="004D2344" w:rsidRDefault="003F5D3A" w:rsidP="003F5D3A">
            <w:pPr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748FD" w14:textId="77777777" w:rsidR="003F5D3A" w:rsidRPr="004D234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7DBDE" w14:textId="77777777" w:rsidR="003F5D3A" w:rsidRPr="004D2344" w:rsidRDefault="003F5D3A" w:rsidP="003F5D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3B62" w:rsidRPr="004D2344" w14:paraId="6F02CDA9" w14:textId="77777777" w:rsidTr="00EE4F3B">
        <w:trPr>
          <w:cantSplit/>
        </w:trPr>
        <w:tc>
          <w:tcPr>
            <w:tcW w:w="3493" w:type="pct"/>
            <w:vAlign w:val="bottom"/>
          </w:tcPr>
          <w:p w14:paraId="10E9B5CE" w14:textId="15C79B68" w:rsidR="007F3B62" w:rsidRPr="004D2344" w:rsidRDefault="007F3B62" w:rsidP="007F3B62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70F06B5C" w14:textId="295BF693" w:rsidR="007F3B62" w:rsidRPr="004D2344" w:rsidRDefault="007A01C8" w:rsidP="007F3B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4D7BD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4D7BD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4" w:type="pct"/>
            <w:shd w:val="clear" w:color="auto" w:fill="auto"/>
            <w:vAlign w:val="bottom"/>
          </w:tcPr>
          <w:p w14:paraId="5253AC38" w14:textId="076533F7" w:rsidR="007F3B62" w:rsidRPr="004D2344" w:rsidRDefault="007A01C8" w:rsidP="007F3B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7F3B62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7F3B62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F3B62" w:rsidRPr="004D2344" w14:paraId="37BEC7CA" w14:textId="77777777" w:rsidTr="00EE4F3B">
        <w:trPr>
          <w:cantSplit/>
        </w:trPr>
        <w:tc>
          <w:tcPr>
            <w:tcW w:w="3493" w:type="pct"/>
            <w:vAlign w:val="bottom"/>
          </w:tcPr>
          <w:p w14:paraId="5998CD1F" w14:textId="46B3871C" w:rsidR="007F3B62" w:rsidRPr="004D2344" w:rsidRDefault="007F3B62" w:rsidP="007F3B6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1FA7F" w14:textId="53182AFB" w:rsidR="007F3B62" w:rsidRPr="004D2344" w:rsidRDefault="004D7BDA" w:rsidP="007F3B6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3CAFB" w14:textId="66891B85" w:rsidR="007F3B62" w:rsidRPr="004D2344" w:rsidRDefault="007F3B62" w:rsidP="007F3B6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F3B62" w:rsidRPr="004D2344" w14:paraId="2BB367E1" w14:textId="77777777" w:rsidTr="00EE4F3B">
        <w:trPr>
          <w:cantSplit/>
        </w:trPr>
        <w:tc>
          <w:tcPr>
            <w:tcW w:w="3493" w:type="pct"/>
            <w:vAlign w:val="bottom"/>
          </w:tcPr>
          <w:p w14:paraId="2D036A99" w14:textId="77777777" w:rsidR="007F3B62" w:rsidRPr="004D2344" w:rsidRDefault="007F3B62" w:rsidP="007F3B62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D3DBB" w14:textId="6E5C1514" w:rsidR="007F3B62" w:rsidRPr="004D2344" w:rsidRDefault="007A01C8" w:rsidP="007F3B6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4D7BD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4D7BDA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61A15" w14:textId="421849B6" w:rsidR="007F3B62" w:rsidRPr="004D2344" w:rsidRDefault="007A01C8" w:rsidP="007F3B6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7F3B62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F3B62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bookmarkEnd w:id="28"/>
    </w:tbl>
    <w:p w14:paraId="690F0B04" w14:textId="7FFDD294" w:rsidR="00D435BC" w:rsidRPr="00B130E1" w:rsidRDefault="00D435BC" w:rsidP="003123CF">
      <w:pPr>
        <w:ind w:left="540"/>
        <w:jc w:val="left"/>
        <w:rPr>
          <w:rFonts w:ascii="Browallia New" w:hAnsi="Browallia New" w:cs="Browallia New"/>
        </w:rPr>
      </w:pPr>
    </w:p>
    <w:p w14:paraId="4784768B" w14:textId="10C34215" w:rsidR="004D7BDA" w:rsidRPr="004D2344" w:rsidRDefault="004D7BDA" w:rsidP="003123CF">
      <w:pPr>
        <w:tabs>
          <w:tab w:val="left" w:pos="1080"/>
        </w:tabs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2DCAD940" w14:textId="637CF9FC" w:rsidR="004D7BDA" w:rsidRPr="00B130E1" w:rsidRDefault="004D7BDA" w:rsidP="003123CF">
      <w:pPr>
        <w:ind w:left="540"/>
        <w:jc w:val="left"/>
        <w:rPr>
          <w:rFonts w:ascii="Browallia New" w:hAnsi="Browallia New" w:cs="Browallia New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677"/>
        <w:gridCol w:w="2881"/>
      </w:tblGrid>
      <w:tr w:rsidR="004D7BDA" w:rsidRPr="004D2344" w14:paraId="456CEDC8" w14:textId="77777777" w:rsidTr="00906BE6">
        <w:trPr>
          <w:cantSplit/>
        </w:trPr>
        <w:tc>
          <w:tcPr>
            <w:tcW w:w="3493" w:type="pct"/>
            <w:vAlign w:val="bottom"/>
          </w:tcPr>
          <w:p w14:paraId="274E5273" w14:textId="77777777" w:rsidR="004D7BDA" w:rsidRPr="004D2344" w:rsidRDefault="004D7BDA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DC64B" w14:textId="77777777" w:rsidR="004D7BDA" w:rsidRPr="004D2344" w:rsidRDefault="004D7BDA" w:rsidP="00906BE6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4D7BDA" w:rsidRPr="004D2344" w14:paraId="1A2F8835" w14:textId="77777777" w:rsidTr="004D7BDA">
        <w:trPr>
          <w:cantSplit/>
        </w:trPr>
        <w:tc>
          <w:tcPr>
            <w:tcW w:w="3493" w:type="pct"/>
            <w:vAlign w:val="bottom"/>
          </w:tcPr>
          <w:p w14:paraId="7EEAF6E2" w14:textId="77777777" w:rsidR="004D7BDA" w:rsidRPr="004D2344" w:rsidRDefault="004D7BDA" w:rsidP="00906BE6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7" w:type="pct"/>
            <w:tcBorders>
              <w:top w:val="single" w:sz="4" w:space="0" w:color="auto"/>
            </w:tcBorders>
            <w:vAlign w:val="bottom"/>
          </w:tcPr>
          <w:p w14:paraId="18268E58" w14:textId="489EB3BD" w:rsidR="004D7BDA" w:rsidRPr="004D2344" w:rsidRDefault="004D7BDA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4D7BDA" w:rsidRPr="004D2344" w14:paraId="59D35342" w14:textId="77777777" w:rsidTr="004D7BDA">
        <w:trPr>
          <w:cantSplit/>
        </w:trPr>
        <w:tc>
          <w:tcPr>
            <w:tcW w:w="3493" w:type="pct"/>
            <w:vAlign w:val="bottom"/>
          </w:tcPr>
          <w:p w14:paraId="6EF58ADD" w14:textId="42C83AEC" w:rsidR="004D7BDA" w:rsidRPr="004D2344" w:rsidRDefault="004D7BDA" w:rsidP="00B130E1">
            <w:pPr>
              <w:spacing w:before="10"/>
              <w:ind w:left="540" w:right="-159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สำหรับ</w:t>
            </w:r>
            <w:r w:rsidR="00124F0C" w:rsidRPr="004D234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งวด</w:t>
            </w:r>
            <w:r w:rsidRPr="004D234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7A01C8" w:rsidRPr="007A01C8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4D234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124F0C" w:rsidRPr="004D234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มีน</w:t>
            </w:r>
            <w:r w:rsidRPr="004D234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าคม พ</w:t>
            </w:r>
            <w:r w:rsidRPr="004D234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.</w:t>
            </w:r>
            <w:r w:rsidRPr="004D234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ศ</w:t>
            </w:r>
            <w:r w:rsidRPr="004D234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.</w:t>
            </w:r>
            <w:r w:rsidRPr="004D2344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7A01C8" w:rsidRPr="007A01C8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2566</w:t>
            </w:r>
          </w:p>
        </w:tc>
        <w:tc>
          <w:tcPr>
            <w:tcW w:w="15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4DA9C" w14:textId="77777777" w:rsidR="004D7BDA" w:rsidRPr="004D2344" w:rsidRDefault="004D7BDA" w:rsidP="00B130E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7BDA" w:rsidRPr="004D2344" w14:paraId="66BD174B" w14:textId="77777777" w:rsidTr="004D7BDA">
        <w:trPr>
          <w:cantSplit/>
        </w:trPr>
        <w:tc>
          <w:tcPr>
            <w:tcW w:w="3493" w:type="pct"/>
            <w:vAlign w:val="bottom"/>
          </w:tcPr>
          <w:p w14:paraId="1B2DFAD9" w14:textId="7DF61211" w:rsidR="004D7BDA" w:rsidRPr="004D2344" w:rsidRDefault="004D7BDA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 ณ วันที่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มกราคม พ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07" w:type="pct"/>
            <w:shd w:val="clear" w:color="auto" w:fill="FAFAFA"/>
            <w:vAlign w:val="bottom"/>
          </w:tcPr>
          <w:p w14:paraId="00981DD5" w14:textId="776D151F" w:rsidR="004D7BDA" w:rsidRPr="004D2344" w:rsidRDefault="007A01C8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633CC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33CC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D7BDA" w:rsidRPr="004D2344" w14:paraId="1EFEF746" w14:textId="77777777" w:rsidTr="004D7BDA">
        <w:trPr>
          <w:cantSplit/>
        </w:trPr>
        <w:tc>
          <w:tcPr>
            <w:tcW w:w="3493" w:type="pct"/>
            <w:vAlign w:val="bottom"/>
          </w:tcPr>
          <w:p w14:paraId="7D11186C" w14:textId="2079EC59" w:rsidR="004D7BDA" w:rsidRPr="004D2344" w:rsidRDefault="004D7BDA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507" w:type="pct"/>
            <w:shd w:val="clear" w:color="auto" w:fill="FAFAFA"/>
            <w:vAlign w:val="bottom"/>
          </w:tcPr>
          <w:p w14:paraId="0453D42A" w14:textId="03EA7A7C" w:rsidR="004D7BDA" w:rsidRPr="004D2344" w:rsidRDefault="007A01C8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633CC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633CC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4D7BDA" w:rsidRPr="004D2344" w14:paraId="5CD76524" w14:textId="77777777" w:rsidTr="004D7BDA">
        <w:trPr>
          <w:cantSplit/>
        </w:trPr>
        <w:tc>
          <w:tcPr>
            <w:tcW w:w="3493" w:type="pct"/>
            <w:vAlign w:val="bottom"/>
          </w:tcPr>
          <w:p w14:paraId="57A90535" w14:textId="63023EA1" w:rsidR="004D7BDA" w:rsidRPr="004D2344" w:rsidRDefault="004D7BDA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รับคืนเงินให้กู้ยืมระหว่างปี</w:t>
            </w:r>
          </w:p>
        </w:tc>
        <w:tc>
          <w:tcPr>
            <w:tcW w:w="1507" w:type="pct"/>
            <w:shd w:val="clear" w:color="auto" w:fill="FAFAFA"/>
            <w:vAlign w:val="bottom"/>
          </w:tcPr>
          <w:p w14:paraId="6070A784" w14:textId="07BBFC4D" w:rsidR="004D7BDA" w:rsidRPr="004D2344" w:rsidRDefault="00633CC6" w:rsidP="00906B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7BDA" w:rsidRPr="004D2344" w14:paraId="5B030D9D" w14:textId="77777777" w:rsidTr="004D7BDA">
        <w:trPr>
          <w:cantSplit/>
        </w:trPr>
        <w:tc>
          <w:tcPr>
            <w:tcW w:w="3493" w:type="pct"/>
            <w:vAlign w:val="bottom"/>
          </w:tcPr>
          <w:p w14:paraId="7C362535" w14:textId="30CACD99" w:rsidR="004D7BDA" w:rsidRPr="004D2344" w:rsidRDefault="004E2A77" w:rsidP="00906B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ยอดคงเหลือสิ้นปี ณ วันที่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มีนาคม พ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3E3B3" w14:textId="6C00CE0D" w:rsidR="004D7BDA" w:rsidRPr="004D2344" w:rsidRDefault="007A01C8" w:rsidP="00906BE6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633CC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633CC6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9BEB6BB" w14:textId="77777777" w:rsidR="005F21C5" w:rsidRPr="00B130E1" w:rsidRDefault="005F21C5" w:rsidP="00427E5C">
      <w:pPr>
        <w:ind w:left="540"/>
        <w:jc w:val="thaiDistribute"/>
        <w:rPr>
          <w:rFonts w:ascii="Browallia New" w:hAnsi="Browallia New" w:cs="Browallia New"/>
        </w:rPr>
      </w:pPr>
    </w:p>
    <w:p w14:paraId="30B80FB7" w14:textId="12B5AB64" w:rsidR="00704C8B" w:rsidRPr="004D2344" w:rsidRDefault="00D435BC" w:rsidP="00427E5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เงินให้กู้ยืมระยะสั้นแก่บริษัทย่อยอยู่ในสกุลเงินบาท มีอัตราดอกเบี้ย</w:t>
      </w:r>
      <w:r w:rsidR="00427E5C" w:rsidRPr="004D2344">
        <w:rPr>
          <w:rFonts w:ascii="Browallia New" w:hAnsi="Browallia New" w:cs="Browallia New"/>
          <w:sz w:val="26"/>
          <w:szCs w:val="26"/>
          <w:cs/>
        </w:rPr>
        <w:t>คงที่</w:t>
      </w:r>
      <w:r w:rsidRPr="004D2344">
        <w:rPr>
          <w:rFonts w:ascii="Browallia New" w:hAnsi="Browallia New" w:cs="Browallia New"/>
          <w:sz w:val="26"/>
          <w:szCs w:val="26"/>
          <w:cs/>
        </w:rPr>
        <w:t>เท่ากับ</w:t>
      </w:r>
      <w:r w:rsidR="00427E5C" w:rsidRPr="004D234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A01C8" w:rsidRPr="007A01C8">
        <w:rPr>
          <w:rFonts w:ascii="Browallia New" w:hAnsi="Browallia New" w:cs="Browallia New"/>
          <w:sz w:val="26"/>
          <w:szCs w:val="26"/>
        </w:rPr>
        <w:t>6</w:t>
      </w:r>
      <w:r w:rsidR="00427E5C" w:rsidRPr="004D2344">
        <w:rPr>
          <w:rFonts w:ascii="Browallia New" w:hAnsi="Browallia New" w:cs="Browallia New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z w:val="26"/>
          <w:szCs w:val="26"/>
        </w:rPr>
        <w:t>10</w:t>
      </w:r>
      <w:r w:rsidR="00427E5C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427E5C" w:rsidRPr="004D2344">
        <w:rPr>
          <w:rFonts w:ascii="Browallia New" w:hAnsi="Browallia New" w:cs="Browallia New"/>
          <w:sz w:val="26"/>
          <w:szCs w:val="26"/>
          <w:cs/>
        </w:rPr>
        <w:t>ต่อปีและอัตราดอกเบี้ยเงินฝากสูงสุดของธนาคารกรุงเทพจำกัด (มหาชน) ณ วันที่กู้ยืมบวกร้อยละ</w:t>
      </w:r>
      <w:r w:rsidR="00427E5C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7A01C8" w:rsidRPr="007A01C8">
        <w:rPr>
          <w:rFonts w:ascii="Browallia New" w:hAnsi="Browallia New" w:cs="Browallia New"/>
          <w:sz w:val="26"/>
          <w:szCs w:val="26"/>
        </w:rPr>
        <w:t>0</w:t>
      </w:r>
      <w:r w:rsidR="00427E5C" w:rsidRPr="004D2344">
        <w:rPr>
          <w:rFonts w:ascii="Browallia New" w:hAnsi="Browallia New" w:cs="Browallia New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z w:val="26"/>
          <w:szCs w:val="26"/>
        </w:rPr>
        <w:t>25</w:t>
      </w:r>
      <w:r w:rsidR="00427E5C" w:rsidRPr="004D2344">
        <w:rPr>
          <w:rFonts w:ascii="Browallia New" w:hAnsi="Browallia New" w:cs="Browallia New"/>
          <w:sz w:val="26"/>
          <w:szCs w:val="26"/>
          <w:cs/>
        </w:rPr>
        <w:t xml:space="preserve"> ต่อปี ร้อยละ</w:t>
      </w:r>
      <w:r w:rsidR="00427E5C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7A01C8" w:rsidRPr="007A01C8">
        <w:rPr>
          <w:rFonts w:ascii="Browallia New" w:hAnsi="Browallia New" w:cs="Browallia New"/>
          <w:sz w:val="26"/>
          <w:szCs w:val="26"/>
        </w:rPr>
        <w:t>2</w:t>
      </w:r>
      <w:r w:rsidR="00427E5C" w:rsidRPr="004D2344">
        <w:rPr>
          <w:rFonts w:ascii="Browallia New" w:hAnsi="Browallia New" w:cs="Browallia New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z w:val="26"/>
          <w:szCs w:val="26"/>
        </w:rPr>
        <w:t>25</w:t>
      </w:r>
      <w:r w:rsidR="00427E5C" w:rsidRPr="004D23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>และไม่มีดอกเบี้ย</w:t>
      </w:r>
      <w:r w:rsidR="00F43137" w:rsidRPr="004D2344">
        <w:rPr>
          <w:rFonts w:ascii="Browallia New" w:hAnsi="Browallia New" w:cs="Browallia New"/>
          <w:sz w:val="26"/>
          <w:szCs w:val="26"/>
          <w:cs/>
        </w:rPr>
        <w:t>โดย</w:t>
      </w:r>
      <w:r w:rsidR="000A4C23" w:rsidRPr="001F7620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14:paraId="44B2F31F" w14:textId="77777777" w:rsidR="00704C8B" w:rsidRPr="00B130E1" w:rsidRDefault="00704C8B" w:rsidP="00DA7229">
      <w:pPr>
        <w:ind w:left="540"/>
        <w:jc w:val="thaiDistribute"/>
        <w:rPr>
          <w:rFonts w:ascii="Browallia New" w:hAnsi="Browallia New" w:cs="Browallia New"/>
        </w:rPr>
      </w:pPr>
    </w:p>
    <w:p w14:paraId="12E3EBF3" w14:textId="4ADC96A1" w:rsidR="00A54E4A" w:rsidRPr="004D2344" w:rsidRDefault="00704C8B" w:rsidP="00DA7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 xml:space="preserve">เนื่องจากเงินให้กู้ยืมมีระยะสั้น มูลค่ายุติธรรมจึงมีมูลค่าเท่ากับราคาตามบัญชี </w:t>
      </w:r>
      <w:r w:rsidR="0016516C" w:rsidRPr="004D2344">
        <w:rPr>
          <w:rFonts w:ascii="Browallia New" w:hAnsi="Browallia New" w:cs="Browallia New"/>
          <w:sz w:val="26"/>
          <w:szCs w:val="26"/>
          <w:cs/>
        </w:rPr>
        <w:t>โดย</w:t>
      </w:r>
      <w:r w:rsidRPr="004D2344">
        <w:rPr>
          <w:rFonts w:ascii="Browallia New" w:hAnsi="Browallia New" w:cs="Browallia New"/>
          <w:sz w:val="26"/>
          <w:szCs w:val="26"/>
          <w:cs/>
        </w:rPr>
        <w:t>ผลกระทบของอัตราคิดลดไม่มีสาระสำคัญ</w:t>
      </w:r>
      <w:r w:rsidR="00A54E4A" w:rsidRPr="004D234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D35C98" w14:textId="77777777" w:rsidR="00F91832" w:rsidRPr="00B130E1" w:rsidRDefault="00F91832" w:rsidP="00A70560">
      <w:pPr>
        <w:ind w:left="540"/>
        <w:jc w:val="thaiDistribute"/>
        <w:rPr>
          <w:rFonts w:ascii="Browallia New" w:hAnsi="Browallia New" w:cs="Browallia New"/>
        </w:rPr>
      </w:pPr>
    </w:p>
    <w:p w14:paraId="06841D2B" w14:textId="748C8CB6" w:rsidR="008E5E7E" w:rsidRPr="004D2344" w:rsidRDefault="007A01C8" w:rsidP="00761A6C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  <w:r w:rsidRPr="007A01C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16</w:t>
      </w:r>
      <w:r w:rsidR="008E5E7E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7A01C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5</w:t>
      </w:r>
      <w:r w:rsidR="008E5E7E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8E5E7E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155FB73E" w14:textId="77777777" w:rsidR="008E5E7E" w:rsidRPr="00B130E1" w:rsidRDefault="008E5E7E" w:rsidP="00D55636">
      <w:pPr>
        <w:ind w:left="540"/>
        <w:jc w:val="left"/>
        <w:rPr>
          <w:rFonts w:ascii="Browallia New" w:hAnsi="Browallia New" w:cs="Browallia New"/>
        </w:rPr>
      </w:pPr>
    </w:p>
    <w:p w14:paraId="140576FB" w14:textId="77777777" w:rsidR="008E5E7E" w:rsidRPr="004D2344" w:rsidRDefault="008E5E7E" w:rsidP="00761A6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30B22A2A" w14:textId="5C3D8EFE" w:rsidR="008E5E7E" w:rsidRPr="00B130E1" w:rsidRDefault="008E5E7E" w:rsidP="00D55636">
      <w:pPr>
        <w:ind w:left="540"/>
        <w:jc w:val="left"/>
        <w:rPr>
          <w:rFonts w:ascii="Browallia New" w:hAnsi="Browallia New" w:cs="Browallia New"/>
        </w:rPr>
      </w:pPr>
    </w:p>
    <w:tbl>
      <w:tblPr>
        <w:tblW w:w="945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CC6B2F" w:rsidRPr="004D2344" w14:paraId="2C4FB081" w14:textId="77777777" w:rsidTr="008D78C4">
        <w:trPr>
          <w:cantSplit/>
        </w:trPr>
        <w:tc>
          <w:tcPr>
            <w:tcW w:w="4266" w:type="dxa"/>
            <w:vAlign w:val="bottom"/>
          </w:tcPr>
          <w:p w14:paraId="04B64215" w14:textId="77777777" w:rsidR="00CC6B2F" w:rsidRPr="004D2344" w:rsidRDefault="00CC6B2F" w:rsidP="00CC6B2F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11BF9F" w14:textId="77777777" w:rsidR="00CC6B2F" w:rsidRPr="004D2344" w:rsidRDefault="00CC6B2F" w:rsidP="00CC6B2F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F1261B" w14:textId="77777777" w:rsidR="00CC6B2F" w:rsidRPr="004D2344" w:rsidRDefault="00CC6B2F" w:rsidP="00CC6B2F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C6B2F" w:rsidRPr="004D2344" w14:paraId="2D68ECF9" w14:textId="77777777" w:rsidTr="008D78C4">
        <w:trPr>
          <w:cantSplit/>
        </w:trPr>
        <w:tc>
          <w:tcPr>
            <w:tcW w:w="4266" w:type="dxa"/>
            <w:vAlign w:val="bottom"/>
            <w:hideMark/>
          </w:tcPr>
          <w:p w14:paraId="0832FE69" w14:textId="77777777" w:rsidR="00CC6B2F" w:rsidRPr="004D2344" w:rsidRDefault="00CC6B2F" w:rsidP="00CC6B2F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56C8CE" w14:textId="2E608090" w:rsidR="00CC6B2F" w:rsidRPr="004D2344" w:rsidRDefault="007A01C8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C6B2F"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6B2F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624553" w14:textId="3A108CA5" w:rsidR="00CC6B2F" w:rsidRPr="004D2344" w:rsidRDefault="007A01C8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C6B2F"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6B2F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0A6DBA" w14:textId="4BD2564A" w:rsidR="00CC6B2F" w:rsidRPr="004D2344" w:rsidRDefault="007A01C8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C6B2F"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6B2F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20339D" w14:textId="7A83335F" w:rsidR="00CC6B2F" w:rsidRPr="004D2344" w:rsidRDefault="007A01C8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C6B2F" w:rsidRPr="004D234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6B2F"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CC6B2F" w:rsidRPr="004D2344" w14:paraId="005AB7A1" w14:textId="77777777" w:rsidTr="008D78C4">
        <w:trPr>
          <w:cantSplit/>
        </w:trPr>
        <w:tc>
          <w:tcPr>
            <w:tcW w:w="4266" w:type="dxa"/>
            <w:vAlign w:val="bottom"/>
          </w:tcPr>
          <w:p w14:paraId="2D57C541" w14:textId="77777777" w:rsidR="00CC6B2F" w:rsidRPr="004D2344" w:rsidRDefault="00CC6B2F" w:rsidP="00CC6B2F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371C51" w14:textId="37E49019" w:rsidR="00CC6B2F" w:rsidRPr="004D2344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C4610C4" w14:textId="76AF215C" w:rsidR="00CC6B2F" w:rsidRPr="004D2344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6FDF1AB" w14:textId="2BFEC7B2" w:rsidR="00CC6B2F" w:rsidRPr="004D2344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72CE505" w14:textId="700519AF" w:rsidR="00CC6B2F" w:rsidRPr="004D2344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C6B2F" w:rsidRPr="004D2344" w14:paraId="7D46D259" w14:textId="77777777" w:rsidTr="008D78C4">
        <w:trPr>
          <w:cantSplit/>
        </w:trPr>
        <w:tc>
          <w:tcPr>
            <w:tcW w:w="4266" w:type="dxa"/>
            <w:vAlign w:val="bottom"/>
          </w:tcPr>
          <w:p w14:paraId="3343418E" w14:textId="77777777" w:rsidR="00CC6B2F" w:rsidRPr="004D2344" w:rsidRDefault="00CC6B2F" w:rsidP="00CC6B2F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36A28E" w14:textId="07AA611A" w:rsidR="00CC6B2F" w:rsidRPr="004D2344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06EBC3" w14:textId="6059E790" w:rsidR="00CC6B2F" w:rsidRPr="004D2344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8F914C" w14:textId="30E6A352" w:rsidR="00CC6B2F" w:rsidRPr="004D2344" w:rsidRDefault="00476529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C5FB4F" w14:textId="7C1CC4EC" w:rsidR="00CC6B2F" w:rsidRPr="004D2344" w:rsidRDefault="00CC6B2F" w:rsidP="00CC6B2F">
            <w:pPr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6B2F" w:rsidRPr="00B130E1" w14:paraId="070E9048" w14:textId="77777777" w:rsidTr="008D78C4">
        <w:trPr>
          <w:cantSplit/>
          <w:trHeight w:val="74"/>
        </w:trPr>
        <w:tc>
          <w:tcPr>
            <w:tcW w:w="4266" w:type="dxa"/>
            <w:vAlign w:val="bottom"/>
          </w:tcPr>
          <w:p w14:paraId="21009991" w14:textId="77777777" w:rsidR="00CC6B2F" w:rsidRPr="00B130E1" w:rsidRDefault="00CC6B2F" w:rsidP="00CC6B2F">
            <w:pPr>
              <w:ind w:left="417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0259F" w14:textId="77777777" w:rsidR="00CC6B2F" w:rsidRPr="00B130E1" w:rsidRDefault="00CC6B2F" w:rsidP="00CC6B2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0055A" w14:textId="77777777" w:rsidR="00CC6B2F" w:rsidRPr="00B130E1" w:rsidRDefault="00CC6B2F" w:rsidP="00CC6B2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A1733" w14:textId="77777777" w:rsidR="00CC6B2F" w:rsidRPr="00B130E1" w:rsidRDefault="00CC6B2F" w:rsidP="00CC6B2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8E0A3" w14:textId="77777777" w:rsidR="00CC6B2F" w:rsidRPr="00B130E1" w:rsidRDefault="00CC6B2F" w:rsidP="00CC6B2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C6B2F" w:rsidRPr="004D2344" w14:paraId="0D9E89A9" w14:textId="77777777" w:rsidTr="00AB29F3">
        <w:trPr>
          <w:cantSplit/>
          <w:trHeight w:val="80"/>
        </w:trPr>
        <w:tc>
          <w:tcPr>
            <w:tcW w:w="4266" w:type="dxa"/>
            <w:vAlign w:val="bottom"/>
            <w:hideMark/>
          </w:tcPr>
          <w:p w14:paraId="54C1BD12" w14:textId="77777777" w:rsidR="00CC6B2F" w:rsidRPr="004D2344" w:rsidRDefault="00CC6B2F" w:rsidP="00CC6B2F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7F4E1B" w14:textId="7D93AD05" w:rsidR="00CC6B2F" w:rsidRPr="004D2344" w:rsidRDefault="007A01C8" w:rsidP="00CC6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E4313B" w14:textId="4697A1AC" w:rsidR="00CC6B2F" w:rsidRPr="004D2344" w:rsidRDefault="007A01C8" w:rsidP="00CC6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C6B2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CC6B2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4192F4" w14:textId="34978AA0" w:rsidR="00CC6B2F" w:rsidRPr="004D2344" w:rsidRDefault="007A01C8" w:rsidP="00CC6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AF7168" w14:textId="4CE15484" w:rsidR="00CC6B2F" w:rsidRPr="004D2344" w:rsidRDefault="007A01C8" w:rsidP="00CC6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6B2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CC6B2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CC6B2F" w:rsidRPr="004D2344" w14:paraId="6043FEA6" w14:textId="77777777" w:rsidTr="00AB29F3">
        <w:trPr>
          <w:cantSplit/>
        </w:trPr>
        <w:tc>
          <w:tcPr>
            <w:tcW w:w="4266" w:type="dxa"/>
            <w:vAlign w:val="bottom"/>
            <w:hideMark/>
          </w:tcPr>
          <w:p w14:paraId="1613DAEF" w14:textId="77777777" w:rsidR="00CC6B2F" w:rsidRPr="004D2344" w:rsidRDefault="00CC6B2F" w:rsidP="00CC6B2F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C2C1B1" w14:textId="0C63A8B7" w:rsidR="00CC6B2F" w:rsidRPr="004D2344" w:rsidRDefault="007A01C8" w:rsidP="00CC6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D65FC" w14:textId="1084966A" w:rsidR="00CC6B2F" w:rsidRPr="004D2344" w:rsidRDefault="007A01C8" w:rsidP="00CC6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CC6B2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8E67B6" w14:textId="76E5E2AE" w:rsidR="00CC6B2F" w:rsidRPr="004D2344" w:rsidRDefault="007A01C8" w:rsidP="00CC6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D91ED" w14:textId="77D818B9" w:rsidR="00CC6B2F" w:rsidRPr="004D2344" w:rsidRDefault="007A01C8" w:rsidP="00CC6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CC6B2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  <w:tr w:rsidR="00CC6B2F" w:rsidRPr="004D2344" w14:paraId="70C00059" w14:textId="77777777" w:rsidTr="008D78C4">
        <w:trPr>
          <w:cantSplit/>
        </w:trPr>
        <w:tc>
          <w:tcPr>
            <w:tcW w:w="4266" w:type="dxa"/>
            <w:vAlign w:val="bottom"/>
          </w:tcPr>
          <w:p w14:paraId="2B8D0012" w14:textId="77777777" w:rsidR="00CC6B2F" w:rsidRPr="004D2344" w:rsidRDefault="00CC6B2F" w:rsidP="00CC6B2F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87D3E" w14:textId="2AA5B8AC" w:rsidR="00CC6B2F" w:rsidRPr="004D2344" w:rsidRDefault="007A01C8" w:rsidP="00CC6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7D5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9910A" w14:textId="44886411" w:rsidR="00CC6B2F" w:rsidRPr="004D2344" w:rsidRDefault="007A01C8" w:rsidP="00CC6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C6B2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CC6B2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3DD41F" w14:textId="5A308B19" w:rsidR="00CC6B2F" w:rsidRPr="004D2344" w:rsidRDefault="007A01C8" w:rsidP="00CC6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5568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7D59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F7888" w14:textId="0ADD319B" w:rsidR="00CC6B2F" w:rsidRPr="004D2344" w:rsidRDefault="007A01C8" w:rsidP="00CC6B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6B2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CC6B2F" w:rsidRPr="004D2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</w:tbl>
    <w:p w14:paraId="19E9AF40" w14:textId="77777777" w:rsidR="00CC6B2F" w:rsidRPr="004D2344" w:rsidRDefault="00B130E1" w:rsidP="00D5563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7E3A" w:rsidRPr="004D2344" w14:paraId="1F7791C4" w14:textId="77777777" w:rsidTr="0077746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CDCE7F" w14:textId="2F10B046" w:rsidR="00F27E3A" w:rsidRPr="004D2344" w:rsidRDefault="007A01C8" w:rsidP="0077746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9" w:name="_Hlk86058063"/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F27E3A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7E3A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หนี้สินที่อาจจะเกิดขึ้นและภาระผูกพัน</w:t>
            </w:r>
          </w:p>
        </w:tc>
      </w:tr>
      <w:bookmarkEnd w:id="29"/>
    </w:tbl>
    <w:p w14:paraId="70CD827F" w14:textId="18151654" w:rsidR="004D15A7" w:rsidRPr="004D2344" w:rsidRDefault="004D15A7" w:rsidP="006E53DC">
      <w:pPr>
        <w:tabs>
          <w:tab w:val="left" w:pos="540"/>
        </w:tabs>
        <w:rPr>
          <w:rFonts w:ascii="Browallia New" w:hAnsi="Browallia New" w:cs="Browallia New"/>
          <w:sz w:val="26"/>
          <w:szCs w:val="26"/>
          <w:cs/>
        </w:rPr>
      </w:pPr>
    </w:p>
    <w:p w14:paraId="1D8A50E4" w14:textId="63BC8565" w:rsidR="0093699D" w:rsidRPr="004D2344" w:rsidRDefault="007A01C8" w:rsidP="0093699D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7A01C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17</w:t>
      </w:r>
      <w:r w:rsidR="0093699D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7A01C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</w:t>
      </w:r>
      <w:r w:rsidR="0093699D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หนังสือค้ำประกัน</w:t>
      </w:r>
    </w:p>
    <w:p w14:paraId="5E4DEC21" w14:textId="77777777" w:rsidR="00465E02" w:rsidRPr="004D2344" w:rsidRDefault="00465E02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689BC1" w14:textId="22D30110" w:rsidR="0093699D" w:rsidRDefault="0093699D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D23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7A01C8" w:rsidRPr="007A01C8">
        <w:rPr>
          <w:rFonts w:ascii="Browallia New" w:hAnsi="Browallia New" w:cs="Browallia New"/>
          <w:spacing w:val="-6"/>
          <w:sz w:val="26"/>
          <w:szCs w:val="26"/>
        </w:rPr>
        <w:t>31</w:t>
      </w:r>
      <w:r w:rsidR="00CC6B2F" w:rsidRPr="004D2344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</w:t>
      </w:r>
      <w:r w:rsidR="00633DF5" w:rsidRPr="004D234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06BC2" w:rsidRPr="004D23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4D234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D23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กลุ่มกิจการมีหนังสือค้ำประกันที่ออกโดยธนาคารในนามของกลุ่มกิจการ</w:t>
      </w:r>
      <w:r w:rsidRPr="004D234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D234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เพื่อการดำเนินธุรกิจ</w:t>
      </w:r>
      <w:r w:rsidRPr="004D2344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</w:t>
      </w:r>
      <w:r w:rsidR="00452C08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7A01C8" w:rsidRPr="007A01C8">
        <w:rPr>
          <w:rFonts w:ascii="Browallia New" w:hAnsi="Browallia New" w:cs="Browallia New"/>
          <w:sz w:val="26"/>
          <w:szCs w:val="26"/>
        </w:rPr>
        <w:t>0</w:t>
      </w:r>
      <w:r w:rsidR="00A126F7" w:rsidRPr="004D2344">
        <w:rPr>
          <w:rFonts w:ascii="Browallia New" w:hAnsi="Browallia New" w:cs="Browallia New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z w:val="26"/>
          <w:szCs w:val="26"/>
        </w:rPr>
        <w:t>25</w:t>
      </w:r>
      <w:r w:rsidR="00C66E99" w:rsidRPr="004D23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306BC2" w:rsidRPr="004D234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A01C8" w:rsidRPr="007A01C8">
        <w:rPr>
          <w:rFonts w:ascii="Browallia New" w:hAnsi="Browallia New" w:cs="Browallia New"/>
          <w:sz w:val="26"/>
          <w:szCs w:val="26"/>
        </w:rPr>
        <w:t>2565</w:t>
      </w:r>
      <w:r w:rsidRPr="004D2344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7A01C8" w:rsidRPr="007A01C8">
        <w:rPr>
          <w:rFonts w:ascii="Browallia New" w:hAnsi="Browallia New" w:cs="Browallia New"/>
          <w:sz w:val="26"/>
          <w:szCs w:val="26"/>
        </w:rPr>
        <w:t>0</w:t>
      </w:r>
      <w:r w:rsidR="00A126F7" w:rsidRPr="004D2344">
        <w:rPr>
          <w:rFonts w:ascii="Browallia New" w:hAnsi="Browallia New" w:cs="Browallia New"/>
          <w:sz w:val="26"/>
          <w:szCs w:val="26"/>
        </w:rPr>
        <w:t>.</w:t>
      </w:r>
      <w:r w:rsidR="007A01C8" w:rsidRPr="007A01C8">
        <w:rPr>
          <w:rFonts w:ascii="Browallia New" w:hAnsi="Browallia New" w:cs="Browallia New"/>
          <w:sz w:val="26"/>
          <w:szCs w:val="26"/>
        </w:rPr>
        <w:t>25</w:t>
      </w:r>
      <w:r w:rsidR="00A126F7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68287B7B" w14:textId="77777777" w:rsidR="0090695E" w:rsidRPr="004D2344" w:rsidRDefault="0090695E" w:rsidP="00F27E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180E2DF" w14:textId="58BD3477" w:rsidR="004073BA" w:rsidRPr="004D2344" w:rsidRDefault="007A01C8" w:rsidP="004073B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7A01C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17</w:t>
      </w:r>
      <w:r w:rsidR="004073BA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7A01C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2</w:t>
      </w:r>
      <w:r w:rsidR="004073BA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4073BA">
        <w:rPr>
          <w:rFonts w:ascii="Browallia New" w:eastAsia="MS Mincho" w:hAnsi="Browallia New" w:cs="Browallia New" w:hint="cs"/>
          <w:b/>
          <w:bCs/>
          <w:color w:val="CF4A02"/>
          <w:sz w:val="26"/>
          <w:szCs w:val="26"/>
          <w:cs/>
          <w:lang w:val="en-US"/>
        </w:rPr>
        <w:t>วงเงินกู้ยืม</w:t>
      </w:r>
    </w:p>
    <w:p w14:paraId="388C4F44" w14:textId="77777777" w:rsidR="004073BA" w:rsidRPr="004D2344" w:rsidRDefault="004073BA" w:rsidP="004073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C9BDC4" w14:textId="0FFFB507" w:rsidR="004073BA" w:rsidRPr="004D2344" w:rsidRDefault="004073BA" w:rsidP="004073B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วงเงินกู้ยืมจำนวน 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20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 ค้ำประกันโดยเงินฝากออมทรัพย์ของบริษัทจำนวน 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20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</w:t>
      </w:r>
      <w:r w:rsidRPr="004D2344">
        <w:rPr>
          <w:rFonts w:ascii="Browallia New" w:hAnsi="Browallia New" w:cs="Browallia New"/>
          <w:sz w:val="26"/>
          <w:szCs w:val="26"/>
          <w:cs/>
          <w:lang w:val="en-US"/>
        </w:rPr>
        <w:t xml:space="preserve"> (พ.ศ. </w:t>
      </w:r>
      <w:r w:rsidR="007A01C8" w:rsidRPr="007A01C8">
        <w:rPr>
          <w:rFonts w:ascii="Browallia New" w:hAnsi="Browallia New" w:cs="Browallia New"/>
          <w:sz w:val="26"/>
          <w:szCs w:val="26"/>
        </w:rPr>
        <w:t>2565</w:t>
      </w:r>
      <w:r w:rsidRPr="004D2344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7A01C8" w:rsidRPr="007A01C8">
        <w:rPr>
          <w:rFonts w:ascii="Browallia New" w:hAnsi="Browallia New" w:cs="Browallia New"/>
          <w:sz w:val="26"/>
          <w:szCs w:val="26"/>
        </w:rPr>
        <w:t>20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4B81EEC8" w14:textId="77777777" w:rsidR="004073BA" w:rsidRPr="004D2344" w:rsidRDefault="004073BA" w:rsidP="004073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84BD3E" w14:textId="2FB5B673" w:rsidR="00C85AD8" w:rsidRPr="004D2344" w:rsidRDefault="007A01C8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7A01C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17</w:t>
      </w:r>
      <w:r w:rsidR="00C85AD8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7A01C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3</w:t>
      </w:r>
      <w:r w:rsidR="00C85AD8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ภาระผูกพันภายใต้สัญญาแฟรนไชส์</w:t>
      </w:r>
    </w:p>
    <w:p w14:paraId="795CD8AC" w14:textId="77777777" w:rsidR="00C85AD8" w:rsidRPr="004D2344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F146ED" w14:textId="4EFA6D06" w:rsidR="00C85AD8" w:rsidRPr="004D2344" w:rsidRDefault="00C85AD8" w:rsidP="009010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A01C8" w:rsidRPr="007A01C8">
        <w:rPr>
          <w:rFonts w:ascii="Browallia New" w:hAnsi="Browallia New" w:cs="Browallia New"/>
          <w:sz w:val="26"/>
          <w:szCs w:val="26"/>
        </w:rPr>
        <w:t>31</w:t>
      </w:r>
      <w:r w:rsidR="00CC6B2F" w:rsidRPr="004D2344">
        <w:rPr>
          <w:rFonts w:ascii="Browallia New" w:hAnsi="Browallia New" w:cs="Browallia New"/>
          <w:sz w:val="26"/>
          <w:szCs w:val="26"/>
          <w:cs/>
        </w:rPr>
        <w:t xml:space="preserve"> มีนาคม</w:t>
      </w:r>
      <w:r w:rsidR="00633DF5" w:rsidRPr="004D23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6BC2" w:rsidRPr="004D234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01C8" w:rsidRPr="007A01C8">
        <w:rPr>
          <w:rFonts w:ascii="Browallia New" w:hAnsi="Browallia New" w:cs="Browallia New"/>
          <w:sz w:val="26"/>
          <w:szCs w:val="26"/>
        </w:rPr>
        <w:t>2566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7A01C8" w:rsidRPr="007A01C8">
        <w:rPr>
          <w:rFonts w:ascii="Browallia New" w:hAnsi="Browallia New" w:cs="Browallia New"/>
          <w:sz w:val="26"/>
          <w:szCs w:val="26"/>
        </w:rPr>
        <w:t>31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6BC2" w:rsidRPr="004D234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01C8" w:rsidRPr="007A01C8">
        <w:rPr>
          <w:rFonts w:ascii="Browallia New" w:hAnsi="Browallia New" w:cs="Browallia New"/>
          <w:sz w:val="26"/>
          <w:szCs w:val="26"/>
        </w:rPr>
        <w:t>2565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กลุ่มกิจการมีภาระผูกพันสำหรับค่าตอบแทนต่อเนื่อง</w:t>
      </w:r>
      <w:r w:rsidR="000D1ACF" w:rsidRPr="004D2344">
        <w:rPr>
          <w:rFonts w:ascii="Browallia New" w:hAnsi="Browallia New" w:cs="Browallia New"/>
          <w:sz w:val="26"/>
          <w:szCs w:val="26"/>
        </w:rPr>
        <w:br/>
      </w:r>
      <w:r w:rsidRPr="004D2344">
        <w:rPr>
          <w:rFonts w:ascii="Browallia New" w:hAnsi="Browallia New" w:cs="Browallia New"/>
          <w:sz w:val="26"/>
          <w:szCs w:val="26"/>
          <w:cs/>
        </w:rPr>
        <w:t>ในการดำเนินงานของกลุ่มธุรกิจสถาบันสอนภาษาดังต่อไปนี้</w:t>
      </w:r>
    </w:p>
    <w:p w14:paraId="383AE976" w14:textId="77777777" w:rsidR="00C85AD8" w:rsidRPr="004D2344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1B14FB" w14:textId="77777777" w:rsidR="00C85AD8" w:rsidRPr="004D2344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  <w:lang w:val="en-US"/>
        </w:rPr>
        <w:t>ก)</w:t>
      </w:r>
      <w:r w:rsidRPr="004D2344">
        <w:rPr>
          <w:rFonts w:ascii="Browallia New" w:hAnsi="Browallia New" w:cs="Browallia New"/>
          <w:sz w:val="26"/>
          <w:szCs w:val="26"/>
          <w:cs/>
        </w:rPr>
        <w:tab/>
      </w:r>
      <w:r w:rsidR="00C85AD8" w:rsidRPr="004D2344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ค่าธรรมเนียมต่อเนื่องในอัตราคงที่ของรายได้ที่เกิดจากการดำเนินงานของสถาบันสอนภาษา</w:t>
      </w:r>
    </w:p>
    <w:p w14:paraId="7500B51A" w14:textId="77777777" w:rsidR="00C85AD8" w:rsidRPr="004D2344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309112" w14:textId="162DD701" w:rsidR="00C85AD8" w:rsidRPr="004D2344" w:rsidRDefault="004D1A8C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>ข)</w:t>
      </w:r>
      <w:r w:rsidR="00C85AD8" w:rsidRPr="004D2344">
        <w:rPr>
          <w:rFonts w:ascii="Browallia New" w:hAnsi="Browallia New" w:cs="Browallia New"/>
          <w:sz w:val="26"/>
          <w:szCs w:val="26"/>
        </w:rPr>
        <w:tab/>
      </w:r>
      <w:r w:rsidR="00C85AD8" w:rsidRPr="004D2344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ค่าธรรมเนียมต่อเนื่องในอัตราคงที่ของรายได้ที่เกิดจากการดำเนินงานของแฟรนไชส์</w:t>
      </w:r>
    </w:p>
    <w:p w14:paraId="779E0E03" w14:textId="31B71110" w:rsidR="002A2C26" w:rsidRPr="004D2344" w:rsidRDefault="002A2C26" w:rsidP="00F27E3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AB5B292" w14:textId="4E6BBD6C" w:rsidR="00C85AD8" w:rsidRPr="004D2344" w:rsidRDefault="007A01C8" w:rsidP="00F27E3A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</w:pPr>
      <w:r w:rsidRPr="007A01C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17</w:t>
      </w:r>
      <w:r w:rsidR="00C85AD8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7A01C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4</w:t>
      </w:r>
      <w:r w:rsidR="00C85AD8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ภาระผูกพันที่เป็นข้อผูก</w:t>
      </w:r>
      <w:r w:rsidR="006D5BB7">
        <w:rPr>
          <w:rFonts w:ascii="Browallia New" w:eastAsia="MS Mincho" w:hAnsi="Browallia New" w:cs="Browallia New" w:hint="cs"/>
          <w:b/>
          <w:bCs/>
          <w:color w:val="CF4A02"/>
          <w:sz w:val="26"/>
          <w:szCs w:val="26"/>
          <w:cs/>
          <w:lang w:val="en-US"/>
        </w:rPr>
        <w:t>พัน</w:t>
      </w:r>
      <w:r w:rsidR="00C85AD8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ตามสัญญาเช่าดำเนินงาน </w:t>
      </w:r>
      <w:r w:rsidR="00C85AD8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="00C85AD8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กรณีที่กลุ่มกิจการเป็นผู้เช่า</w:t>
      </w:r>
    </w:p>
    <w:p w14:paraId="47905C56" w14:textId="77777777" w:rsidR="00C85AD8" w:rsidRPr="004D2344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332C28" w14:textId="1EAE126F" w:rsidR="002F43B6" w:rsidRPr="004D2344" w:rsidRDefault="00376E3B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A01C8" w:rsidRPr="007A01C8">
        <w:rPr>
          <w:rFonts w:ascii="Browallia New" w:hAnsi="Browallia New" w:cs="Browallia New"/>
          <w:spacing w:val="-6"/>
          <w:sz w:val="26"/>
          <w:szCs w:val="26"/>
        </w:rPr>
        <w:t>31</w:t>
      </w:r>
      <w:r w:rsidR="00380273" w:rsidRPr="004D2344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</w:t>
      </w:r>
      <w:r w:rsidR="00633DF5" w:rsidRPr="004D234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06BC2" w:rsidRPr="004D234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01C8" w:rsidRPr="007A01C8">
        <w:rPr>
          <w:rFonts w:ascii="Browallia New" w:hAnsi="Browallia New" w:cs="Browallia New"/>
          <w:sz w:val="26"/>
          <w:szCs w:val="26"/>
        </w:rPr>
        <w:t>2566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กลุ่มกิจการมีสัญญาเช่าระยะสั้นสำหรับพื้นที่ภายในศูนย์การค้า</w:t>
      </w:r>
    </w:p>
    <w:p w14:paraId="2E31B700" w14:textId="77777777" w:rsidR="00376E3B" w:rsidRPr="004D2344" w:rsidRDefault="00376E3B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4644E1" w14:textId="77777777" w:rsidR="00C85AD8" w:rsidRPr="004D2344" w:rsidRDefault="00C85AD8" w:rsidP="00F27E3A">
      <w:pPr>
        <w:ind w:left="540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56CD4953" w14:textId="77777777" w:rsidR="00C85AD8" w:rsidRPr="004D2344" w:rsidRDefault="00C85AD8" w:rsidP="004D15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85AD8" w:rsidRPr="004D2344" w14:paraId="3CD2B8FA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1C82C9F9" w14:textId="77777777" w:rsidR="00C85AD8" w:rsidRPr="004D2344" w:rsidRDefault="00C85AD8" w:rsidP="00F27E3A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B209C" w14:textId="77777777" w:rsidR="00C85AD8" w:rsidRPr="004D2344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EE1A1" w14:textId="77777777" w:rsidR="00C85AD8" w:rsidRPr="004D2344" w:rsidRDefault="00C85AD8" w:rsidP="00F27E3A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380273" w:rsidRPr="004D2344" w14:paraId="1719C2CB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7B0F2057" w14:textId="77777777" w:rsidR="00380273" w:rsidRPr="004D2344" w:rsidRDefault="00380273" w:rsidP="0038027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589B6D" w14:textId="6F514886" w:rsidR="00380273" w:rsidRPr="004D2344" w:rsidRDefault="007A01C8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80273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4F54C6" w14:textId="7EA90CEA" w:rsidR="00380273" w:rsidRPr="004D2344" w:rsidRDefault="007A01C8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80273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80273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742844" w14:textId="54AA0B4A" w:rsidR="00380273" w:rsidRPr="004D2344" w:rsidRDefault="007A01C8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80273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3987C2" w14:textId="39D175BB" w:rsidR="00380273" w:rsidRPr="004D2344" w:rsidRDefault="007A01C8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380273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380273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380273" w:rsidRPr="004D2344" w14:paraId="3F5BCDEC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5252AAC1" w14:textId="77777777" w:rsidR="00380273" w:rsidRPr="004D2344" w:rsidRDefault="00380273" w:rsidP="00380273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6D9E9E" w14:textId="3BE916E2" w:rsidR="00380273" w:rsidRPr="004D2344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306AF628" w14:textId="706ED46E" w:rsidR="00380273" w:rsidRPr="004D2344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12721F72" w14:textId="7C283D9B" w:rsidR="00380273" w:rsidRPr="004D2344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3F2D13C2" w14:textId="0D77B3E4" w:rsidR="00380273" w:rsidRPr="004D2344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380273" w:rsidRPr="004D2344" w14:paraId="2EBB7009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3FF7A569" w14:textId="77777777" w:rsidR="00380273" w:rsidRPr="004D2344" w:rsidRDefault="00380273" w:rsidP="00380273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917C59" w14:textId="77777777" w:rsidR="00380273" w:rsidRPr="004D2344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5C1595" w14:textId="77777777" w:rsidR="00380273" w:rsidRPr="004D2344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B4D843" w14:textId="46405DDC" w:rsidR="00380273" w:rsidRPr="004D2344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D941BB" w14:textId="573DC590" w:rsidR="00380273" w:rsidRPr="004D2344" w:rsidRDefault="00380273" w:rsidP="00380273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380273" w:rsidRPr="005F21C5" w14:paraId="70997D52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67C5DF96" w14:textId="77777777" w:rsidR="00380273" w:rsidRPr="005F21C5" w:rsidRDefault="00380273" w:rsidP="00380273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F60EC" w14:textId="77777777" w:rsidR="00380273" w:rsidRPr="005F21C5" w:rsidRDefault="00380273" w:rsidP="003802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61900" w14:textId="77777777" w:rsidR="00380273" w:rsidRPr="005F21C5" w:rsidRDefault="00380273" w:rsidP="003802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9D19E" w14:textId="77777777" w:rsidR="00380273" w:rsidRPr="005F21C5" w:rsidRDefault="00380273" w:rsidP="003802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B7237" w14:textId="77777777" w:rsidR="00380273" w:rsidRPr="005F21C5" w:rsidRDefault="00380273" w:rsidP="0038027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F3B62" w:rsidRPr="004D2344" w14:paraId="62C9FB39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4B69AEB8" w14:textId="10297BA7" w:rsidR="007F3B62" w:rsidRPr="004D2344" w:rsidRDefault="007F3B62" w:rsidP="007F3B62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60B378" w14:textId="472C74BC" w:rsidR="007F3B62" w:rsidRPr="004D2344" w:rsidRDefault="007A01C8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8</w:t>
            </w:r>
            <w:r w:rsidR="00A126F7"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897</w:t>
            </w:r>
            <w:r w:rsidR="00A126F7"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776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D1C848" w14:textId="51C1175B" w:rsidR="007F3B62" w:rsidRPr="004D2344" w:rsidRDefault="007A01C8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7F3B62"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422</w:t>
            </w:r>
            <w:r w:rsidR="007F3B62"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219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FD22C8" w14:textId="0430B200" w:rsidR="007F3B62" w:rsidRPr="004D2344" w:rsidRDefault="00A126F7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2C4E6F" w14:textId="591C8EBD" w:rsidR="007F3B62" w:rsidRPr="004D2344" w:rsidRDefault="007F3B62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7F3B62" w:rsidRPr="004D2344" w14:paraId="3B86E661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79B7A021" w14:textId="2202F209" w:rsidR="007F3B62" w:rsidRPr="004D2344" w:rsidRDefault="007F3B62" w:rsidP="007F3B62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71DCF" w14:textId="10818019" w:rsidR="007F3B62" w:rsidRPr="004D2344" w:rsidRDefault="007A01C8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600</w:t>
            </w:r>
            <w:r w:rsidR="00A126F7"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F3F94" w14:textId="379CDB9A" w:rsidR="007F3B62" w:rsidRPr="004D2344" w:rsidRDefault="007F3B62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6DF23" w14:textId="5B2951C9" w:rsidR="007F3B62" w:rsidRPr="004D2344" w:rsidRDefault="00A126F7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41C4" w14:textId="28DE20F6" w:rsidR="007F3B62" w:rsidRPr="004D2344" w:rsidRDefault="007F3B62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7F3B62" w:rsidRPr="004D2344" w14:paraId="2DD654ED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4140D97A" w14:textId="77777777" w:rsidR="007F3B62" w:rsidRPr="004D2344" w:rsidRDefault="007F3B62" w:rsidP="007F3B62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3E6AC" w14:textId="22B92ABA" w:rsidR="007F3B62" w:rsidRPr="004D2344" w:rsidRDefault="007A01C8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9</w:t>
            </w:r>
            <w:r w:rsidR="00A126F7"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497</w:t>
            </w:r>
            <w:r w:rsidR="00A126F7"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54E05" w14:textId="4D9FEC68" w:rsidR="007F3B62" w:rsidRPr="004D2344" w:rsidRDefault="007A01C8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7F3B62"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422</w:t>
            </w:r>
            <w:r w:rsidR="007F3B62"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EE144" w14:textId="5B33772A" w:rsidR="007F3B62" w:rsidRPr="004D2344" w:rsidRDefault="00A126F7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4EA88" w14:textId="5F444AB1" w:rsidR="007F3B62" w:rsidRPr="004D2344" w:rsidRDefault="007F3B62" w:rsidP="007F3B6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36294A91" w14:textId="2CE8F68B" w:rsidR="00B130E1" w:rsidRDefault="00B130E1" w:rsidP="00A126F7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</w:pPr>
    </w:p>
    <w:p w14:paraId="501ABD9C" w14:textId="0047096B" w:rsidR="00A126F7" w:rsidRDefault="00B130E1" w:rsidP="00A126F7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30E1" w:rsidRPr="004D2344" w14:paraId="31E0C247" w14:textId="77777777" w:rsidTr="00A23DD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B312B0" w14:textId="2DE782A7" w:rsidR="00B130E1" w:rsidRPr="004D2344" w:rsidRDefault="007A01C8" w:rsidP="00A23D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B130E1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130E1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หนี้สินที่อาจจะเกิดขึ้นและภาระผูกพัน</w:t>
            </w:r>
            <w:r w:rsidR="00B130E1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130E1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130E1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130E1" w:rsidRPr="004D234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B757FC3" w14:textId="77777777" w:rsidR="00B130E1" w:rsidRPr="004D2344" w:rsidRDefault="00B130E1" w:rsidP="00A126F7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</w:p>
    <w:p w14:paraId="594A9E4F" w14:textId="072D2994" w:rsidR="00A126F7" w:rsidRPr="004D2344" w:rsidRDefault="007A01C8" w:rsidP="00A126F7">
      <w:pPr>
        <w:autoSpaceDE w:val="0"/>
        <w:autoSpaceDN w:val="0"/>
        <w:ind w:left="540" w:hanging="540"/>
        <w:contextualSpacing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A01C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17</w:t>
      </w:r>
      <w:r w:rsidR="00A126F7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7A01C8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5</w:t>
      </w:r>
      <w:r w:rsidR="00A126F7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ภาระผูกพันที่เป็นข้อผูก</w:t>
      </w:r>
      <w:r w:rsidR="006D5BB7">
        <w:rPr>
          <w:rFonts w:ascii="Browallia New" w:eastAsia="MS Mincho" w:hAnsi="Browallia New" w:cs="Browallia New" w:hint="cs"/>
          <w:b/>
          <w:bCs/>
          <w:color w:val="CF4A02"/>
          <w:sz w:val="26"/>
          <w:szCs w:val="26"/>
          <w:cs/>
        </w:rPr>
        <w:t>พัน</w:t>
      </w:r>
      <w:r w:rsidR="00A126F7" w:rsidRPr="004D2344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  <w:lang w:val="en-US"/>
        </w:rPr>
        <w:t>ตามสัญญาซื้อคาร์บอนเครดิต</w:t>
      </w:r>
    </w:p>
    <w:p w14:paraId="1EA8109F" w14:textId="77777777" w:rsidR="00A126F7" w:rsidRPr="004D2344" w:rsidRDefault="00A126F7" w:rsidP="00A126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926806" w14:textId="5994F22C" w:rsidR="00A126F7" w:rsidRPr="004D2344" w:rsidRDefault="00A126F7" w:rsidP="00A126F7">
      <w:pPr>
        <w:ind w:left="540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A01C8" w:rsidRPr="007A01C8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4D2344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A01C8" w:rsidRPr="007A01C8">
        <w:rPr>
          <w:rFonts w:ascii="Browallia New" w:hAnsi="Browallia New" w:cs="Browallia New"/>
          <w:sz w:val="26"/>
          <w:szCs w:val="26"/>
        </w:rPr>
        <w:t>2566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Pr="004D2344">
        <w:rPr>
          <w:rFonts w:ascii="Browallia New" w:hAnsi="Browallia New" w:cs="Browallia New"/>
          <w:sz w:val="26"/>
          <w:szCs w:val="26"/>
          <w:cs/>
        </w:rPr>
        <w:t>กลุ่มกิจการมีสัญญาซื้อคาร์บอนเครดิต</w:t>
      </w:r>
    </w:p>
    <w:p w14:paraId="7BAD73DC" w14:textId="77777777" w:rsidR="00A126F7" w:rsidRPr="004D2344" w:rsidRDefault="00A126F7" w:rsidP="00A126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42BC47" w14:textId="1936973E" w:rsidR="00A126F7" w:rsidRPr="004D2344" w:rsidRDefault="00A126F7" w:rsidP="00A126F7">
      <w:pPr>
        <w:ind w:left="540"/>
        <w:rPr>
          <w:rFonts w:ascii="Browallia New" w:hAnsi="Browallia New" w:cs="Browallia New"/>
          <w:sz w:val="26"/>
          <w:szCs w:val="26"/>
        </w:rPr>
      </w:pPr>
      <w:r w:rsidRPr="004D2344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</w:t>
      </w:r>
      <w:r w:rsidR="00AE1865">
        <w:rPr>
          <w:rFonts w:ascii="Browallia New" w:hAnsi="Browallia New" w:cs="Browallia New" w:hint="cs"/>
          <w:sz w:val="26"/>
          <w:szCs w:val="26"/>
          <w:cs/>
        </w:rPr>
        <w:t>ซื้อ</w:t>
      </w:r>
      <w:r w:rsidRPr="004D2344">
        <w:rPr>
          <w:rFonts w:ascii="Browallia New" w:hAnsi="Browallia New" w:cs="Browallia New"/>
          <w:sz w:val="26"/>
          <w:szCs w:val="26"/>
          <w:cs/>
        </w:rPr>
        <w:t>ที่ไม่สามารถยกเลิกได้ มีดังนี้</w:t>
      </w:r>
    </w:p>
    <w:p w14:paraId="433DC549" w14:textId="77777777" w:rsidR="00A126F7" w:rsidRPr="004D2344" w:rsidRDefault="00A126F7" w:rsidP="00A126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A126F7" w:rsidRPr="004D2344" w14:paraId="16B54E8F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33C66506" w14:textId="77777777" w:rsidR="00A126F7" w:rsidRPr="004D2344" w:rsidRDefault="00A126F7" w:rsidP="00906BE6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E7969" w14:textId="77777777" w:rsidR="00A126F7" w:rsidRPr="004D2344" w:rsidRDefault="00A126F7" w:rsidP="00906BE6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49000" w14:textId="77777777" w:rsidR="00A126F7" w:rsidRPr="004D2344" w:rsidRDefault="00A126F7" w:rsidP="00906BE6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ข้อมูลทางการเงินเฉพาะ</w:t>
            </w: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A126F7" w:rsidRPr="004D2344" w14:paraId="0453DCD6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44936F7C" w14:textId="77777777" w:rsidR="00A126F7" w:rsidRPr="004D2344" w:rsidRDefault="00A126F7" w:rsidP="00906BE6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28AFFA" w14:textId="13C13662" w:rsidR="00A126F7" w:rsidRPr="004D2344" w:rsidRDefault="007A01C8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A126F7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F3F20C" w14:textId="77C47CBC" w:rsidR="00A126F7" w:rsidRPr="004D2344" w:rsidRDefault="007A01C8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A126F7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126F7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99833D" w14:textId="30B96BE8" w:rsidR="00A126F7" w:rsidRPr="004D2344" w:rsidRDefault="007A01C8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A126F7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4C7C93" w14:textId="0483212D" w:rsidR="00A126F7" w:rsidRPr="004D2344" w:rsidRDefault="007A01C8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31</w:t>
            </w:r>
            <w:r w:rsidR="00A126F7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 w:rsidR="00A126F7"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ธันวาคม</w:t>
            </w:r>
          </w:p>
        </w:tc>
      </w:tr>
      <w:tr w:rsidR="00A126F7" w:rsidRPr="004D2344" w14:paraId="273D317A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204BB185" w14:textId="77777777" w:rsidR="00A126F7" w:rsidRPr="004D2344" w:rsidRDefault="00A126F7" w:rsidP="00906BE6">
            <w:pPr>
              <w:ind w:left="41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E60280" w14:textId="4780AA0F" w:rsidR="00A126F7" w:rsidRPr="004D2344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1CFAB168" w14:textId="2358E880" w:rsidR="00A126F7" w:rsidRPr="004D2344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5874B281" w14:textId="469113C5" w:rsidR="00A126F7" w:rsidRPr="004D2344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FF0E2E5" w14:textId="7250838C" w:rsidR="00A126F7" w:rsidRPr="004D2344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7A01C8" w:rsidRPr="007A01C8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  <w:t>2565</w:t>
            </w:r>
          </w:p>
        </w:tc>
      </w:tr>
      <w:tr w:rsidR="00A126F7" w:rsidRPr="004D2344" w14:paraId="09E55DCB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719FD754" w14:textId="77777777" w:rsidR="00A126F7" w:rsidRPr="004D2344" w:rsidRDefault="00A126F7" w:rsidP="00906BE6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14B2B2" w14:textId="77777777" w:rsidR="00A126F7" w:rsidRPr="004D2344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180FD5" w14:textId="77777777" w:rsidR="00A126F7" w:rsidRPr="004D2344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244EEB" w14:textId="77777777" w:rsidR="00A126F7" w:rsidRPr="004D2344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F486D4" w14:textId="77777777" w:rsidR="00A126F7" w:rsidRPr="004D2344" w:rsidRDefault="00A126F7" w:rsidP="00906BE6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A126F7" w:rsidRPr="005F21C5" w14:paraId="0BC21C8B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3F4BE201" w14:textId="77777777" w:rsidR="00A126F7" w:rsidRPr="005F21C5" w:rsidRDefault="00A126F7" w:rsidP="00906BE6">
            <w:pPr>
              <w:ind w:left="41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A0F1D" w14:textId="77777777" w:rsidR="00A126F7" w:rsidRPr="005F21C5" w:rsidRDefault="00A126F7" w:rsidP="00906B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2A1B4" w14:textId="77777777" w:rsidR="00A126F7" w:rsidRPr="005F21C5" w:rsidRDefault="00A126F7" w:rsidP="00906B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24BE2" w14:textId="77777777" w:rsidR="00A126F7" w:rsidRPr="005F21C5" w:rsidRDefault="00A126F7" w:rsidP="00906B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6009C" w14:textId="77777777" w:rsidR="00A126F7" w:rsidRPr="005F21C5" w:rsidRDefault="00A126F7" w:rsidP="00906B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26F7" w:rsidRPr="004D2344" w14:paraId="1AF7F142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30CDB8FE" w14:textId="4E62C583" w:rsidR="00A126F7" w:rsidRPr="004D2344" w:rsidRDefault="00A126F7" w:rsidP="00906BE6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EC076" w14:textId="26D5DE33" w:rsidR="00A126F7" w:rsidRPr="004D2344" w:rsidRDefault="007A01C8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60</w:t>
            </w:r>
            <w:r w:rsidR="00C64FB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044</w:t>
            </w:r>
            <w:r w:rsidR="00C64FB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807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6A670E" w14:textId="7F62CF37" w:rsidR="00A126F7" w:rsidRPr="004D2344" w:rsidRDefault="007A01C8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65</w:t>
            </w:r>
            <w:r w:rsidR="00A126F7"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278</w:t>
            </w:r>
            <w:r w:rsidR="00A126F7"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364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00450C" w14:textId="77777777" w:rsidR="00A126F7" w:rsidRPr="004D2344" w:rsidRDefault="00A126F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5C9B5" w14:textId="77777777" w:rsidR="00A126F7" w:rsidRPr="004D2344" w:rsidRDefault="00A126F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A126F7" w:rsidRPr="004D2344" w14:paraId="1D70C999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34EF35E9" w14:textId="1235B5E5" w:rsidR="00A126F7" w:rsidRPr="004D2344" w:rsidRDefault="00A126F7" w:rsidP="00906BE6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7A01C8" w:rsidRPr="007A01C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D234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D234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409AE" w14:textId="01FC631A" w:rsidR="00A126F7" w:rsidRPr="004D2344" w:rsidRDefault="007A01C8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180</w:t>
            </w:r>
            <w:r w:rsidR="00C64FB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134</w:t>
            </w:r>
            <w:r w:rsidR="00C64FB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4307A" w14:textId="2DCBA3A5" w:rsidR="00A126F7" w:rsidRPr="004D2344" w:rsidRDefault="007A01C8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195</w:t>
            </w:r>
            <w:r w:rsidR="00A126F7"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835</w:t>
            </w:r>
            <w:r w:rsidR="00A126F7"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091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64911D" w14:textId="77777777" w:rsidR="00A126F7" w:rsidRPr="004D2344" w:rsidRDefault="00A126F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FC261" w14:textId="77777777" w:rsidR="00A126F7" w:rsidRPr="004D2344" w:rsidRDefault="00A126F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A126F7" w:rsidRPr="004D2344" w14:paraId="09C9B70B" w14:textId="77777777" w:rsidTr="00B130E1">
        <w:trPr>
          <w:cantSplit/>
          <w:trHeight w:val="20"/>
        </w:trPr>
        <w:tc>
          <w:tcPr>
            <w:tcW w:w="3960" w:type="dxa"/>
            <w:vAlign w:val="bottom"/>
          </w:tcPr>
          <w:p w14:paraId="0AF2BB91" w14:textId="77777777" w:rsidR="00A126F7" w:rsidRPr="004D2344" w:rsidRDefault="00A126F7" w:rsidP="00906BE6">
            <w:pPr>
              <w:ind w:left="417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25A02" w14:textId="7059A051" w:rsidR="00A126F7" w:rsidRPr="004D2344" w:rsidRDefault="007A01C8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240</w:t>
            </w:r>
            <w:r w:rsidR="00C64FB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179</w:t>
            </w:r>
            <w:r w:rsidR="00C64FBC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3B845" w14:textId="21221461" w:rsidR="00A126F7" w:rsidRPr="004D2344" w:rsidRDefault="007A01C8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261</w:t>
            </w:r>
            <w:r w:rsidR="00A126F7"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113</w:t>
            </w:r>
            <w:r w:rsidR="00A126F7"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7A01C8">
              <w:rPr>
                <w:rFonts w:ascii="Browallia New" w:hAnsi="Browallia New" w:cs="Browallia New"/>
                <w:kern w:val="36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11C16" w14:textId="77777777" w:rsidR="00A126F7" w:rsidRPr="004D2344" w:rsidRDefault="00A126F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F5CD8" w14:textId="77777777" w:rsidR="00A126F7" w:rsidRPr="004D2344" w:rsidRDefault="00A126F7" w:rsidP="00906BE6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4D2344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30107F5A" w14:textId="4474F4C8" w:rsidR="00A126F7" w:rsidRPr="004D2344" w:rsidRDefault="00A126F7" w:rsidP="00AE5A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CD1" w:rsidRPr="004D2344" w14:paraId="7928544C" w14:textId="77777777" w:rsidTr="00F6095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FE39719" w14:textId="3F522851" w:rsidR="00763CD1" w:rsidRPr="004D2344" w:rsidRDefault="007A01C8" w:rsidP="00F6095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0" w:name="_Hlk134214299"/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63CD1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3CD1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  <w:bookmarkEnd w:id="30"/>
    </w:tbl>
    <w:p w14:paraId="2448FBF0" w14:textId="65E559C8" w:rsidR="00763CD1" w:rsidRPr="004D2344" w:rsidRDefault="00763CD1" w:rsidP="00AE5A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AB7756" w14:textId="0C3C701D" w:rsidR="008E7E40" w:rsidRPr="004D2344" w:rsidRDefault="00EA3033" w:rsidP="00AE5A87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31" w:name="_Hlk133663229"/>
      <w:r w:rsidRPr="004D2344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5370B4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7A01C8" w:rsidRPr="007A01C8">
        <w:rPr>
          <w:rFonts w:ascii="Browallia New" w:hAnsi="Browallia New" w:cs="Browallia New"/>
          <w:sz w:val="26"/>
          <w:szCs w:val="26"/>
        </w:rPr>
        <w:t>3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5370B4" w:rsidRPr="004D2344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4D234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A01C8" w:rsidRPr="007A01C8">
        <w:rPr>
          <w:rFonts w:ascii="Browallia New" w:hAnsi="Browallia New" w:cs="Browallia New"/>
          <w:sz w:val="26"/>
          <w:szCs w:val="26"/>
        </w:rPr>
        <w:t>2566</w:t>
      </w:r>
      <w:r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887A60" w:rsidRPr="004D2344">
        <w:rPr>
          <w:rFonts w:ascii="Browallia New" w:hAnsi="Browallia New" w:cs="Browallia New"/>
          <w:sz w:val="26"/>
          <w:szCs w:val="26"/>
          <w:cs/>
        </w:rPr>
        <w:t>บริษัท</w:t>
      </w:r>
      <w:r w:rsidR="005370B4" w:rsidRPr="004D2344">
        <w:rPr>
          <w:rFonts w:ascii="Browallia New" w:hAnsi="Browallia New" w:cs="Browallia New"/>
          <w:sz w:val="26"/>
          <w:szCs w:val="26"/>
          <w:cs/>
        </w:rPr>
        <w:t>ได้โอนหุ้นสามัญของบริษัท เวฟ อีเอสจี จำกัด</w:t>
      </w:r>
      <w:r w:rsidR="002B22AC" w:rsidRPr="004D23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7A60" w:rsidRPr="004D234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A01C8" w:rsidRPr="007A01C8">
        <w:rPr>
          <w:rFonts w:ascii="Browallia New" w:hAnsi="Browallia New" w:cs="Browallia New"/>
          <w:sz w:val="26"/>
          <w:szCs w:val="26"/>
        </w:rPr>
        <w:t>74</w:t>
      </w:r>
      <w:r w:rsidR="005370B4" w:rsidRPr="004D2344">
        <w:rPr>
          <w:rFonts w:ascii="Browallia New" w:hAnsi="Browallia New" w:cs="Browallia New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z w:val="26"/>
          <w:szCs w:val="26"/>
        </w:rPr>
        <w:t>950</w:t>
      </w:r>
      <w:r w:rsidR="005370B4" w:rsidRPr="004D2344">
        <w:rPr>
          <w:rFonts w:ascii="Browallia New" w:hAnsi="Browallia New" w:cs="Browallia New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z w:val="26"/>
          <w:szCs w:val="26"/>
        </w:rPr>
        <w:t>200</w:t>
      </w:r>
      <w:r w:rsidR="00887A60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887A60" w:rsidRPr="004D2344">
        <w:rPr>
          <w:rFonts w:ascii="Browallia New" w:hAnsi="Browallia New" w:cs="Browallia New"/>
          <w:sz w:val="26"/>
          <w:szCs w:val="26"/>
          <w:cs/>
        </w:rPr>
        <w:t>หุ้น</w:t>
      </w:r>
      <w:r w:rsidR="004F0A38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4F0A38" w:rsidRPr="004D2344">
        <w:rPr>
          <w:rFonts w:ascii="Browallia New" w:hAnsi="Browallia New" w:cs="Browallia New"/>
          <w:sz w:val="26"/>
          <w:szCs w:val="26"/>
          <w:cs/>
        </w:rPr>
        <w:t xml:space="preserve">คิดเป็นร้อยละ </w:t>
      </w:r>
      <w:r w:rsidR="007A01C8" w:rsidRPr="007A01C8">
        <w:rPr>
          <w:rFonts w:ascii="Browallia New" w:hAnsi="Browallia New" w:cs="Browallia New"/>
          <w:sz w:val="26"/>
          <w:szCs w:val="26"/>
        </w:rPr>
        <w:t>90</w:t>
      </w:r>
      <w:r w:rsidR="004F0A38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4F0A38" w:rsidRPr="004D2344">
        <w:rPr>
          <w:rFonts w:ascii="Browallia New" w:hAnsi="Browallia New" w:cs="Browallia New"/>
          <w:sz w:val="26"/>
          <w:szCs w:val="26"/>
          <w:cs/>
        </w:rPr>
        <w:t>ของ</w:t>
      </w:r>
      <w:r w:rsidR="002B22AC" w:rsidRPr="004D2344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หุ้นสามัญจดทะเบียนจำนวน </w:t>
      </w:r>
      <w:r w:rsidR="007A01C8" w:rsidRPr="007A01C8">
        <w:rPr>
          <w:rFonts w:ascii="Browallia New" w:hAnsi="Browallia New" w:cs="Browallia New"/>
          <w:sz w:val="26"/>
          <w:szCs w:val="26"/>
        </w:rPr>
        <w:t>83</w:t>
      </w:r>
      <w:r w:rsidR="002B22AC" w:rsidRPr="004D2344">
        <w:rPr>
          <w:rFonts w:ascii="Browallia New" w:hAnsi="Browallia New" w:cs="Browallia New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z w:val="26"/>
          <w:szCs w:val="26"/>
        </w:rPr>
        <w:t>278</w:t>
      </w:r>
      <w:r w:rsidR="002B22AC" w:rsidRPr="004D2344">
        <w:rPr>
          <w:rFonts w:ascii="Browallia New" w:hAnsi="Browallia New" w:cs="Browallia New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z w:val="26"/>
          <w:szCs w:val="26"/>
        </w:rPr>
        <w:t>000</w:t>
      </w:r>
      <w:r w:rsidR="002B22AC" w:rsidRPr="004D2344">
        <w:rPr>
          <w:rFonts w:ascii="Browallia New" w:hAnsi="Browallia New" w:cs="Browallia New"/>
          <w:sz w:val="26"/>
          <w:szCs w:val="26"/>
          <w:cs/>
        </w:rPr>
        <w:t xml:space="preserve"> หุ้น</w:t>
      </w:r>
      <w:r w:rsidR="00887A60" w:rsidRPr="004D2344">
        <w:rPr>
          <w:rFonts w:ascii="Browallia New" w:hAnsi="Browallia New" w:cs="Browallia New"/>
          <w:sz w:val="26"/>
          <w:szCs w:val="26"/>
          <w:cs/>
        </w:rPr>
        <w:t xml:space="preserve"> ซึ่งมีมูลค่าที่ตราไว้หุ้นละ </w:t>
      </w:r>
      <w:r w:rsidR="007A01C8" w:rsidRPr="007A01C8">
        <w:rPr>
          <w:rFonts w:ascii="Browallia New" w:hAnsi="Browallia New" w:cs="Browallia New"/>
          <w:sz w:val="26"/>
          <w:szCs w:val="26"/>
        </w:rPr>
        <w:t>10</w:t>
      </w:r>
      <w:r w:rsidR="00887A60" w:rsidRPr="004D2344">
        <w:rPr>
          <w:rFonts w:ascii="Browallia New" w:hAnsi="Browallia New" w:cs="Browallia New"/>
          <w:sz w:val="26"/>
          <w:szCs w:val="26"/>
        </w:rPr>
        <w:t xml:space="preserve"> </w:t>
      </w:r>
      <w:r w:rsidR="008F4B8D" w:rsidRPr="004D2344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5370B4" w:rsidRPr="004D2344">
        <w:rPr>
          <w:rFonts w:ascii="Browallia New" w:hAnsi="Browallia New" w:cs="Browallia New"/>
          <w:sz w:val="26"/>
          <w:szCs w:val="26"/>
          <w:cs/>
        </w:rPr>
        <w:t>ให้กับบริษัท ซันเทค รีไซเคิล แอนด์ ดีคาร์บอน จำกัด</w:t>
      </w:r>
      <w:r w:rsidR="008F4B8D" w:rsidRPr="004D234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F0A38" w:rsidRPr="004D2344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บริษัทได้รับชำระค่าหุ้นดังกล่าว เป็นจำนวนเงินทั้งสิ้น 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649</w:t>
      </w:r>
      <w:r w:rsidR="004F0A38" w:rsidRPr="004D2344">
        <w:rPr>
          <w:rFonts w:ascii="Browallia New" w:hAnsi="Browallia New" w:cs="Browallia New"/>
          <w:spacing w:val="-4"/>
          <w:sz w:val="26"/>
          <w:szCs w:val="26"/>
        </w:rPr>
        <w:t>,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900</w:t>
      </w:r>
      <w:r w:rsidR="004F0A38" w:rsidRPr="004D23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F0A38" w:rsidRPr="004D2344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เมื่อวันที่ 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28</w:t>
      </w:r>
      <w:r w:rsidR="004F0A38" w:rsidRPr="004D234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</w:t>
      </w:r>
      <w:r w:rsidR="004F0A38" w:rsidRPr="004D2344">
        <w:rPr>
          <w:rFonts w:ascii="Browallia New" w:hAnsi="Browallia New" w:cs="Browallia New"/>
          <w:spacing w:val="-4"/>
          <w:sz w:val="26"/>
          <w:szCs w:val="26"/>
        </w:rPr>
        <w:t>.</w:t>
      </w:r>
      <w:r w:rsidR="004F0A38" w:rsidRPr="004D2344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4F0A38" w:rsidRPr="004D2344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7A01C8" w:rsidRPr="007A01C8">
        <w:rPr>
          <w:rFonts w:ascii="Browallia New" w:hAnsi="Browallia New" w:cs="Browallia New"/>
          <w:spacing w:val="-4"/>
          <w:sz w:val="26"/>
          <w:szCs w:val="26"/>
        </w:rPr>
        <w:t>2566</w:t>
      </w:r>
    </w:p>
    <w:bookmarkEnd w:id="31"/>
    <w:p w14:paraId="0D77AFCD" w14:textId="77777777" w:rsidR="00195817" w:rsidRDefault="00195817" w:rsidP="00EE6F5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334550" w14:textId="7E6DED34" w:rsidR="0090707C" w:rsidRPr="000E4BF3" w:rsidRDefault="0090707C" w:rsidP="00EE6F5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7A01C8" w:rsidRPr="007A01C8">
        <w:rPr>
          <w:rFonts w:ascii="Browallia New" w:hAnsi="Browallia New" w:cs="Browallia New"/>
          <w:sz w:val="26"/>
          <w:szCs w:val="26"/>
        </w:rPr>
        <w:t>25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เมษายน พ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7A01C8" w:rsidRPr="007A01C8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ที่ประชุมสามัญผู้ถือหุ้นประจำปี </w:t>
      </w:r>
      <w:r w:rsidR="007A01C8" w:rsidRPr="007A01C8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(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ครั้งที่ </w:t>
      </w:r>
      <w:r w:rsidR="007A01C8" w:rsidRPr="007A01C8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/</w:t>
      </w:r>
      <w:r w:rsidR="007A01C8" w:rsidRPr="007A01C8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/>
          <w:sz w:val="26"/>
          <w:szCs w:val="26"/>
          <w:lang w:val="en-US"/>
        </w:rPr>
        <w:t>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มีมติอนุมั</w:t>
      </w:r>
      <w:r w:rsidR="00F27850">
        <w:rPr>
          <w:rFonts w:ascii="Browallia New" w:hAnsi="Browallia New" w:cs="Browallia New" w:hint="cs"/>
          <w:sz w:val="26"/>
          <w:szCs w:val="26"/>
          <w:cs/>
        </w:rPr>
        <w:t>ติ</w:t>
      </w:r>
      <w:r>
        <w:rPr>
          <w:rFonts w:ascii="Browallia New" w:hAnsi="Browallia New" w:cs="Browallia New" w:hint="cs"/>
          <w:sz w:val="26"/>
          <w:szCs w:val="26"/>
          <w:cs/>
        </w:rPr>
        <w:t>การเปลี่ยนชื่อบริษัทจากเดิมชื่อ บริษัท เวฟ</w:t>
      </w:r>
      <w:r w:rsidR="00300702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เอ็นเตอร์เทนเมนท์ จำกัด </w:t>
      </w:r>
      <w:r>
        <w:rPr>
          <w:rFonts w:ascii="Browallia New" w:hAnsi="Browallia New" w:cs="Browallia New"/>
          <w:sz w:val="26"/>
          <w:szCs w:val="26"/>
          <w:lang w:val="en-US"/>
        </w:rPr>
        <w:t>(</w:t>
      </w:r>
      <w:r>
        <w:rPr>
          <w:rFonts w:ascii="Browallia New" w:hAnsi="Browallia New" w:cs="Browallia New" w:hint="cs"/>
          <w:sz w:val="26"/>
          <w:szCs w:val="26"/>
          <w:cs/>
        </w:rPr>
        <w:t>มหาชน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แก้ไขเป็นชื่อ บริษัท เวฟ เอกซ์โพเนนเชียล จำกัด </w:t>
      </w:r>
      <w:r>
        <w:rPr>
          <w:rFonts w:ascii="Browallia New" w:hAnsi="Browallia New" w:cs="Browallia New"/>
          <w:sz w:val="26"/>
          <w:szCs w:val="26"/>
          <w:lang w:val="en-US"/>
        </w:rPr>
        <w:t>(</w:t>
      </w:r>
      <w:r>
        <w:rPr>
          <w:rFonts w:ascii="Browallia New" w:hAnsi="Browallia New" w:cs="Browallia New" w:hint="cs"/>
          <w:sz w:val="26"/>
          <w:szCs w:val="26"/>
          <w:cs/>
        </w:rPr>
        <w:t>มหาชน</w:t>
      </w:r>
      <w:r>
        <w:rPr>
          <w:rFonts w:ascii="Browallia New" w:hAnsi="Browallia New" w:cs="Browallia New"/>
          <w:sz w:val="26"/>
          <w:szCs w:val="26"/>
          <w:lang w:val="en-US"/>
        </w:rPr>
        <w:t>)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และตราประทับ </w:t>
      </w:r>
      <w:r w:rsidR="007A01C8">
        <w:rPr>
          <w:rFonts w:ascii="Browallia New" w:hAnsi="Browallia New" w:cs="Browallia New"/>
          <w:sz w:val="26"/>
          <w:szCs w:val="26"/>
          <w:cs/>
          <w:lang w:val="en-US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พร้อมทั้งแก้ไขเพิ่มเติมหนังสือ</w:t>
      </w:r>
      <w:r w:rsidR="000E4BF3">
        <w:rPr>
          <w:rFonts w:ascii="Browallia New" w:hAnsi="Browallia New" w:cs="Browallia New" w:hint="cs"/>
          <w:sz w:val="26"/>
          <w:szCs w:val="26"/>
          <w:cs/>
        </w:rPr>
        <w:t>บริคณห์สนธิ และข้อบังคับของบริษัท เพื่อให้สอดคล้องกับการแก้ไขเปลี่ยนชื่อบริษัท ทั้งนี้บริษัทอยู่ในระหว่างการยื่นจดทะเบียนการเปลี่ยนชื่อบริษัทดังกล่าวกับ</w:t>
      </w:r>
      <w:r w:rsidR="000E4BF3" w:rsidRPr="000E4BF3">
        <w:rPr>
          <w:rFonts w:ascii="Browallia New" w:hAnsi="Browallia New" w:cs="Browallia New"/>
          <w:sz w:val="26"/>
          <w:szCs w:val="26"/>
          <w:cs/>
        </w:rPr>
        <w:t>กรมพัฒนาธุรกิจการค้า</w:t>
      </w:r>
    </w:p>
    <w:p w14:paraId="4BEFCCC5" w14:textId="77777777" w:rsidR="0090707C" w:rsidRPr="004D2344" w:rsidRDefault="0090707C" w:rsidP="00EE6F5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5828" w:rsidRPr="004D2344" w14:paraId="37BCD056" w14:textId="77777777" w:rsidTr="008308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16C628" w14:textId="393DF2B3" w:rsidR="00475828" w:rsidRPr="004D2344" w:rsidRDefault="007A01C8" w:rsidP="008308D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2" w:name="_Hlk102574102"/>
            <w:r w:rsidRPr="007A01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475828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5828" w:rsidRPr="004D23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32"/>
    </w:tbl>
    <w:p w14:paraId="61914AFB" w14:textId="77777777" w:rsidR="00475828" w:rsidRPr="004D2344" w:rsidRDefault="00475828" w:rsidP="008D45B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F673ED" w14:textId="2A815A00" w:rsidR="00990F1B" w:rsidRPr="004D2344" w:rsidRDefault="00475828" w:rsidP="00976EF7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4D2344">
        <w:rPr>
          <w:rFonts w:ascii="Browallia New" w:hAnsi="Browallia New" w:cs="Browallia New"/>
          <w:spacing w:val="-5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คณะกรรมการบริษัทเมื่อวันที่</w:t>
      </w:r>
      <w:r w:rsidR="0060462D" w:rsidRPr="004D2344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7A01C8" w:rsidRPr="007A01C8">
        <w:rPr>
          <w:rFonts w:ascii="Browallia New" w:hAnsi="Browallia New" w:cs="Browallia New"/>
          <w:spacing w:val="-5"/>
          <w:sz w:val="26"/>
          <w:szCs w:val="26"/>
        </w:rPr>
        <w:t>11</w:t>
      </w:r>
      <w:r w:rsidR="004B2DCB" w:rsidRPr="004D2344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801878">
        <w:rPr>
          <w:rFonts w:ascii="Browallia New" w:hAnsi="Browallia New" w:cs="Browallia New" w:hint="cs"/>
          <w:spacing w:val="-5"/>
          <w:sz w:val="26"/>
          <w:szCs w:val="26"/>
          <w:cs/>
        </w:rPr>
        <w:t>พฤษภาคม</w:t>
      </w:r>
      <w:r w:rsidRPr="004D2344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306BC2" w:rsidRPr="004D2344">
        <w:rPr>
          <w:rFonts w:ascii="Browallia New" w:hAnsi="Browallia New" w:cs="Browallia New"/>
          <w:spacing w:val="-5"/>
          <w:sz w:val="26"/>
          <w:szCs w:val="26"/>
          <w:cs/>
        </w:rPr>
        <w:t xml:space="preserve">พ.ศ. </w:t>
      </w:r>
      <w:r w:rsidR="007A01C8" w:rsidRPr="007A01C8">
        <w:rPr>
          <w:rFonts w:ascii="Browallia New" w:hAnsi="Browallia New" w:cs="Browallia New"/>
          <w:spacing w:val="-5"/>
          <w:sz w:val="26"/>
          <w:szCs w:val="26"/>
        </w:rPr>
        <w:t>2566</w:t>
      </w:r>
    </w:p>
    <w:p w14:paraId="42ED4EE7" w14:textId="77777777" w:rsidR="00216AF5" w:rsidRPr="004D2344" w:rsidRDefault="00216AF5" w:rsidP="00976EF7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216AF5" w:rsidRPr="004D2344" w:rsidSect="0090592F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EA289" w14:textId="77777777" w:rsidR="00AC4576" w:rsidRDefault="00AC4576">
      <w:r>
        <w:separator/>
      </w:r>
    </w:p>
  </w:endnote>
  <w:endnote w:type="continuationSeparator" w:id="0">
    <w:p w14:paraId="5908B703" w14:textId="77777777" w:rsidR="00AC4576" w:rsidRDefault="00AC4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F934E" w14:textId="0A1F83E4" w:rsidR="00D2404D" w:rsidRPr="009F7F30" w:rsidRDefault="00D2404D" w:rsidP="00DD4271">
    <w:pPr>
      <w:pStyle w:val="Footer"/>
      <w:pBdr>
        <w:top w:val="single" w:sz="8" w:space="1" w:color="auto"/>
      </w:pBdr>
      <w:tabs>
        <w:tab w:val="clear" w:pos="8306"/>
      </w:tabs>
      <w:ind w:right="10"/>
      <w:jc w:val="right"/>
      <w:rPr>
        <w:rFonts w:ascii="Browallia New" w:hAnsi="Browallia New" w:cs="Browallia New"/>
        <w:sz w:val="26"/>
        <w:szCs w:val="26"/>
        <w:lang w:val="en-GB"/>
      </w:rPr>
    </w:pP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F7F3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</w:t>
    </w:r>
    <w:r w:rsidRPr="00A92B13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9F7F3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E447C" w14:textId="77777777" w:rsidR="00AC4576" w:rsidRDefault="00AC4576">
      <w:r>
        <w:separator/>
      </w:r>
    </w:p>
  </w:footnote>
  <w:footnote w:type="continuationSeparator" w:id="0">
    <w:p w14:paraId="376A5CCC" w14:textId="77777777" w:rsidR="00AC4576" w:rsidRDefault="00AC4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5194" w14:textId="77777777" w:rsidR="00D2404D" w:rsidRPr="0099360F" w:rsidRDefault="00D2404D" w:rsidP="00550AEC">
    <w:pPr>
      <w:pStyle w:val="Header"/>
      <w:tabs>
        <w:tab w:val="clear" w:pos="8306"/>
      </w:tabs>
      <w:jc w:val="left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บริษัท </w:t>
    </w:r>
    <w:r w:rsidRPr="0099360F">
      <w:rPr>
        <w:rFonts w:ascii="Browallia New" w:hAnsi="Browallia New" w:cs="Browallia New"/>
        <w:b/>
        <w:bCs/>
        <w:sz w:val="26"/>
        <w:szCs w:val="26"/>
        <w:cs/>
      </w:rPr>
      <w:t>เวฟ เอ็นเตอร์เทนเมนท์</w:t>
    </w: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จำกัด (มหาชน)</w:t>
    </w:r>
  </w:p>
  <w:p w14:paraId="3C066BFD" w14:textId="77777777" w:rsidR="00D2404D" w:rsidRPr="0099360F" w:rsidRDefault="00D2404D" w:rsidP="00550AEC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99360F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3D2D273" w14:textId="2C38EE48" w:rsidR="00D2404D" w:rsidRPr="009F7F30" w:rsidRDefault="00D2404D" w:rsidP="009A497C">
    <w:pPr>
      <w:pStyle w:val="Header"/>
      <w:pBdr>
        <w:bottom w:val="single" w:sz="8" w:space="1" w:color="auto"/>
      </w:pBdr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F7F30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="00B130E1" w:rsidRPr="00B130E1">
      <w:rPr>
        <w:rFonts w:ascii="Browallia New" w:hAnsi="Browallia New" w:cs="Browallia New"/>
        <w:b/>
        <w:bCs/>
        <w:sz w:val="26"/>
        <w:szCs w:val="26"/>
      </w:rPr>
      <w:t>3</w:t>
    </w:r>
    <w:r w:rsidR="00B130E1" w:rsidRPr="00B130E1">
      <w:rPr>
        <w:rFonts w:ascii="Browallia New" w:hAnsi="Browallia New" w:cs="Browallia New" w:hint="cs"/>
        <w:b/>
        <w:bCs/>
        <w:sz w:val="26"/>
        <w:szCs w:val="26"/>
      </w:rPr>
      <w:t>1</w:t>
    </w:r>
    <w:r w:rsidR="001375AB">
      <w:rPr>
        <w:rFonts w:ascii="Browallia New" w:hAnsi="Browallia New" w:cs="Browallia New" w:hint="cs"/>
        <w:b/>
        <w:bCs/>
        <w:sz w:val="26"/>
        <w:szCs w:val="26"/>
        <w:cs/>
      </w:rPr>
      <w:t xml:space="preserve"> มีนาคม</w:t>
    </w:r>
    <w:r w:rsidR="00633DF5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9F7F30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B130E1" w:rsidRPr="00B130E1">
      <w:rPr>
        <w:rFonts w:ascii="Browallia New" w:hAnsi="Browallia New" w:cs="Browallia New"/>
        <w:b/>
        <w:bCs/>
        <w:sz w:val="26"/>
        <w:szCs w:val="26"/>
      </w:rPr>
      <w:t>256</w:t>
    </w:r>
    <w:r w:rsidR="00B130E1" w:rsidRPr="00B130E1">
      <w:rPr>
        <w:rFonts w:ascii="Browallia New" w:hAnsi="Browallia New" w:cs="Browallia New" w:hint="cs"/>
        <w:b/>
        <w:bCs/>
        <w:sz w:val="26"/>
        <w:szCs w:val="2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3C3"/>
    <w:multiLevelType w:val="hybridMultilevel"/>
    <w:tmpl w:val="EF2AD6B6"/>
    <w:lvl w:ilvl="0" w:tplc="D65868A4">
      <w:numFmt w:val="bullet"/>
      <w:lvlText w:val="•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DFF0F33"/>
    <w:multiLevelType w:val="multilevel"/>
    <w:tmpl w:val="70CA614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i w:val="0"/>
      </w:rPr>
    </w:lvl>
  </w:abstractNum>
  <w:abstractNum w:abstractNumId="3" w15:restartNumberingAfterBreak="0">
    <w:nsid w:val="12853B70"/>
    <w:multiLevelType w:val="hybridMultilevel"/>
    <w:tmpl w:val="24B22754"/>
    <w:lvl w:ilvl="0" w:tplc="25E044C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46B719C"/>
    <w:multiLevelType w:val="hybridMultilevel"/>
    <w:tmpl w:val="23A6E2EE"/>
    <w:lvl w:ilvl="0" w:tplc="AD7CF7C6">
      <w:start w:val="30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4559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56EA1"/>
    <w:multiLevelType w:val="hybridMultilevel"/>
    <w:tmpl w:val="44F00A20"/>
    <w:lvl w:ilvl="0" w:tplc="32265A64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000000"/>
        <w:sz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4D379E5"/>
    <w:multiLevelType w:val="hybridMultilevel"/>
    <w:tmpl w:val="9E98B6E4"/>
    <w:lvl w:ilvl="0" w:tplc="11A68696">
      <w:start w:val="19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F3593"/>
    <w:multiLevelType w:val="hybridMultilevel"/>
    <w:tmpl w:val="1D70B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2" w15:restartNumberingAfterBreak="0">
    <w:nsid w:val="26E37B16"/>
    <w:multiLevelType w:val="hybridMultilevel"/>
    <w:tmpl w:val="BF383C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82976"/>
    <w:multiLevelType w:val="hybridMultilevel"/>
    <w:tmpl w:val="E38CF8A4"/>
    <w:lvl w:ilvl="0" w:tplc="F4E81F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41483"/>
    <w:multiLevelType w:val="hybridMultilevel"/>
    <w:tmpl w:val="C97C39AA"/>
    <w:lvl w:ilvl="0" w:tplc="3CBE99E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F107838"/>
    <w:multiLevelType w:val="hybridMultilevel"/>
    <w:tmpl w:val="88DCDE62"/>
    <w:lvl w:ilvl="0" w:tplc="F7E6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4046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4766" w:hanging="360"/>
      </w:pPr>
    </w:lvl>
    <w:lvl w:ilvl="2" w:tplc="0809001B" w:tentative="1">
      <w:start w:val="1"/>
      <w:numFmt w:val="lowerRoman"/>
      <w:lvlText w:val="%3."/>
      <w:lvlJc w:val="right"/>
      <w:pPr>
        <w:ind w:left="5486" w:hanging="180"/>
      </w:pPr>
    </w:lvl>
    <w:lvl w:ilvl="3" w:tplc="0809000F" w:tentative="1">
      <w:start w:val="1"/>
      <w:numFmt w:val="decimal"/>
      <w:lvlText w:val="%4."/>
      <w:lvlJc w:val="left"/>
      <w:pPr>
        <w:ind w:left="6206" w:hanging="360"/>
      </w:pPr>
    </w:lvl>
    <w:lvl w:ilvl="4" w:tplc="08090019" w:tentative="1">
      <w:start w:val="1"/>
      <w:numFmt w:val="lowerLetter"/>
      <w:lvlText w:val="%5."/>
      <w:lvlJc w:val="left"/>
      <w:pPr>
        <w:ind w:left="6926" w:hanging="360"/>
      </w:pPr>
    </w:lvl>
    <w:lvl w:ilvl="5" w:tplc="0809001B" w:tentative="1">
      <w:start w:val="1"/>
      <w:numFmt w:val="lowerRoman"/>
      <w:lvlText w:val="%6."/>
      <w:lvlJc w:val="right"/>
      <w:pPr>
        <w:ind w:left="7646" w:hanging="180"/>
      </w:pPr>
    </w:lvl>
    <w:lvl w:ilvl="6" w:tplc="0809000F" w:tentative="1">
      <w:start w:val="1"/>
      <w:numFmt w:val="decimal"/>
      <w:lvlText w:val="%7."/>
      <w:lvlJc w:val="left"/>
      <w:pPr>
        <w:ind w:left="8366" w:hanging="360"/>
      </w:pPr>
    </w:lvl>
    <w:lvl w:ilvl="7" w:tplc="08090019" w:tentative="1">
      <w:start w:val="1"/>
      <w:numFmt w:val="lowerLetter"/>
      <w:lvlText w:val="%8."/>
      <w:lvlJc w:val="left"/>
      <w:pPr>
        <w:ind w:left="9086" w:hanging="360"/>
      </w:pPr>
    </w:lvl>
    <w:lvl w:ilvl="8" w:tplc="08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9" w15:restartNumberingAfterBreak="0">
    <w:nsid w:val="46031D1D"/>
    <w:multiLevelType w:val="hybridMultilevel"/>
    <w:tmpl w:val="F1608FBE"/>
    <w:lvl w:ilvl="0" w:tplc="2EB684D8">
      <w:start w:val="1"/>
      <w:numFmt w:val="thaiLetters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0" w15:restartNumberingAfterBreak="0">
    <w:nsid w:val="481E60DA"/>
    <w:multiLevelType w:val="hybridMultilevel"/>
    <w:tmpl w:val="76D8C458"/>
    <w:lvl w:ilvl="0" w:tplc="DA1CFA8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2" w15:restartNumberingAfterBreak="0">
    <w:nsid w:val="562767F8"/>
    <w:multiLevelType w:val="hybridMultilevel"/>
    <w:tmpl w:val="6A06FE2C"/>
    <w:lvl w:ilvl="0" w:tplc="841EE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E0C4C"/>
    <w:multiLevelType w:val="hybridMultilevel"/>
    <w:tmpl w:val="6D7C9524"/>
    <w:lvl w:ilvl="0" w:tplc="E05E3206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 w15:restartNumberingAfterBreak="0">
    <w:nsid w:val="5EB63F9C"/>
    <w:multiLevelType w:val="hybridMultilevel"/>
    <w:tmpl w:val="A8B00972"/>
    <w:lvl w:ilvl="0" w:tplc="8BF0F7CA">
      <w:start w:val="27"/>
      <w:numFmt w:val="bullet"/>
      <w:lvlText w:val="﷐"/>
      <w:lvlJc w:val="left"/>
      <w:pPr>
        <w:ind w:left="1320" w:hanging="9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B68A0"/>
    <w:multiLevelType w:val="hybridMultilevel"/>
    <w:tmpl w:val="DEC26316"/>
    <w:lvl w:ilvl="0" w:tplc="BB6EE3F6">
      <w:start w:val="20"/>
      <w:numFmt w:val="bullet"/>
      <w:lvlText w:val="﷐"/>
      <w:lvlJc w:val="left"/>
      <w:pPr>
        <w:ind w:left="1320" w:hanging="9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4D38"/>
    <w:multiLevelType w:val="hybridMultilevel"/>
    <w:tmpl w:val="0DBE82F2"/>
    <w:lvl w:ilvl="0" w:tplc="4B30DB3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751660A"/>
    <w:multiLevelType w:val="hybridMultilevel"/>
    <w:tmpl w:val="4348A01A"/>
    <w:lvl w:ilvl="0" w:tplc="71E4A7EA">
      <w:numFmt w:val="bullet"/>
      <w:lvlText w:val="•"/>
      <w:lvlJc w:val="left"/>
      <w:pPr>
        <w:ind w:left="1080" w:hanging="72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E7A03"/>
    <w:multiLevelType w:val="hybridMultilevel"/>
    <w:tmpl w:val="139A6ED0"/>
    <w:lvl w:ilvl="0" w:tplc="E16EF2D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0" w15:restartNumberingAfterBreak="0">
    <w:nsid w:val="6A476745"/>
    <w:multiLevelType w:val="hybridMultilevel"/>
    <w:tmpl w:val="44303DD0"/>
    <w:lvl w:ilvl="0" w:tplc="D6225726">
      <w:start w:val="1"/>
      <w:numFmt w:val="thaiLetters"/>
      <w:lvlText w:val="(%1)"/>
      <w:lvlJc w:val="left"/>
      <w:pPr>
        <w:ind w:left="1440" w:hanging="90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EB0C86"/>
    <w:multiLevelType w:val="hybridMultilevel"/>
    <w:tmpl w:val="90F45CC2"/>
    <w:lvl w:ilvl="0" w:tplc="4F4451F4">
      <w:numFmt w:val="bullet"/>
      <w:lvlText w:val="•"/>
      <w:lvlJc w:val="left"/>
      <w:pPr>
        <w:ind w:left="1170" w:hanging="45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05D66FE"/>
    <w:multiLevelType w:val="hybridMultilevel"/>
    <w:tmpl w:val="52FAA2E2"/>
    <w:lvl w:ilvl="0" w:tplc="51C207D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3" w15:restartNumberingAfterBreak="0">
    <w:nsid w:val="739D312D"/>
    <w:multiLevelType w:val="hybridMultilevel"/>
    <w:tmpl w:val="EDE627C2"/>
    <w:lvl w:ilvl="0" w:tplc="AC5230E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C4A50"/>
    <w:multiLevelType w:val="hybridMultilevel"/>
    <w:tmpl w:val="9DB6DE98"/>
    <w:lvl w:ilvl="0" w:tplc="BF22FA58">
      <w:start w:val="15"/>
      <w:numFmt w:val="bullet"/>
      <w:lvlText w:val="﷐"/>
      <w:lvlJc w:val="left"/>
      <w:pPr>
        <w:ind w:left="1447" w:hanging="1087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3242179">
    <w:abstractNumId w:val="27"/>
  </w:num>
  <w:num w:numId="2" w16cid:durableId="981885746">
    <w:abstractNumId w:val="31"/>
  </w:num>
  <w:num w:numId="3" w16cid:durableId="876819235">
    <w:abstractNumId w:val="26"/>
  </w:num>
  <w:num w:numId="4" w16cid:durableId="1651792387">
    <w:abstractNumId w:val="10"/>
  </w:num>
  <w:num w:numId="5" w16cid:durableId="1575816397">
    <w:abstractNumId w:val="23"/>
  </w:num>
  <w:num w:numId="6" w16cid:durableId="232130526">
    <w:abstractNumId w:val="5"/>
  </w:num>
  <w:num w:numId="7" w16cid:durableId="1020551639">
    <w:abstractNumId w:val="20"/>
  </w:num>
  <w:num w:numId="8" w16cid:durableId="557210472">
    <w:abstractNumId w:val="11"/>
  </w:num>
  <w:num w:numId="9" w16cid:durableId="1397049151">
    <w:abstractNumId w:val="29"/>
  </w:num>
  <w:num w:numId="10" w16cid:durableId="1936553528">
    <w:abstractNumId w:val="21"/>
  </w:num>
  <w:num w:numId="11" w16cid:durableId="533689297">
    <w:abstractNumId w:val="3"/>
  </w:num>
  <w:num w:numId="12" w16cid:durableId="1907913873">
    <w:abstractNumId w:val="32"/>
  </w:num>
  <w:num w:numId="13" w16cid:durableId="1554853001">
    <w:abstractNumId w:val="8"/>
  </w:num>
  <w:num w:numId="14" w16cid:durableId="739443145">
    <w:abstractNumId w:val="16"/>
  </w:num>
  <w:num w:numId="15" w16cid:durableId="59670179">
    <w:abstractNumId w:val="1"/>
  </w:num>
  <w:num w:numId="16" w16cid:durableId="2029408212">
    <w:abstractNumId w:val="25"/>
  </w:num>
  <w:num w:numId="17" w16cid:durableId="9644677">
    <w:abstractNumId w:val="33"/>
  </w:num>
  <w:num w:numId="18" w16cid:durableId="1905527819">
    <w:abstractNumId w:val="7"/>
  </w:num>
  <w:num w:numId="19" w16cid:durableId="133182258">
    <w:abstractNumId w:val="19"/>
  </w:num>
  <w:num w:numId="20" w16cid:durableId="103113913">
    <w:abstractNumId w:val="14"/>
  </w:num>
  <w:num w:numId="21" w16cid:durableId="362369719">
    <w:abstractNumId w:val="6"/>
  </w:num>
  <w:num w:numId="22" w16cid:durableId="781218723">
    <w:abstractNumId w:val="24"/>
  </w:num>
  <w:num w:numId="23" w16cid:durableId="702940234">
    <w:abstractNumId w:val="18"/>
  </w:num>
  <w:num w:numId="24" w16cid:durableId="1936857642">
    <w:abstractNumId w:val="30"/>
  </w:num>
  <w:num w:numId="25" w16cid:durableId="413087462">
    <w:abstractNumId w:val="34"/>
  </w:num>
  <w:num w:numId="26" w16cid:durableId="1482695050">
    <w:abstractNumId w:val="15"/>
  </w:num>
  <w:num w:numId="27" w16cid:durableId="133453774">
    <w:abstractNumId w:val="4"/>
  </w:num>
  <w:num w:numId="28" w16cid:durableId="1914075086">
    <w:abstractNumId w:val="22"/>
  </w:num>
  <w:num w:numId="29" w16cid:durableId="1088769405">
    <w:abstractNumId w:val="0"/>
  </w:num>
  <w:num w:numId="30" w16cid:durableId="357588534">
    <w:abstractNumId w:val="17"/>
  </w:num>
  <w:num w:numId="31" w16cid:durableId="1383290204">
    <w:abstractNumId w:val="28"/>
  </w:num>
  <w:num w:numId="32" w16cid:durableId="1526597776">
    <w:abstractNumId w:val="13"/>
  </w:num>
  <w:num w:numId="33" w16cid:durableId="546067970">
    <w:abstractNumId w:val="2"/>
  </w:num>
  <w:num w:numId="34" w16cid:durableId="483666400">
    <w:abstractNumId w:val="9"/>
  </w:num>
  <w:num w:numId="35" w16cid:durableId="795416305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3D33"/>
    <w:rsid w:val="000006C3"/>
    <w:rsid w:val="000006C8"/>
    <w:rsid w:val="000008DA"/>
    <w:rsid w:val="00000C6F"/>
    <w:rsid w:val="0000109F"/>
    <w:rsid w:val="000012F6"/>
    <w:rsid w:val="00001473"/>
    <w:rsid w:val="00001E20"/>
    <w:rsid w:val="00001EA9"/>
    <w:rsid w:val="00002054"/>
    <w:rsid w:val="000026B6"/>
    <w:rsid w:val="00002A55"/>
    <w:rsid w:val="00002E70"/>
    <w:rsid w:val="00003237"/>
    <w:rsid w:val="0000465C"/>
    <w:rsid w:val="00004B6A"/>
    <w:rsid w:val="00004CFB"/>
    <w:rsid w:val="00005314"/>
    <w:rsid w:val="00006833"/>
    <w:rsid w:val="0000690D"/>
    <w:rsid w:val="0000697D"/>
    <w:rsid w:val="00007017"/>
    <w:rsid w:val="00007206"/>
    <w:rsid w:val="0000728B"/>
    <w:rsid w:val="00007C78"/>
    <w:rsid w:val="00007E6D"/>
    <w:rsid w:val="000100B0"/>
    <w:rsid w:val="0001054F"/>
    <w:rsid w:val="00010564"/>
    <w:rsid w:val="00010690"/>
    <w:rsid w:val="00010895"/>
    <w:rsid w:val="000108EB"/>
    <w:rsid w:val="00010BF7"/>
    <w:rsid w:val="00011027"/>
    <w:rsid w:val="00011287"/>
    <w:rsid w:val="00011298"/>
    <w:rsid w:val="0001199D"/>
    <w:rsid w:val="00011AE8"/>
    <w:rsid w:val="00011BF1"/>
    <w:rsid w:val="00011EFE"/>
    <w:rsid w:val="000122CE"/>
    <w:rsid w:val="0001252D"/>
    <w:rsid w:val="00012C7C"/>
    <w:rsid w:val="00012EB4"/>
    <w:rsid w:val="00013211"/>
    <w:rsid w:val="000135C2"/>
    <w:rsid w:val="00014201"/>
    <w:rsid w:val="000148CB"/>
    <w:rsid w:val="00014BB1"/>
    <w:rsid w:val="00014D9E"/>
    <w:rsid w:val="00014F06"/>
    <w:rsid w:val="00014F15"/>
    <w:rsid w:val="00014FA6"/>
    <w:rsid w:val="0001555D"/>
    <w:rsid w:val="00015870"/>
    <w:rsid w:val="00015AD6"/>
    <w:rsid w:val="00015C54"/>
    <w:rsid w:val="00015DEC"/>
    <w:rsid w:val="00016010"/>
    <w:rsid w:val="000163BA"/>
    <w:rsid w:val="000166DA"/>
    <w:rsid w:val="000168AA"/>
    <w:rsid w:val="00016A24"/>
    <w:rsid w:val="00016B52"/>
    <w:rsid w:val="00016B73"/>
    <w:rsid w:val="00016C5C"/>
    <w:rsid w:val="00016D3A"/>
    <w:rsid w:val="00016E61"/>
    <w:rsid w:val="000171E4"/>
    <w:rsid w:val="000172D2"/>
    <w:rsid w:val="00017633"/>
    <w:rsid w:val="00017654"/>
    <w:rsid w:val="000178B6"/>
    <w:rsid w:val="00017A43"/>
    <w:rsid w:val="0002071E"/>
    <w:rsid w:val="00020830"/>
    <w:rsid w:val="00020866"/>
    <w:rsid w:val="000208C4"/>
    <w:rsid w:val="0002153F"/>
    <w:rsid w:val="000217EE"/>
    <w:rsid w:val="000219AD"/>
    <w:rsid w:val="00021D16"/>
    <w:rsid w:val="00021D38"/>
    <w:rsid w:val="00023078"/>
    <w:rsid w:val="00023384"/>
    <w:rsid w:val="000234CD"/>
    <w:rsid w:val="0002353C"/>
    <w:rsid w:val="0002389C"/>
    <w:rsid w:val="00023A39"/>
    <w:rsid w:val="00024065"/>
    <w:rsid w:val="0002424B"/>
    <w:rsid w:val="0002454D"/>
    <w:rsid w:val="00024706"/>
    <w:rsid w:val="000249B6"/>
    <w:rsid w:val="00024F8C"/>
    <w:rsid w:val="00025386"/>
    <w:rsid w:val="000258D0"/>
    <w:rsid w:val="00025B7D"/>
    <w:rsid w:val="00026187"/>
    <w:rsid w:val="000264E9"/>
    <w:rsid w:val="00027242"/>
    <w:rsid w:val="00027B20"/>
    <w:rsid w:val="00030D83"/>
    <w:rsid w:val="000311DC"/>
    <w:rsid w:val="000316EA"/>
    <w:rsid w:val="00031763"/>
    <w:rsid w:val="0003190E"/>
    <w:rsid w:val="00031957"/>
    <w:rsid w:val="00031A42"/>
    <w:rsid w:val="00031A7A"/>
    <w:rsid w:val="00031B8B"/>
    <w:rsid w:val="00032223"/>
    <w:rsid w:val="000324CD"/>
    <w:rsid w:val="0003274C"/>
    <w:rsid w:val="0003275F"/>
    <w:rsid w:val="000327E8"/>
    <w:rsid w:val="000328EA"/>
    <w:rsid w:val="000329C6"/>
    <w:rsid w:val="00032D17"/>
    <w:rsid w:val="00032E0E"/>
    <w:rsid w:val="000342A7"/>
    <w:rsid w:val="00034A3D"/>
    <w:rsid w:val="000350C7"/>
    <w:rsid w:val="00035245"/>
    <w:rsid w:val="0003528F"/>
    <w:rsid w:val="000356F2"/>
    <w:rsid w:val="000358E2"/>
    <w:rsid w:val="00035AC9"/>
    <w:rsid w:val="0003612D"/>
    <w:rsid w:val="0003622E"/>
    <w:rsid w:val="0003663A"/>
    <w:rsid w:val="00036B85"/>
    <w:rsid w:val="00036BBF"/>
    <w:rsid w:val="00036E27"/>
    <w:rsid w:val="00037092"/>
    <w:rsid w:val="0003714E"/>
    <w:rsid w:val="000372F0"/>
    <w:rsid w:val="00037319"/>
    <w:rsid w:val="00037502"/>
    <w:rsid w:val="00037C28"/>
    <w:rsid w:val="00037EC2"/>
    <w:rsid w:val="000402F3"/>
    <w:rsid w:val="00040316"/>
    <w:rsid w:val="00041308"/>
    <w:rsid w:val="000413A3"/>
    <w:rsid w:val="00041789"/>
    <w:rsid w:val="000417DE"/>
    <w:rsid w:val="000419C3"/>
    <w:rsid w:val="00042679"/>
    <w:rsid w:val="000426FE"/>
    <w:rsid w:val="00042794"/>
    <w:rsid w:val="00042926"/>
    <w:rsid w:val="00042D28"/>
    <w:rsid w:val="00043514"/>
    <w:rsid w:val="00043DFE"/>
    <w:rsid w:val="0004426C"/>
    <w:rsid w:val="000442D1"/>
    <w:rsid w:val="00044829"/>
    <w:rsid w:val="00044A5A"/>
    <w:rsid w:val="00044B09"/>
    <w:rsid w:val="00044BC0"/>
    <w:rsid w:val="00044D55"/>
    <w:rsid w:val="00044D9B"/>
    <w:rsid w:val="00044E6D"/>
    <w:rsid w:val="000456BE"/>
    <w:rsid w:val="000456F5"/>
    <w:rsid w:val="00045707"/>
    <w:rsid w:val="00045813"/>
    <w:rsid w:val="00045A18"/>
    <w:rsid w:val="00045D3B"/>
    <w:rsid w:val="00045E55"/>
    <w:rsid w:val="0004673B"/>
    <w:rsid w:val="00046A0B"/>
    <w:rsid w:val="00046B34"/>
    <w:rsid w:val="00046B81"/>
    <w:rsid w:val="00046E19"/>
    <w:rsid w:val="00047356"/>
    <w:rsid w:val="0004770D"/>
    <w:rsid w:val="00047720"/>
    <w:rsid w:val="000477A7"/>
    <w:rsid w:val="00047D41"/>
    <w:rsid w:val="00047D9E"/>
    <w:rsid w:val="000501C3"/>
    <w:rsid w:val="00050530"/>
    <w:rsid w:val="000505E9"/>
    <w:rsid w:val="000513B2"/>
    <w:rsid w:val="000513C4"/>
    <w:rsid w:val="000514D2"/>
    <w:rsid w:val="000516D7"/>
    <w:rsid w:val="00051A1F"/>
    <w:rsid w:val="0005209B"/>
    <w:rsid w:val="00052673"/>
    <w:rsid w:val="000528A8"/>
    <w:rsid w:val="00052BB7"/>
    <w:rsid w:val="000533EF"/>
    <w:rsid w:val="0005361C"/>
    <w:rsid w:val="00053DF0"/>
    <w:rsid w:val="000540E3"/>
    <w:rsid w:val="00054672"/>
    <w:rsid w:val="000550E2"/>
    <w:rsid w:val="00055298"/>
    <w:rsid w:val="00055488"/>
    <w:rsid w:val="00055864"/>
    <w:rsid w:val="00055A6C"/>
    <w:rsid w:val="00055DB6"/>
    <w:rsid w:val="00055E70"/>
    <w:rsid w:val="00055F59"/>
    <w:rsid w:val="00055F5F"/>
    <w:rsid w:val="00056344"/>
    <w:rsid w:val="000569D4"/>
    <w:rsid w:val="0005705A"/>
    <w:rsid w:val="0005755A"/>
    <w:rsid w:val="0005756A"/>
    <w:rsid w:val="000575AB"/>
    <w:rsid w:val="00057648"/>
    <w:rsid w:val="00057B79"/>
    <w:rsid w:val="00057EF6"/>
    <w:rsid w:val="000605A7"/>
    <w:rsid w:val="00060622"/>
    <w:rsid w:val="000608A5"/>
    <w:rsid w:val="00060962"/>
    <w:rsid w:val="00060996"/>
    <w:rsid w:val="00060CD2"/>
    <w:rsid w:val="00060E6A"/>
    <w:rsid w:val="00061151"/>
    <w:rsid w:val="000611D1"/>
    <w:rsid w:val="000616DB"/>
    <w:rsid w:val="00061808"/>
    <w:rsid w:val="00061C89"/>
    <w:rsid w:val="000621AA"/>
    <w:rsid w:val="00063466"/>
    <w:rsid w:val="00063931"/>
    <w:rsid w:val="00063E23"/>
    <w:rsid w:val="0006430D"/>
    <w:rsid w:val="00064331"/>
    <w:rsid w:val="00064893"/>
    <w:rsid w:val="00064C6E"/>
    <w:rsid w:val="00064FDE"/>
    <w:rsid w:val="0006576B"/>
    <w:rsid w:val="0006609A"/>
    <w:rsid w:val="0006627D"/>
    <w:rsid w:val="000664D5"/>
    <w:rsid w:val="00066700"/>
    <w:rsid w:val="00066D76"/>
    <w:rsid w:val="000678D3"/>
    <w:rsid w:val="00070861"/>
    <w:rsid w:val="00070985"/>
    <w:rsid w:val="000709BB"/>
    <w:rsid w:val="00070C23"/>
    <w:rsid w:val="00070E51"/>
    <w:rsid w:val="00070E6B"/>
    <w:rsid w:val="00071136"/>
    <w:rsid w:val="00071696"/>
    <w:rsid w:val="00071B81"/>
    <w:rsid w:val="00071FA2"/>
    <w:rsid w:val="00071FEF"/>
    <w:rsid w:val="0007201C"/>
    <w:rsid w:val="0007214D"/>
    <w:rsid w:val="000724BA"/>
    <w:rsid w:val="00072B39"/>
    <w:rsid w:val="00072CEF"/>
    <w:rsid w:val="000730D5"/>
    <w:rsid w:val="0007364D"/>
    <w:rsid w:val="000738D1"/>
    <w:rsid w:val="00073F28"/>
    <w:rsid w:val="000742B6"/>
    <w:rsid w:val="00074328"/>
    <w:rsid w:val="000744D4"/>
    <w:rsid w:val="00074B33"/>
    <w:rsid w:val="00074E12"/>
    <w:rsid w:val="00075258"/>
    <w:rsid w:val="00075B98"/>
    <w:rsid w:val="00075BEF"/>
    <w:rsid w:val="00075DDA"/>
    <w:rsid w:val="0007642F"/>
    <w:rsid w:val="0007656A"/>
    <w:rsid w:val="000765BF"/>
    <w:rsid w:val="00076A49"/>
    <w:rsid w:val="000770B3"/>
    <w:rsid w:val="000775E5"/>
    <w:rsid w:val="0007774B"/>
    <w:rsid w:val="00077E5D"/>
    <w:rsid w:val="0008003B"/>
    <w:rsid w:val="000800D5"/>
    <w:rsid w:val="000804F6"/>
    <w:rsid w:val="000808B9"/>
    <w:rsid w:val="00080B85"/>
    <w:rsid w:val="00080CF6"/>
    <w:rsid w:val="0008113F"/>
    <w:rsid w:val="000811CC"/>
    <w:rsid w:val="00081385"/>
    <w:rsid w:val="000818A4"/>
    <w:rsid w:val="00081A29"/>
    <w:rsid w:val="00081F03"/>
    <w:rsid w:val="00081FC7"/>
    <w:rsid w:val="000820C1"/>
    <w:rsid w:val="00082449"/>
    <w:rsid w:val="0008273A"/>
    <w:rsid w:val="0008342B"/>
    <w:rsid w:val="00083EA3"/>
    <w:rsid w:val="00084718"/>
    <w:rsid w:val="00084B4D"/>
    <w:rsid w:val="000850C6"/>
    <w:rsid w:val="00085383"/>
    <w:rsid w:val="000856A7"/>
    <w:rsid w:val="000856EE"/>
    <w:rsid w:val="0008570E"/>
    <w:rsid w:val="00085AE3"/>
    <w:rsid w:val="00085F4E"/>
    <w:rsid w:val="00085F56"/>
    <w:rsid w:val="0008605F"/>
    <w:rsid w:val="000864BE"/>
    <w:rsid w:val="00086591"/>
    <w:rsid w:val="000865D5"/>
    <w:rsid w:val="00086CBB"/>
    <w:rsid w:val="00086E1A"/>
    <w:rsid w:val="00086FDE"/>
    <w:rsid w:val="00087143"/>
    <w:rsid w:val="00087761"/>
    <w:rsid w:val="00087883"/>
    <w:rsid w:val="00087D0D"/>
    <w:rsid w:val="00087E56"/>
    <w:rsid w:val="00090168"/>
    <w:rsid w:val="0009065A"/>
    <w:rsid w:val="000909F8"/>
    <w:rsid w:val="00090FEF"/>
    <w:rsid w:val="00091007"/>
    <w:rsid w:val="000912A4"/>
    <w:rsid w:val="000913B8"/>
    <w:rsid w:val="00091721"/>
    <w:rsid w:val="0009196D"/>
    <w:rsid w:val="00091A6D"/>
    <w:rsid w:val="000921D8"/>
    <w:rsid w:val="00092393"/>
    <w:rsid w:val="00092A5C"/>
    <w:rsid w:val="00092D97"/>
    <w:rsid w:val="00093224"/>
    <w:rsid w:val="0009374D"/>
    <w:rsid w:val="0009376B"/>
    <w:rsid w:val="000937FF"/>
    <w:rsid w:val="00093A02"/>
    <w:rsid w:val="00093E31"/>
    <w:rsid w:val="000947E4"/>
    <w:rsid w:val="000948D5"/>
    <w:rsid w:val="00094F37"/>
    <w:rsid w:val="000953E8"/>
    <w:rsid w:val="000956A2"/>
    <w:rsid w:val="00095701"/>
    <w:rsid w:val="0009574F"/>
    <w:rsid w:val="0009578F"/>
    <w:rsid w:val="00095ACE"/>
    <w:rsid w:val="00095DF6"/>
    <w:rsid w:val="00095E66"/>
    <w:rsid w:val="00095EBE"/>
    <w:rsid w:val="0009619D"/>
    <w:rsid w:val="00096232"/>
    <w:rsid w:val="00096F72"/>
    <w:rsid w:val="00096FD4"/>
    <w:rsid w:val="000970C4"/>
    <w:rsid w:val="000971EB"/>
    <w:rsid w:val="000973EC"/>
    <w:rsid w:val="0009798C"/>
    <w:rsid w:val="00097BBE"/>
    <w:rsid w:val="00097C05"/>
    <w:rsid w:val="00097DD0"/>
    <w:rsid w:val="000A000B"/>
    <w:rsid w:val="000A073D"/>
    <w:rsid w:val="000A0FCD"/>
    <w:rsid w:val="000A10A3"/>
    <w:rsid w:val="000A19A9"/>
    <w:rsid w:val="000A1CF0"/>
    <w:rsid w:val="000A1D83"/>
    <w:rsid w:val="000A1F43"/>
    <w:rsid w:val="000A1FC7"/>
    <w:rsid w:val="000A2710"/>
    <w:rsid w:val="000A2728"/>
    <w:rsid w:val="000A2787"/>
    <w:rsid w:val="000A2C31"/>
    <w:rsid w:val="000A3077"/>
    <w:rsid w:val="000A34C0"/>
    <w:rsid w:val="000A366F"/>
    <w:rsid w:val="000A3717"/>
    <w:rsid w:val="000A3A56"/>
    <w:rsid w:val="000A3C49"/>
    <w:rsid w:val="000A3C8A"/>
    <w:rsid w:val="000A4431"/>
    <w:rsid w:val="000A4C23"/>
    <w:rsid w:val="000A4EC6"/>
    <w:rsid w:val="000A5C17"/>
    <w:rsid w:val="000A5C7F"/>
    <w:rsid w:val="000A5E56"/>
    <w:rsid w:val="000A6250"/>
    <w:rsid w:val="000A6355"/>
    <w:rsid w:val="000A65AC"/>
    <w:rsid w:val="000A6BB5"/>
    <w:rsid w:val="000A6FB5"/>
    <w:rsid w:val="000A7032"/>
    <w:rsid w:val="000A70B7"/>
    <w:rsid w:val="000A7483"/>
    <w:rsid w:val="000A75FA"/>
    <w:rsid w:val="000A78B4"/>
    <w:rsid w:val="000A7A29"/>
    <w:rsid w:val="000A7A5D"/>
    <w:rsid w:val="000A7BDF"/>
    <w:rsid w:val="000B0351"/>
    <w:rsid w:val="000B0455"/>
    <w:rsid w:val="000B0538"/>
    <w:rsid w:val="000B0B47"/>
    <w:rsid w:val="000B0D74"/>
    <w:rsid w:val="000B0FFF"/>
    <w:rsid w:val="000B1398"/>
    <w:rsid w:val="000B150A"/>
    <w:rsid w:val="000B1633"/>
    <w:rsid w:val="000B18A8"/>
    <w:rsid w:val="000B1FD2"/>
    <w:rsid w:val="000B261D"/>
    <w:rsid w:val="000B2962"/>
    <w:rsid w:val="000B3523"/>
    <w:rsid w:val="000B3A4B"/>
    <w:rsid w:val="000B3B55"/>
    <w:rsid w:val="000B3E67"/>
    <w:rsid w:val="000B4509"/>
    <w:rsid w:val="000B4848"/>
    <w:rsid w:val="000B4896"/>
    <w:rsid w:val="000B49CC"/>
    <w:rsid w:val="000B4C08"/>
    <w:rsid w:val="000B4D45"/>
    <w:rsid w:val="000B4D8C"/>
    <w:rsid w:val="000B50E7"/>
    <w:rsid w:val="000B512D"/>
    <w:rsid w:val="000B5EF6"/>
    <w:rsid w:val="000B6177"/>
    <w:rsid w:val="000B663D"/>
    <w:rsid w:val="000B66B8"/>
    <w:rsid w:val="000B67AD"/>
    <w:rsid w:val="000B6FBE"/>
    <w:rsid w:val="000B7394"/>
    <w:rsid w:val="000B7999"/>
    <w:rsid w:val="000B7A4C"/>
    <w:rsid w:val="000B7F8C"/>
    <w:rsid w:val="000C0079"/>
    <w:rsid w:val="000C019D"/>
    <w:rsid w:val="000C0615"/>
    <w:rsid w:val="000C0C2E"/>
    <w:rsid w:val="000C0D62"/>
    <w:rsid w:val="000C0F5C"/>
    <w:rsid w:val="000C121B"/>
    <w:rsid w:val="000C158E"/>
    <w:rsid w:val="000C16CA"/>
    <w:rsid w:val="000C1770"/>
    <w:rsid w:val="000C1AD8"/>
    <w:rsid w:val="000C22C8"/>
    <w:rsid w:val="000C252A"/>
    <w:rsid w:val="000C2622"/>
    <w:rsid w:val="000C2691"/>
    <w:rsid w:val="000C2C6C"/>
    <w:rsid w:val="000C2C82"/>
    <w:rsid w:val="000C3195"/>
    <w:rsid w:val="000C32A0"/>
    <w:rsid w:val="000C3450"/>
    <w:rsid w:val="000C34F0"/>
    <w:rsid w:val="000C35F7"/>
    <w:rsid w:val="000C36F0"/>
    <w:rsid w:val="000C3DE1"/>
    <w:rsid w:val="000C4029"/>
    <w:rsid w:val="000C424B"/>
    <w:rsid w:val="000C47DA"/>
    <w:rsid w:val="000C486A"/>
    <w:rsid w:val="000C4D9E"/>
    <w:rsid w:val="000C4EA2"/>
    <w:rsid w:val="000C51F5"/>
    <w:rsid w:val="000C53C0"/>
    <w:rsid w:val="000C54A8"/>
    <w:rsid w:val="000C585E"/>
    <w:rsid w:val="000C5C1C"/>
    <w:rsid w:val="000C6A21"/>
    <w:rsid w:val="000C6C38"/>
    <w:rsid w:val="000C6D1E"/>
    <w:rsid w:val="000C6DD5"/>
    <w:rsid w:val="000C7232"/>
    <w:rsid w:val="000C783A"/>
    <w:rsid w:val="000C7AF6"/>
    <w:rsid w:val="000C7C6D"/>
    <w:rsid w:val="000D02F6"/>
    <w:rsid w:val="000D04D8"/>
    <w:rsid w:val="000D05E1"/>
    <w:rsid w:val="000D0853"/>
    <w:rsid w:val="000D0A42"/>
    <w:rsid w:val="000D1039"/>
    <w:rsid w:val="000D1497"/>
    <w:rsid w:val="000D1762"/>
    <w:rsid w:val="000D1A27"/>
    <w:rsid w:val="000D1ACF"/>
    <w:rsid w:val="000D1B21"/>
    <w:rsid w:val="000D1F79"/>
    <w:rsid w:val="000D262E"/>
    <w:rsid w:val="000D3318"/>
    <w:rsid w:val="000D3578"/>
    <w:rsid w:val="000D37E6"/>
    <w:rsid w:val="000D3AD1"/>
    <w:rsid w:val="000D3B50"/>
    <w:rsid w:val="000D3FEB"/>
    <w:rsid w:val="000D4081"/>
    <w:rsid w:val="000D4316"/>
    <w:rsid w:val="000D4492"/>
    <w:rsid w:val="000D45A5"/>
    <w:rsid w:val="000D46CC"/>
    <w:rsid w:val="000D53D9"/>
    <w:rsid w:val="000D5663"/>
    <w:rsid w:val="000D56B9"/>
    <w:rsid w:val="000D56BC"/>
    <w:rsid w:val="000D59C6"/>
    <w:rsid w:val="000D5AD5"/>
    <w:rsid w:val="000D5B10"/>
    <w:rsid w:val="000D5D45"/>
    <w:rsid w:val="000D6355"/>
    <w:rsid w:val="000D6489"/>
    <w:rsid w:val="000D6C67"/>
    <w:rsid w:val="000D6E4B"/>
    <w:rsid w:val="000D7A47"/>
    <w:rsid w:val="000D7AF7"/>
    <w:rsid w:val="000D7D03"/>
    <w:rsid w:val="000E051A"/>
    <w:rsid w:val="000E07F9"/>
    <w:rsid w:val="000E0A15"/>
    <w:rsid w:val="000E0AAA"/>
    <w:rsid w:val="000E10FF"/>
    <w:rsid w:val="000E11CF"/>
    <w:rsid w:val="000E1242"/>
    <w:rsid w:val="000E1368"/>
    <w:rsid w:val="000E1798"/>
    <w:rsid w:val="000E27C2"/>
    <w:rsid w:val="000E28D6"/>
    <w:rsid w:val="000E2B31"/>
    <w:rsid w:val="000E2BBE"/>
    <w:rsid w:val="000E2C87"/>
    <w:rsid w:val="000E3AB9"/>
    <w:rsid w:val="000E3B73"/>
    <w:rsid w:val="000E3BB3"/>
    <w:rsid w:val="000E42AA"/>
    <w:rsid w:val="000E4A96"/>
    <w:rsid w:val="000E4BF3"/>
    <w:rsid w:val="000E4DF9"/>
    <w:rsid w:val="000E4F05"/>
    <w:rsid w:val="000E517F"/>
    <w:rsid w:val="000E521D"/>
    <w:rsid w:val="000E52B3"/>
    <w:rsid w:val="000E54F4"/>
    <w:rsid w:val="000E5DF7"/>
    <w:rsid w:val="000E6081"/>
    <w:rsid w:val="000E6192"/>
    <w:rsid w:val="000E6193"/>
    <w:rsid w:val="000E6426"/>
    <w:rsid w:val="000E6C68"/>
    <w:rsid w:val="000E6E1A"/>
    <w:rsid w:val="000E6F44"/>
    <w:rsid w:val="000E7064"/>
    <w:rsid w:val="000E719E"/>
    <w:rsid w:val="000E76F5"/>
    <w:rsid w:val="000F00A0"/>
    <w:rsid w:val="000F06BD"/>
    <w:rsid w:val="000F107B"/>
    <w:rsid w:val="000F15F4"/>
    <w:rsid w:val="000F2183"/>
    <w:rsid w:val="000F2265"/>
    <w:rsid w:val="000F233B"/>
    <w:rsid w:val="000F265A"/>
    <w:rsid w:val="000F36F3"/>
    <w:rsid w:val="000F36F7"/>
    <w:rsid w:val="000F3A18"/>
    <w:rsid w:val="000F3BFB"/>
    <w:rsid w:val="000F3D22"/>
    <w:rsid w:val="000F4A33"/>
    <w:rsid w:val="000F52B6"/>
    <w:rsid w:val="000F573F"/>
    <w:rsid w:val="000F59CD"/>
    <w:rsid w:val="000F5A42"/>
    <w:rsid w:val="000F5E32"/>
    <w:rsid w:val="000F63AF"/>
    <w:rsid w:val="000F6495"/>
    <w:rsid w:val="000F673A"/>
    <w:rsid w:val="000F6A14"/>
    <w:rsid w:val="000F717F"/>
    <w:rsid w:val="000F71C9"/>
    <w:rsid w:val="000F73C6"/>
    <w:rsid w:val="000F7B7B"/>
    <w:rsid w:val="000F7C30"/>
    <w:rsid w:val="000F7E33"/>
    <w:rsid w:val="000F7FA8"/>
    <w:rsid w:val="0010035A"/>
    <w:rsid w:val="00100C54"/>
    <w:rsid w:val="00100D10"/>
    <w:rsid w:val="001010DE"/>
    <w:rsid w:val="0010183B"/>
    <w:rsid w:val="0010183C"/>
    <w:rsid w:val="00101C45"/>
    <w:rsid w:val="00101C79"/>
    <w:rsid w:val="00102223"/>
    <w:rsid w:val="001022A9"/>
    <w:rsid w:val="001022AB"/>
    <w:rsid w:val="001024E1"/>
    <w:rsid w:val="001025A5"/>
    <w:rsid w:val="00102780"/>
    <w:rsid w:val="00102DC2"/>
    <w:rsid w:val="001032BA"/>
    <w:rsid w:val="001034F7"/>
    <w:rsid w:val="00103580"/>
    <w:rsid w:val="001036A7"/>
    <w:rsid w:val="00103D80"/>
    <w:rsid w:val="00103F98"/>
    <w:rsid w:val="001044E1"/>
    <w:rsid w:val="001050A1"/>
    <w:rsid w:val="001059EF"/>
    <w:rsid w:val="00106073"/>
    <w:rsid w:val="00106078"/>
    <w:rsid w:val="0010633D"/>
    <w:rsid w:val="001063A2"/>
    <w:rsid w:val="00106451"/>
    <w:rsid w:val="001065C5"/>
    <w:rsid w:val="00106603"/>
    <w:rsid w:val="00106682"/>
    <w:rsid w:val="00106957"/>
    <w:rsid w:val="00106EF7"/>
    <w:rsid w:val="00107D92"/>
    <w:rsid w:val="00107E5F"/>
    <w:rsid w:val="00107F95"/>
    <w:rsid w:val="00110019"/>
    <w:rsid w:val="00110358"/>
    <w:rsid w:val="0011072C"/>
    <w:rsid w:val="0011091D"/>
    <w:rsid w:val="00110B20"/>
    <w:rsid w:val="00110CCE"/>
    <w:rsid w:val="00110EFE"/>
    <w:rsid w:val="001112B4"/>
    <w:rsid w:val="001113D3"/>
    <w:rsid w:val="00111A06"/>
    <w:rsid w:val="00112002"/>
    <w:rsid w:val="00112053"/>
    <w:rsid w:val="0011235A"/>
    <w:rsid w:val="00112403"/>
    <w:rsid w:val="001126B8"/>
    <w:rsid w:val="00112765"/>
    <w:rsid w:val="0011277A"/>
    <w:rsid w:val="00112BD8"/>
    <w:rsid w:val="0011321F"/>
    <w:rsid w:val="001132F3"/>
    <w:rsid w:val="00113666"/>
    <w:rsid w:val="0011367C"/>
    <w:rsid w:val="00113CDB"/>
    <w:rsid w:val="00113D46"/>
    <w:rsid w:val="00113EB3"/>
    <w:rsid w:val="00114891"/>
    <w:rsid w:val="00114DD9"/>
    <w:rsid w:val="00115025"/>
    <w:rsid w:val="0011529F"/>
    <w:rsid w:val="00115492"/>
    <w:rsid w:val="001160AD"/>
    <w:rsid w:val="001161EB"/>
    <w:rsid w:val="00116480"/>
    <w:rsid w:val="00116573"/>
    <w:rsid w:val="001165CB"/>
    <w:rsid w:val="00116689"/>
    <w:rsid w:val="00117E36"/>
    <w:rsid w:val="0012059C"/>
    <w:rsid w:val="00120728"/>
    <w:rsid w:val="00120744"/>
    <w:rsid w:val="001209EA"/>
    <w:rsid w:val="00120A62"/>
    <w:rsid w:val="00121086"/>
    <w:rsid w:val="00121185"/>
    <w:rsid w:val="00121188"/>
    <w:rsid w:val="001213F1"/>
    <w:rsid w:val="001216D3"/>
    <w:rsid w:val="00122377"/>
    <w:rsid w:val="0012250A"/>
    <w:rsid w:val="00122777"/>
    <w:rsid w:val="00122805"/>
    <w:rsid w:val="001229D7"/>
    <w:rsid w:val="001230ED"/>
    <w:rsid w:val="00123565"/>
    <w:rsid w:val="00123855"/>
    <w:rsid w:val="00123B4B"/>
    <w:rsid w:val="00123B9B"/>
    <w:rsid w:val="00124082"/>
    <w:rsid w:val="001242C7"/>
    <w:rsid w:val="00124339"/>
    <w:rsid w:val="00124559"/>
    <w:rsid w:val="001246F8"/>
    <w:rsid w:val="001249A7"/>
    <w:rsid w:val="00124C14"/>
    <w:rsid w:val="00124F0C"/>
    <w:rsid w:val="00124F9A"/>
    <w:rsid w:val="001250EE"/>
    <w:rsid w:val="00125265"/>
    <w:rsid w:val="00125375"/>
    <w:rsid w:val="001254D6"/>
    <w:rsid w:val="001259BE"/>
    <w:rsid w:val="00125C69"/>
    <w:rsid w:val="00125D6B"/>
    <w:rsid w:val="00125D71"/>
    <w:rsid w:val="001265ED"/>
    <w:rsid w:val="00126651"/>
    <w:rsid w:val="001267A6"/>
    <w:rsid w:val="001269FF"/>
    <w:rsid w:val="00126C53"/>
    <w:rsid w:val="00126FFA"/>
    <w:rsid w:val="00127620"/>
    <w:rsid w:val="00127712"/>
    <w:rsid w:val="0012776C"/>
    <w:rsid w:val="001303CC"/>
    <w:rsid w:val="0013048A"/>
    <w:rsid w:val="0013065A"/>
    <w:rsid w:val="00130B99"/>
    <w:rsid w:val="00130B9F"/>
    <w:rsid w:val="0013101E"/>
    <w:rsid w:val="00131414"/>
    <w:rsid w:val="00131451"/>
    <w:rsid w:val="001316C3"/>
    <w:rsid w:val="00132021"/>
    <w:rsid w:val="001326AA"/>
    <w:rsid w:val="00132BE6"/>
    <w:rsid w:val="0013305F"/>
    <w:rsid w:val="00133467"/>
    <w:rsid w:val="001335C2"/>
    <w:rsid w:val="001339C9"/>
    <w:rsid w:val="00133A99"/>
    <w:rsid w:val="00133BD0"/>
    <w:rsid w:val="001346AC"/>
    <w:rsid w:val="00134C50"/>
    <w:rsid w:val="00134CB9"/>
    <w:rsid w:val="00134CBD"/>
    <w:rsid w:val="0013548D"/>
    <w:rsid w:val="00135D6E"/>
    <w:rsid w:val="00135E40"/>
    <w:rsid w:val="0013601F"/>
    <w:rsid w:val="001360B0"/>
    <w:rsid w:val="0013625C"/>
    <w:rsid w:val="001363BE"/>
    <w:rsid w:val="0013666A"/>
    <w:rsid w:val="0013672A"/>
    <w:rsid w:val="00136E29"/>
    <w:rsid w:val="001371F1"/>
    <w:rsid w:val="001375AB"/>
    <w:rsid w:val="00137D04"/>
    <w:rsid w:val="00140458"/>
    <w:rsid w:val="00140B5B"/>
    <w:rsid w:val="00140FC4"/>
    <w:rsid w:val="001413E1"/>
    <w:rsid w:val="00141C1E"/>
    <w:rsid w:val="0014224A"/>
    <w:rsid w:val="00142303"/>
    <w:rsid w:val="001426C8"/>
    <w:rsid w:val="00142972"/>
    <w:rsid w:val="00142B2D"/>
    <w:rsid w:val="00142B9C"/>
    <w:rsid w:val="00142FB3"/>
    <w:rsid w:val="001434CA"/>
    <w:rsid w:val="0014360B"/>
    <w:rsid w:val="001437D8"/>
    <w:rsid w:val="00143B47"/>
    <w:rsid w:val="0014415F"/>
    <w:rsid w:val="001446E7"/>
    <w:rsid w:val="00144B07"/>
    <w:rsid w:val="00144BD5"/>
    <w:rsid w:val="00145152"/>
    <w:rsid w:val="00145246"/>
    <w:rsid w:val="001453A5"/>
    <w:rsid w:val="00145799"/>
    <w:rsid w:val="001459E6"/>
    <w:rsid w:val="00145A5E"/>
    <w:rsid w:val="00145C8E"/>
    <w:rsid w:val="00146750"/>
    <w:rsid w:val="001467DB"/>
    <w:rsid w:val="0014686D"/>
    <w:rsid w:val="001469B0"/>
    <w:rsid w:val="00146EAA"/>
    <w:rsid w:val="00147102"/>
    <w:rsid w:val="001474E2"/>
    <w:rsid w:val="00147526"/>
    <w:rsid w:val="0014779D"/>
    <w:rsid w:val="00147A7C"/>
    <w:rsid w:val="001503E8"/>
    <w:rsid w:val="00150576"/>
    <w:rsid w:val="0015089B"/>
    <w:rsid w:val="00150A34"/>
    <w:rsid w:val="00150AED"/>
    <w:rsid w:val="0015108B"/>
    <w:rsid w:val="0015146F"/>
    <w:rsid w:val="00151ECD"/>
    <w:rsid w:val="0015233B"/>
    <w:rsid w:val="001524FF"/>
    <w:rsid w:val="001525D8"/>
    <w:rsid w:val="00152BAB"/>
    <w:rsid w:val="00153892"/>
    <w:rsid w:val="00153A6A"/>
    <w:rsid w:val="00153B65"/>
    <w:rsid w:val="001543EA"/>
    <w:rsid w:val="0015486F"/>
    <w:rsid w:val="00154B3E"/>
    <w:rsid w:val="00154B61"/>
    <w:rsid w:val="00154FC5"/>
    <w:rsid w:val="00155A19"/>
    <w:rsid w:val="001560C8"/>
    <w:rsid w:val="00156273"/>
    <w:rsid w:val="001564B1"/>
    <w:rsid w:val="00156B76"/>
    <w:rsid w:val="00157123"/>
    <w:rsid w:val="00157273"/>
    <w:rsid w:val="00157479"/>
    <w:rsid w:val="00157598"/>
    <w:rsid w:val="00157BAB"/>
    <w:rsid w:val="00160203"/>
    <w:rsid w:val="00160AB7"/>
    <w:rsid w:val="00160D35"/>
    <w:rsid w:val="00161ACC"/>
    <w:rsid w:val="00162128"/>
    <w:rsid w:val="0016214B"/>
    <w:rsid w:val="001625E7"/>
    <w:rsid w:val="00162DDF"/>
    <w:rsid w:val="0016319E"/>
    <w:rsid w:val="00163764"/>
    <w:rsid w:val="0016381E"/>
    <w:rsid w:val="00163ABC"/>
    <w:rsid w:val="00164464"/>
    <w:rsid w:val="00164598"/>
    <w:rsid w:val="00164AF8"/>
    <w:rsid w:val="0016516C"/>
    <w:rsid w:val="00165603"/>
    <w:rsid w:val="00165699"/>
    <w:rsid w:val="001656D0"/>
    <w:rsid w:val="00165750"/>
    <w:rsid w:val="001657F6"/>
    <w:rsid w:val="00165954"/>
    <w:rsid w:val="0016618D"/>
    <w:rsid w:val="001662F6"/>
    <w:rsid w:val="001667AD"/>
    <w:rsid w:val="00166937"/>
    <w:rsid w:val="00166D3E"/>
    <w:rsid w:val="001677D4"/>
    <w:rsid w:val="001679B3"/>
    <w:rsid w:val="00167B31"/>
    <w:rsid w:val="0017006E"/>
    <w:rsid w:val="001709A2"/>
    <w:rsid w:val="00170A12"/>
    <w:rsid w:val="00170CCC"/>
    <w:rsid w:val="00170FCC"/>
    <w:rsid w:val="00171166"/>
    <w:rsid w:val="001713AA"/>
    <w:rsid w:val="00171410"/>
    <w:rsid w:val="00171B44"/>
    <w:rsid w:val="00171CAC"/>
    <w:rsid w:val="0017278B"/>
    <w:rsid w:val="00172BA4"/>
    <w:rsid w:val="00172C97"/>
    <w:rsid w:val="00172DF1"/>
    <w:rsid w:val="00173253"/>
    <w:rsid w:val="0017356C"/>
    <w:rsid w:val="001736BF"/>
    <w:rsid w:val="0017396C"/>
    <w:rsid w:val="00173AB1"/>
    <w:rsid w:val="00173C27"/>
    <w:rsid w:val="00173DE6"/>
    <w:rsid w:val="00173E8D"/>
    <w:rsid w:val="00174016"/>
    <w:rsid w:val="001741FB"/>
    <w:rsid w:val="00174BB2"/>
    <w:rsid w:val="00174D5A"/>
    <w:rsid w:val="00174DE5"/>
    <w:rsid w:val="001750DE"/>
    <w:rsid w:val="00175267"/>
    <w:rsid w:val="0017527B"/>
    <w:rsid w:val="001753EF"/>
    <w:rsid w:val="0017567F"/>
    <w:rsid w:val="0017593D"/>
    <w:rsid w:val="00175F54"/>
    <w:rsid w:val="00176103"/>
    <w:rsid w:val="00176375"/>
    <w:rsid w:val="0017653B"/>
    <w:rsid w:val="00176890"/>
    <w:rsid w:val="00176990"/>
    <w:rsid w:val="001769C5"/>
    <w:rsid w:val="00176C21"/>
    <w:rsid w:val="00176CCE"/>
    <w:rsid w:val="00176DB4"/>
    <w:rsid w:val="00177463"/>
    <w:rsid w:val="00177A96"/>
    <w:rsid w:val="00177DD9"/>
    <w:rsid w:val="00177F81"/>
    <w:rsid w:val="00180152"/>
    <w:rsid w:val="0018044F"/>
    <w:rsid w:val="001804C4"/>
    <w:rsid w:val="00180CEF"/>
    <w:rsid w:val="00180D38"/>
    <w:rsid w:val="00180EC6"/>
    <w:rsid w:val="00181141"/>
    <w:rsid w:val="001814E7"/>
    <w:rsid w:val="00181E19"/>
    <w:rsid w:val="00181EEF"/>
    <w:rsid w:val="001820B2"/>
    <w:rsid w:val="001821EA"/>
    <w:rsid w:val="00182571"/>
    <w:rsid w:val="001826E7"/>
    <w:rsid w:val="001827EC"/>
    <w:rsid w:val="00182C01"/>
    <w:rsid w:val="00182FD8"/>
    <w:rsid w:val="00183198"/>
    <w:rsid w:val="0018325C"/>
    <w:rsid w:val="00183315"/>
    <w:rsid w:val="0018333F"/>
    <w:rsid w:val="0018350A"/>
    <w:rsid w:val="001836B5"/>
    <w:rsid w:val="0018445F"/>
    <w:rsid w:val="0018480C"/>
    <w:rsid w:val="0018481E"/>
    <w:rsid w:val="001848F2"/>
    <w:rsid w:val="00185448"/>
    <w:rsid w:val="00185620"/>
    <w:rsid w:val="001858A1"/>
    <w:rsid w:val="00185C25"/>
    <w:rsid w:val="00185C30"/>
    <w:rsid w:val="00186CBE"/>
    <w:rsid w:val="00187146"/>
    <w:rsid w:val="001872B9"/>
    <w:rsid w:val="001875DD"/>
    <w:rsid w:val="001875FD"/>
    <w:rsid w:val="001879E7"/>
    <w:rsid w:val="001879EC"/>
    <w:rsid w:val="00187F3B"/>
    <w:rsid w:val="0019000D"/>
    <w:rsid w:val="001900E2"/>
    <w:rsid w:val="001903E6"/>
    <w:rsid w:val="0019046D"/>
    <w:rsid w:val="001907ED"/>
    <w:rsid w:val="00190A34"/>
    <w:rsid w:val="00190FA3"/>
    <w:rsid w:val="0019101B"/>
    <w:rsid w:val="00191196"/>
    <w:rsid w:val="00191F66"/>
    <w:rsid w:val="0019234D"/>
    <w:rsid w:val="00192D10"/>
    <w:rsid w:val="00192EEC"/>
    <w:rsid w:val="0019305D"/>
    <w:rsid w:val="001930AD"/>
    <w:rsid w:val="001941B2"/>
    <w:rsid w:val="001947A2"/>
    <w:rsid w:val="00194909"/>
    <w:rsid w:val="001954F3"/>
    <w:rsid w:val="0019565A"/>
    <w:rsid w:val="001957E9"/>
    <w:rsid w:val="00195817"/>
    <w:rsid w:val="00195F25"/>
    <w:rsid w:val="0019671F"/>
    <w:rsid w:val="0019679D"/>
    <w:rsid w:val="001968D8"/>
    <w:rsid w:val="00196FB1"/>
    <w:rsid w:val="00197127"/>
    <w:rsid w:val="00197CCA"/>
    <w:rsid w:val="00197F6B"/>
    <w:rsid w:val="001A0284"/>
    <w:rsid w:val="001A164E"/>
    <w:rsid w:val="001A1663"/>
    <w:rsid w:val="001A182D"/>
    <w:rsid w:val="001A1A10"/>
    <w:rsid w:val="001A1AE4"/>
    <w:rsid w:val="001A1B69"/>
    <w:rsid w:val="001A2196"/>
    <w:rsid w:val="001A2622"/>
    <w:rsid w:val="001A26D1"/>
    <w:rsid w:val="001A304C"/>
    <w:rsid w:val="001A3727"/>
    <w:rsid w:val="001A3804"/>
    <w:rsid w:val="001A384E"/>
    <w:rsid w:val="001A3F92"/>
    <w:rsid w:val="001A43D8"/>
    <w:rsid w:val="001A47D6"/>
    <w:rsid w:val="001A48AB"/>
    <w:rsid w:val="001A48F7"/>
    <w:rsid w:val="001A4A63"/>
    <w:rsid w:val="001A4DEA"/>
    <w:rsid w:val="001A5406"/>
    <w:rsid w:val="001A5FE1"/>
    <w:rsid w:val="001A5FFA"/>
    <w:rsid w:val="001A6A46"/>
    <w:rsid w:val="001A6A7B"/>
    <w:rsid w:val="001A6BC3"/>
    <w:rsid w:val="001A6CBE"/>
    <w:rsid w:val="001A7113"/>
    <w:rsid w:val="001A7264"/>
    <w:rsid w:val="001A75DD"/>
    <w:rsid w:val="001A7B87"/>
    <w:rsid w:val="001B0541"/>
    <w:rsid w:val="001B0826"/>
    <w:rsid w:val="001B09BE"/>
    <w:rsid w:val="001B09CA"/>
    <w:rsid w:val="001B140E"/>
    <w:rsid w:val="001B15F6"/>
    <w:rsid w:val="001B195D"/>
    <w:rsid w:val="001B1999"/>
    <w:rsid w:val="001B20C3"/>
    <w:rsid w:val="001B20DF"/>
    <w:rsid w:val="001B24BC"/>
    <w:rsid w:val="001B2587"/>
    <w:rsid w:val="001B2D78"/>
    <w:rsid w:val="001B3339"/>
    <w:rsid w:val="001B35C6"/>
    <w:rsid w:val="001B36A2"/>
    <w:rsid w:val="001B3961"/>
    <w:rsid w:val="001B3BED"/>
    <w:rsid w:val="001B3CD5"/>
    <w:rsid w:val="001B4096"/>
    <w:rsid w:val="001B40F1"/>
    <w:rsid w:val="001B4934"/>
    <w:rsid w:val="001B4DD8"/>
    <w:rsid w:val="001B5526"/>
    <w:rsid w:val="001B5698"/>
    <w:rsid w:val="001B5BE6"/>
    <w:rsid w:val="001B6182"/>
    <w:rsid w:val="001B62B0"/>
    <w:rsid w:val="001B6391"/>
    <w:rsid w:val="001B647E"/>
    <w:rsid w:val="001B6DC1"/>
    <w:rsid w:val="001B6F2B"/>
    <w:rsid w:val="001B7064"/>
    <w:rsid w:val="001B7221"/>
    <w:rsid w:val="001B7708"/>
    <w:rsid w:val="001B7BA8"/>
    <w:rsid w:val="001B7D11"/>
    <w:rsid w:val="001B7D65"/>
    <w:rsid w:val="001C05E0"/>
    <w:rsid w:val="001C0B9D"/>
    <w:rsid w:val="001C0D43"/>
    <w:rsid w:val="001C0DE2"/>
    <w:rsid w:val="001C0E9C"/>
    <w:rsid w:val="001C0F32"/>
    <w:rsid w:val="001C12D3"/>
    <w:rsid w:val="001C1B79"/>
    <w:rsid w:val="001C1C62"/>
    <w:rsid w:val="001C1CD0"/>
    <w:rsid w:val="001C2A28"/>
    <w:rsid w:val="001C3141"/>
    <w:rsid w:val="001C341C"/>
    <w:rsid w:val="001C38C4"/>
    <w:rsid w:val="001C3B24"/>
    <w:rsid w:val="001C3F16"/>
    <w:rsid w:val="001C42A0"/>
    <w:rsid w:val="001C4391"/>
    <w:rsid w:val="001C45FA"/>
    <w:rsid w:val="001C4A2D"/>
    <w:rsid w:val="001C55BA"/>
    <w:rsid w:val="001C5A06"/>
    <w:rsid w:val="001C6529"/>
    <w:rsid w:val="001C6C9C"/>
    <w:rsid w:val="001C75BD"/>
    <w:rsid w:val="001C7AB4"/>
    <w:rsid w:val="001D035C"/>
    <w:rsid w:val="001D0B9A"/>
    <w:rsid w:val="001D0FE7"/>
    <w:rsid w:val="001D1DF2"/>
    <w:rsid w:val="001D2298"/>
    <w:rsid w:val="001D26D0"/>
    <w:rsid w:val="001D27A5"/>
    <w:rsid w:val="001D2E35"/>
    <w:rsid w:val="001D34D3"/>
    <w:rsid w:val="001D35B3"/>
    <w:rsid w:val="001D38AA"/>
    <w:rsid w:val="001D38DE"/>
    <w:rsid w:val="001D4A99"/>
    <w:rsid w:val="001D4EDA"/>
    <w:rsid w:val="001D51E8"/>
    <w:rsid w:val="001D6285"/>
    <w:rsid w:val="001D658C"/>
    <w:rsid w:val="001D66E5"/>
    <w:rsid w:val="001D6E52"/>
    <w:rsid w:val="001D7168"/>
    <w:rsid w:val="001D732E"/>
    <w:rsid w:val="001D778F"/>
    <w:rsid w:val="001D7DE9"/>
    <w:rsid w:val="001E045C"/>
    <w:rsid w:val="001E0901"/>
    <w:rsid w:val="001E0D93"/>
    <w:rsid w:val="001E10A1"/>
    <w:rsid w:val="001E110B"/>
    <w:rsid w:val="001E11EA"/>
    <w:rsid w:val="001E191F"/>
    <w:rsid w:val="001E1C61"/>
    <w:rsid w:val="001E2452"/>
    <w:rsid w:val="001E2485"/>
    <w:rsid w:val="001E27FD"/>
    <w:rsid w:val="001E2D4F"/>
    <w:rsid w:val="001E316B"/>
    <w:rsid w:val="001E35E7"/>
    <w:rsid w:val="001E3C91"/>
    <w:rsid w:val="001E3F2E"/>
    <w:rsid w:val="001E4081"/>
    <w:rsid w:val="001E580D"/>
    <w:rsid w:val="001E5B2C"/>
    <w:rsid w:val="001E5B58"/>
    <w:rsid w:val="001E5C02"/>
    <w:rsid w:val="001E5C94"/>
    <w:rsid w:val="001E616E"/>
    <w:rsid w:val="001E6B11"/>
    <w:rsid w:val="001E6C6B"/>
    <w:rsid w:val="001E7168"/>
    <w:rsid w:val="001E7253"/>
    <w:rsid w:val="001E72F0"/>
    <w:rsid w:val="001E7840"/>
    <w:rsid w:val="001E7852"/>
    <w:rsid w:val="001E7AAE"/>
    <w:rsid w:val="001F10F9"/>
    <w:rsid w:val="001F1115"/>
    <w:rsid w:val="001F137B"/>
    <w:rsid w:val="001F1389"/>
    <w:rsid w:val="001F13BE"/>
    <w:rsid w:val="001F17AA"/>
    <w:rsid w:val="001F19F6"/>
    <w:rsid w:val="001F1A68"/>
    <w:rsid w:val="001F2408"/>
    <w:rsid w:val="001F298F"/>
    <w:rsid w:val="001F2D7E"/>
    <w:rsid w:val="001F2F69"/>
    <w:rsid w:val="001F301C"/>
    <w:rsid w:val="001F313F"/>
    <w:rsid w:val="001F333D"/>
    <w:rsid w:val="001F37EF"/>
    <w:rsid w:val="001F3CD4"/>
    <w:rsid w:val="001F3D1B"/>
    <w:rsid w:val="001F3D4F"/>
    <w:rsid w:val="001F3D67"/>
    <w:rsid w:val="001F3DCB"/>
    <w:rsid w:val="001F42C3"/>
    <w:rsid w:val="001F4535"/>
    <w:rsid w:val="001F4805"/>
    <w:rsid w:val="001F4EF0"/>
    <w:rsid w:val="001F51E8"/>
    <w:rsid w:val="001F5329"/>
    <w:rsid w:val="001F540C"/>
    <w:rsid w:val="001F5592"/>
    <w:rsid w:val="001F55C9"/>
    <w:rsid w:val="001F57AD"/>
    <w:rsid w:val="001F5935"/>
    <w:rsid w:val="001F5A7E"/>
    <w:rsid w:val="001F5F11"/>
    <w:rsid w:val="001F67A7"/>
    <w:rsid w:val="001F72B0"/>
    <w:rsid w:val="001F7620"/>
    <w:rsid w:val="001F779A"/>
    <w:rsid w:val="00200265"/>
    <w:rsid w:val="00200A00"/>
    <w:rsid w:val="00200D70"/>
    <w:rsid w:val="00200F19"/>
    <w:rsid w:val="00201EC1"/>
    <w:rsid w:val="00201F95"/>
    <w:rsid w:val="00201FB3"/>
    <w:rsid w:val="0020279C"/>
    <w:rsid w:val="00202924"/>
    <w:rsid w:val="0020335A"/>
    <w:rsid w:val="00203541"/>
    <w:rsid w:val="00203CD3"/>
    <w:rsid w:val="002040FE"/>
    <w:rsid w:val="00204404"/>
    <w:rsid w:val="00204413"/>
    <w:rsid w:val="0020450B"/>
    <w:rsid w:val="002048F4"/>
    <w:rsid w:val="00204B0D"/>
    <w:rsid w:val="00204B45"/>
    <w:rsid w:val="00204C2A"/>
    <w:rsid w:val="00205905"/>
    <w:rsid w:val="00205FA3"/>
    <w:rsid w:val="00206078"/>
    <w:rsid w:val="00206368"/>
    <w:rsid w:val="00206458"/>
    <w:rsid w:val="0020664F"/>
    <w:rsid w:val="00206B3E"/>
    <w:rsid w:val="00206BB6"/>
    <w:rsid w:val="00206FC1"/>
    <w:rsid w:val="00207009"/>
    <w:rsid w:val="0020771A"/>
    <w:rsid w:val="00207ADF"/>
    <w:rsid w:val="00207C1B"/>
    <w:rsid w:val="00207E3A"/>
    <w:rsid w:val="00207FF5"/>
    <w:rsid w:val="002102E9"/>
    <w:rsid w:val="00210AEE"/>
    <w:rsid w:val="0021106B"/>
    <w:rsid w:val="0021133E"/>
    <w:rsid w:val="00211970"/>
    <w:rsid w:val="00211A26"/>
    <w:rsid w:val="00211AC4"/>
    <w:rsid w:val="00212008"/>
    <w:rsid w:val="0021210B"/>
    <w:rsid w:val="0021226C"/>
    <w:rsid w:val="00212F35"/>
    <w:rsid w:val="002130BD"/>
    <w:rsid w:val="002130FE"/>
    <w:rsid w:val="002132DE"/>
    <w:rsid w:val="00213622"/>
    <w:rsid w:val="0021385B"/>
    <w:rsid w:val="00213A86"/>
    <w:rsid w:val="00213B3D"/>
    <w:rsid w:val="0021405F"/>
    <w:rsid w:val="002142B0"/>
    <w:rsid w:val="0021435B"/>
    <w:rsid w:val="002146DA"/>
    <w:rsid w:val="00215DD4"/>
    <w:rsid w:val="002164DC"/>
    <w:rsid w:val="002165A5"/>
    <w:rsid w:val="00216665"/>
    <w:rsid w:val="00216AF5"/>
    <w:rsid w:val="00216E61"/>
    <w:rsid w:val="00216E93"/>
    <w:rsid w:val="0021725E"/>
    <w:rsid w:val="00217825"/>
    <w:rsid w:val="00217E7E"/>
    <w:rsid w:val="002204F2"/>
    <w:rsid w:val="0022075B"/>
    <w:rsid w:val="00220CA0"/>
    <w:rsid w:val="00221045"/>
    <w:rsid w:val="002215AF"/>
    <w:rsid w:val="00221CA4"/>
    <w:rsid w:val="00221DDA"/>
    <w:rsid w:val="00222280"/>
    <w:rsid w:val="002222A7"/>
    <w:rsid w:val="002224C4"/>
    <w:rsid w:val="00222CCF"/>
    <w:rsid w:val="00223433"/>
    <w:rsid w:val="002238E1"/>
    <w:rsid w:val="00223DE1"/>
    <w:rsid w:val="00224322"/>
    <w:rsid w:val="00224783"/>
    <w:rsid w:val="00224914"/>
    <w:rsid w:val="00224B0D"/>
    <w:rsid w:val="00225A17"/>
    <w:rsid w:val="00225D83"/>
    <w:rsid w:val="00226611"/>
    <w:rsid w:val="00226612"/>
    <w:rsid w:val="00226675"/>
    <w:rsid w:val="002267D6"/>
    <w:rsid w:val="002269F2"/>
    <w:rsid w:val="00226CCF"/>
    <w:rsid w:val="00226D75"/>
    <w:rsid w:val="00227225"/>
    <w:rsid w:val="002275B5"/>
    <w:rsid w:val="00227744"/>
    <w:rsid w:val="00230253"/>
    <w:rsid w:val="0023069F"/>
    <w:rsid w:val="00230880"/>
    <w:rsid w:val="002320EB"/>
    <w:rsid w:val="002321F2"/>
    <w:rsid w:val="00232475"/>
    <w:rsid w:val="00232A65"/>
    <w:rsid w:val="00232B5D"/>
    <w:rsid w:val="00232B60"/>
    <w:rsid w:val="0023381D"/>
    <w:rsid w:val="00233F73"/>
    <w:rsid w:val="002340FB"/>
    <w:rsid w:val="00234413"/>
    <w:rsid w:val="002345D7"/>
    <w:rsid w:val="00234A9F"/>
    <w:rsid w:val="00234C94"/>
    <w:rsid w:val="00234DA2"/>
    <w:rsid w:val="00234FE1"/>
    <w:rsid w:val="0023583A"/>
    <w:rsid w:val="002358CA"/>
    <w:rsid w:val="00235C63"/>
    <w:rsid w:val="00235CAD"/>
    <w:rsid w:val="00236006"/>
    <w:rsid w:val="002360EF"/>
    <w:rsid w:val="0023648B"/>
    <w:rsid w:val="00236DEB"/>
    <w:rsid w:val="002370C5"/>
    <w:rsid w:val="00237291"/>
    <w:rsid w:val="0023764D"/>
    <w:rsid w:val="002377A0"/>
    <w:rsid w:val="00237DBF"/>
    <w:rsid w:val="002406A5"/>
    <w:rsid w:val="002406B6"/>
    <w:rsid w:val="002409DD"/>
    <w:rsid w:val="002417B0"/>
    <w:rsid w:val="00242134"/>
    <w:rsid w:val="00242147"/>
    <w:rsid w:val="00242897"/>
    <w:rsid w:val="00242F81"/>
    <w:rsid w:val="00243302"/>
    <w:rsid w:val="00243976"/>
    <w:rsid w:val="00243A64"/>
    <w:rsid w:val="00243C91"/>
    <w:rsid w:val="0024403A"/>
    <w:rsid w:val="00244043"/>
    <w:rsid w:val="002440E8"/>
    <w:rsid w:val="00244817"/>
    <w:rsid w:val="00244A90"/>
    <w:rsid w:val="00245B82"/>
    <w:rsid w:val="002460A9"/>
    <w:rsid w:val="00246428"/>
    <w:rsid w:val="002464CE"/>
    <w:rsid w:val="00246609"/>
    <w:rsid w:val="00246645"/>
    <w:rsid w:val="00246765"/>
    <w:rsid w:val="00246ACD"/>
    <w:rsid w:val="00246C57"/>
    <w:rsid w:val="002474C5"/>
    <w:rsid w:val="00247633"/>
    <w:rsid w:val="00247636"/>
    <w:rsid w:val="00247882"/>
    <w:rsid w:val="002479A4"/>
    <w:rsid w:val="00247AFD"/>
    <w:rsid w:val="00247E9A"/>
    <w:rsid w:val="00250263"/>
    <w:rsid w:val="002504D8"/>
    <w:rsid w:val="002504F5"/>
    <w:rsid w:val="00250DCE"/>
    <w:rsid w:val="0025101B"/>
    <w:rsid w:val="00251076"/>
    <w:rsid w:val="00251ACF"/>
    <w:rsid w:val="00251AFD"/>
    <w:rsid w:val="00252246"/>
    <w:rsid w:val="002522A3"/>
    <w:rsid w:val="00252C07"/>
    <w:rsid w:val="00252CD2"/>
    <w:rsid w:val="0025322C"/>
    <w:rsid w:val="00253521"/>
    <w:rsid w:val="002535E5"/>
    <w:rsid w:val="0025367D"/>
    <w:rsid w:val="00253684"/>
    <w:rsid w:val="00253848"/>
    <w:rsid w:val="00253D01"/>
    <w:rsid w:val="00253F05"/>
    <w:rsid w:val="00254078"/>
    <w:rsid w:val="0025453D"/>
    <w:rsid w:val="002546C4"/>
    <w:rsid w:val="00254CBF"/>
    <w:rsid w:val="00254CE1"/>
    <w:rsid w:val="00254F6C"/>
    <w:rsid w:val="00255343"/>
    <w:rsid w:val="002554CD"/>
    <w:rsid w:val="00255BB9"/>
    <w:rsid w:val="00255D35"/>
    <w:rsid w:val="00255FB2"/>
    <w:rsid w:val="00256165"/>
    <w:rsid w:val="00256551"/>
    <w:rsid w:val="00256583"/>
    <w:rsid w:val="002565B9"/>
    <w:rsid w:val="00256740"/>
    <w:rsid w:val="00256D52"/>
    <w:rsid w:val="00257383"/>
    <w:rsid w:val="002579C9"/>
    <w:rsid w:val="00257D47"/>
    <w:rsid w:val="00260274"/>
    <w:rsid w:val="0026027D"/>
    <w:rsid w:val="00260BC1"/>
    <w:rsid w:val="00261600"/>
    <w:rsid w:val="00261783"/>
    <w:rsid w:val="00261A87"/>
    <w:rsid w:val="00261ED3"/>
    <w:rsid w:val="00261EEE"/>
    <w:rsid w:val="00262201"/>
    <w:rsid w:val="00262774"/>
    <w:rsid w:val="00262C82"/>
    <w:rsid w:val="0026305F"/>
    <w:rsid w:val="0026318E"/>
    <w:rsid w:val="00263265"/>
    <w:rsid w:val="0026327F"/>
    <w:rsid w:val="00263336"/>
    <w:rsid w:val="002638CA"/>
    <w:rsid w:val="002638D6"/>
    <w:rsid w:val="00263A81"/>
    <w:rsid w:val="00263CFA"/>
    <w:rsid w:val="00263EB1"/>
    <w:rsid w:val="002642D9"/>
    <w:rsid w:val="00264857"/>
    <w:rsid w:val="00264A95"/>
    <w:rsid w:val="002654C4"/>
    <w:rsid w:val="002658DB"/>
    <w:rsid w:val="00265942"/>
    <w:rsid w:val="00265C7A"/>
    <w:rsid w:val="00266A73"/>
    <w:rsid w:val="002670C6"/>
    <w:rsid w:val="002674D5"/>
    <w:rsid w:val="00267AA4"/>
    <w:rsid w:val="00267B7B"/>
    <w:rsid w:val="00267C35"/>
    <w:rsid w:val="00267EF9"/>
    <w:rsid w:val="00270432"/>
    <w:rsid w:val="0027043F"/>
    <w:rsid w:val="00270940"/>
    <w:rsid w:val="00270993"/>
    <w:rsid w:val="00270E0A"/>
    <w:rsid w:val="00271206"/>
    <w:rsid w:val="00271359"/>
    <w:rsid w:val="0027136E"/>
    <w:rsid w:val="00271A65"/>
    <w:rsid w:val="00271B59"/>
    <w:rsid w:val="00271DAF"/>
    <w:rsid w:val="00272022"/>
    <w:rsid w:val="0027359B"/>
    <w:rsid w:val="0027369C"/>
    <w:rsid w:val="0027391D"/>
    <w:rsid w:val="00273C4C"/>
    <w:rsid w:val="002742A4"/>
    <w:rsid w:val="002743BF"/>
    <w:rsid w:val="002743F5"/>
    <w:rsid w:val="0027455F"/>
    <w:rsid w:val="002746CB"/>
    <w:rsid w:val="00274707"/>
    <w:rsid w:val="00274AB9"/>
    <w:rsid w:val="00274B12"/>
    <w:rsid w:val="00274BDC"/>
    <w:rsid w:val="00274BE8"/>
    <w:rsid w:val="00274C71"/>
    <w:rsid w:val="002753CC"/>
    <w:rsid w:val="002755E9"/>
    <w:rsid w:val="00275DCD"/>
    <w:rsid w:val="00276EB9"/>
    <w:rsid w:val="00277354"/>
    <w:rsid w:val="00277450"/>
    <w:rsid w:val="00277677"/>
    <w:rsid w:val="00277803"/>
    <w:rsid w:val="00277EF4"/>
    <w:rsid w:val="0028041E"/>
    <w:rsid w:val="002805BE"/>
    <w:rsid w:val="002805F7"/>
    <w:rsid w:val="002808B0"/>
    <w:rsid w:val="0028092C"/>
    <w:rsid w:val="00280C6A"/>
    <w:rsid w:val="00280C77"/>
    <w:rsid w:val="00280E6C"/>
    <w:rsid w:val="002810AA"/>
    <w:rsid w:val="00281182"/>
    <w:rsid w:val="002811B4"/>
    <w:rsid w:val="002815C6"/>
    <w:rsid w:val="00281AF4"/>
    <w:rsid w:val="00281B6E"/>
    <w:rsid w:val="00282241"/>
    <w:rsid w:val="002826A2"/>
    <w:rsid w:val="00282F9D"/>
    <w:rsid w:val="002835B7"/>
    <w:rsid w:val="00283AD2"/>
    <w:rsid w:val="00283BEF"/>
    <w:rsid w:val="00283F05"/>
    <w:rsid w:val="00283FA2"/>
    <w:rsid w:val="00284659"/>
    <w:rsid w:val="00284A77"/>
    <w:rsid w:val="00284C8B"/>
    <w:rsid w:val="00284E83"/>
    <w:rsid w:val="00285100"/>
    <w:rsid w:val="00286231"/>
    <w:rsid w:val="00286544"/>
    <w:rsid w:val="00286DB8"/>
    <w:rsid w:val="00287199"/>
    <w:rsid w:val="002873DE"/>
    <w:rsid w:val="00287BEF"/>
    <w:rsid w:val="00287EEC"/>
    <w:rsid w:val="00290006"/>
    <w:rsid w:val="00290625"/>
    <w:rsid w:val="0029092D"/>
    <w:rsid w:val="002914C5"/>
    <w:rsid w:val="00291A0F"/>
    <w:rsid w:val="00291C6D"/>
    <w:rsid w:val="00291D45"/>
    <w:rsid w:val="00291E15"/>
    <w:rsid w:val="00291FEF"/>
    <w:rsid w:val="0029220E"/>
    <w:rsid w:val="002925F9"/>
    <w:rsid w:val="00292657"/>
    <w:rsid w:val="002927CC"/>
    <w:rsid w:val="00292B91"/>
    <w:rsid w:val="00292E80"/>
    <w:rsid w:val="00293DB9"/>
    <w:rsid w:val="002942B6"/>
    <w:rsid w:val="002944A1"/>
    <w:rsid w:val="0029477F"/>
    <w:rsid w:val="00294C00"/>
    <w:rsid w:val="00294E94"/>
    <w:rsid w:val="00294ED0"/>
    <w:rsid w:val="002953E6"/>
    <w:rsid w:val="00295C3C"/>
    <w:rsid w:val="00295C51"/>
    <w:rsid w:val="00295F5D"/>
    <w:rsid w:val="00295F70"/>
    <w:rsid w:val="00296428"/>
    <w:rsid w:val="00296AC6"/>
    <w:rsid w:val="002970A7"/>
    <w:rsid w:val="002970F9"/>
    <w:rsid w:val="002973C4"/>
    <w:rsid w:val="0029766B"/>
    <w:rsid w:val="002978AA"/>
    <w:rsid w:val="00297C51"/>
    <w:rsid w:val="00297C95"/>
    <w:rsid w:val="00297E46"/>
    <w:rsid w:val="00297E72"/>
    <w:rsid w:val="00297FF4"/>
    <w:rsid w:val="002A0016"/>
    <w:rsid w:val="002A0092"/>
    <w:rsid w:val="002A075A"/>
    <w:rsid w:val="002A0A36"/>
    <w:rsid w:val="002A0AD1"/>
    <w:rsid w:val="002A0D52"/>
    <w:rsid w:val="002A0F15"/>
    <w:rsid w:val="002A0F34"/>
    <w:rsid w:val="002A1212"/>
    <w:rsid w:val="002A1455"/>
    <w:rsid w:val="002A16BE"/>
    <w:rsid w:val="002A182E"/>
    <w:rsid w:val="002A1A7E"/>
    <w:rsid w:val="002A1FFE"/>
    <w:rsid w:val="002A2037"/>
    <w:rsid w:val="002A248C"/>
    <w:rsid w:val="002A24FE"/>
    <w:rsid w:val="002A27CC"/>
    <w:rsid w:val="002A2C26"/>
    <w:rsid w:val="002A2CB9"/>
    <w:rsid w:val="002A336F"/>
    <w:rsid w:val="002A383D"/>
    <w:rsid w:val="002A38F0"/>
    <w:rsid w:val="002A3CC3"/>
    <w:rsid w:val="002A3E87"/>
    <w:rsid w:val="002A40BF"/>
    <w:rsid w:val="002A498B"/>
    <w:rsid w:val="002A4C3B"/>
    <w:rsid w:val="002A4CBE"/>
    <w:rsid w:val="002A501A"/>
    <w:rsid w:val="002A57BF"/>
    <w:rsid w:val="002A583A"/>
    <w:rsid w:val="002A5A93"/>
    <w:rsid w:val="002A5BE7"/>
    <w:rsid w:val="002A5DD7"/>
    <w:rsid w:val="002A61C8"/>
    <w:rsid w:val="002A61CA"/>
    <w:rsid w:val="002A65FD"/>
    <w:rsid w:val="002A6EC7"/>
    <w:rsid w:val="002A717D"/>
    <w:rsid w:val="002A735D"/>
    <w:rsid w:val="002A75F9"/>
    <w:rsid w:val="002A7714"/>
    <w:rsid w:val="002A7B20"/>
    <w:rsid w:val="002A7BE7"/>
    <w:rsid w:val="002A7CBA"/>
    <w:rsid w:val="002A7F80"/>
    <w:rsid w:val="002B018D"/>
    <w:rsid w:val="002B08D8"/>
    <w:rsid w:val="002B093A"/>
    <w:rsid w:val="002B0B3D"/>
    <w:rsid w:val="002B1130"/>
    <w:rsid w:val="002B1280"/>
    <w:rsid w:val="002B138F"/>
    <w:rsid w:val="002B1796"/>
    <w:rsid w:val="002B1838"/>
    <w:rsid w:val="002B22AC"/>
    <w:rsid w:val="002B2D3F"/>
    <w:rsid w:val="002B3C5D"/>
    <w:rsid w:val="002B3F75"/>
    <w:rsid w:val="002B3FE7"/>
    <w:rsid w:val="002B4024"/>
    <w:rsid w:val="002B44DB"/>
    <w:rsid w:val="002B4725"/>
    <w:rsid w:val="002B478B"/>
    <w:rsid w:val="002B5CCC"/>
    <w:rsid w:val="002B5EF7"/>
    <w:rsid w:val="002B65E4"/>
    <w:rsid w:val="002B6DB7"/>
    <w:rsid w:val="002B7024"/>
    <w:rsid w:val="002B706E"/>
    <w:rsid w:val="002B708E"/>
    <w:rsid w:val="002B71A2"/>
    <w:rsid w:val="002B71E1"/>
    <w:rsid w:val="002B7348"/>
    <w:rsid w:val="002B73D3"/>
    <w:rsid w:val="002B7419"/>
    <w:rsid w:val="002B7425"/>
    <w:rsid w:val="002B7D71"/>
    <w:rsid w:val="002C03D6"/>
    <w:rsid w:val="002C088A"/>
    <w:rsid w:val="002C0891"/>
    <w:rsid w:val="002C0E2E"/>
    <w:rsid w:val="002C1B5B"/>
    <w:rsid w:val="002C21BB"/>
    <w:rsid w:val="002C23F0"/>
    <w:rsid w:val="002C2649"/>
    <w:rsid w:val="002C26B3"/>
    <w:rsid w:val="002C27C9"/>
    <w:rsid w:val="002C28F9"/>
    <w:rsid w:val="002C2B5B"/>
    <w:rsid w:val="002C30D6"/>
    <w:rsid w:val="002C3294"/>
    <w:rsid w:val="002C358F"/>
    <w:rsid w:val="002C3CC9"/>
    <w:rsid w:val="002C423E"/>
    <w:rsid w:val="002C4419"/>
    <w:rsid w:val="002C449A"/>
    <w:rsid w:val="002C4C43"/>
    <w:rsid w:val="002C5317"/>
    <w:rsid w:val="002C5860"/>
    <w:rsid w:val="002C5D82"/>
    <w:rsid w:val="002C649E"/>
    <w:rsid w:val="002C64AB"/>
    <w:rsid w:val="002C6F59"/>
    <w:rsid w:val="002C6FEE"/>
    <w:rsid w:val="002C71EE"/>
    <w:rsid w:val="002C744B"/>
    <w:rsid w:val="002C76D9"/>
    <w:rsid w:val="002C7C44"/>
    <w:rsid w:val="002C7C50"/>
    <w:rsid w:val="002C7CAF"/>
    <w:rsid w:val="002D0507"/>
    <w:rsid w:val="002D05D1"/>
    <w:rsid w:val="002D111E"/>
    <w:rsid w:val="002D1C49"/>
    <w:rsid w:val="002D28C9"/>
    <w:rsid w:val="002D324E"/>
    <w:rsid w:val="002D33AF"/>
    <w:rsid w:val="002D3AAD"/>
    <w:rsid w:val="002D3EDE"/>
    <w:rsid w:val="002D4750"/>
    <w:rsid w:val="002D4768"/>
    <w:rsid w:val="002D4AB0"/>
    <w:rsid w:val="002D4B19"/>
    <w:rsid w:val="002D4BEE"/>
    <w:rsid w:val="002D4CE8"/>
    <w:rsid w:val="002D5009"/>
    <w:rsid w:val="002D5563"/>
    <w:rsid w:val="002D561D"/>
    <w:rsid w:val="002D575A"/>
    <w:rsid w:val="002D5903"/>
    <w:rsid w:val="002D5C32"/>
    <w:rsid w:val="002D640A"/>
    <w:rsid w:val="002D69B2"/>
    <w:rsid w:val="002D6AED"/>
    <w:rsid w:val="002D6F1C"/>
    <w:rsid w:val="002D6F75"/>
    <w:rsid w:val="002D7495"/>
    <w:rsid w:val="002D7A0A"/>
    <w:rsid w:val="002D7CB2"/>
    <w:rsid w:val="002D7D8D"/>
    <w:rsid w:val="002D7DB5"/>
    <w:rsid w:val="002D7DD9"/>
    <w:rsid w:val="002D7F16"/>
    <w:rsid w:val="002D7F50"/>
    <w:rsid w:val="002E0251"/>
    <w:rsid w:val="002E0582"/>
    <w:rsid w:val="002E0BAE"/>
    <w:rsid w:val="002E0D56"/>
    <w:rsid w:val="002E173A"/>
    <w:rsid w:val="002E19BB"/>
    <w:rsid w:val="002E1A73"/>
    <w:rsid w:val="002E204F"/>
    <w:rsid w:val="002E207A"/>
    <w:rsid w:val="002E212D"/>
    <w:rsid w:val="002E2396"/>
    <w:rsid w:val="002E257A"/>
    <w:rsid w:val="002E296B"/>
    <w:rsid w:val="002E32B6"/>
    <w:rsid w:val="002E33D3"/>
    <w:rsid w:val="002E35D0"/>
    <w:rsid w:val="002E3C07"/>
    <w:rsid w:val="002E417B"/>
    <w:rsid w:val="002E43DB"/>
    <w:rsid w:val="002E50D3"/>
    <w:rsid w:val="002E52FC"/>
    <w:rsid w:val="002E537E"/>
    <w:rsid w:val="002E540E"/>
    <w:rsid w:val="002E5754"/>
    <w:rsid w:val="002E5831"/>
    <w:rsid w:val="002E5C38"/>
    <w:rsid w:val="002E5E54"/>
    <w:rsid w:val="002E5F07"/>
    <w:rsid w:val="002E629C"/>
    <w:rsid w:val="002E685F"/>
    <w:rsid w:val="002E69AE"/>
    <w:rsid w:val="002E69BD"/>
    <w:rsid w:val="002E6D94"/>
    <w:rsid w:val="002E777B"/>
    <w:rsid w:val="002E7C8B"/>
    <w:rsid w:val="002E7DF6"/>
    <w:rsid w:val="002F000A"/>
    <w:rsid w:val="002F0091"/>
    <w:rsid w:val="002F05C0"/>
    <w:rsid w:val="002F0685"/>
    <w:rsid w:val="002F071B"/>
    <w:rsid w:val="002F0DE0"/>
    <w:rsid w:val="002F1507"/>
    <w:rsid w:val="002F159D"/>
    <w:rsid w:val="002F19CD"/>
    <w:rsid w:val="002F1D11"/>
    <w:rsid w:val="002F1EB2"/>
    <w:rsid w:val="002F231A"/>
    <w:rsid w:val="002F24A8"/>
    <w:rsid w:val="002F295F"/>
    <w:rsid w:val="002F2BCE"/>
    <w:rsid w:val="002F2EB6"/>
    <w:rsid w:val="002F3669"/>
    <w:rsid w:val="002F3A70"/>
    <w:rsid w:val="002F3B21"/>
    <w:rsid w:val="002F43B6"/>
    <w:rsid w:val="002F45FA"/>
    <w:rsid w:val="002F467D"/>
    <w:rsid w:val="002F4876"/>
    <w:rsid w:val="002F4C0D"/>
    <w:rsid w:val="002F4D3B"/>
    <w:rsid w:val="002F56C6"/>
    <w:rsid w:val="002F5845"/>
    <w:rsid w:val="002F5B44"/>
    <w:rsid w:val="002F5E77"/>
    <w:rsid w:val="002F6273"/>
    <w:rsid w:val="002F62CE"/>
    <w:rsid w:val="002F6449"/>
    <w:rsid w:val="002F68B9"/>
    <w:rsid w:val="002F695B"/>
    <w:rsid w:val="002F6E85"/>
    <w:rsid w:val="002F7012"/>
    <w:rsid w:val="002F7247"/>
    <w:rsid w:val="002F72F9"/>
    <w:rsid w:val="002F7597"/>
    <w:rsid w:val="002F780A"/>
    <w:rsid w:val="002F7AE6"/>
    <w:rsid w:val="002F7C60"/>
    <w:rsid w:val="0030029B"/>
    <w:rsid w:val="0030066A"/>
    <w:rsid w:val="00300702"/>
    <w:rsid w:val="00300D0E"/>
    <w:rsid w:val="00300DFD"/>
    <w:rsid w:val="00300E7A"/>
    <w:rsid w:val="00301825"/>
    <w:rsid w:val="00302053"/>
    <w:rsid w:val="003027D5"/>
    <w:rsid w:val="00302C1F"/>
    <w:rsid w:val="00302DC2"/>
    <w:rsid w:val="00302DC9"/>
    <w:rsid w:val="00302EEE"/>
    <w:rsid w:val="00302FAB"/>
    <w:rsid w:val="003030E2"/>
    <w:rsid w:val="0030388F"/>
    <w:rsid w:val="00303976"/>
    <w:rsid w:val="00303B86"/>
    <w:rsid w:val="00303FDB"/>
    <w:rsid w:val="00304204"/>
    <w:rsid w:val="00304C09"/>
    <w:rsid w:val="00304CEB"/>
    <w:rsid w:val="003053FA"/>
    <w:rsid w:val="003059AD"/>
    <w:rsid w:val="00306136"/>
    <w:rsid w:val="0030683D"/>
    <w:rsid w:val="00306BC2"/>
    <w:rsid w:val="00306D51"/>
    <w:rsid w:val="00307213"/>
    <w:rsid w:val="00310527"/>
    <w:rsid w:val="00310613"/>
    <w:rsid w:val="003108D3"/>
    <w:rsid w:val="00310946"/>
    <w:rsid w:val="00310C6E"/>
    <w:rsid w:val="00311032"/>
    <w:rsid w:val="003115B1"/>
    <w:rsid w:val="003115F6"/>
    <w:rsid w:val="00311E45"/>
    <w:rsid w:val="003122C9"/>
    <w:rsid w:val="003123CF"/>
    <w:rsid w:val="003125FA"/>
    <w:rsid w:val="00312849"/>
    <w:rsid w:val="003129AC"/>
    <w:rsid w:val="00312BB2"/>
    <w:rsid w:val="0031390C"/>
    <w:rsid w:val="00313C92"/>
    <w:rsid w:val="00313D3D"/>
    <w:rsid w:val="00314655"/>
    <w:rsid w:val="003147A3"/>
    <w:rsid w:val="003147A7"/>
    <w:rsid w:val="003147CF"/>
    <w:rsid w:val="00314D02"/>
    <w:rsid w:val="0031575D"/>
    <w:rsid w:val="003158FE"/>
    <w:rsid w:val="00315A4B"/>
    <w:rsid w:val="00316247"/>
    <w:rsid w:val="00316477"/>
    <w:rsid w:val="003164C4"/>
    <w:rsid w:val="00316505"/>
    <w:rsid w:val="00316538"/>
    <w:rsid w:val="00316BE6"/>
    <w:rsid w:val="003171DA"/>
    <w:rsid w:val="003173AA"/>
    <w:rsid w:val="00317743"/>
    <w:rsid w:val="00317A64"/>
    <w:rsid w:val="00317E03"/>
    <w:rsid w:val="00317F55"/>
    <w:rsid w:val="003200C2"/>
    <w:rsid w:val="00320274"/>
    <w:rsid w:val="0032038D"/>
    <w:rsid w:val="00320592"/>
    <w:rsid w:val="00320904"/>
    <w:rsid w:val="00320958"/>
    <w:rsid w:val="00320A60"/>
    <w:rsid w:val="00320CF6"/>
    <w:rsid w:val="00320EC0"/>
    <w:rsid w:val="00320F96"/>
    <w:rsid w:val="003211FB"/>
    <w:rsid w:val="00321417"/>
    <w:rsid w:val="00321C2A"/>
    <w:rsid w:val="00321D3A"/>
    <w:rsid w:val="00321E17"/>
    <w:rsid w:val="00321EE2"/>
    <w:rsid w:val="0032229E"/>
    <w:rsid w:val="003225C6"/>
    <w:rsid w:val="0032272C"/>
    <w:rsid w:val="0032275D"/>
    <w:rsid w:val="00322AB9"/>
    <w:rsid w:val="00322C5E"/>
    <w:rsid w:val="00323112"/>
    <w:rsid w:val="003232B2"/>
    <w:rsid w:val="003232DD"/>
    <w:rsid w:val="00323399"/>
    <w:rsid w:val="00323555"/>
    <w:rsid w:val="00323B44"/>
    <w:rsid w:val="00323CD0"/>
    <w:rsid w:val="003241C5"/>
    <w:rsid w:val="0032470A"/>
    <w:rsid w:val="003248B9"/>
    <w:rsid w:val="00324DE0"/>
    <w:rsid w:val="00325293"/>
    <w:rsid w:val="003258C6"/>
    <w:rsid w:val="00325D07"/>
    <w:rsid w:val="00325FC5"/>
    <w:rsid w:val="00326065"/>
    <w:rsid w:val="00326611"/>
    <w:rsid w:val="003266B0"/>
    <w:rsid w:val="00326AB9"/>
    <w:rsid w:val="00326B5A"/>
    <w:rsid w:val="00326C3B"/>
    <w:rsid w:val="00326E75"/>
    <w:rsid w:val="00326E80"/>
    <w:rsid w:val="00327742"/>
    <w:rsid w:val="003279C7"/>
    <w:rsid w:val="00327BDE"/>
    <w:rsid w:val="00331AD9"/>
    <w:rsid w:val="00331EF6"/>
    <w:rsid w:val="00331FCE"/>
    <w:rsid w:val="0033207B"/>
    <w:rsid w:val="003323E4"/>
    <w:rsid w:val="0033274B"/>
    <w:rsid w:val="00332DF6"/>
    <w:rsid w:val="00333278"/>
    <w:rsid w:val="003336E9"/>
    <w:rsid w:val="00333AF0"/>
    <w:rsid w:val="00333C14"/>
    <w:rsid w:val="00333D1A"/>
    <w:rsid w:val="00333F80"/>
    <w:rsid w:val="003340F3"/>
    <w:rsid w:val="00334795"/>
    <w:rsid w:val="00334AE0"/>
    <w:rsid w:val="00334F8C"/>
    <w:rsid w:val="003350CE"/>
    <w:rsid w:val="003353E9"/>
    <w:rsid w:val="00335577"/>
    <w:rsid w:val="00335E0D"/>
    <w:rsid w:val="0033603B"/>
    <w:rsid w:val="003368FB"/>
    <w:rsid w:val="00336A4B"/>
    <w:rsid w:val="00336EB9"/>
    <w:rsid w:val="00336F08"/>
    <w:rsid w:val="00337344"/>
    <w:rsid w:val="00337506"/>
    <w:rsid w:val="003376F3"/>
    <w:rsid w:val="00337C12"/>
    <w:rsid w:val="00337EBF"/>
    <w:rsid w:val="00337F12"/>
    <w:rsid w:val="00340354"/>
    <w:rsid w:val="00340383"/>
    <w:rsid w:val="00340429"/>
    <w:rsid w:val="003411A7"/>
    <w:rsid w:val="003412AC"/>
    <w:rsid w:val="003415E7"/>
    <w:rsid w:val="0034183B"/>
    <w:rsid w:val="003418BB"/>
    <w:rsid w:val="0034239F"/>
    <w:rsid w:val="00342F6A"/>
    <w:rsid w:val="003432D3"/>
    <w:rsid w:val="003434F7"/>
    <w:rsid w:val="00343629"/>
    <w:rsid w:val="00343F3C"/>
    <w:rsid w:val="00344743"/>
    <w:rsid w:val="00344749"/>
    <w:rsid w:val="00344BFF"/>
    <w:rsid w:val="0034505D"/>
    <w:rsid w:val="003452AC"/>
    <w:rsid w:val="003454C4"/>
    <w:rsid w:val="003454E6"/>
    <w:rsid w:val="00345964"/>
    <w:rsid w:val="00345F36"/>
    <w:rsid w:val="00346486"/>
    <w:rsid w:val="00346BEE"/>
    <w:rsid w:val="00347107"/>
    <w:rsid w:val="00350342"/>
    <w:rsid w:val="003505C3"/>
    <w:rsid w:val="00350A63"/>
    <w:rsid w:val="00350C76"/>
    <w:rsid w:val="00350CDE"/>
    <w:rsid w:val="00350D81"/>
    <w:rsid w:val="00350DED"/>
    <w:rsid w:val="00350F7A"/>
    <w:rsid w:val="003510E1"/>
    <w:rsid w:val="00351121"/>
    <w:rsid w:val="00351760"/>
    <w:rsid w:val="00351B0B"/>
    <w:rsid w:val="00351BD0"/>
    <w:rsid w:val="00351C23"/>
    <w:rsid w:val="00351C31"/>
    <w:rsid w:val="00351C56"/>
    <w:rsid w:val="0035240D"/>
    <w:rsid w:val="00353577"/>
    <w:rsid w:val="003535A3"/>
    <w:rsid w:val="00353869"/>
    <w:rsid w:val="0035398E"/>
    <w:rsid w:val="00353A4C"/>
    <w:rsid w:val="0035441D"/>
    <w:rsid w:val="00354D05"/>
    <w:rsid w:val="00354D20"/>
    <w:rsid w:val="00354F7B"/>
    <w:rsid w:val="00354FD4"/>
    <w:rsid w:val="00355239"/>
    <w:rsid w:val="00355557"/>
    <w:rsid w:val="003557EE"/>
    <w:rsid w:val="0035641F"/>
    <w:rsid w:val="003564D0"/>
    <w:rsid w:val="00356542"/>
    <w:rsid w:val="00356C8B"/>
    <w:rsid w:val="00356EB4"/>
    <w:rsid w:val="0035705D"/>
    <w:rsid w:val="00357642"/>
    <w:rsid w:val="00357741"/>
    <w:rsid w:val="00357762"/>
    <w:rsid w:val="003579CE"/>
    <w:rsid w:val="00357C2B"/>
    <w:rsid w:val="00357D72"/>
    <w:rsid w:val="003600CD"/>
    <w:rsid w:val="00361562"/>
    <w:rsid w:val="00361760"/>
    <w:rsid w:val="003630EF"/>
    <w:rsid w:val="003632B9"/>
    <w:rsid w:val="003633E6"/>
    <w:rsid w:val="00363414"/>
    <w:rsid w:val="0036355A"/>
    <w:rsid w:val="003635A0"/>
    <w:rsid w:val="00363ACC"/>
    <w:rsid w:val="003644EE"/>
    <w:rsid w:val="003647FF"/>
    <w:rsid w:val="00364B42"/>
    <w:rsid w:val="00364E41"/>
    <w:rsid w:val="00364EA6"/>
    <w:rsid w:val="003656D3"/>
    <w:rsid w:val="00365D27"/>
    <w:rsid w:val="00365D34"/>
    <w:rsid w:val="003672DF"/>
    <w:rsid w:val="003676E4"/>
    <w:rsid w:val="00367A9B"/>
    <w:rsid w:val="00367D6B"/>
    <w:rsid w:val="00367DD5"/>
    <w:rsid w:val="00370630"/>
    <w:rsid w:val="0037121C"/>
    <w:rsid w:val="00371638"/>
    <w:rsid w:val="00371852"/>
    <w:rsid w:val="00371A38"/>
    <w:rsid w:val="00372756"/>
    <w:rsid w:val="0037293A"/>
    <w:rsid w:val="00372957"/>
    <w:rsid w:val="00372AB0"/>
    <w:rsid w:val="00372BA7"/>
    <w:rsid w:val="00372D38"/>
    <w:rsid w:val="00372E43"/>
    <w:rsid w:val="00372FF6"/>
    <w:rsid w:val="00373288"/>
    <w:rsid w:val="00373296"/>
    <w:rsid w:val="0037331A"/>
    <w:rsid w:val="003733A1"/>
    <w:rsid w:val="00373481"/>
    <w:rsid w:val="003738B6"/>
    <w:rsid w:val="003739BE"/>
    <w:rsid w:val="00373C20"/>
    <w:rsid w:val="00373E58"/>
    <w:rsid w:val="00373F25"/>
    <w:rsid w:val="003749F1"/>
    <w:rsid w:val="00374B34"/>
    <w:rsid w:val="003750F2"/>
    <w:rsid w:val="00375306"/>
    <w:rsid w:val="00375348"/>
    <w:rsid w:val="00375814"/>
    <w:rsid w:val="00375BEE"/>
    <w:rsid w:val="00376E3B"/>
    <w:rsid w:val="00377019"/>
    <w:rsid w:val="00377251"/>
    <w:rsid w:val="00377644"/>
    <w:rsid w:val="00377F08"/>
    <w:rsid w:val="00377FFC"/>
    <w:rsid w:val="00380273"/>
    <w:rsid w:val="00380798"/>
    <w:rsid w:val="003810EC"/>
    <w:rsid w:val="003812B5"/>
    <w:rsid w:val="00381835"/>
    <w:rsid w:val="003818F7"/>
    <w:rsid w:val="0038220E"/>
    <w:rsid w:val="00382492"/>
    <w:rsid w:val="00382C6A"/>
    <w:rsid w:val="00383795"/>
    <w:rsid w:val="00383BDA"/>
    <w:rsid w:val="00383CB7"/>
    <w:rsid w:val="00383D25"/>
    <w:rsid w:val="003843E1"/>
    <w:rsid w:val="00384415"/>
    <w:rsid w:val="0038482F"/>
    <w:rsid w:val="003848C4"/>
    <w:rsid w:val="003849F2"/>
    <w:rsid w:val="003858EA"/>
    <w:rsid w:val="0038590D"/>
    <w:rsid w:val="00385AE7"/>
    <w:rsid w:val="0038627B"/>
    <w:rsid w:val="0038649B"/>
    <w:rsid w:val="003866FD"/>
    <w:rsid w:val="00386981"/>
    <w:rsid w:val="00386EB5"/>
    <w:rsid w:val="00387211"/>
    <w:rsid w:val="00387869"/>
    <w:rsid w:val="0038792D"/>
    <w:rsid w:val="00387B20"/>
    <w:rsid w:val="00387F58"/>
    <w:rsid w:val="003902EF"/>
    <w:rsid w:val="0039129F"/>
    <w:rsid w:val="00391E3C"/>
    <w:rsid w:val="003920C3"/>
    <w:rsid w:val="00392110"/>
    <w:rsid w:val="003923C4"/>
    <w:rsid w:val="003924FC"/>
    <w:rsid w:val="00392570"/>
    <w:rsid w:val="003925FF"/>
    <w:rsid w:val="00392736"/>
    <w:rsid w:val="00392CB4"/>
    <w:rsid w:val="00392FBC"/>
    <w:rsid w:val="00393274"/>
    <w:rsid w:val="00393382"/>
    <w:rsid w:val="00393696"/>
    <w:rsid w:val="00393E24"/>
    <w:rsid w:val="00394561"/>
    <w:rsid w:val="00394851"/>
    <w:rsid w:val="0039494E"/>
    <w:rsid w:val="00394BF9"/>
    <w:rsid w:val="003950CD"/>
    <w:rsid w:val="00395236"/>
    <w:rsid w:val="00395644"/>
    <w:rsid w:val="0039582C"/>
    <w:rsid w:val="003960BD"/>
    <w:rsid w:val="00396ACA"/>
    <w:rsid w:val="00397326"/>
    <w:rsid w:val="00397700"/>
    <w:rsid w:val="003979C8"/>
    <w:rsid w:val="00397B4F"/>
    <w:rsid w:val="003A0376"/>
    <w:rsid w:val="003A0434"/>
    <w:rsid w:val="003A073A"/>
    <w:rsid w:val="003A1106"/>
    <w:rsid w:val="003A11E7"/>
    <w:rsid w:val="003A205C"/>
    <w:rsid w:val="003A2130"/>
    <w:rsid w:val="003A2480"/>
    <w:rsid w:val="003A252B"/>
    <w:rsid w:val="003A2667"/>
    <w:rsid w:val="003A2B70"/>
    <w:rsid w:val="003A2EBD"/>
    <w:rsid w:val="003A2FBA"/>
    <w:rsid w:val="003A30F9"/>
    <w:rsid w:val="003A31A3"/>
    <w:rsid w:val="003A31F8"/>
    <w:rsid w:val="003A3216"/>
    <w:rsid w:val="003A3547"/>
    <w:rsid w:val="003A3748"/>
    <w:rsid w:val="003A396B"/>
    <w:rsid w:val="003A3B08"/>
    <w:rsid w:val="003A3D0F"/>
    <w:rsid w:val="003A3D32"/>
    <w:rsid w:val="003A3D35"/>
    <w:rsid w:val="003A418C"/>
    <w:rsid w:val="003A420C"/>
    <w:rsid w:val="003A454A"/>
    <w:rsid w:val="003A47E3"/>
    <w:rsid w:val="003A4A85"/>
    <w:rsid w:val="003A4BAD"/>
    <w:rsid w:val="003A4CEC"/>
    <w:rsid w:val="003A4F36"/>
    <w:rsid w:val="003A5455"/>
    <w:rsid w:val="003A5DEF"/>
    <w:rsid w:val="003A6358"/>
    <w:rsid w:val="003A6608"/>
    <w:rsid w:val="003A67B8"/>
    <w:rsid w:val="003A67C7"/>
    <w:rsid w:val="003A6C39"/>
    <w:rsid w:val="003A6C9B"/>
    <w:rsid w:val="003A7144"/>
    <w:rsid w:val="003A71C9"/>
    <w:rsid w:val="003B0061"/>
    <w:rsid w:val="003B0271"/>
    <w:rsid w:val="003B06FD"/>
    <w:rsid w:val="003B084C"/>
    <w:rsid w:val="003B08C6"/>
    <w:rsid w:val="003B0C4D"/>
    <w:rsid w:val="003B11A0"/>
    <w:rsid w:val="003B23D6"/>
    <w:rsid w:val="003B26CD"/>
    <w:rsid w:val="003B2EEE"/>
    <w:rsid w:val="003B4221"/>
    <w:rsid w:val="003B4D20"/>
    <w:rsid w:val="003B4D56"/>
    <w:rsid w:val="003B501F"/>
    <w:rsid w:val="003B52A2"/>
    <w:rsid w:val="003B532C"/>
    <w:rsid w:val="003B5432"/>
    <w:rsid w:val="003B5753"/>
    <w:rsid w:val="003B58C0"/>
    <w:rsid w:val="003B62F3"/>
    <w:rsid w:val="003B63B0"/>
    <w:rsid w:val="003B73BF"/>
    <w:rsid w:val="003B75BF"/>
    <w:rsid w:val="003B7B43"/>
    <w:rsid w:val="003B7B6D"/>
    <w:rsid w:val="003C0682"/>
    <w:rsid w:val="003C0DAF"/>
    <w:rsid w:val="003C0FD6"/>
    <w:rsid w:val="003C1092"/>
    <w:rsid w:val="003C12A7"/>
    <w:rsid w:val="003C12E6"/>
    <w:rsid w:val="003C1457"/>
    <w:rsid w:val="003C1597"/>
    <w:rsid w:val="003C1A47"/>
    <w:rsid w:val="003C1DC9"/>
    <w:rsid w:val="003C21D7"/>
    <w:rsid w:val="003C2A83"/>
    <w:rsid w:val="003C2ED7"/>
    <w:rsid w:val="003C3D66"/>
    <w:rsid w:val="003C3E99"/>
    <w:rsid w:val="003C473A"/>
    <w:rsid w:val="003C483D"/>
    <w:rsid w:val="003C4A96"/>
    <w:rsid w:val="003C56B5"/>
    <w:rsid w:val="003C5CEE"/>
    <w:rsid w:val="003C61CD"/>
    <w:rsid w:val="003C62B9"/>
    <w:rsid w:val="003C641E"/>
    <w:rsid w:val="003C6A4D"/>
    <w:rsid w:val="003C6EC3"/>
    <w:rsid w:val="003C761E"/>
    <w:rsid w:val="003D0F48"/>
    <w:rsid w:val="003D0F9F"/>
    <w:rsid w:val="003D14A8"/>
    <w:rsid w:val="003D1882"/>
    <w:rsid w:val="003D1AAE"/>
    <w:rsid w:val="003D1CE6"/>
    <w:rsid w:val="003D21F4"/>
    <w:rsid w:val="003D2347"/>
    <w:rsid w:val="003D242A"/>
    <w:rsid w:val="003D24B0"/>
    <w:rsid w:val="003D254C"/>
    <w:rsid w:val="003D2568"/>
    <w:rsid w:val="003D2622"/>
    <w:rsid w:val="003D2CAC"/>
    <w:rsid w:val="003D2EF3"/>
    <w:rsid w:val="003D306B"/>
    <w:rsid w:val="003D386F"/>
    <w:rsid w:val="003D3CE5"/>
    <w:rsid w:val="003D4839"/>
    <w:rsid w:val="003D4EE6"/>
    <w:rsid w:val="003D4FBE"/>
    <w:rsid w:val="003D5026"/>
    <w:rsid w:val="003D51E5"/>
    <w:rsid w:val="003D5312"/>
    <w:rsid w:val="003D53BE"/>
    <w:rsid w:val="003D5ACA"/>
    <w:rsid w:val="003D5D86"/>
    <w:rsid w:val="003D6997"/>
    <w:rsid w:val="003D6D25"/>
    <w:rsid w:val="003D6D39"/>
    <w:rsid w:val="003D70E5"/>
    <w:rsid w:val="003D7500"/>
    <w:rsid w:val="003D77A6"/>
    <w:rsid w:val="003D7A91"/>
    <w:rsid w:val="003D7BC3"/>
    <w:rsid w:val="003E00AD"/>
    <w:rsid w:val="003E0175"/>
    <w:rsid w:val="003E021A"/>
    <w:rsid w:val="003E04B7"/>
    <w:rsid w:val="003E078D"/>
    <w:rsid w:val="003E0BEA"/>
    <w:rsid w:val="003E0EA2"/>
    <w:rsid w:val="003E1990"/>
    <w:rsid w:val="003E1C86"/>
    <w:rsid w:val="003E1D11"/>
    <w:rsid w:val="003E20B7"/>
    <w:rsid w:val="003E22DE"/>
    <w:rsid w:val="003E3076"/>
    <w:rsid w:val="003E315D"/>
    <w:rsid w:val="003E35F8"/>
    <w:rsid w:val="003E3699"/>
    <w:rsid w:val="003E370F"/>
    <w:rsid w:val="003E3E02"/>
    <w:rsid w:val="003E40D4"/>
    <w:rsid w:val="003E41FB"/>
    <w:rsid w:val="003E42E3"/>
    <w:rsid w:val="003E4478"/>
    <w:rsid w:val="003E4A8A"/>
    <w:rsid w:val="003E4C69"/>
    <w:rsid w:val="003E51B6"/>
    <w:rsid w:val="003E5541"/>
    <w:rsid w:val="003E5690"/>
    <w:rsid w:val="003E5819"/>
    <w:rsid w:val="003E5C0A"/>
    <w:rsid w:val="003E5C4F"/>
    <w:rsid w:val="003E5FAC"/>
    <w:rsid w:val="003E6B4E"/>
    <w:rsid w:val="003E6D45"/>
    <w:rsid w:val="003E70C8"/>
    <w:rsid w:val="003E76BA"/>
    <w:rsid w:val="003E7705"/>
    <w:rsid w:val="003E7950"/>
    <w:rsid w:val="003F06A8"/>
    <w:rsid w:val="003F070B"/>
    <w:rsid w:val="003F0A07"/>
    <w:rsid w:val="003F0A22"/>
    <w:rsid w:val="003F0B3B"/>
    <w:rsid w:val="003F1B9B"/>
    <w:rsid w:val="003F1EA5"/>
    <w:rsid w:val="003F2039"/>
    <w:rsid w:val="003F29C6"/>
    <w:rsid w:val="003F2C4E"/>
    <w:rsid w:val="003F2C9F"/>
    <w:rsid w:val="003F2FFF"/>
    <w:rsid w:val="003F3022"/>
    <w:rsid w:val="003F34CB"/>
    <w:rsid w:val="003F3C07"/>
    <w:rsid w:val="003F3F49"/>
    <w:rsid w:val="003F4023"/>
    <w:rsid w:val="003F49B2"/>
    <w:rsid w:val="003F4A2B"/>
    <w:rsid w:val="003F4CAF"/>
    <w:rsid w:val="003F4F3C"/>
    <w:rsid w:val="003F5162"/>
    <w:rsid w:val="003F5302"/>
    <w:rsid w:val="003F5B79"/>
    <w:rsid w:val="003F5C13"/>
    <w:rsid w:val="003F5D3A"/>
    <w:rsid w:val="003F5DE4"/>
    <w:rsid w:val="003F6041"/>
    <w:rsid w:val="003F62C0"/>
    <w:rsid w:val="003F6452"/>
    <w:rsid w:val="003F6506"/>
    <w:rsid w:val="003F66E4"/>
    <w:rsid w:val="003F6CFB"/>
    <w:rsid w:val="003F7BBC"/>
    <w:rsid w:val="00400029"/>
    <w:rsid w:val="00400111"/>
    <w:rsid w:val="0040058D"/>
    <w:rsid w:val="004005E3"/>
    <w:rsid w:val="004006CF"/>
    <w:rsid w:val="0040072A"/>
    <w:rsid w:val="00400924"/>
    <w:rsid w:val="00400A84"/>
    <w:rsid w:val="00400AE2"/>
    <w:rsid w:val="00400DA7"/>
    <w:rsid w:val="004011CD"/>
    <w:rsid w:val="004012C1"/>
    <w:rsid w:val="004014A1"/>
    <w:rsid w:val="004014B8"/>
    <w:rsid w:val="0040155F"/>
    <w:rsid w:val="004025D8"/>
    <w:rsid w:val="0040293D"/>
    <w:rsid w:val="00402AE7"/>
    <w:rsid w:val="00402C25"/>
    <w:rsid w:val="00402D45"/>
    <w:rsid w:val="00402E0A"/>
    <w:rsid w:val="00402E2E"/>
    <w:rsid w:val="0040300C"/>
    <w:rsid w:val="00403098"/>
    <w:rsid w:val="00403277"/>
    <w:rsid w:val="004034F1"/>
    <w:rsid w:val="0040377E"/>
    <w:rsid w:val="00403B01"/>
    <w:rsid w:val="00403B08"/>
    <w:rsid w:val="00403ED7"/>
    <w:rsid w:val="00404350"/>
    <w:rsid w:val="00404351"/>
    <w:rsid w:val="00404560"/>
    <w:rsid w:val="00404A72"/>
    <w:rsid w:val="00404DF9"/>
    <w:rsid w:val="0040514D"/>
    <w:rsid w:val="00405195"/>
    <w:rsid w:val="004051B2"/>
    <w:rsid w:val="00405401"/>
    <w:rsid w:val="0040558C"/>
    <w:rsid w:val="00405904"/>
    <w:rsid w:val="004063E0"/>
    <w:rsid w:val="00406A4C"/>
    <w:rsid w:val="00406CE1"/>
    <w:rsid w:val="00406EDC"/>
    <w:rsid w:val="00406FBC"/>
    <w:rsid w:val="004073BA"/>
    <w:rsid w:val="00407A63"/>
    <w:rsid w:val="0041036D"/>
    <w:rsid w:val="0041049C"/>
    <w:rsid w:val="00410559"/>
    <w:rsid w:val="0041083C"/>
    <w:rsid w:val="00410EB5"/>
    <w:rsid w:val="0041142A"/>
    <w:rsid w:val="00411914"/>
    <w:rsid w:val="00411AB4"/>
    <w:rsid w:val="00411DCE"/>
    <w:rsid w:val="00412915"/>
    <w:rsid w:val="00412A42"/>
    <w:rsid w:val="00412D31"/>
    <w:rsid w:val="00412E4F"/>
    <w:rsid w:val="00413142"/>
    <w:rsid w:val="00413177"/>
    <w:rsid w:val="004134DA"/>
    <w:rsid w:val="004136A3"/>
    <w:rsid w:val="00413856"/>
    <w:rsid w:val="0041389A"/>
    <w:rsid w:val="00413DF8"/>
    <w:rsid w:val="0041420E"/>
    <w:rsid w:val="00414E54"/>
    <w:rsid w:val="0041537B"/>
    <w:rsid w:val="004158AC"/>
    <w:rsid w:val="004158DA"/>
    <w:rsid w:val="00415B58"/>
    <w:rsid w:val="00415EA6"/>
    <w:rsid w:val="00415EB2"/>
    <w:rsid w:val="00415F62"/>
    <w:rsid w:val="004160B8"/>
    <w:rsid w:val="00416812"/>
    <w:rsid w:val="00416872"/>
    <w:rsid w:val="00416A66"/>
    <w:rsid w:val="00416FFA"/>
    <w:rsid w:val="00417484"/>
    <w:rsid w:val="004174CF"/>
    <w:rsid w:val="00417B88"/>
    <w:rsid w:val="00420229"/>
    <w:rsid w:val="00420B0E"/>
    <w:rsid w:val="00420C96"/>
    <w:rsid w:val="00420E60"/>
    <w:rsid w:val="0042161C"/>
    <w:rsid w:val="004216C6"/>
    <w:rsid w:val="00421B2F"/>
    <w:rsid w:val="00421FEE"/>
    <w:rsid w:val="0042256F"/>
    <w:rsid w:val="0042267D"/>
    <w:rsid w:val="00422727"/>
    <w:rsid w:val="00422A44"/>
    <w:rsid w:val="00422CB6"/>
    <w:rsid w:val="00422E8C"/>
    <w:rsid w:val="004234F4"/>
    <w:rsid w:val="0042390C"/>
    <w:rsid w:val="00424062"/>
    <w:rsid w:val="004245F4"/>
    <w:rsid w:val="00424DE2"/>
    <w:rsid w:val="00424E92"/>
    <w:rsid w:val="00425134"/>
    <w:rsid w:val="0042527E"/>
    <w:rsid w:val="004253E0"/>
    <w:rsid w:val="00425635"/>
    <w:rsid w:val="004257B7"/>
    <w:rsid w:val="00425946"/>
    <w:rsid w:val="00425978"/>
    <w:rsid w:val="00425B3F"/>
    <w:rsid w:val="00425E96"/>
    <w:rsid w:val="0042623C"/>
    <w:rsid w:val="00426393"/>
    <w:rsid w:val="0042664E"/>
    <w:rsid w:val="00426D25"/>
    <w:rsid w:val="00426FD0"/>
    <w:rsid w:val="00427026"/>
    <w:rsid w:val="00427161"/>
    <w:rsid w:val="00427363"/>
    <w:rsid w:val="004279E9"/>
    <w:rsid w:val="00427BDC"/>
    <w:rsid w:val="00427CD0"/>
    <w:rsid w:val="00427D32"/>
    <w:rsid w:val="00427E5C"/>
    <w:rsid w:val="00427F07"/>
    <w:rsid w:val="0043040F"/>
    <w:rsid w:val="00430522"/>
    <w:rsid w:val="00430540"/>
    <w:rsid w:val="00430632"/>
    <w:rsid w:val="00430C60"/>
    <w:rsid w:val="0043105F"/>
    <w:rsid w:val="00431455"/>
    <w:rsid w:val="004315B2"/>
    <w:rsid w:val="00431FB3"/>
    <w:rsid w:val="00432091"/>
    <w:rsid w:val="00432136"/>
    <w:rsid w:val="00432695"/>
    <w:rsid w:val="004329D4"/>
    <w:rsid w:val="00432FBB"/>
    <w:rsid w:val="004337C1"/>
    <w:rsid w:val="0043387A"/>
    <w:rsid w:val="0043390F"/>
    <w:rsid w:val="004339DC"/>
    <w:rsid w:val="00433A33"/>
    <w:rsid w:val="00433F78"/>
    <w:rsid w:val="0043417D"/>
    <w:rsid w:val="004341CE"/>
    <w:rsid w:val="004346B7"/>
    <w:rsid w:val="0043490A"/>
    <w:rsid w:val="00434C18"/>
    <w:rsid w:val="00434F53"/>
    <w:rsid w:val="004350AF"/>
    <w:rsid w:val="00435661"/>
    <w:rsid w:val="0043598D"/>
    <w:rsid w:val="00435E2B"/>
    <w:rsid w:val="00436A34"/>
    <w:rsid w:val="00436A5C"/>
    <w:rsid w:val="00436AFF"/>
    <w:rsid w:val="00436E85"/>
    <w:rsid w:val="00436F2C"/>
    <w:rsid w:val="0043706D"/>
    <w:rsid w:val="0043757E"/>
    <w:rsid w:val="00437AFB"/>
    <w:rsid w:val="004400C7"/>
    <w:rsid w:val="00440194"/>
    <w:rsid w:val="004404E7"/>
    <w:rsid w:val="004407C0"/>
    <w:rsid w:val="00440ACA"/>
    <w:rsid w:val="00440F20"/>
    <w:rsid w:val="00441365"/>
    <w:rsid w:val="00441CD1"/>
    <w:rsid w:val="00441D8D"/>
    <w:rsid w:val="0044273D"/>
    <w:rsid w:val="0044281C"/>
    <w:rsid w:val="00442B8F"/>
    <w:rsid w:val="00442EC9"/>
    <w:rsid w:val="0044350C"/>
    <w:rsid w:val="00443849"/>
    <w:rsid w:val="00443A16"/>
    <w:rsid w:val="00443C28"/>
    <w:rsid w:val="00443D79"/>
    <w:rsid w:val="00444496"/>
    <w:rsid w:val="00444B68"/>
    <w:rsid w:val="00444D8A"/>
    <w:rsid w:val="004455B0"/>
    <w:rsid w:val="004458B3"/>
    <w:rsid w:val="00445A33"/>
    <w:rsid w:val="00445D70"/>
    <w:rsid w:val="00445DAB"/>
    <w:rsid w:val="00445ECB"/>
    <w:rsid w:val="004462A0"/>
    <w:rsid w:val="0044635E"/>
    <w:rsid w:val="004465C3"/>
    <w:rsid w:val="00446D5D"/>
    <w:rsid w:val="004471F0"/>
    <w:rsid w:val="0044723E"/>
    <w:rsid w:val="00447BCA"/>
    <w:rsid w:val="00447FA2"/>
    <w:rsid w:val="00447FBF"/>
    <w:rsid w:val="00450102"/>
    <w:rsid w:val="004502FD"/>
    <w:rsid w:val="00450645"/>
    <w:rsid w:val="0045073E"/>
    <w:rsid w:val="00450AD9"/>
    <w:rsid w:val="00450C39"/>
    <w:rsid w:val="00450DA1"/>
    <w:rsid w:val="00451399"/>
    <w:rsid w:val="0045158C"/>
    <w:rsid w:val="004518AE"/>
    <w:rsid w:val="00451FBE"/>
    <w:rsid w:val="0045225B"/>
    <w:rsid w:val="00452685"/>
    <w:rsid w:val="00452882"/>
    <w:rsid w:val="00452C08"/>
    <w:rsid w:val="0045314F"/>
    <w:rsid w:val="00453784"/>
    <w:rsid w:val="00453CF8"/>
    <w:rsid w:val="004541A2"/>
    <w:rsid w:val="00454808"/>
    <w:rsid w:val="00454903"/>
    <w:rsid w:val="00454CA2"/>
    <w:rsid w:val="004550E6"/>
    <w:rsid w:val="004552FD"/>
    <w:rsid w:val="0045539D"/>
    <w:rsid w:val="004556A5"/>
    <w:rsid w:val="0045584D"/>
    <w:rsid w:val="00455E18"/>
    <w:rsid w:val="0045669F"/>
    <w:rsid w:val="00456D14"/>
    <w:rsid w:val="00456DCF"/>
    <w:rsid w:val="0045758E"/>
    <w:rsid w:val="0045786D"/>
    <w:rsid w:val="00457E09"/>
    <w:rsid w:val="00460054"/>
    <w:rsid w:val="004602C3"/>
    <w:rsid w:val="00460D87"/>
    <w:rsid w:val="004610F5"/>
    <w:rsid w:val="004611FF"/>
    <w:rsid w:val="0046129E"/>
    <w:rsid w:val="00462147"/>
    <w:rsid w:val="00462267"/>
    <w:rsid w:val="0046236F"/>
    <w:rsid w:val="00462542"/>
    <w:rsid w:val="00462D1C"/>
    <w:rsid w:val="00462F2E"/>
    <w:rsid w:val="00463227"/>
    <w:rsid w:val="00463384"/>
    <w:rsid w:val="004636EF"/>
    <w:rsid w:val="00463BEF"/>
    <w:rsid w:val="00463D2D"/>
    <w:rsid w:val="00463DCE"/>
    <w:rsid w:val="004645D3"/>
    <w:rsid w:val="00464BFD"/>
    <w:rsid w:val="00464E9A"/>
    <w:rsid w:val="00465014"/>
    <w:rsid w:val="0046544B"/>
    <w:rsid w:val="0046550B"/>
    <w:rsid w:val="004657E2"/>
    <w:rsid w:val="00465E02"/>
    <w:rsid w:val="00465F45"/>
    <w:rsid w:val="0046612C"/>
    <w:rsid w:val="0046637A"/>
    <w:rsid w:val="00466437"/>
    <w:rsid w:val="004669CB"/>
    <w:rsid w:val="00467914"/>
    <w:rsid w:val="00467A01"/>
    <w:rsid w:val="00467C85"/>
    <w:rsid w:val="00467EE4"/>
    <w:rsid w:val="00467F22"/>
    <w:rsid w:val="00470375"/>
    <w:rsid w:val="00470B23"/>
    <w:rsid w:val="00470C54"/>
    <w:rsid w:val="00470E72"/>
    <w:rsid w:val="0047118D"/>
    <w:rsid w:val="004714CE"/>
    <w:rsid w:val="004716E3"/>
    <w:rsid w:val="004718D8"/>
    <w:rsid w:val="004719EA"/>
    <w:rsid w:val="00471BB6"/>
    <w:rsid w:val="004720EA"/>
    <w:rsid w:val="00472237"/>
    <w:rsid w:val="004726C1"/>
    <w:rsid w:val="004730AD"/>
    <w:rsid w:val="00473136"/>
    <w:rsid w:val="004731F8"/>
    <w:rsid w:val="00473363"/>
    <w:rsid w:val="004735E5"/>
    <w:rsid w:val="004737AA"/>
    <w:rsid w:val="00473A83"/>
    <w:rsid w:val="00473CD5"/>
    <w:rsid w:val="00474154"/>
    <w:rsid w:val="004746E9"/>
    <w:rsid w:val="00474A96"/>
    <w:rsid w:val="00474EE5"/>
    <w:rsid w:val="004752EF"/>
    <w:rsid w:val="0047568B"/>
    <w:rsid w:val="0047579C"/>
    <w:rsid w:val="00475828"/>
    <w:rsid w:val="004759B1"/>
    <w:rsid w:val="00475AF6"/>
    <w:rsid w:val="00475AFA"/>
    <w:rsid w:val="004761F5"/>
    <w:rsid w:val="004763E9"/>
    <w:rsid w:val="00476501"/>
    <w:rsid w:val="00476510"/>
    <w:rsid w:val="00476529"/>
    <w:rsid w:val="00476542"/>
    <w:rsid w:val="004769B4"/>
    <w:rsid w:val="00476BCC"/>
    <w:rsid w:val="004770CE"/>
    <w:rsid w:val="00477ADB"/>
    <w:rsid w:val="00477B38"/>
    <w:rsid w:val="00477B7D"/>
    <w:rsid w:val="00480032"/>
    <w:rsid w:val="0048019B"/>
    <w:rsid w:val="004801AC"/>
    <w:rsid w:val="004801E1"/>
    <w:rsid w:val="0048029E"/>
    <w:rsid w:val="0048071D"/>
    <w:rsid w:val="004807FB"/>
    <w:rsid w:val="00480AC1"/>
    <w:rsid w:val="0048114B"/>
    <w:rsid w:val="004816CF"/>
    <w:rsid w:val="00481A66"/>
    <w:rsid w:val="00481A9F"/>
    <w:rsid w:val="00481B57"/>
    <w:rsid w:val="00481C6E"/>
    <w:rsid w:val="0048218F"/>
    <w:rsid w:val="00482D5D"/>
    <w:rsid w:val="00482D67"/>
    <w:rsid w:val="0048341F"/>
    <w:rsid w:val="00483CA7"/>
    <w:rsid w:val="00483DFD"/>
    <w:rsid w:val="00483E49"/>
    <w:rsid w:val="004843C2"/>
    <w:rsid w:val="0048456E"/>
    <w:rsid w:val="00484A68"/>
    <w:rsid w:val="00484CC7"/>
    <w:rsid w:val="00484EDC"/>
    <w:rsid w:val="00485444"/>
    <w:rsid w:val="00485478"/>
    <w:rsid w:val="00485919"/>
    <w:rsid w:val="00485C72"/>
    <w:rsid w:val="00486045"/>
    <w:rsid w:val="00486173"/>
    <w:rsid w:val="00486C2E"/>
    <w:rsid w:val="00486CCB"/>
    <w:rsid w:val="00486ED8"/>
    <w:rsid w:val="004871E5"/>
    <w:rsid w:val="00487735"/>
    <w:rsid w:val="004877B1"/>
    <w:rsid w:val="00487902"/>
    <w:rsid w:val="00487AE0"/>
    <w:rsid w:val="00487ED1"/>
    <w:rsid w:val="0049026E"/>
    <w:rsid w:val="00490442"/>
    <w:rsid w:val="00490503"/>
    <w:rsid w:val="004908A7"/>
    <w:rsid w:val="0049141E"/>
    <w:rsid w:val="004915BF"/>
    <w:rsid w:val="004919EB"/>
    <w:rsid w:val="00491BF8"/>
    <w:rsid w:val="00491F1B"/>
    <w:rsid w:val="00493C1C"/>
    <w:rsid w:val="00493C9F"/>
    <w:rsid w:val="004947BF"/>
    <w:rsid w:val="00494BAE"/>
    <w:rsid w:val="00494D66"/>
    <w:rsid w:val="00494FE8"/>
    <w:rsid w:val="004957B2"/>
    <w:rsid w:val="00495CC8"/>
    <w:rsid w:val="00496145"/>
    <w:rsid w:val="00496225"/>
    <w:rsid w:val="0049664D"/>
    <w:rsid w:val="00496673"/>
    <w:rsid w:val="00496718"/>
    <w:rsid w:val="00496960"/>
    <w:rsid w:val="00496AC8"/>
    <w:rsid w:val="0049701D"/>
    <w:rsid w:val="00497430"/>
    <w:rsid w:val="00497474"/>
    <w:rsid w:val="0049796D"/>
    <w:rsid w:val="00497FA7"/>
    <w:rsid w:val="004A0027"/>
    <w:rsid w:val="004A012D"/>
    <w:rsid w:val="004A0281"/>
    <w:rsid w:val="004A0953"/>
    <w:rsid w:val="004A0C2D"/>
    <w:rsid w:val="004A1240"/>
    <w:rsid w:val="004A1816"/>
    <w:rsid w:val="004A2361"/>
    <w:rsid w:val="004A241D"/>
    <w:rsid w:val="004A2E7C"/>
    <w:rsid w:val="004A2E97"/>
    <w:rsid w:val="004A3123"/>
    <w:rsid w:val="004A38CA"/>
    <w:rsid w:val="004A39B9"/>
    <w:rsid w:val="004A3B3E"/>
    <w:rsid w:val="004A3D5A"/>
    <w:rsid w:val="004A3E7A"/>
    <w:rsid w:val="004A46B0"/>
    <w:rsid w:val="004A4707"/>
    <w:rsid w:val="004A47F0"/>
    <w:rsid w:val="004A4967"/>
    <w:rsid w:val="004A581F"/>
    <w:rsid w:val="004A59BE"/>
    <w:rsid w:val="004A5F7E"/>
    <w:rsid w:val="004A62D5"/>
    <w:rsid w:val="004A6583"/>
    <w:rsid w:val="004A6761"/>
    <w:rsid w:val="004A6839"/>
    <w:rsid w:val="004A6976"/>
    <w:rsid w:val="004A6A17"/>
    <w:rsid w:val="004A6AEA"/>
    <w:rsid w:val="004A6CAF"/>
    <w:rsid w:val="004A6FEC"/>
    <w:rsid w:val="004A71F7"/>
    <w:rsid w:val="004A7314"/>
    <w:rsid w:val="004A7ECF"/>
    <w:rsid w:val="004B0644"/>
    <w:rsid w:val="004B0951"/>
    <w:rsid w:val="004B0A02"/>
    <w:rsid w:val="004B0B07"/>
    <w:rsid w:val="004B0CA6"/>
    <w:rsid w:val="004B0F62"/>
    <w:rsid w:val="004B0FA5"/>
    <w:rsid w:val="004B14C0"/>
    <w:rsid w:val="004B1577"/>
    <w:rsid w:val="004B15E9"/>
    <w:rsid w:val="004B17DD"/>
    <w:rsid w:val="004B18C2"/>
    <w:rsid w:val="004B1B0D"/>
    <w:rsid w:val="004B1B9C"/>
    <w:rsid w:val="004B1D08"/>
    <w:rsid w:val="004B20E8"/>
    <w:rsid w:val="004B2185"/>
    <w:rsid w:val="004B24CD"/>
    <w:rsid w:val="004B2668"/>
    <w:rsid w:val="004B2DCB"/>
    <w:rsid w:val="004B3011"/>
    <w:rsid w:val="004B30A7"/>
    <w:rsid w:val="004B3244"/>
    <w:rsid w:val="004B33F2"/>
    <w:rsid w:val="004B364C"/>
    <w:rsid w:val="004B4261"/>
    <w:rsid w:val="004B4344"/>
    <w:rsid w:val="004B471B"/>
    <w:rsid w:val="004B4AB8"/>
    <w:rsid w:val="004B514E"/>
    <w:rsid w:val="004B5411"/>
    <w:rsid w:val="004B5457"/>
    <w:rsid w:val="004B6041"/>
    <w:rsid w:val="004B6058"/>
    <w:rsid w:val="004B62EE"/>
    <w:rsid w:val="004B67D9"/>
    <w:rsid w:val="004B68E5"/>
    <w:rsid w:val="004B6A0B"/>
    <w:rsid w:val="004B6B78"/>
    <w:rsid w:val="004B72C2"/>
    <w:rsid w:val="004B773E"/>
    <w:rsid w:val="004B7ACA"/>
    <w:rsid w:val="004B7B9B"/>
    <w:rsid w:val="004C049D"/>
    <w:rsid w:val="004C07FC"/>
    <w:rsid w:val="004C080E"/>
    <w:rsid w:val="004C0EEC"/>
    <w:rsid w:val="004C0F7E"/>
    <w:rsid w:val="004C142D"/>
    <w:rsid w:val="004C1787"/>
    <w:rsid w:val="004C183C"/>
    <w:rsid w:val="004C1F7F"/>
    <w:rsid w:val="004C1F88"/>
    <w:rsid w:val="004C2067"/>
    <w:rsid w:val="004C2471"/>
    <w:rsid w:val="004C303C"/>
    <w:rsid w:val="004C36D0"/>
    <w:rsid w:val="004C3AFA"/>
    <w:rsid w:val="004C4159"/>
    <w:rsid w:val="004C5084"/>
    <w:rsid w:val="004C5110"/>
    <w:rsid w:val="004C521E"/>
    <w:rsid w:val="004C5607"/>
    <w:rsid w:val="004C56FF"/>
    <w:rsid w:val="004C5B7F"/>
    <w:rsid w:val="004C5E29"/>
    <w:rsid w:val="004C5EF1"/>
    <w:rsid w:val="004C5F57"/>
    <w:rsid w:val="004C63C6"/>
    <w:rsid w:val="004C68AD"/>
    <w:rsid w:val="004C6B23"/>
    <w:rsid w:val="004C6C09"/>
    <w:rsid w:val="004C6EFD"/>
    <w:rsid w:val="004C701F"/>
    <w:rsid w:val="004C74A0"/>
    <w:rsid w:val="004D0B20"/>
    <w:rsid w:val="004D0B2C"/>
    <w:rsid w:val="004D1250"/>
    <w:rsid w:val="004D1539"/>
    <w:rsid w:val="004D15A7"/>
    <w:rsid w:val="004D1A8C"/>
    <w:rsid w:val="004D1AF5"/>
    <w:rsid w:val="004D1B3A"/>
    <w:rsid w:val="004D1F31"/>
    <w:rsid w:val="004D1FCA"/>
    <w:rsid w:val="004D2021"/>
    <w:rsid w:val="004D21E3"/>
    <w:rsid w:val="004D2344"/>
    <w:rsid w:val="004D2711"/>
    <w:rsid w:val="004D2C51"/>
    <w:rsid w:val="004D34B8"/>
    <w:rsid w:val="004D3761"/>
    <w:rsid w:val="004D3D7E"/>
    <w:rsid w:val="004D43A7"/>
    <w:rsid w:val="004D490A"/>
    <w:rsid w:val="004D49DA"/>
    <w:rsid w:val="004D4CA0"/>
    <w:rsid w:val="004D4CE8"/>
    <w:rsid w:val="004D569E"/>
    <w:rsid w:val="004D57C0"/>
    <w:rsid w:val="004D65C3"/>
    <w:rsid w:val="004D6D43"/>
    <w:rsid w:val="004D6DFB"/>
    <w:rsid w:val="004D7156"/>
    <w:rsid w:val="004D7231"/>
    <w:rsid w:val="004D7336"/>
    <w:rsid w:val="004D74B9"/>
    <w:rsid w:val="004D79EA"/>
    <w:rsid w:val="004D7BDA"/>
    <w:rsid w:val="004D7D7C"/>
    <w:rsid w:val="004D7F5C"/>
    <w:rsid w:val="004D7FA1"/>
    <w:rsid w:val="004E07C4"/>
    <w:rsid w:val="004E1180"/>
    <w:rsid w:val="004E1405"/>
    <w:rsid w:val="004E141E"/>
    <w:rsid w:val="004E1479"/>
    <w:rsid w:val="004E1497"/>
    <w:rsid w:val="004E16B6"/>
    <w:rsid w:val="004E1FC1"/>
    <w:rsid w:val="004E2A77"/>
    <w:rsid w:val="004E2BC2"/>
    <w:rsid w:val="004E2E8E"/>
    <w:rsid w:val="004E3286"/>
    <w:rsid w:val="004E3571"/>
    <w:rsid w:val="004E3687"/>
    <w:rsid w:val="004E36A2"/>
    <w:rsid w:val="004E36D3"/>
    <w:rsid w:val="004E3CAE"/>
    <w:rsid w:val="004E3DFB"/>
    <w:rsid w:val="004E4066"/>
    <w:rsid w:val="004E4A37"/>
    <w:rsid w:val="004E4A86"/>
    <w:rsid w:val="004E4E32"/>
    <w:rsid w:val="004E5315"/>
    <w:rsid w:val="004E5582"/>
    <w:rsid w:val="004E5873"/>
    <w:rsid w:val="004E593B"/>
    <w:rsid w:val="004E59B2"/>
    <w:rsid w:val="004E6077"/>
    <w:rsid w:val="004E60E3"/>
    <w:rsid w:val="004E6144"/>
    <w:rsid w:val="004E64C1"/>
    <w:rsid w:val="004E6722"/>
    <w:rsid w:val="004E6832"/>
    <w:rsid w:val="004E6961"/>
    <w:rsid w:val="004E6A14"/>
    <w:rsid w:val="004E6CC9"/>
    <w:rsid w:val="004E6F5C"/>
    <w:rsid w:val="004E72B2"/>
    <w:rsid w:val="004E77AB"/>
    <w:rsid w:val="004F0252"/>
    <w:rsid w:val="004F09F0"/>
    <w:rsid w:val="004F0A38"/>
    <w:rsid w:val="004F0CB1"/>
    <w:rsid w:val="004F1592"/>
    <w:rsid w:val="004F2798"/>
    <w:rsid w:val="004F286F"/>
    <w:rsid w:val="004F32A4"/>
    <w:rsid w:val="004F3452"/>
    <w:rsid w:val="004F3478"/>
    <w:rsid w:val="004F3634"/>
    <w:rsid w:val="004F38F7"/>
    <w:rsid w:val="004F3B32"/>
    <w:rsid w:val="004F3D94"/>
    <w:rsid w:val="004F3F07"/>
    <w:rsid w:val="004F44C2"/>
    <w:rsid w:val="004F44D4"/>
    <w:rsid w:val="004F4535"/>
    <w:rsid w:val="004F46AD"/>
    <w:rsid w:val="004F4AFD"/>
    <w:rsid w:val="004F4E72"/>
    <w:rsid w:val="004F4F61"/>
    <w:rsid w:val="004F523A"/>
    <w:rsid w:val="004F54DF"/>
    <w:rsid w:val="004F56D0"/>
    <w:rsid w:val="004F57C3"/>
    <w:rsid w:val="004F5B9B"/>
    <w:rsid w:val="004F5F9A"/>
    <w:rsid w:val="004F635F"/>
    <w:rsid w:val="004F6364"/>
    <w:rsid w:val="004F64D2"/>
    <w:rsid w:val="004F696B"/>
    <w:rsid w:val="004F6F11"/>
    <w:rsid w:val="004F6F4D"/>
    <w:rsid w:val="004F6F57"/>
    <w:rsid w:val="004F7534"/>
    <w:rsid w:val="004F765A"/>
    <w:rsid w:val="004F76FC"/>
    <w:rsid w:val="004F785B"/>
    <w:rsid w:val="004F79DB"/>
    <w:rsid w:val="004F7AE3"/>
    <w:rsid w:val="004F7B3D"/>
    <w:rsid w:val="004F7C24"/>
    <w:rsid w:val="0050040D"/>
    <w:rsid w:val="005007C3"/>
    <w:rsid w:val="00500845"/>
    <w:rsid w:val="00500854"/>
    <w:rsid w:val="00500951"/>
    <w:rsid w:val="00500A0E"/>
    <w:rsid w:val="00500A55"/>
    <w:rsid w:val="00500B60"/>
    <w:rsid w:val="00500DB1"/>
    <w:rsid w:val="00500EF5"/>
    <w:rsid w:val="005012EB"/>
    <w:rsid w:val="005015F3"/>
    <w:rsid w:val="00501871"/>
    <w:rsid w:val="00501D87"/>
    <w:rsid w:val="0050241B"/>
    <w:rsid w:val="005026B3"/>
    <w:rsid w:val="00502C0B"/>
    <w:rsid w:val="00502D13"/>
    <w:rsid w:val="005030A2"/>
    <w:rsid w:val="0050339D"/>
    <w:rsid w:val="00503751"/>
    <w:rsid w:val="0050393B"/>
    <w:rsid w:val="00503A18"/>
    <w:rsid w:val="00504033"/>
    <w:rsid w:val="005040B7"/>
    <w:rsid w:val="005042FA"/>
    <w:rsid w:val="00504617"/>
    <w:rsid w:val="00504BA5"/>
    <w:rsid w:val="0050505D"/>
    <w:rsid w:val="0050514B"/>
    <w:rsid w:val="005057E4"/>
    <w:rsid w:val="005058C6"/>
    <w:rsid w:val="00505E82"/>
    <w:rsid w:val="005061EA"/>
    <w:rsid w:val="005065D1"/>
    <w:rsid w:val="00506678"/>
    <w:rsid w:val="005068AA"/>
    <w:rsid w:val="005068AC"/>
    <w:rsid w:val="00506CAD"/>
    <w:rsid w:val="0050708B"/>
    <w:rsid w:val="0050765A"/>
    <w:rsid w:val="00507CE5"/>
    <w:rsid w:val="005100E8"/>
    <w:rsid w:val="00510265"/>
    <w:rsid w:val="00510626"/>
    <w:rsid w:val="00510D21"/>
    <w:rsid w:val="00510D7A"/>
    <w:rsid w:val="00511279"/>
    <w:rsid w:val="0051159B"/>
    <w:rsid w:val="00511EC4"/>
    <w:rsid w:val="00512396"/>
    <w:rsid w:val="005125F4"/>
    <w:rsid w:val="0051277F"/>
    <w:rsid w:val="00512906"/>
    <w:rsid w:val="005129F6"/>
    <w:rsid w:val="00512FBB"/>
    <w:rsid w:val="00513387"/>
    <w:rsid w:val="00513FE9"/>
    <w:rsid w:val="0051464C"/>
    <w:rsid w:val="005149F7"/>
    <w:rsid w:val="005152D6"/>
    <w:rsid w:val="00515985"/>
    <w:rsid w:val="00515BDA"/>
    <w:rsid w:val="00516190"/>
    <w:rsid w:val="005166A0"/>
    <w:rsid w:val="00516B05"/>
    <w:rsid w:val="00516F13"/>
    <w:rsid w:val="00516F43"/>
    <w:rsid w:val="00517CAF"/>
    <w:rsid w:val="005203BE"/>
    <w:rsid w:val="005209B2"/>
    <w:rsid w:val="00520B71"/>
    <w:rsid w:val="005211C1"/>
    <w:rsid w:val="0052190C"/>
    <w:rsid w:val="00521960"/>
    <w:rsid w:val="005219BE"/>
    <w:rsid w:val="00521A20"/>
    <w:rsid w:val="00521F49"/>
    <w:rsid w:val="0052232A"/>
    <w:rsid w:val="0052265E"/>
    <w:rsid w:val="005229F6"/>
    <w:rsid w:val="00522E3F"/>
    <w:rsid w:val="00523310"/>
    <w:rsid w:val="0052370B"/>
    <w:rsid w:val="00523951"/>
    <w:rsid w:val="00523EBB"/>
    <w:rsid w:val="00524821"/>
    <w:rsid w:val="00524A27"/>
    <w:rsid w:val="00524B37"/>
    <w:rsid w:val="005253ED"/>
    <w:rsid w:val="0052552B"/>
    <w:rsid w:val="005259D7"/>
    <w:rsid w:val="00525C58"/>
    <w:rsid w:val="005261E8"/>
    <w:rsid w:val="00526A43"/>
    <w:rsid w:val="00526D80"/>
    <w:rsid w:val="00526EB5"/>
    <w:rsid w:val="00527459"/>
    <w:rsid w:val="00527760"/>
    <w:rsid w:val="005277CC"/>
    <w:rsid w:val="005277DD"/>
    <w:rsid w:val="00527FCF"/>
    <w:rsid w:val="00530DF4"/>
    <w:rsid w:val="005310D2"/>
    <w:rsid w:val="00531540"/>
    <w:rsid w:val="005317D2"/>
    <w:rsid w:val="00531C53"/>
    <w:rsid w:val="00531DDE"/>
    <w:rsid w:val="00531F33"/>
    <w:rsid w:val="00531FC6"/>
    <w:rsid w:val="0053236F"/>
    <w:rsid w:val="00532969"/>
    <w:rsid w:val="00532D24"/>
    <w:rsid w:val="00533326"/>
    <w:rsid w:val="005336A1"/>
    <w:rsid w:val="0053380E"/>
    <w:rsid w:val="005338FA"/>
    <w:rsid w:val="00533D6A"/>
    <w:rsid w:val="00534584"/>
    <w:rsid w:val="00534A76"/>
    <w:rsid w:val="00534E21"/>
    <w:rsid w:val="005351CD"/>
    <w:rsid w:val="00535274"/>
    <w:rsid w:val="0053558E"/>
    <w:rsid w:val="0053575F"/>
    <w:rsid w:val="005358D2"/>
    <w:rsid w:val="00535A04"/>
    <w:rsid w:val="00535A55"/>
    <w:rsid w:val="00535B82"/>
    <w:rsid w:val="00536144"/>
    <w:rsid w:val="005361A7"/>
    <w:rsid w:val="005365FB"/>
    <w:rsid w:val="00536731"/>
    <w:rsid w:val="0053704C"/>
    <w:rsid w:val="005370B4"/>
    <w:rsid w:val="005377AB"/>
    <w:rsid w:val="00537C3C"/>
    <w:rsid w:val="0054042E"/>
    <w:rsid w:val="00540689"/>
    <w:rsid w:val="00540893"/>
    <w:rsid w:val="00540D48"/>
    <w:rsid w:val="0054124F"/>
    <w:rsid w:val="005413BD"/>
    <w:rsid w:val="00542153"/>
    <w:rsid w:val="005425BF"/>
    <w:rsid w:val="00542756"/>
    <w:rsid w:val="00542B62"/>
    <w:rsid w:val="005430C2"/>
    <w:rsid w:val="00543465"/>
    <w:rsid w:val="005435A9"/>
    <w:rsid w:val="005437ED"/>
    <w:rsid w:val="00543A77"/>
    <w:rsid w:val="005445B9"/>
    <w:rsid w:val="0054496D"/>
    <w:rsid w:val="00544A37"/>
    <w:rsid w:val="00544B96"/>
    <w:rsid w:val="00544F55"/>
    <w:rsid w:val="0054524A"/>
    <w:rsid w:val="00545412"/>
    <w:rsid w:val="00545469"/>
    <w:rsid w:val="005458B3"/>
    <w:rsid w:val="00545ABD"/>
    <w:rsid w:val="00545C98"/>
    <w:rsid w:val="00545D68"/>
    <w:rsid w:val="00545DD6"/>
    <w:rsid w:val="00545F6A"/>
    <w:rsid w:val="00546088"/>
    <w:rsid w:val="005461CC"/>
    <w:rsid w:val="00546884"/>
    <w:rsid w:val="005469EA"/>
    <w:rsid w:val="00546A5C"/>
    <w:rsid w:val="00546F03"/>
    <w:rsid w:val="0055043B"/>
    <w:rsid w:val="00550576"/>
    <w:rsid w:val="00550AEC"/>
    <w:rsid w:val="00550EC1"/>
    <w:rsid w:val="00550F5B"/>
    <w:rsid w:val="005512F5"/>
    <w:rsid w:val="0055143A"/>
    <w:rsid w:val="005514C8"/>
    <w:rsid w:val="00552359"/>
    <w:rsid w:val="005523B7"/>
    <w:rsid w:val="005523FD"/>
    <w:rsid w:val="00552A20"/>
    <w:rsid w:val="005531A9"/>
    <w:rsid w:val="00553517"/>
    <w:rsid w:val="00553A49"/>
    <w:rsid w:val="00553DBF"/>
    <w:rsid w:val="00554265"/>
    <w:rsid w:val="00554C1A"/>
    <w:rsid w:val="0055506E"/>
    <w:rsid w:val="005553A8"/>
    <w:rsid w:val="00555580"/>
    <w:rsid w:val="005555B6"/>
    <w:rsid w:val="00555962"/>
    <w:rsid w:val="00555E63"/>
    <w:rsid w:val="00555F9C"/>
    <w:rsid w:val="00556490"/>
    <w:rsid w:val="00556FD6"/>
    <w:rsid w:val="005571EE"/>
    <w:rsid w:val="00557348"/>
    <w:rsid w:val="005573D6"/>
    <w:rsid w:val="005578FD"/>
    <w:rsid w:val="0055792F"/>
    <w:rsid w:val="0055796A"/>
    <w:rsid w:val="00557DC1"/>
    <w:rsid w:val="0056078C"/>
    <w:rsid w:val="0056083C"/>
    <w:rsid w:val="00560E4B"/>
    <w:rsid w:val="005612B5"/>
    <w:rsid w:val="0056150A"/>
    <w:rsid w:val="00561A7A"/>
    <w:rsid w:val="00561C10"/>
    <w:rsid w:val="00561C62"/>
    <w:rsid w:val="00561D1A"/>
    <w:rsid w:val="00562035"/>
    <w:rsid w:val="00562561"/>
    <w:rsid w:val="00562671"/>
    <w:rsid w:val="00562976"/>
    <w:rsid w:val="005629A5"/>
    <w:rsid w:val="005629CF"/>
    <w:rsid w:val="00562A65"/>
    <w:rsid w:val="00563CCB"/>
    <w:rsid w:val="00563E52"/>
    <w:rsid w:val="00564781"/>
    <w:rsid w:val="00564C03"/>
    <w:rsid w:val="00564F86"/>
    <w:rsid w:val="005651BD"/>
    <w:rsid w:val="005653FF"/>
    <w:rsid w:val="005654E4"/>
    <w:rsid w:val="00565581"/>
    <w:rsid w:val="005656A1"/>
    <w:rsid w:val="00565830"/>
    <w:rsid w:val="00565AC9"/>
    <w:rsid w:val="00565B38"/>
    <w:rsid w:val="00565CC6"/>
    <w:rsid w:val="005662D0"/>
    <w:rsid w:val="005666CB"/>
    <w:rsid w:val="005669FC"/>
    <w:rsid w:val="00566E08"/>
    <w:rsid w:val="00566EBC"/>
    <w:rsid w:val="00566FDD"/>
    <w:rsid w:val="005676AC"/>
    <w:rsid w:val="00567B78"/>
    <w:rsid w:val="00567BA5"/>
    <w:rsid w:val="005703AE"/>
    <w:rsid w:val="005703B6"/>
    <w:rsid w:val="00570711"/>
    <w:rsid w:val="005707A0"/>
    <w:rsid w:val="00570EA5"/>
    <w:rsid w:val="00571123"/>
    <w:rsid w:val="0057116B"/>
    <w:rsid w:val="00571AE0"/>
    <w:rsid w:val="00571CB7"/>
    <w:rsid w:val="00572432"/>
    <w:rsid w:val="00572555"/>
    <w:rsid w:val="00572B62"/>
    <w:rsid w:val="00572F1C"/>
    <w:rsid w:val="005732EF"/>
    <w:rsid w:val="00573843"/>
    <w:rsid w:val="005739D7"/>
    <w:rsid w:val="00573B72"/>
    <w:rsid w:val="00573C49"/>
    <w:rsid w:val="00573ED5"/>
    <w:rsid w:val="00574253"/>
    <w:rsid w:val="00574708"/>
    <w:rsid w:val="00574BA5"/>
    <w:rsid w:val="005754B0"/>
    <w:rsid w:val="005759BA"/>
    <w:rsid w:val="005759EE"/>
    <w:rsid w:val="00576167"/>
    <w:rsid w:val="005761E2"/>
    <w:rsid w:val="005768EA"/>
    <w:rsid w:val="00576CD9"/>
    <w:rsid w:val="00576DEB"/>
    <w:rsid w:val="00576F99"/>
    <w:rsid w:val="0057704A"/>
    <w:rsid w:val="00577500"/>
    <w:rsid w:val="005775F1"/>
    <w:rsid w:val="005777BA"/>
    <w:rsid w:val="00577860"/>
    <w:rsid w:val="005779C1"/>
    <w:rsid w:val="00577F13"/>
    <w:rsid w:val="00580432"/>
    <w:rsid w:val="005807A2"/>
    <w:rsid w:val="0058085E"/>
    <w:rsid w:val="0058133F"/>
    <w:rsid w:val="0058157E"/>
    <w:rsid w:val="00581937"/>
    <w:rsid w:val="00581C20"/>
    <w:rsid w:val="00581D66"/>
    <w:rsid w:val="00581F45"/>
    <w:rsid w:val="005820F9"/>
    <w:rsid w:val="005821DE"/>
    <w:rsid w:val="00582234"/>
    <w:rsid w:val="0058229A"/>
    <w:rsid w:val="005825E7"/>
    <w:rsid w:val="005829B3"/>
    <w:rsid w:val="005833AD"/>
    <w:rsid w:val="005833EB"/>
    <w:rsid w:val="00583798"/>
    <w:rsid w:val="005837B7"/>
    <w:rsid w:val="005837F1"/>
    <w:rsid w:val="00583F8A"/>
    <w:rsid w:val="00583FA9"/>
    <w:rsid w:val="005840EC"/>
    <w:rsid w:val="005846BB"/>
    <w:rsid w:val="00584899"/>
    <w:rsid w:val="00584D7F"/>
    <w:rsid w:val="00584DB5"/>
    <w:rsid w:val="0058541A"/>
    <w:rsid w:val="00585508"/>
    <w:rsid w:val="00586132"/>
    <w:rsid w:val="00586207"/>
    <w:rsid w:val="0058683E"/>
    <w:rsid w:val="005868FF"/>
    <w:rsid w:val="005869E5"/>
    <w:rsid w:val="00586FE7"/>
    <w:rsid w:val="00587564"/>
    <w:rsid w:val="005877F7"/>
    <w:rsid w:val="005879C9"/>
    <w:rsid w:val="00587C80"/>
    <w:rsid w:val="00587E07"/>
    <w:rsid w:val="00587EEB"/>
    <w:rsid w:val="00587F6B"/>
    <w:rsid w:val="0059002B"/>
    <w:rsid w:val="00590257"/>
    <w:rsid w:val="0059026E"/>
    <w:rsid w:val="0059083D"/>
    <w:rsid w:val="00590A30"/>
    <w:rsid w:val="005912DA"/>
    <w:rsid w:val="00591535"/>
    <w:rsid w:val="00591571"/>
    <w:rsid w:val="00591BE7"/>
    <w:rsid w:val="00592493"/>
    <w:rsid w:val="005925CA"/>
    <w:rsid w:val="005926FA"/>
    <w:rsid w:val="00593121"/>
    <w:rsid w:val="005931FE"/>
    <w:rsid w:val="00593421"/>
    <w:rsid w:val="00593D51"/>
    <w:rsid w:val="00593F3D"/>
    <w:rsid w:val="00594601"/>
    <w:rsid w:val="00594ADC"/>
    <w:rsid w:val="00594BF8"/>
    <w:rsid w:val="00594DD7"/>
    <w:rsid w:val="00594E1A"/>
    <w:rsid w:val="00595219"/>
    <w:rsid w:val="005952F1"/>
    <w:rsid w:val="00595864"/>
    <w:rsid w:val="00595AA0"/>
    <w:rsid w:val="00595BF9"/>
    <w:rsid w:val="00595CF0"/>
    <w:rsid w:val="005964FF"/>
    <w:rsid w:val="005970F5"/>
    <w:rsid w:val="0059727D"/>
    <w:rsid w:val="00597663"/>
    <w:rsid w:val="00597C55"/>
    <w:rsid w:val="00597CC8"/>
    <w:rsid w:val="005A0216"/>
    <w:rsid w:val="005A0B38"/>
    <w:rsid w:val="005A1321"/>
    <w:rsid w:val="005A194A"/>
    <w:rsid w:val="005A1A43"/>
    <w:rsid w:val="005A212B"/>
    <w:rsid w:val="005A26B3"/>
    <w:rsid w:val="005A2D4A"/>
    <w:rsid w:val="005A2E83"/>
    <w:rsid w:val="005A3330"/>
    <w:rsid w:val="005A3687"/>
    <w:rsid w:val="005A370B"/>
    <w:rsid w:val="005A3AF3"/>
    <w:rsid w:val="005A3E5B"/>
    <w:rsid w:val="005A4380"/>
    <w:rsid w:val="005A4A86"/>
    <w:rsid w:val="005A4FEC"/>
    <w:rsid w:val="005A5806"/>
    <w:rsid w:val="005A5919"/>
    <w:rsid w:val="005A5F08"/>
    <w:rsid w:val="005A60D2"/>
    <w:rsid w:val="005A62F3"/>
    <w:rsid w:val="005A6E85"/>
    <w:rsid w:val="005A72CE"/>
    <w:rsid w:val="005A7698"/>
    <w:rsid w:val="005A7E9E"/>
    <w:rsid w:val="005B06AA"/>
    <w:rsid w:val="005B0A1A"/>
    <w:rsid w:val="005B0A81"/>
    <w:rsid w:val="005B0F08"/>
    <w:rsid w:val="005B10AE"/>
    <w:rsid w:val="005B13AF"/>
    <w:rsid w:val="005B19D2"/>
    <w:rsid w:val="005B1B37"/>
    <w:rsid w:val="005B1EAF"/>
    <w:rsid w:val="005B1F98"/>
    <w:rsid w:val="005B2276"/>
    <w:rsid w:val="005B22A0"/>
    <w:rsid w:val="005B28EC"/>
    <w:rsid w:val="005B29E7"/>
    <w:rsid w:val="005B30A8"/>
    <w:rsid w:val="005B31E5"/>
    <w:rsid w:val="005B3A34"/>
    <w:rsid w:val="005B3AC7"/>
    <w:rsid w:val="005B3CA4"/>
    <w:rsid w:val="005B3FA5"/>
    <w:rsid w:val="005B4097"/>
    <w:rsid w:val="005B4131"/>
    <w:rsid w:val="005B44EA"/>
    <w:rsid w:val="005B4A14"/>
    <w:rsid w:val="005B4B1E"/>
    <w:rsid w:val="005B514F"/>
    <w:rsid w:val="005B580D"/>
    <w:rsid w:val="005B68E1"/>
    <w:rsid w:val="005B6D0F"/>
    <w:rsid w:val="005B6D28"/>
    <w:rsid w:val="005B6F6B"/>
    <w:rsid w:val="005C019D"/>
    <w:rsid w:val="005C0C20"/>
    <w:rsid w:val="005C0C39"/>
    <w:rsid w:val="005C1875"/>
    <w:rsid w:val="005C18E2"/>
    <w:rsid w:val="005C19AA"/>
    <w:rsid w:val="005C208E"/>
    <w:rsid w:val="005C210D"/>
    <w:rsid w:val="005C21D8"/>
    <w:rsid w:val="005C229B"/>
    <w:rsid w:val="005C2325"/>
    <w:rsid w:val="005C2BF2"/>
    <w:rsid w:val="005C3244"/>
    <w:rsid w:val="005C32B0"/>
    <w:rsid w:val="005C366C"/>
    <w:rsid w:val="005C38EB"/>
    <w:rsid w:val="005C3973"/>
    <w:rsid w:val="005C3B88"/>
    <w:rsid w:val="005C52CA"/>
    <w:rsid w:val="005C53CE"/>
    <w:rsid w:val="005C575B"/>
    <w:rsid w:val="005C5926"/>
    <w:rsid w:val="005C59D2"/>
    <w:rsid w:val="005C5A35"/>
    <w:rsid w:val="005C6063"/>
    <w:rsid w:val="005C64B4"/>
    <w:rsid w:val="005C686F"/>
    <w:rsid w:val="005C6CC0"/>
    <w:rsid w:val="005C73A0"/>
    <w:rsid w:val="005C74F7"/>
    <w:rsid w:val="005C756D"/>
    <w:rsid w:val="005C7D2C"/>
    <w:rsid w:val="005C7ED2"/>
    <w:rsid w:val="005D031F"/>
    <w:rsid w:val="005D04D8"/>
    <w:rsid w:val="005D0E66"/>
    <w:rsid w:val="005D1E46"/>
    <w:rsid w:val="005D2255"/>
    <w:rsid w:val="005D271F"/>
    <w:rsid w:val="005D2802"/>
    <w:rsid w:val="005D2B1A"/>
    <w:rsid w:val="005D2CCE"/>
    <w:rsid w:val="005D3495"/>
    <w:rsid w:val="005D35E1"/>
    <w:rsid w:val="005D35F3"/>
    <w:rsid w:val="005D3A69"/>
    <w:rsid w:val="005D3BE0"/>
    <w:rsid w:val="005D3C7E"/>
    <w:rsid w:val="005D458A"/>
    <w:rsid w:val="005D517D"/>
    <w:rsid w:val="005D5395"/>
    <w:rsid w:val="005D564E"/>
    <w:rsid w:val="005D598C"/>
    <w:rsid w:val="005D5A81"/>
    <w:rsid w:val="005D5B9E"/>
    <w:rsid w:val="005D65AD"/>
    <w:rsid w:val="005D6D39"/>
    <w:rsid w:val="005D7240"/>
    <w:rsid w:val="005D7928"/>
    <w:rsid w:val="005D7C0E"/>
    <w:rsid w:val="005D7DB8"/>
    <w:rsid w:val="005E02C3"/>
    <w:rsid w:val="005E044F"/>
    <w:rsid w:val="005E1AB0"/>
    <w:rsid w:val="005E1E9E"/>
    <w:rsid w:val="005E2400"/>
    <w:rsid w:val="005E2C99"/>
    <w:rsid w:val="005E2E3D"/>
    <w:rsid w:val="005E31C1"/>
    <w:rsid w:val="005E3795"/>
    <w:rsid w:val="005E3988"/>
    <w:rsid w:val="005E3A75"/>
    <w:rsid w:val="005E3BDA"/>
    <w:rsid w:val="005E4185"/>
    <w:rsid w:val="005E42C4"/>
    <w:rsid w:val="005E43B1"/>
    <w:rsid w:val="005E4A53"/>
    <w:rsid w:val="005E4BB9"/>
    <w:rsid w:val="005E4C71"/>
    <w:rsid w:val="005E4F5A"/>
    <w:rsid w:val="005E5669"/>
    <w:rsid w:val="005E568C"/>
    <w:rsid w:val="005E6CBB"/>
    <w:rsid w:val="005E7E2D"/>
    <w:rsid w:val="005F0513"/>
    <w:rsid w:val="005F0A38"/>
    <w:rsid w:val="005F12F6"/>
    <w:rsid w:val="005F15A8"/>
    <w:rsid w:val="005F16E1"/>
    <w:rsid w:val="005F1707"/>
    <w:rsid w:val="005F1A90"/>
    <w:rsid w:val="005F1F04"/>
    <w:rsid w:val="005F213A"/>
    <w:rsid w:val="005F21C5"/>
    <w:rsid w:val="005F25D9"/>
    <w:rsid w:val="005F2624"/>
    <w:rsid w:val="005F2A6A"/>
    <w:rsid w:val="005F333C"/>
    <w:rsid w:val="005F35E8"/>
    <w:rsid w:val="005F38EA"/>
    <w:rsid w:val="005F3D59"/>
    <w:rsid w:val="005F3FD7"/>
    <w:rsid w:val="005F4A1B"/>
    <w:rsid w:val="005F50DE"/>
    <w:rsid w:val="005F52D1"/>
    <w:rsid w:val="005F5531"/>
    <w:rsid w:val="005F553E"/>
    <w:rsid w:val="005F5816"/>
    <w:rsid w:val="005F5E70"/>
    <w:rsid w:val="005F6099"/>
    <w:rsid w:val="005F60B3"/>
    <w:rsid w:val="005F6776"/>
    <w:rsid w:val="005F67C9"/>
    <w:rsid w:val="005F6B74"/>
    <w:rsid w:val="005F6D7F"/>
    <w:rsid w:val="005F6E53"/>
    <w:rsid w:val="005F7129"/>
    <w:rsid w:val="005F716E"/>
    <w:rsid w:val="005F733A"/>
    <w:rsid w:val="005F74B5"/>
    <w:rsid w:val="005F78D2"/>
    <w:rsid w:val="005F7A80"/>
    <w:rsid w:val="006003A3"/>
    <w:rsid w:val="00600752"/>
    <w:rsid w:val="006007D9"/>
    <w:rsid w:val="00600A40"/>
    <w:rsid w:val="00600B58"/>
    <w:rsid w:val="00601E6F"/>
    <w:rsid w:val="00601F93"/>
    <w:rsid w:val="006027DE"/>
    <w:rsid w:val="0060280E"/>
    <w:rsid w:val="00602E72"/>
    <w:rsid w:val="00602FC2"/>
    <w:rsid w:val="0060337B"/>
    <w:rsid w:val="00603BBB"/>
    <w:rsid w:val="00603BC4"/>
    <w:rsid w:val="00603FDC"/>
    <w:rsid w:val="00603FE3"/>
    <w:rsid w:val="0060460B"/>
    <w:rsid w:val="0060462D"/>
    <w:rsid w:val="00604667"/>
    <w:rsid w:val="00605689"/>
    <w:rsid w:val="00605BD1"/>
    <w:rsid w:val="00605C98"/>
    <w:rsid w:val="00606344"/>
    <w:rsid w:val="00606504"/>
    <w:rsid w:val="006069DD"/>
    <w:rsid w:val="00606BDA"/>
    <w:rsid w:val="006071D7"/>
    <w:rsid w:val="0060740B"/>
    <w:rsid w:val="00607734"/>
    <w:rsid w:val="00607897"/>
    <w:rsid w:val="00607B6C"/>
    <w:rsid w:val="00607FA2"/>
    <w:rsid w:val="0061005A"/>
    <w:rsid w:val="006102EB"/>
    <w:rsid w:val="00610372"/>
    <w:rsid w:val="006107B0"/>
    <w:rsid w:val="006107D6"/>
    <w:rsid w:val="006108BC"/>
    <w:rsid w:val="00610AA3"/>
    <w:rsid w:val="00610BAD"/>
    <w:rsid w:val="006114AF"/>
    <w:rsid w:val="0061152B"/>
    <w:rsid w:val="0061180B"/>
    <w:rsid w:val="00611C02"/>
    <w:rsid w:val="00612033"/>
    <w:rsid w:val="006123A0"/>
    <w:rsid w:val="006123F7"/>
    <w:rsid w:val="00612C38"/>
    <w:rsid w:val="00612D21"/>
    <w:rsid w:val="0061376D"/>
    <w:rsid w:val="00613EFF"/>
    <w:rsid w:val="006142CB"/>
    <w:rsid w:val="00614350"/>
    <w:rsid w:val="006143C1"/>
    <w:rsid w:val="006148FF"/>
    <w:rsid w:val="00614F5F"/>
    <w:rsid w:val="00614F9E"/>
    <w:rsid w:val="00614FA4"/>
    <w:rsid w:val="00615155"/>
    <w:rsid w:val="00615183"/>
    <w:rsid w:val="00615646"/>
    <w:rsid w:val="006156D6"/>
    <w:rsid w:val="0061584E"/>
    <w:rsid w:val="0061620E"/>
    <w:rsid w:val="0061674C"/>
    <w:rsid w:val="00616975"/>
    <w:rsid w:val="00616DA8"/>
    <w:rsid w:val="00617354"/>
    <w:rsid w:val="0061792D"/>
    <w:rsid w:val="00617976"/>
    <w:rsid w:val="00617BDF"/>
    <w:rsid w:val="00617EC4"/>
    <w:rsid w:val="00620491"/>
    <w:rsid w:val="00620888"/>
    <w:rsid w:val="00620FE1"/>
    <w:rsid w:val="00621445"/>
    <w:rsid w:val="00621DE6"/>
    <w:rsid w:val="00622167"/>
    <w:rsid w:val="006224DB"/>
    <w:rsid w:val="006228A9"/>
    <w:rsid w:val="006235EA"/>
    <w:rsid w:val="006238C8"/>
    <w:rsid w:val="006239C9"/>
    <w:rsid w:val="00623B8B"/>
    <w:rsid w:val="006241AC"/>
    <w:rsid w:val="00624371"/>
    <w:rsid w:val="006246AE"/>
    <w:rsid w:val="00624DAB"/>
    <w:rsid w:val="00625558"/>
    <w:rsid w:val="006258A6"/>
    <w:rsid w:val="00625B85"/>
    <w:rsid w:val="00626046"/>
    <w:rsid w:val="00626168"/>
    <w:rsid w:val="006266F3"/>
    <w:rsid w:val="00626CD7"/>
    <w:rsid w:val="00626D02"/>
    <w:rsid w:val="006270DE"/>
    <w:rsid w:val="0062783F"/>
    <w:rsid w:val="0063023C"/>
    <w:rsid w:val="006306C2"/>
    <w:rsid w:val="00630C75"/>
    <w:rsid w:val="00630D2D"/>
    <w:rsid w:val="00631419"/>
    <w:rsid w:val="00631497"/>
    <w:rsid w:val="006317BB"/>
    <w:rsid w:val="00631B9C"/>
    <w:rsid w:val="00632164"/>
    <w:rsid w:val="0063231C"/>
    <w:rsid w:val="006327CA"/>
    <w:rsid w:val="006328CE"/>
    <w:rsid w:val="0063296D"/>
    <w:rsid w:val="00632A6B"/>
    <w:rsid w:val="00632C06"/>
    <w:rsid w:val="00632E25"/>
    <w:rsid w:val="00632EB0"/>
    <w:rsid w:val="006337FB"/>
    <w:rsid w:val="00633CC6"/>
    <w:rsid w:val="00633DF5"/>
    <w:rsid w:val="00633E1F"/>
    <w:rsid w:val="006340ED"/>
    <w:rsid w:val="0063422E"/>
    <w:rsid w:val="006346F7"/>
    <w:rsid w:val="00634947"/>
    <w:rsid w:val="00634CB1"/>
    <w:rsid w:val="00634E41"/>
    <w:rsid w:val="006353D2"/>
    <w:rsid w:val="00635684"/>
    <w:rsid w:val="00635FAD"/>
    <w:rsid w:val="00636563"/>
    <w:rsid w:val="00637808"/>
    <w:rsid w:val="006400A7"/>
    <w:rsid w:val="006409E9"/>
    <w:rsid w:val="00640F31"/>
    <w:rsid w:val="00641028"/>
    <w:rsid w:val="006413E3"/>
    <w:rsid w:val="006414D5"/>
    <w:rsid w:val="0064167D"/>
    <w:rsid w:val="0064181F"/>
    <w:rsid w:val="00641844"/>
    <w:rsid w:val="00641851"/>
    <w:rsid w:val="00641C91"/>
    <w:rsid w:val="00641E31"/>
    <w:rsid w:val="00641EC2"/>
    <w:rsid w:val="006420B1"/>
    <w:rsid w:val="006424C7"/>
    <w:rsid w:val="0064299F"/>
    <w:rsid w:val="00642CB7"/>
    <w:rsid w:val="00642E1B"/>
    <w:rsid w:val="006431D2"/>
    <w:rsid w:val="006436E9"/>
    <w:rsid w:val="00643740"/>
    <w:rsid w:val="00643F6B"/>
    <w:rsid w:val="00643F8F"/>
    <w:rsid w:val="00643FEE"/>
    <w:rsid w:val="006441B2"/>
    <w:rsid w:val="00644374"/>
    <w:rsid w:val="0064444B"/>
    <w:rsid w:val="006445EA"/>
    <w:rsid w:val="006447F4"/>
    <w:rsid w:val="00644C9D"/>
    <w:rsid w:val="00645174"/>
    <w:rsid w:val="00645274"/>
    <w:rsid w:val="0064529C"/>
    <w:rsid w:val="006456D3"/>
    <w:rsid w:val="00645D39"/>
    <w:rsid w:val="00645D52"/>
    <w:rsid w:val="00645D96"/>
    <w:rsid w:val="00645DB5"/>
    <w:rsid w:val="0064658F"/>
    <w:rsid w:val="00646631"/>
    <w:rsid w:val="006469AD"/>
    <w:rsid w:val="006469B8"/>
    <w:rsid w:val="00647188"/>
    <w:rsid w:val="006472D6"/>
    <w:rsid w:val="00647639"/>
    <w:rsid w:val="00647BC6"/>
    <w:rsid w:val="00650077"/>
    <w:rsid w:val="006503D3"/>
    <w:rsid w:val="0065059E"/>
    <w:rsid w:val="0065133B"/>
    <w:rsid w:val="00651E87"/>
    <w:rsid w:val="00651EF2"/>
    <w:rsid w:val="00652620"/>
    <w:rsid w:val="00652B53"/>
    <w:rsid w:val="006530A0"/>
    <w:rsid w:val="0065356C"/>
    <w:rsid w:val="00653577"/>
    <w:rsid w:val="00653AD3"/>
    <w:rsid w:val="00654205"/>
    <w:rsid w:val="006554E5"/>
    <w:rsid w:val="00655F8D"/>
    <w:rsid w:val="00655FC6"/>
    <w:rsid w:val="006560DC"/>
    <w:rsid w:val="006562C8"/>
    <w:rsid w:val="006569CF"/>
    <w:rsid w:val="00656F8D"/>
    <w:rsid w:val="0065766F"/>
    <w:rsid w:val="0065769A"/>
    <w:rsid w:val="006577C7"/>
    <w:rsid w:val="006578BD"/>
    <w:rsid w:val="006579DF"/>
    <w:rsid w:val="006579F0"/>
    <w:rsid w:val="00657A24"/>
    <w:rsid w:val="00657C95"/>
    <w:rsid w:val="00660030"/>
    <w:rsid w:val="006602F6"/>
    <w:rsid w:val="00660538"/>
    <w:rsid w:val="00660CEC"/>
    <w:rsid w:val="00660D4F"/>
    <w:rsid w:val="00660F51"/>
    <w:rsid w:val="00661246"/>
    <w:rsid w:val="0066173A"/>
    <w:rsid w:val="0066173D"/>
    <w:rsid w:val="006618D5"/>
    <w:rsid w:val="00662369"/>
    <w:rsid w:val="006623C8"/>
    <w:rsid w:val="00662984"/>
    <w:rsid w:val="00662B19"/>
    <w:rsid w:val="006635F3"/>
    <w:rsid w:val="0066374F"/>
    <w:rsid w:val="00663AE2"/>
    <w:rsid w:val="00663EE3"/>
    <w:rsid w:val="00664872"/>
    <w:rsid w:val="006649F1"/>
    <w:rsid w:val="00664EE4"/>
    <w:rsid w:val="00664FC2"/>
    <w:rsid w:val="006656F5"/>
    <w:rsid w:val="00665741"/>
    <w:rsid w:val="00665916"/>
    <w:rsid w:val="00665A8F"/>
    <w:rsid w:val="00665A98"/>
    <w:rsid w:val="00665B88"/>
    <w:rsid w:val="00665C23"/>
    <w:rsid w:val="006661F2"/>
    <w:rsid w:val="006673AF"/>
    <w:rsid w:val="00667B67"/>
    <w:rsid w:val="00667FE8"/>
    <w:rsid w:val="00670027"/>
    <w:rsid w:val="0067025C"/>
    <w:rsid w:val="00670578"/>
    <w:rsid w:val="0067085B"/>
    <w:rsid w:val="00670A49"/>
    <w:rsid w:val="00670B17"/>
    <w:rsid w:val="00670C95"/>
    <w:rsid w:val="00670E70"/>
    <w:rsid w:val="006711A5"/>
    <w:rsid w:val="006716BA"/>
    <w:rsid w:val="00671788"/>
    <w:rsid w:val="00671D1B"/>
    <w:rsid w:val="00671DCB"/>
    <w:rsid w:val="00672136"/>
    <w:rsid w:val="00672350"/>
    <w:rsid w:val="00672651"/>
    <w:rsid w:val="00672A4F"/>
    <w:rsid w:val="006734A5"/>
    <w:rsid w:val="006734CD"/>
    <w:rsid w:val="00673561"/>
    <w:rsid w:val="006738EE"/>
    <w:rsid w:val="00674509"/>
    <w:rsid w:val="00674D3E"/>
    <w:rsid w:val="00674EF9"/>
    <w:rsid w:val="00675372"/>
    <w:rsid w:val="00675402"/>
    <w:rsid w:val="00675456"/>
    <w:rsid w:val="00675523"/>
    <w:rsid w:val="0067581E"/>
    <w:rsid w:val="00675A8C"/>
    <w:rsid w:val="00675AEB"/>
    <w:rsid w:val="00675D2D"/>
    <w:rsid w:val="00675E5C"/>
    <w:rsid w:val="006761F6"/>
    <w:rsid w:val="006767C0"/>
    <w:rsid w:val="006769AF"/>
    <w:rsid w:val="00676B0C"/>
    <w:rsid w:val="00676C79"/>
    <w:rsid w:val="006770BF"/>
    <w:rsid w:val="006776E2"/>
    <w:rsid w:val="00677821"/>
    <w:rsid w:val="0067792F"/>
    <w:rsid w:val="00680221"/>
    <w:rsid w:val="00680C27"/>
    <w:rsid w:val="00680D04"/>
    <w:rsid w:val="00681020"/>
    <w:rsid w:val="00681096"/>
    <w:rsid w:val="0068167B"/>
    <w:rsid w:val="006817E8"/>
    <w:rsid w:val="00681BDE"/>
    <w:rsid w:val="00682092"/>
    <w:rsid w:val="00682347"/>
    <w:rsid w:val="0068253E"/>
    <w:rsid w:val="00683705"/>
    <w:rsid w:val="00683888"/>
    <w:rsid w:val="00683A1E"/>
    <w:rsid w:val="00683BCF"/>
    <w:rsid w:val="00683CC1"/>
    <w:rsid w:val="0068431F"/>
    <w:rsid w:val="00684563"/>
    <w:rsid w:val="006845E8"/>
    <w:rsid w:val="00684C34"/>
    <w:rsid w:val="00684D1B"/>
    <w:rsid w:val="00684D51"/>
    <w:rsid w:val="00685B15"/>
    <w:rsid w:val="006861D1"/>
    <w:rsid w:val="0068620E"/>
    <w:rsid w:val="0068649E"/>
    <w:rsid w:val="006864AB"/>
    <w:rsid w:val="00686715"/>
    <w:rsid w:val="00686786"/>
    <w:rsid w:val="00686B09"/>
    <w:rsid w:val="00686B4C"/>
    <w:rsid w:val="00686CE9"/>
    <w:rsid w:val="00686D6B"/>
    <w:rsid w:val="00687147"/>
    <w:rsid w:val="00687414"/>
    <w:rsid w:val="00687AFC"/>
    <w:rsid w:val="00687CDC"/>
    <w:rsid w:val="00690388"/>
    <w:rsid w:val="006904EA"/>
    <w:rsid w:val="006905DC"/>
    <w:rsid w:val="0069068D"/>
    <w:rsid w:val="00691830"/>
    <w:rsid w:val="00691E86"/>
    <w:rsid w:val="00692200"/>
    <w:rsid w:val="0069238F"/>
    <w:rsid w:val="006926F8"/>
    <w:rsid w:val="006928DF"/>
    <w:rsid w:val="00692C49"/>
    <w:rsid w:val="00692CA5"/>
    <w:rsid w:val="0069310F"/>
    <w:rsid w:val="00693151"/>
    <w:rsid w:val="00693287"/>
    <w:rsid w:val="006932DD"/>
    <w:rsid w:val="00693308"/>
    <w:rsid w:val="00693725"/>
    <w:rsid w:val="006938EF"/>
    <w:rsid w:val="00693A9B"/>
    <w:rsid w:val="00693E7D"/>
    <w:rsid w:val="006941C4"/>
    <w:rsid w:val="00694275"/>
    <w:rsid w:val="00694CF3"/>
    <w:rsid w:val="0069517E"/>
    <w:rsid w:val="00695362"/>
    <w:rsid w:val="00695AEF"/>
    <w:rsid w:val="00695CEB"/>
    <w:rsid w:val="00695EE3"/>
    <w:rsid w:val="00696295"/>
    <w:rsid w:val="00696364"/>
    <w:rsid w:val="0069638D"/>
    <w:rsid w:val="006963A0"/>
    <w:rsid w:val="006967ED"/>
    <w:rsid w:val="00696D98"/>
    <w:rsid w:val="0069786B"/>
    <w:rsid w:val="0069797E"/>
    <w:rsid w:val="00697A97"/>
    <w:rsid w:val="006A0302"/>
    <w:rsid w:val="006A056C"/>
    <w:rsid w:val="006A0749"/>
    <w:rsid w:val="006A0AAD"/>
    <w:rsid w:val="006A0ACF"/>
    <w:rsid w:val="006A0BFF"/>
    <w:rsid w:val="006A13AB"/>
    <w:rsid w:val="006A14C5"/>
    <w:rsid w:val="006A176F"/>
    <w:rsid w:val="006A220C"/>
    <w:rsid w:val="006A22F9"/>
    <w:rsid w:val="006A23D9"/>
    <w:rsid w:val="006A25AC"/>
    <w:rsid w:val="006A3687"/>
    <w:rsid w:val="006A401C"/>
    <w:rsid w:val="006A43A3"/>
    <w:rsid w:val="006A43DF"/>
    <w:rsid w:val="006A44B6"/>
    <w:rsid w:val="006A48D3"/>
    <w:rsid w:val="006A4C47"/>
    <w:rsid w:val="006A539D"/>
    <w:rsid w:val="006A54F7"/>
    <w:rsid w:val="006A6059"/>
    <w:rsid w:val="006A608D"/>
    <w:rsid w:val="006A616A"/>
    <w:rsid w:val="006A657E"/>
    <w:rsid w:val="006A6848"/>
    <w:rsid w:val="006A6D95"/>
    <w:rsid w:val="006A6DDC"/>
    <w:rsid w:val="006A7415"/>
    <w:rsid w:val="006A7637"/>
    <w:rsid w:val="006A7785"/>
    <w:rsid w:val="006A7A7E"/>
    <w:rsid w:val="006A7FDD"/>
    <w:rsid w:val="006B056F"/>
    <w:rsid w:val="006B08D2"/>
    <w:rsid w:val="006B0DBE"/>
    <w:rsid w:val="006B144B"/>
    <w:rsid w:val="006B165C"/>
    <w:rsid w:val="006B176B"/>
    <w:rsid w:val="006B2761"/>
    <w:rsid w:val="006B2C69"/>
    <w:rsid w:val="006B2DD6"/>
    <w:rsid w:val="006B2DF0"/>
    <w:rsid w:val="006B31CB"/>
    <w:rsid w:val="006B344F"/>
    <w:rsid w:val="006B3611"/>
    <w:rsid w:val="006B3EF6"/>
    <w:rsid w:val="006B4313"/>
    <w:rsid w:val="006B4EF0"/>
    <w:rsid w:val="006B519D"/>
    <w:rsid w:val="006B5230"/>
    <w:rsid w:val="006B6F1A"/>
    <w:rsid w:val="006B76B6"/>
    <w:rsid w:val="006B76DC"/>
    <w:rsid w:val="006B7937"/>
    <w:rsid w:val="006B7C95"/>
    <w:rsid w:val="006B7F84"/>
    <w:rsid w:val="006C0641"/>
    <w:rsid w:val="006C06B4"/>
    <w:rsid w:val="006C06BD"/>
    <w:rsid w:val="006C07A2"/>
    <w:rsid w:val="006C087B"/>
    <w:rsid w:val="006C0FD1"/>
    <w:rsid w:val="006C13F3"/>
    <w:rsid w:val="006C1A3B"/>
    <w:rsid w:val="006C2447"/>
    <w:rsid w:val="006C27A1"/>
    <w:rsid w:val="006C300A"/>
    <w:rsid w:val="006C326B"/>
    <w:rsid w:val="006C3296"/>
    <w:rsid w:val="006C347C"/>
    <w:rsid w:val="006C34B4"/>
    <w:rsid w:val="006C3789"/>
    <w:rsid w:val="006C3947"/>
    <w:rsid w:val="006C3A93"/>
    <w:rsid w:val="006C3D88"/>
    <w:rsid w:val="006C3DC2"/>
    <w:rsid w:val="006C3DFE"/>
    <w:rsid w:val="006C4221"/>
    <w:rsid w:val="006C44D0"/>
    <w:rsid w:val="006C47DD"/>
    <w:rsid w:val="006C496A"/>
    <w:rsid w:val="006C4CE3"/>
    <w:rsid w:val="006C4E2D"/>
    <w:rsid w:val="006C5227"/>
    <w:rsid w:val="006C532E"/>
    <w:rsid w:val="006C561F"/>
    <w:rsid w:val="006C57A9"/>
    <w:rsid w:val="006C5D61"/>
    <w:rsid w:val="006C5F25"/>
    <w:rsid w:val="006C666C"/>
    <w:rsid w:val="006C6898"/>
    <w:rsid w:val="006C7B1D"/>
    <w:rsid w:val="006C7BB5"/>
    <w:rsid w:val="006C7C77"/>
    <w:rsid w:val="006C7D37"/>
    <w:rsid w:val="006D0052"/>
    <w:rsid w:val="006D0096"/>
    <w:rsid w:val="006D01AA"/>
    <w:rsid w:val="006D0AA3"/>
    <w:rsid w:val="006D0E66"/>
    <w:rsid w:val="006D0EEA"/>
    <w:rsid w:val="006D0F59"/>
    <w:rsid w:val="006D1412"/>
    <w:rsid w:val="006D1F07"/>
    <w:rsid w:val="006D2339"/>
    <w:rsid w:val="006D2560"/>
    <w:rsid w:val="006D25D7"/>
    <w:rsid w:val="006D27D3"/>
    <w:rsid w:val="006D2951"/>
    <w:rsid w:val="006D29AA"/>
    <w:rsid w:val="006D2ECE"/>
    <w:rsid w:val="006D3487"/>
    <w:rsid w:val="006D35FD"/>
    <w:rsid w:val="006D3F6F"/>
    <w:rsid w:val="006D4430"/>
    <w:rsid w:val="006D4482"/>
    <w:rsid w:val="006D4A5E"/>
    <w:rsid w:val="006D4E19"/>
    <w:rsid w:val="006D4E76"/>
    <w:rsid w:val="006D5BB7"/>
    <w:rsid w:val="006D5E1C"/>
    <w:rsid w:val="006D6369"/>
    <w:rsid w:val="006D65FD"/>
    <w:rsid w:val="006D6E3C"/>
    <w:rsid w:val="006D7BA7"/>
    <w:rsid w:val="006D7BB9"/>
    <w:rsid w:val="006D7F72"/>
    <w:rsid w:val="006D7FCA"/>
    <w:rsid w:val="006E0094"/>
    <w:rsid w:val="006E0919"/>
    <w:rsid w:val="006E09F2"/>
    <w:rsid w:val="006E0DEE"/>
    <w:rsid w:val="006E110F"/>
    <w:rsid w:val="006E17D5"/>
    <w:rsid w:val="006E1BA8"/>
    <w:rsid w:val="006E1E3B"/>
    <w:rsid w:val="006E2C31"/>
    <w:rsid w:val="006E2D36"/>
    <w:rsid w:val="006E3094"/>
    <w:rsid w:val="006E33D7"/>
    <w:rsid w:val="006E3467"/>
    <w:rsid w:val="006E3C21"/>
    <w:rsid w:val="006E4939"/>
    <w:rsid w:val="006E4A5F"/>
    <w:rsid w:val="006E4B5D"/>
    <w:rsid w:val="006E4EBE"/>
    <w:rsid w:val="006E53DC"/>
    <w:rsid w:val="006E5574"/>
    <w:rsid w:val="006E564E"/>
    <w:rsid w:val="006E57A2"/>
    <w:rsid w:val="006E5959"/>
    <w:rsid w:val="006E5A5A"/>
    <w:rsid w:val="006E5F78"/>
    <w:rsid w:val="006E6333"/>
    <w:rsid w:val="006E63A9"/>
    <w:rsid w:val="006E6437"/>
    <w:rsid w:val="006E66F5"/>
    <w:rsid w:val="006E678C"/>
    <w:rsid w:val="006E69E5"/>
    <w:rsid w:val="006E72D2"/>
    <w:rsid w:val="006E78AE"/>
    <w:rsid w:val="006F0123"/>
    <w:rsid w:val="006F0192"/>
    <w:rsid w:val="006F0302"/>
    <w:rsid w:val="006F0A21"/>
    <w:rsid w:val="006F0F54"/>
    <w:rsid w:val="006F102A"/>
    <w:rsid w:val="006F165A"/>
    <w:rsid w:val="006F1916"/>
    <w:rsid w:val="006F1C5E"/>
    <w:rsid w:val="006F1F26"/>
    <w:rsid w:val="006F1F6B"/>
    <w:rsid w:val="006F235C"/>
    <w:rsid w:val="006F33D0"/>
    <w:rsid w:val="006F3B20"/>
    <w:rsid w:val="006F447F"/>
    <w:rsid w:val="006F465E"/>
    <w:rsid w:val="006F55F2"/>
    <w:rsid w:val="006F5AF2"/>
    <w:rsid w:val="006F5D49"/>
    <w:rsid w:val="006F744F"/>
    <w:rsid w:val="006F765B"/>
    <w:rsid w:val="006F77AE"/>
    <w:rsid w:val="006F7A36"/>
    <w:rsid w:val="006F7B83"/>
    <w:rsid w:val="006F7D5F"/>
    <w:rsid w:val="006F7E12"/>
    <w:rsid w:val="007003C8"/>
    <w:rsid w:val="007006BB"/>
    <w:rsid w:val="007006C7"/>
    <w:rsid w:val="007006E1"/>
    <w:rsid w:val="00700C04"/>
    <w:rsid w:val="007012BD"/>
    <w:rsid w:val="007013E0"/>
    <w:rsid w:val="00701429"/>
    <w:rsid w:val="00701728"/>
    <w:rsid w:val="00701BB8"/>
    <w:rsid w:val="00701BC6"/>
    <w:rsid w:val="00701BF0"/>
    <w:rsid w:val="0070207D"/>
    <w:rsid w:val="00702F19"/>
    <w:rsid w:val="00702F4A"/>
    <w:rsid w:val="0070330F"/>
    <w:rsid w:val="00703549"/>
    <w:rsid w:val="007036AE"/>
    <w:rsid w:val="00703995"/>
    <w:rsid w:val="00703CF2"/>
    <w:rsid w:val="00703E58"/>
    <w:rsid w:val="00703E94"/>
    <w:rsid w:val="00704059"/>
    <w:rsid w:val="007044DD"/>
    <w:rsid w:val="00704677"/>
    <w:rsid w:val="007048E0"/>
    <w:rsid w:val="00704C8B"/>
    <w:rsid w:val="00704F85"/>
    <w:rsid w:val="007052B8"/>
    <w:rsid w:val="00705BAD"/>
    <w:rsid w:val="00705FCD"/>
    <w:rsid w:val="0070636D"/>
    <w:rsid w:val="007064E4"/>
    <w:rsid w:val="0070680C"/>
    <w:rsid w:val="00706D24"/>
    <w:rsid w:val="00706DA9"/>
    <w:rsid w:val="00706FA6"/>
    <w:rsid w:val="00707003"/>
    <w:rsid w:val="00707067"/>
    <w:rsid w:val="00707324"/>
    <w:rsid w:val="0070749D"/>
    <w:rsid w:val="0070764A"/>
    <w:rsid w:val="0070787D"/>
    <w:rsid w:val="00707D6B"/>
    <w:rsid w:val="0071058B"/>
    <w:rsid w:val="0071129F"/>
    <w:rsid w:val="007115EC"/>
    <w:rsid w:val="007118EB"/>
    <w:rsid w:val="00711A3B"/>
    <w:rsid w:val="00711AF4"/>
    <w:rsid w:val="00711B9B"/>
    <w:rsid w:val="00712258"/>
    <w:rsid w:val="007127D4"/>
    <w:rsid w:val="00712C2E"/>
    <w:rsid w:val="0071378D"/>
    <w:rsid w:val="007140A5"/>
    <w:rsid w:val="007146D0"/>
    <w:rsid w:val="0071482F"/>
    <w:rsid w:val="00714EC5"/>
    <w:rsid w:val="00714F0D"/>
    <w:rsid w:val="007153AA"/>
    <w:rsid w:val="007153C9"/>
    <w:rsid w:val="007156D9"/>
    <w:rsid w:val="007158C8"/>
    <w:rsid w:val="00715C05"/>
    <w:rsid w:val="00715F4D"/>
    <w:rsid w:val="00716716"/>
    <w:rsid w:val="00716DEC"/>
    <w:rsid w:val="00716EB0"/>
    <w:rsid w:val="00716FF2"/>
    <w:rsid w:val="0071749D"/>
    <w:rsid w:val="0071766E"/>
    <w:rsid w:val="00717B63"/>
    <w:rsid w:val="007201B0"/>
    <w:rsid w:val="00720216"/>
    <w:rsid w:val="007202DF"/>
    <w:rsid w:val="007203F1"/>
    <w:rsid w:val="00720658"/>
    <w:rsid w:val="00720896"/>
    <w:rsid w:val="00720D1B"/>
    <w:rsid w:val="00721796"/>
    <w:rsid w:val="00721914"/>
    <w:rsid w:val="00721E06"/>
    <w:rsid w:val="00722717"/>
    <w:rsid w:val="007227ED"/>
    <w:rsid w:val="00722B43"/>
    <w:rsid w:val="00722C65"/>
    <w:rsid w:val="00722DBB"/>
    <w:rsid w:val="00722DF2"/>
    <w:rsid w:val="0072312D"/>
    <w:rsid w:val="00723D55"/>
    <w:rsid w:val="00723DC8"/>
    <w:rsid w:val="00724713"/>
    <w:rsid w:val="00724838"/>
    <w:rsid w:val="00724840"/>
    <w:rsid w:val="00724B79"/>
    <w:rsid w:val="00724FE7"/>
    <w:rsid w:val="0072523D"/>
    <w:rsid w:val="00726208"/>
    <w:rsid w:val="00726243"/>
    <w:rsid w:val="0072677B"/>
    <w:rsid w:val="00726B86"/>
    <w:rsid w:val="00726DA9"/>
    <w:rsid w:val="00726EC1"/>
    <w:rsid w:val="00727227"/>
    <w:rsid w:val="00727912"/>
    <w:rsid w:val="00727B48"/>
    <w:rsid w:val="00727B7B"/>
    <w:rsid w:val="00727BAF"/>
    <w:rsid w:val="00730175"/>
    <w:rsid w:val="007303DF"/>
    <w:rsid w:val="00730992"/>
    <w:rsid w:val="00730B71"/>
    <w:rsid w:val="00730CBE"/>
    <w:rsid w:val="007310CE"/>
    <w:rsid w:val="0073132F"/>
    <w:rsid w:val="00731399"/>
    <w:rsid w:val="00731B4C"/>
    <w:rsid w:val="00731CF3"/>
    <w:rsid w:val="007322B6"/>
    <w:rsid w:val="00732706"/>
    <w:rsid w:val="00732A21"/>
    <w:rsid w:val="00732F81"/>
    <w:rsid w:val="0073347C"/>
    <w:rsid w:val="0073393A"/>
    <w:rsid w:val="00734365"/>
    <w:rsid w:val="007344BE"/>
    <w:rsid w:val="0073478C"/>
    <w:rsid w:val="00734BBE"/>
    <w:rsid w:val="00734DD2"/>
    <w:rsid w:val="00735602"/>
    <w:rsid w:val="0073571B"/>
    <w:rsid w:val="0073586B"/>
    <w:rsid w:val="0073587C"/>
    <w:rsid w:val="007360CD"/>
    <w:rsid w:val="00736132"/>
    <w:rsid w:val="00736908"/>
    <w:rsid w:val="007369BD"/>
    <w:rsid w:val="00736B03"/>
    <w:rsid w:val="00736B6B"/>
    <w:rsid w:val="00736D3C"/>
    <w:rsid w:val="0073727A"/>
    <w:rsid w:val="00737D0C"/>
    <w:rsid w:val="00737D12"/>
    <w:rsid w:val="0074034A"/>
    <w:rsid w:val="00740529"/>
    <w:rsid w:val="00740576"/>
    <w:rsid w:val="00740D3C"/>
    <w:rsid w:val="00740D7F"/>
    <w:rsid w:val="00740EB4"/>
    <w:rsid w:val="007416DB"/>
    <w:rsid w:val="007419FA"/>
    <w:rsid w:val="00741B23"/>
    <w:rsid w:val="00741F7F"/>
    <w:rsid w:val="0074275C"/>
    <w:rsid w:val="0074334B"/>
    <w:rsid w:val="0074343E"/>
    <w:rsid w:val="007434F0"/>
    <w:rsid w:val="00743618"/>
    <w:rsid w:val="00743874"/>
    <w:rsid w:val="00743C44"/>
    <w:rsid w:val="00744004"/>
    <w:rsid w:val="0074456F"/>
    <w:rsid w:val="00744740"/>
    <w:rsid w:val="00744A66"/>
    <w:rsid w:val="00744DCC"/>
    <w:rsid w:val="00744DF1"/>
    <w:rsid w:val="00744EAC"/>
    <w:rsid w:val="00744EB3"/>
    <w:rsid w:val="007451E7"/>
    <w:rsid w:val="007453DE"/>
    <w:rsid w:val="00745457"/>
    <w:rsid w:val="0074552B"/>
    <w:rsid w:val="0074560F"/>
    <w:rsid w:val="007456DB"/>
    <w:rsid w:val="00745A6D"/>
    <w:rsid w:val="00745E91"/>
    <w:rsid w:val="00745F4E"/>
    <w:rsid w:val="007463FF"/>
    <w:rsid w:val="00746BE0"/>
    <w:rsid w:val="0074747E"/>
    <w:rsid w:val="00747C9F"/>
    <w:rsid w:val="007501ED"/>
    <w:rsid w:val="007502E4"/>
    <w:rsid w:val="007508D4"/>
    <w:rsid w:val="00750BF2"/>
    <w:rsid w:val="00750EF1"/>
    <w:rsid w:val="00750F93"/>
    <w:rsid w:val="007512FC"/>
    <w:rsid w:val="007520B8"/>
    <w:rsid w:val="0075221F"/>
    <w:rsid w:val="007522CF"/>
    <w:rsid w:val="007522D4"/>
    <w:rsid w:val="007523CA"/>
    <w:rsid w:val="0075263E"/>
    <w:rsid w:val="00752668"/>
    <w:rsid w:val="00752FC8"/>
    <w:rsid w:val="00753C9C"/>
    <w:rsid w:val="007545F2"/>
    <w:rsid w:val="00755D68"/>
    <w:rsid w:val="00755D6D"/>
    <w:rsid w:val="007560FC"/>
    <w:rsid w:val="0075615A"/>
    <w:rsid w:val="00756468"/>
    <w:rsid w:val="0075648E"/>
    <w:rsid w:val="007564BB"/>
    <w:rsid w:val="007566B0"/>
    <w:rsid w:val="007566BD"/>
    <w:rsid w:val="00756EC2"/>
    <w:rsid w:val="00756F4C"/>
    <w:rsid w:val="0075715D"/>
    <w:rsid w:val="00757597"/>
    <w:rsid w:val="0075765C"/>
    <w:rsid w:val="0075793E"/>
    <w:rsid w:val="00757DDD"/>
    <w:rsid w:val="00757E23"/>
    <w:rsid w:val="00760E68"/>
    <w:rsid w:val="007610C6"/>
    <w:rsid w:val="00761339"/>
    <w:rsid w:val="00761A6C"/>
    <w:rsid w:val="00761F31"/>
    <w:rsid w:val="00761F3A"/>
    <w:rsid w:val="00762100"/>
    <w:rsid w:val="007633D9"/>
    <w:rsid w:val="00763789"/>
    <w:rsid w:val="00763A48"/>
    <w:rsid w:val="00763BE2"/>
    <w:rsid w:val="00763CD1"/>
    <w:rsid w:val="00763DF8"/>
    <w:rsid w:val="00763EA8"/>
    <w:rsid w:val="00763EAE"/>
    <w:rsid w:val="0076411C"/>
    <w:rsid w:val="007647C0"/>
    <w:rsid w:val="007647C1"/>
    <w:rsid w:val="007647C6"/>
    <w:rsid w:val="00764BB4"/>
    <w:rsid w:val="00764BC9"/>
    <w:rsid w:val="00764F11"/>
    <w:rsid w:val="007654AD"/>
    <w:rsid w:val="00765690"/>
    <w:rsid w:val="00765C73"/>
    <w:rsid w:val="00765D25"/>
    <w:rsid w:val="00765F33"/>
    <w:rsid w:val="00765F87"/>
    <w:rsid w:val="007664A5"/>
    <w:rsid w:val="00766AF9"/>
    <w:rsid w:val="00766EF3"/>
    <w:rsid w:val="007672D5"/>
    <w:rsid w:val="00767B29"/>
    <w:rsid w:val="00767CF3"/>
    <w:rsid w:val="00770300"/>
    <w:rsid w:val="00770317"/>
    <w:rsid w:val="00770876"/>
    <w:rsid w:val="00770CC0"/>
    <w:rsid w:val="00771404"/>
    <w:rsid w:val="0077180F"/>
    <w:rsid w:val="00771D87"/>
    <w:rsid w:val="00772E01"/>
    <w:rsid w:val="007732DE"/>
    <w:rsid w:val="007737FF"/>
    <w:rsid w:val="007739F8"/>
    <w:rsid w:val="00773C9D"/>
    <w:rsid w:val="00773CA8"/>
    <w:rsid w:val="00773D07"/>
    <w:rsid w:val="0077414B"/>
    <w:rsid w:val="00774484"/>
    <w:rsid w:val="007745CB"/>
    <w:rsid w:val="0077472F"/>
    <w:rsid w:val="00774B09"/>
    <w:rsid w:val="00774B74"/>
    <w:rsid w:val="00774C1B"/>
    <w:rsid w:val="00774CBE"/>
    <w:rsid w:val="00774D71"/>
    <w:rsid w:val="00774EA2"/>
    <w:rsid w:val="007754D6"/>
    <w:rsid w:val="0077571D"/>
    <w:rsid w:val="0077592E"/>
    <w:rsid w:val="00775D90"/>
    <w:rsid w:val="00775DBF"/>
    <w:rsid w:val="007761C0"/>
    <w:rsid w:val="007764B8"/>
    <w:rsid w:val="00776882"/>
    <w:rsid w:val="00776923"/>
    <w:rsid w:val="00776BDB"/>
    <w:rsid w:val="007770F0"/>
    <w:rsid w:val="0077715C"/>
    <w:rsid w:val="00777462"/>
    <w:rsid w:val="007779AB"/>
    <w:rsid w:val="00777E70"/>
    <w:rsid w:val="00777EF8"/>
    <w:rsid w:val="00780055"/>
    <w:rsid w:val="00780160"/>
    <w:rsid w:val="00780235"/>
    <w:rsid w:val="0078025B"/>
    <w:rsid w:val="007809AF"/>
    <w:rsid w:val="00780C37"/>
    <w:rsid w:val="00780FF3"/>
    <w:rsid w:val="00781C11"/>
    <w:rsid w:val="00782431"/>
    <w:rsid w:val="007829C7"/>
    <w:rsid w:val="00782D87"/>
    <w:rsid w:val="00782EF5"/>
    <w:rsid w:val="00782F67"/>
    <w:rsid w:val="007837DD"/>
    <w:rsid w:val="00783947"/>
    <w:rsid w:val="007839AA"/>
    <w:rsid w:val="00784097"/>
    <w:rsid w:val="00784172"/>
    <w:rsid w:val="007842EE"/>
    <w:rsid w:val="0078440E"/>
    <w:rsid w:val="007844C5"/>
    <w:rsid w:val="007844D4"/>
    <w:rsid w:val="00784782"/>
    <w:rsid w:val="00784B56"/>
    <w:rsid w:val="00784BD7"/>
    <w:rsid w:val="00785017"/>
    <w:rsid w:val="007869AC"/>
    <w:rsid w:val="00786CE2"/>
    <w:rsid w:val="00786CEC"/>
    <w:rsid w:val="00786DB1"/>
    <w:rsid w:val="0078714F"/>
    <w:rsid w:val="007879BD"/>
    <w:rsid w:val="00787DFD"/>
    <w:rsid w:val="0079066B"/>
    <w:rsid w:val="007907C6"/>
    <w:rsid w:val="00790D57"/>
    <w:rsid w:val="00791306"/>
    <w:rsid w:val="00791606"/>
    <w:rsid w:val="00791785"/>
    <w:rsid w:val="007918B7"/>
    <w:rsid w:val="00791F1D"/>
    <w:rsid w:val="007920F1"/>
    <w:rsid w:val="007920FD"/>
    <w:rsid w:val="0079272E"/>
    <w:rsid w:val="00792C4C"/>
    <w:rsid w:val="00792FCC"/>
    <w:rsid w:val="007930FC"/>
    <w:rsid w:val="0079327C"/>
    <w:rsid w:val="00793C41"/>
    <w:rsid w:val="007940C0"/>
    <w:rsid w:val="007944D7"/>
    <w:rsid w:val="007946B0"/>
    <w:rsid w:val="00794727"/>
    <w:rsid w:val="00794B59"/>
    <w:rsid w:val="00794EBA"/>
    <w:rsid w:val="007952AA"/>
    <w:rsid w:val="00795AEA"/>
    <w:rsid w:val="00795DD0"/>
    <w:rsid w:val="00795EEA"/>
    <w:rsid w:val="00796644"/>
    <w:rsid w:val="00796B50"/>
    <w:rsid w:val="007972A3"/>
    <w:rsid w:val="00797B56"/>
    <w:rsid w:val="00797ED4"/>
    <w:rsid w:val="007A001B"/>
    <w:rsid w:val="007A01C8"/>
    <w:rsid w:val="007A05D4"/>
    <w:rsid w:val="007A0DE4"/>
    <w:rsid w:val="007A12EA"/>
    <w:rsid w:val="007A14B5"/>
    <w:rsid w:val="007A1709"/>
    <w:rsid w:val="007A1982"/>
    <w:rsid w:val="007A21EE"/>
    <w:rsid w:val="007A27EE"/>
    <w:rsid w:val="007A2839"/>
    <w:rsid w:val="007A324B"/>
    <w:rsid w:val="007A35F7"/>
    <w:rsid w:val="007A36C1"/>
    <w:rsid w:val="007A38E9"/>
    <w:rsid w:val="007A3E83"/>
    <w:rsid w:val="007A3EB8"/>
    <w:rsid w:val="007A42E3"/>
    <w:rsid w:val="007A4596"/>
    <w:rsid w:val="007A4E8D"/>
    <w:rsid w:val="007A4E8F"/>
    <w:rsid w:val="007A5BB4"/>
    <w:rsid w:val="007A67BE"/>
    <w:rsid w:val="007A693F"/>
    <w:rsid w:val="007A6A9D"/>
    <w:rsid w:val="007A6D36"/>
    <w:rsid w:val="007A6FEC"/>
    <w:rsid w:val="007B03AF"/>
    <w:rsid w:val="007B06A1"/>
    <w:rsid w:val="007B0944"/>
    <w:rsid w:val="007B0B45"/>
    <w:rsid w:val="007B0D43"/>
    <w:rsid w:val="007B0DB2"/>
    <w:rsid w:val="007B1005"/>
    <w:rsid w:val="007B1221"/>
    <w:rsid w:val="007B1561"/>
    <w:rsid w:val="007B158B"/>
    <w:rsid w:val="007B16E0"/>
    <w:rsid w:val="007B19F2"/>
    <w:rsid w:val="007B1DF8"/>
    <w:rsid w:val="007B229A"/>
    <w:rsid w:val="007B2860"/>
    <w:rsid w:val="007B28BD"/>
    <w:rsid w:val="007B2B8D"/>
    <w:rsid w:val="007B2F4D"/>
    <w:rsid w:val="007B3173"/>
    <w:rsid w:val="007B317B"/>
    <w:rsid w:val="007B3667"/>
    <w:rsid w:val="007B3A93"/>
    <w:rsid w:val="007B3CDD"/>
    <w:rsid w:val="007B3CE3"/>
    <w:rsid w:val="007B42A1"/>
    <w:rsid w:val="007B4401"/>
    <w:rsid w:val="007B44D0"/>
    <w:rsid w:val="007B499E"/>
    <w:rsid w:val="007B4A08"/>
    <w:rsid w:val="007B4C5D"/>
    <w:rsid w:val="007B4CBE"/>
    <w:rsid w:val="007B4D3D"/>
    <w:rsid w:val="007B4FB1"/>
    <w:rsid w:val="007B5133"/>
    <w:rsid w:val="007B5955"/>
    <w:rsid w:val="007B5A21"/>
    <w:rsid w:val="007B5FE9"/>
    <w:rsid w:val="007B6249"/>
    <w:rsid w:val="007B62B1"/>
    <w:rsid w:val="007B6514"/>
    <w:rsid w:val="007B6780"/>
    <w:rsid w:val="007B6A9D"/>
    <w:rsid w:val="007B6B8F"/>
    <w:rsid w:val="007B6E36"/>
    <w:rsid w:val="007B7123"/>
    <w:rsid w:val="007B78A3"/>
    <w:rsid w:val="007B78FA"/>
    <w:rsid w:val="007B7BC3"/>
    <w:rsid w:val="007C0077"/>
    <w:rsid w:val="007C024B"/>
    <w:rsid w:val="007C081C"/>
    <w:rsid w:val="007C0C5A"/>
    <w:rsid w:val="007C16EA"/>
    <w:rsid w:val="007C1901"/>
    <w:rsid w:val="007C19DE"/>
    <w:rsid w:val="007C1ABA"/>
    <w:rsid w:val="007C1EA2"/>
    <w:rsid w:val="007C20B1"/>
    <w:rsid w:val="007C211B"/>
    <w:rsid w:val="007C230B"/>
    <w:rsid w:val="007C24BD"/>
    <w:rsid w:val="007C2D29"/>
    <w:rsid w:val="007C2DB1"/>
    <w:rsid w:val="007C345E"/>
    <w:rsid w:val="007C373D"/>
    <w:rsid w:val="007C3829"/>
    <w:rsid w:val="007C4087"/>
    <w:rsid w:val="007C4A77"/>
    <w:rsid w:val="007C560E"/>
    <w:rsid w:val="007C5738"/>
    <w:rsid w:val="007C5780"/>
    <w:rsid w:val="007C5AA6"/>
    <w:rsid w:val="007C5BEA"/>
    <w:rsid w:val="007C62CF"/>
    <w:rsid w:val="007C667F"/>
    <w:rsid w:val="007C75F5"/>
    <w:rsid w:val="007C76E7"/>
    <w:rsid w:val="007C790F"/>
    <w:rsid w:val="007C7EDD"/>
    <w:rsid w:val="007D0160"/>
    <w:rsid w:val="007D01C6"/>
    <w:rsid w:val="007D021E"/>
    <w:rsid w:val="007D0230"/>
    <w:rsid w:val="007D0E23"/>
    <w:rsid w:val="007D1CED"/>
    <w:rsid w:val="007D242A"/>
    <w:rsid w:val="007D24C6"/>
    <w:rsid w:val="007D2712"/>
    <w:rsid w:val="007D2764"/>
    <w:rsid w:val="007D2B8C"/>
    <w:rsid w:val="007D2DBE"/>
    <w:rsid w:val="007D32F6"/>
    <w:rsid w:val="007D335D"/>
    <w:rsid w:val="007D34D1"/>
    <w:rsid w:val="007D4344"/>
    <w:rsid w:val="007D4E20"/>
    <w:rsid w:val="007D5010"/>
    <w:rsid w:val="007D5294"/>
    <w:rsid w:val="007D547C"/>
    <w:rsid w:val="007D5698"/>
    <w:rsid w:val="007D588A"/>
    <w:rsid w:val="007D596C"/>
    <w:rsid w:val="007D6133"/>
    <w:rsid w:val="007D640C"/>
    <w:rsid w:val="007D706C"/>
    <w:rsid w:val="007D72EA"/>
    <w:rsid w:val="007D731F"/>
    <w:rsid w:val="007D7880"/>
    <w:rsid w:val="007D7A77"/>
    <w:rsid w:val="007E0356"/>
    <w:rsid w:val="007E0906"/>
    <w:rsid w:val="007E0B77"/>
    <w:rsid w:val="007E0F06"/>
    <w:rsid w:val="007E11D4"/>
    <w:rsid w:val="007E14D7"/>
    <w:rsid w:val="007E16C5"/>
    <w:rsid w:val="007E175B"/>
    <w:rsid w:val="007E18C1"/>
    <w:rsid w:val="007E1989"/>
    <w:rsid w:val="007E1AD9"/>
    <w:rsid w:val="007E1DB1"/>
    <w:rsid w:val="007E1E2B"/>
    <w:rsid w:val="007E2A86"/>
    <w:rsid w:val="007E2B81"/>
    <w:rsid w:val="007E3632"/>
    <w:rsid w:val="007E3727"/>
    <w:rsid w:val="007E4E80"/>
    <w:rsid w:val="007E677A"/>
    <w:rsid w:val="007E6C61"/>
    <w:rsid w:val="007E6C6A"/>
    <w:rsid w:val="007E6CC5"/>
    <w:rsid w:val="007E7FF8"/>
    <w:rsid w:val="007F0121"/>
    <w:rsid w:val="007F0E78"/>
    <w:rsid w:val="007F0FF1"/>
    <w:rsid w:val="007F163D"/>
    <w:rsid w:val="007F1827"/>
    <w:rsid w:val="007F18D8"/>
    <w:rsid w:val="007F1980"/>
    <w:rsid w:val="007F1DDA"/>
    <w:rsid w:val="007F24D0"/>
    <w:rsid w:val="007F25DB"/>
    <w:rsid w:val="007F2731"/>
    <w:rsid w:val="007F27FB"/>
    <w:rsid w:val="007F2EA7"/>
    <w:rsid w:val="007F3B62"/>
    <w:rsid w:val="007F4657"/>
    <w:rsid w:val="007F4800"/>
    <w:rsid w:val="007F49B8"/>
    <w:rsid w:val="007F4BAB"/>
    <w:rsid w:val="007F50B0"/>
    <w:rsid w:val="007F5146"/>
    <w:rsid w:val="007F5455"/>
    <w:rsid w:val="007F5616"/>
    <w:rsid w:val="007F5714"/>
    <w:rsid w:val="007F5AFB"/>
    <w:rsid w:val="007F5E8B"/>
    <w:rsid w:val="007F5E9C"/>
    <w:rsid w:val="007F5F2F"/>
    <w:rsid w:val="007F687E"/>
    <w:rsid w:val="007F6BFF"/>
    <w:rsid w:val="007F6D86"/>
    <w:rsid w:val="007F6E4F"/>
    <w:rsid w:val="007F6F68"/>
    <w:rsid w:val="007F727E"/>
    <w:rsid w:val="007F74D2"/>
    <w:rsid w:val="007F75BF"/>
    <w:rsid w:val="007F7AC4"/>
    <w:rsid w:val="008000BE"/>
    <w:rsid w:val="00800F9D"/>
    <w:rsid w:val="00801330"/>
    <w:rsid w:val="008014AD"/>
    <w:rsid w:val="00801654"/>
    <w:rsid w:val="00801878"/>
    <w:rsid w:val="008022F5"/>
    <w:rsid w:val="008024D3"/>
    <w:rsid w:val="00802BC2"/>
    <w:rsid w:val="00802BC8"/>
    <w:rsid w:val="00802F18"/>
    <w:rsid w:val="008033E1"/>
    <w:rsid w:val="00803787"/>
    <w:rsid w:val="008038BE"/>
    <w:rsid w:val="00803C97"/>
    <w:rsid w:val="00803EFF"/>
    <w:rsid w:val="008040A5"/>
    <w:rsid w:val="008047EA"/>
    <w:rsid w:val="0080485E"/>
    <w:rsid w:val="00804942"/>
    <w:rsid w:val="00804BC8"/>
    <w:rsid w:val="00804C60"/>
    <w:rsid w:val="00804F1F"/>
    <w:rsid w:val="00804FCF"/>
    <w:rsid w:val="008057DA"/>
    <w:rsid w:val="00805810"/>
    <w:rsid w:val="0080673B"/>
    <w:rsid w:val="0080755F"/>
    <w:rsid w:val="00807592"/>
    <w:rsid w:val="0080759A"/>
    <w:rsid w:val="0080765A"/>
    <w:rsid w:val="0080769F"/>
    <w:rsid w:val="00810A37"/>
    <w:rsid w:val="00811396"/>
    <w:rsid w:val="0081176B"/>
    <w:rsid w:val="00811B13"/>
    <w:rsid w:val="00811E64"/>
    <w:rsid w:val="0081221B"/>
    <w:rsid w:val="008123C0"/>
    <w:rsid w:val="008125F8"/>
    <w:rsid w:val="00812B10"/>
    <w:rsid w:val="00813060"/>
    <w:rsid w:val="008139E2"/>
    <w:rsid w:val="00813CF5"/>
    <w:rsid w:val="00813E54"/>
    <w:rsid w:val="00813FC9"/>
    <w:rsid w:val="00814101"/>
    <w:rsid w:val="00814829"/>
    <w:rsid w:val="00815011"/>
    <w:rsid w:val="008152E8"/>
    <w:rsid w:val="008157AE"/>
    <w:rsid w:val="00815964"/>
    <w:rsid w:val="00815B8C"/>
    <w:rsid w:val="0081604D"/>
    <w:rsid w:val="00816247"/>
    <w:rsid w:val="0081631B"/>
    <w:rsid w:val="008163EE"/>
    <w:rsid w:val="0081651B"/>
    <w:rsid w:val="008169D7"/>
    <w:rsid w:val="008170D2"/>
    <w:rsid w:val="008171C9"/>
    <w:rsid w:val="00817383"/>
    <w:rsid w:val="00817782"/>
    <w:rsid w:val="00820610"/>
    <w:rsid w:val="00820FD0"/>
    <w:rsid w:val="008213A6"/>
    <w:rsid w:val="0082186D"/>
    <w:rsid w:val="0082226C"/>
    <w:rsid w:val="008223C1"/>
    <w:rsid w:val="008229E9"/>
    <w:rsid w:val="0082313E"/>
    <w:rsid w:val="00823EA2"/>
    <w:rsid w:val="00824E88"/>
    <w:rsid w:val="00824F7A"/>
    <w:rsid w:val="00825031"/>
    <w:rsid w:val="008257AE"/>
    <w:rsid w:val="0082605F"/>
    <w:rsid w:val="008260A2"/>
    <w:rsid w:val="00826180"/>
    <w:rsid w:val="008264F7"/>
    <w:rsid w:val="008271BC"/>
    <w:rsid w:val="00830232"/>
    <w:rsid w:val="0083030B"/>
    <w:rsid w:val="008304DE"/>
    <w:rsid w:val="008308D8"/>
    <w:rsid w:val="008309A1"/>
    <w:rsid w:val="00830FEC"/>
    <w:rsid w:val="008315BD"/>
    <w:rsid w:val="0083166B"/>
    <w:rsid w:val="008318C7"/>
    <w:rsid w:val="00831A15"/>
    <w:rsid w:val="00831A80"/>
    <w:rsid w:val="00831C7F"/>
    <w:rsid w:val="008325DE"/>
    <w:rsid w:val="00832753"/>
    <w:rsid w:val="008327E7"/>
    <w:rsid w:val="00832A92"/>
    <w:rsid w:val="00832A99"/>
    <w:rsid w:val="00833120"/>
    <w:rsid w:val="0083368D"/>
    <w:rsid w:val="0083376B"/>
    <w:rsid w:val="00833C9D"/>
    <w:rsid w:val="0083411C"/>
    <w:rsid w:val="008342D8"/>
    <w:rsid w:val="0083432A"/>
    <w:rsid w:val="0083439A"/>
    <w:rsid w:val="008344AD"/>
    <w:rsid w:val="0083498A"/>
    <w:rsid w:val="00835249"/>
    <w:rsid w:val="00835922"/>
    <w:rsid w:val="008359DA"/>
    <w:rsid w:val="00835B7E"/>
    <w:rsid w:val="0083611C"/>
    <w:rsid w:val="008363E7"/>
    <w:rsid w:val="0083644F"/>
    <w:rsid w:val="008364C0"/>
    <w:rsid w:val="0083733B"/>
    <w:rsid w:val="008375F9"/>
    <w:rsid w:val="0083791C"/>
    <w:rsid w:val="00837999"/>
    <w:rsid w:val="008379B1"/>
    <w:rsid w:val="00837D30"/>
    <w:rsid w:val="00837F34"/>
    <w:rsid w:val="0084023D"/>
    <w:rsid w:val="00840B0D"/>
    <w:rsid w:val="00840D8C"/>
    <w:rsid w:val="00840DE1"/>
    <w:rsid w:val="0084104B"/>
    <w:rsid w:val="008418C6"/>
    <w:rsid w:val="00841984"/>
    <w:rsid w:val="008419EF"/>
    <w:rsid w:val="00841D98"/>
    <w:rsid w:val="00841FE2"/>
    <w:rsid w:val="00842467"/>
    <w:rsid w:val="0084293E"/>
    <w:rsid w:val="00842DB3"/>
    <w:rsid w:val="00842E24"/>
    <w:rsid w:val="00842F07"/>
    <w:rsid w:val="0084349F"/>
    <w:rsid w:val="0084354E"/>
    <w:rsid w:val="00843808"/>
    <w:rsid w:val="008438E9"/>
    <w:rsid w:val="00843A61"/>
    <w:rsid w:val="00843AD3"/>
    <w:rsid w:val="00843CFE"/>
    <w:rsid w:val="00843E46"/>
    <w:rsid w:val="00843FCA"/>
    <w:rsid w:val="00844019"/>
    <w:rsid w:val="00844312"/>
    <w:rsid w:val="008444A9"/>
    <w:rsid w:val="00844693"/>
    <w:rsid w:val="0084477E"/>
    <w:rsid w:val="00844B09"/>
    <w:rsid w:val="00844DC3"/>
    <w:rsid w:val="00844DDC"/>
    <w:rsid w:val="00844E45"/>
    <w:rsid w:val="008463D5"/>
    <w:rsid w:val="00846469"/>
    <w:rsid w:val="008467E2"/>
    <w:rsid w:val="008467E9"/>
    <w:rsid w:val="008469C9"/>
    <w:rsid w:val="00846A24"/>
    <w:rsid w:val="00846B4C"/>
    <w:rsid w:val="00846DAB"/>
    <w:rsid w:val="00846F49"/>
    <w:rsid w:val="008470FA"/>
    <w:rsid w:val="00847264"/>
    <w:rsid w:val="00847444"/>
    <w:rsid w:val="00847845"/>
    <w:rsid w:val="00847DE9"/>
    <w:rsid w:val="008500A3"/>
    <w:rsid w:val="00850591"/>
    <w:rsid w:val="00850639"/>
    <w:rsid w:val="00850B74"/>
    <w:rsid w:val="00850C07"/>
    <w:rsid w:val="00850FE2"/>
    <w:rsid w:val="0085181B"/>
    <w:rsid w:val="008519D2"/>
    <w:rsid w:val="00851A31"/>
    <w:rsid w:val="008523EB"/>
    <w:rsid w:val="008525AE"/>
    <w:rsid w:val="00852BBD"/>
    <w:rsid w:val="00852E4A"/>
    <w:rsid w:val="00853169"/>
    <w:rsid w:val="008531C5"/>
    <w:rsid w:val="0085334C"/>
    <w:rsid w:val="008535B9"/>
    <w:rsid w:val="00853705"/>
    <w:rsid w:val="00853746"/>
    <w:rsid w:val="008543CE"/>
    <w:rsid w:val="00854601"/>
    <w:rsid w:val="0085476A"/>
    <w:rsid w:val="00854E14"/>
    <w:rsid w:val="00855278"/>
    <w:rsid w:val="0085533A"/>
    <w:rsid w:val="00855DA5"/>
    <w:rsid w:val="008565EB"/>
    <w:rsid w:val="00856640"/>
    <w:rsid w:val="008567D4"/>
    <w:rsid w:val="00856C2E"/>
    <w:rsid w:val="00857322"/>
    <w:rsid w:val="00857950"/>
    <w:rsid w:val="00857A31"/>
    <w:rsid w:val="00857C02"/>
    <w:rsid w:val="00857C8E"/>
    <w:rsid w:val="0086057E"/>
    <w:rsid w:val="0086059B"/>
    <w:rsid w:val="008605BA"/>
    <w:rsid w:val="008605D8"/>
    <w:rsid w:val="008608A1"/>
    <w:rsid w:val="00861870"/>
    <w:rsid w:val="00862006"/>
    <w:rsid w:val="0086200A"/>
    <w:rsid w:val="008625FD"/>
    <w:rsid w:val="00862864"/>
    <w:rsid w:val="00862AE9"/>
    <w:rsid w:val="0086353A"/>
    <w:rsid w:val="0086355E"/>
    <w:rsid w:val="00863F66"/>
    <w:rsid w:val="008647A9"/>
    <w:rsid w:val="00864A69"/>
    <w:rsid w:val="00864A82"/>
    <w:rsid w:val="00865757"/>
    <w:rsid w:val="00865880"/>
    <w:rsid w:val="00865E1D"/>
    <w:rsid w:val="00865F66"/>
    <w:rsid w:val="008660EC"/>
    <w:rsid w:val="008661B1"/>
    <w:rsid w:val="008661EF"/>
    <w:rsid w:val="00866A48"/>
    <w:rsid w:val="00866CE9"/>
    <w:rsid w:val="00867282"/>
    <w:rsid w:val="008675C5"/>
    <w:rsid w:val="008677EA"/>
    <w:rsid w:val="00867927"/>
    <w:rsid w:val="0086796E"/>
    <w:rsid w:val="00867C06"/>
    <w:rsid w:val="00867FB1"/>
    <w:rsid w:val="00870126"/>
    <w:rsid w:val="008703BA"/>
    <w:rsid w:val="00870781"/>
    <w:rsid w:val="00870975"/>
    <w:rsid w:val="00870FED"/>
    <w:rsid w:val="0087168C"/>
    <w:rsid w:val="00871B0A"/>
    <w:rsid w:val="00871D9F"/>
    <w:rsid w:val="00872195"/>
    <w:rsid w:val="00872BAA"/>
    <w:rsid w:val="00872C25"/>
    <w:rsid w:val="00872F3D"/>
    <w:rsid w:val="00873B47"/>
    <w:rsid w:val="0087463A"/>
    <w:rsid w:val="00874850"/>
    <w:rsid w:val="00874BCD"/>
    <w:rsid w:val="00874BEC"/>
    <w:rsid w:val="00874E51"/>
    <w:rsid w:val="00875420"/>
    <w:rsid w:val="00875600"/>
    <w:rsid w:val="008760F2"/>
    <w:rsid w:val="0087674C"/>
    <w:rsid w:val="008773EA"/>
    <w:rsid w:val="0087789A"/>
    <w:rsid w:val="00877AD3"/>
    <w:rsid w:val="00877FAD"/>
    <w:rsid w:val="008800AF"/>
    <w:rsid w:val="0088035F"/>
    <w:rsid w:val="00880664"/>
    <w:rsid w:val="0088086C"/>
    <w:rsid w:val="00880B63"/>
    <w:rsid w:val="0088101D"/>
    <w:rsid w:val="00881446"/>
    <w:rsid w:val="00881527"/>
    <w:rsid w:val="008815C3"/>
    <w:rsid w:val="00881B02"/>
    <w:rsid w:val="00881E74"/>
    <w:rsid w:val="00882242"/>
    <w:rsid w:val="00882443"/>
    <w:rsid w:val="008824BA"/>
    <w:rsid w:val="008828AB"/>
    <w:rsid w:val="00882CAB"/>
    <w:rsid w:val="00882EB7"/>
    <w:rsid w:val="008833D9"/>
    <w:rsid w:val="00883CEF"/>
    <w:rsid w:val="008840AD"/>
    <w:rsid w:val="008842A3"/>
    <w:rsid w:val="008842F1"/>
    <w:rsid w:val="0088470E"/>
    <w:rsid w:val="00884F09"/>
    <w:rsid w:val="00884F21"/>
    <w:rsid w:val="00886131"/>
    <w:rsid w:val="008869A3"/>
    <w:rsid w:val="00886A8A"/>
    <w:rsid w:val="00886B7B"/>
    <w:rsid w:val="008870FD"/>
    <w:rsid w:val="008872CD"/>
    <w:rsid w:val="008878E1"/>
    <w:rsid w:val="0088798C"/>
    <w:rsid w:val="008879E5"/>
    <w:rsid w:val="00887A32"/>
    <w:rsid w:val="00887A60"/>
    <w:rsid w:val="00887DA1"/>
    <w:rsid w:val="00887F71"/>
    <w:rsid w:val="008902B5"/>
    <w:rsid w:val="008903E3"/>
    <w:rsid w:val="00890798"/>
    <w:rsid w:val="00890987"/>
    <w:rsid w:val="008909D2"/>
    <w:rsid w:val="00890A57"/>
    <w:rsid w:val="00890D77"/>
    <w:rsid w:val="0089130C"/>
    <w:rsid w:val="0089189E"/>
    <w:rsid w:val="00891A22"/>
    <w:rsid w:val="00891D62"/>
    <w:rsid w:val="00891DEB"/>
    <w:rsid w:val="00892356"/>
    <w:rsid w:val="00892576"/>
    <w:rsid w:val="00892CB0"/>
    <w:rsid w:val="00892D8A"/>
    <w:rsid w:val="00892F79"/>
    <w:rsid w:val="008932C2"/>
    <w:rsid w:val="00893448"/>
    <w:rsid w:val="0089418A"/>
    <w:rsid w:val="00894225"/>
    <w:rsid w:val="00894231"/>
    <w:rsid w:val="008942F6"/>
    <w:rsid w:val="00894B70"/>
    <w:rsid w:val="00894CC0"/>
    <w:rsid w:val="00895469"/>
    <w:rsid w:val="008955CD"/>
    <w:rsid w:val="008957CA"/>
    <w:rsid w:val="00895E2B"/>
    <w:rsid w:val="008967CE"/>
    <w:rsid w:val="00896973"/>
    <w:rsid w:val="0089724D"/>
    <w:rsid w:val="008973DB"/>
    <w:rsid w:val="00897502"/>
    <w:rsid w:val="008975F7"/>
    <w:rsid w:val="0089768B"/>
    <w:rsid w:val="008A00B5"/>
    <w:rsid w:val="008A0612"/>
    <w:rsid w:val="008A0660"/>
    <w:rsid w:val="008A107C"/>
    <w:rsid w:val="008A1558"/>
    <w:rsid w:val="008A16BB"/>
    <w:rsid w:val="008A1B32"/>
    <w:rsid w:val="008A1C91"/>
    <w:rsid w:val="008A214B"/>
    <w:rsid w:val="008A27C8"/>
    <w:rsid w:val="008A2960"/>
    <w:rsid w:val="008A2F02"/>
    <w:rsid w:val="008A3335"/>
    <w:rsid w:val="008A3FD3"/>
    <w:rsid w:val="008A3FF8"/>
    <w:rsid w:val="008A422B"/>
    <w:rsid w:val="008A424C"/>
    <w:rsid w:val="008A4447"/>
    <w:rsid w:val="008A4813"/>
    <w:rsid w:val="008A4922"/>
    <w:rsid w:val="008A4986"/>
    <w:rsid w:val="008A4C99"/>
    <w:rsid w:val="008A4DA3"/>
    <w:rsid w:val="008A5291"/>
    <w:rsid w:val="008A5994"/>
    <w:rsid w:val="008A6037"/>
    <w:rsid w:val="008A648E"/>
    <w:rsid w:val="008A6B2D"/>
    <w:rsid w:val="008A7235"/>
    <w:rsid w:val="008A73E3"/>
    <w:rsid w:val="008A76D3"/>
    <w:rsid w:val="008A7943"/>
    <w:rsid w:val="008A7F19"/>
    <w:rsid w:val="008A7F71"/>
    <w:rsid w:val="008B035B"/>
    <w:rsid w:val="008B0519"/>
    <w:rsid w:val="008B0628"/>
    <w:rsid w:val="008B0906"/>
    <w:rsid w:val="008B0F26"/>
    <w:rsid w:val="008B1383"/>
    <w:rsid w:val="008B1544"/>
    <w:rsid w:val="008B1743"/>
    <w:rsid w:val="008B1B5A"/>
    <w:rsid w:val="008B1E2F"/>
    <w:rsid w:val="008B1ECF"/>
    <w:rsid w:val="008B2257"/>
    <w:rsid w:val="008B23D3"/>
    <w:rsid w:val="008B24F6"/>
    <w:rsid w:val="008B24F8"/>
    <w:rsid w:val="008B2D7D"/>
    <w:rsid w:val="008B2DD8"/>
    <w:rsid w:val="008B2E9F"/>
    <w:rsid w:val="008B31C1"/>
    <w:rsid w:val="008B34B8"/>
    <w:rsid w:val="008B392F"/>
    <w:rsid w:val="008B3A41"/>
    <w:rsid w:val="008B3CDA"/>
    <w:rsid w:val="008B3D15"/>
    <w:rsid w:val="008B4062"/>
    <w:rsid w:val="008B45BF"/>
    <w:rsid w:val="008B4670"/>
    <w:rsid w:val="008B489C"/>
    <w:rsid w:val="008B53F7"/>
    <w:rsid w:val="008B5421"/>
    <w:rsid w:val="008B5816"/>
    <w:rsid w:val="008B5A75"/>
    <w:rsid w:val="008B5BA6"/>
    <w:rsid w:val="008B61EF"/>
    <w:rsid w:val="008B6680"/>
    <w:rsid w:val="008B6790"/>
    <w:rsid w:val="008B69EA"/>
    <w:rsid w:val="008B6BA4"/>
    <w:rsid w:val="008B6FE9"/>
    <w:rsid w:val="008B73E1"/>
    <w:rsid w:val="008C061B"/>
    <w:rsid w:val="008C08EE"/>
    <w:rsid w:val="008C0907"/>
    <w:rsid w:val="008C0933"/>
    <w:rsid w:val="008C0C74"/>
    <w:rsid w:val="008C0E9C"/>
    <w:rsid w:val="008C14E3"/>
    <w:rsid w:val="008C1980"/>
    <w:rsid w:val="008C211D"/>
    <w:rsid w:val="008C2DE4"/>
    <w:rsid w:val="008C2FA5"/>
    <w:rsid w:val="008C31F8"/>
    <w:rsid w:val="008C339D"/>
    <w:rsid w:val="008C3909"/>
    <w:rsid w:val="008C3A3C"/>
    <w:rsid w:val="008C3F16"/>
    <w:rsid w:val="008C4099"/>
    <w:rsid w:val="008C483E"/>
    <w:rsid w:val="008C4AA0"/>
    <w:rsid w:val="008C4B4D"/>
    <w:rsid w:val="008C4D66"/>
    <w:rsid w:val="008C5099"/>
    <w:rsid w:val="008C56F6"/>
    <w:rsid w:val="008C5BFC"/>
    <w:rsid w:val="008C6171"/>
    <w:rsid w:val="008C6343"/>
    <w:rsid w:val="008C643F"/>
    <w:rsid w:val="008C6734"/>
    <w:rsid w:val="008C761C"/>
    <w:rsid w:val="008C7817"/>
    <w:rsid w:val="008C7A8B"/>
    <w:rsid w:val="008D02EB"/>
    <w:rsid w:val="008D04C9"/>
    <w:rsid w:val="008D053A"/>
    <w:rsid w:val="008D06C5"/>
    <w:rsid w:val="008D071A"/>
    <w:rsid w:val="008D0757"/>
    <w:rsid w:val="008D0D47"/>
    <w:rsid w:val="008D0F42"/>
    <w:rsid w:val="008D139C"/>
    <w:rsid w:val="008D1959"/>
    <w:rsid w:val="008D1D34"/>
    <w:rsid w:val="008D245E"/>
    <w:rsid w:val="008D278B"/>
    <w:rsid w:val="008D27A9"/>
    <w:rsid w:val="008D2B71"/>
    <w:rsid w:val="008D2CD8"/>
    <w:rsid w:val="008D33D6"/>
    <w:rsid w:val="008D36BF"/>
    <w:rsid w:val="008D38AE"/>
    <w:rsid w:val="008D394F"/>
    <w:rsid w:val="008D3CAA"/>
    <w:rsid w:val="008D3E98"/>
    <w:rsid w:val="008D45BB"/>
    <w:rsid w:val="008D496E"/>
    <w:rsid w:val="008D4A9D"/>
    <w:rsid w:val="008D51EB"/>
    <w:rsid w:val="008D5B22"/>
    <w:rsid w:val="008D5E2C"/>
    <w:rsid w:val="008D64EA"/>
    <w:rsid w:val="008D65F9"/>
    <w:rsid w:val="008D66A7"/>
    <w:rsid w:val="008D6704"/>
    <w:rsid w:val="008D6867"/>
    <w:rsid w:val="008D698C"/>
    <w:rsid w:val="008D6A1A"/>
    <w:rsid w:val="008D6A96"/>
    <w:rsid w:val="008D6AA6"/>
    <w:rsid w:val="008D6FE1"/>
    <w:rsid w:val="008D73B7"/>
    <w:rsid w:val="008D75FD"/>
    <w:rsid w:val="008D7770"/>
    <w:rsid w:val="008D7CED"/>
    <w:rsid w:val="008D7E75"/>
    <w:rsid w:val="008E05A1"/>
    <w:rsid w:val="008E069A"/>
    <w:rsid w:val="008E1942"/>
    <w:rsid w:val="008E1CCD"/>
    <w:rsid w:val="008E1D6F"/>
    <w:rsid w:val="008E1D8A"/>
    <w:rsid w:val="008E2097"/>
    <w:rsid w:val="008E2126"/>
    <w:rsid w:val="008E2505"/>
    <w:rsid w:val="008E2955"/>
    <w:rsid w:val="008E32BD"/>
    <w:rsid w:val="008E38DB"/>
    <w:rsid w:val="008E3BA4"/>
    <w:rsid w:val="008E3C8B"/>
    <w:rsid w:val="008E3D06"/>
    <w:rsid w:val="008E3F13"/>
    <w:rsid w:val="008E4091"/>
    <w:rsid w:val="008E42D1"/>
    <w:rsid w:val="008E4CB3"/>
    <w:rsid w:val="008E4E7C"/>
    <w:rsid w:val="008E52D9"/>
    <w:rsid w:val="008E52DB"/>
    <w:rsid w:val="008E5DEE"/>
    <w:rsid w:val="008E5E7E"/>
    <w:rsid w:val="008E6013"/>
    <w:rsid w:val="008E60B6"/>
    <w:rsid w:val="008E62B6"/>
    <w:rsid w:val="008E62E0"/>
    <w:rsid w:val="008E74F5"/>
    <w:rsid w:val="008E7CA1"/>
    <w:rsid w:val="008E7D3C"/>
    <w:rsid w:val="008E7E40"/>
    <w:rsid w:val="008F0318"/>
    <w:rsid w:val="008F052F"/>
    <w:rsid w:val="008F0810"/>
    <w:rsid w:val="008F0840"/>
    <w:rsid w:val="008F0CE4"/>
    <w:rsid w:val="008F0F76"/>
    <w:rsid w:val="008F104F"/>
    <w:rsid w:val="008F110A"/>
    <w:rsid w:val="008F1799"/>
    <w:rsid w:val="008F1C98"/>
    <w:rsid w:val="008F22FC"/>
    <w:rsid w:val="008F2371"/>
    <w:rsid w:val="008F2C29"/>
    <w:rsid w:val="008F2C7A"/>
    <w:rsid w:val="008F2D46"/>
    <w:rsid w:val="008F2E75"/>
    <w:rsid w:val="008F3202"/>
    <w:rsid w:val="008F34B0"/>
    <w:rsid w:val="008F3579"/>
    <w:rsid w:val="008F35F6"/>
    <w:rsid w:val="008F3684"/>
    <w:rsid w:val="008F3893"/>
    <w:rsid w:val="008F405E"/>
    <w:rsid w:val="008F415C"/>
    <w:rsid w:val="008F43D8"/>
    <w:rsid w:val="008F44C1"/>
    <w:rsid w:val="008F4972"/>
    <w:rsid w:val="008F4A06"/>
    <w:rsid w:val="008F4B8D"/>
    <w:rsid w:val="008F4D16"/>
    <w:rsid w:val="008F4EEA"/>
    <w:rsid w:val="008F547C"/>
    <w:rsid w:val="008F58DE"/>
    <w:rsid w:val="008F5A85"/>
    <w:rsid w:val="008F626A"/>
    <w:rsid w:val="008F655D"/>
    <w:rsid w:val="008F6841"/>
    <w:rsid w:val="008F6C8E"/>
    <w:rsid w:val="008F79B1"/>
    <w:rsid w:val="008F79EB"/>
    <w:rsid w:val="008F7CE0"/>
    <w:rsid w:val="00900335"/>
    <w:rsid w:val="009004A5"/>
    <w:rsid w:val="009006D4"/>
    <w:rsid w:val="00900A8F"/>
    <w:rsid w:val="00900A90"/>
    <w:rsid w:val="0090102D"/>
    <w:rsid w:val="0090103A"/>
    <w:rsid w:val="00901196"/>
    <w:rsid w:val="009011FF"/>
    <w:rsid w:val="00901665"/>
    <w:rsid w:val="009016D2"/>
    <w:rsid w:val="00901C27"/>
    <w:rsid w:val="0090247F"/>
    <w:rsid w:val="00903043"/>
    <w:rsid w:val="00903C27"/>
    <w:rsid w:val="009044E8"/>
    <w:rsid w:val="0090475B"/>
    <w:rsid w:val="00904A49"/>
    <w:rsid w:val="00904A85"/>
    <w:rsid w:val="00904CA4"/>
    <w:rsid w:val="00904D2A"/>
    <w:rsid w:val="00904DDE"/>
    <w:rsid w:val="00904F34"/>
    <w:rsid w:val="00904F86"/>
    <w:rsid w:val="00905029"/>
    <w:rsid w:val="0090592F"/>
    <w:rsid w:val="00905AAC"/>
    <w:rsid w:val="00905F04"/>
    <w:rsid w:val="00906425"/>
    <w:rsid w:val="00906928"/>
    <w:rsid w:val="0090695E"/>
    <w:rsid w:val="009069E8"/>
    <w:rsid w:val="00906BF7"/>
    <w:rsid w:val="00906C67"/>
    <w:rsid w:val="0090707C"/>
    <w:rsid w:val="00907852"/>
    <w:rsid w:val="00907AA3"/>
    <w:rsid w:val="00907D8A"/>
    <w:rsid w:val="0091041A"/>
    <w:rsid w:val="00910655"/>
    <w:rsid w:val="009107FF"/>
    <w:rsid w:val="009116ED"/>
    <w:rsid w:val="009118DB"/>
    <w:rsid w:val="00911AD9"/>
    <w:rsid w:val="00911ED4"/>
    <w:rsid w:val="00912101"/>
    <w:rsid w:val="00912A2C"/>
    <w:rsid w:val="00913657"/>
    <w:rsid w:val="00913667"/>
    <w:rsid w:val="00913D09"/>
    <w:rsid w:val="00913FBB"/>
    <w:rsid w:val="009140BA"/>
    <w:rsid w:val="009141A7"/>
    <w:rsid w:val="009142A3"/>
    <w:rsid w:val="009143B1"/>
    <w:rsid w:val="00914795"/>
    <w:rsid w:val="00914F8F"/>
    <w:rsid w:val="009151C1"/>
    <w:rsid w:val="00915DCC"/>
    <w:rsid w:val="0091607B"/>
    <w:rsid w:val="0091613E"/>
    <w:rsid w:val="0091699B"/>
    <w:rsid w:val="00916A77"/>
    <w:rsid w:val="00916C5C"/>
    <w:rsid w:val="00916D82"/>
    <w:rsid w:val="00916DF7"/>
    <w:rsid w:val="009170BC"/>
    <w:rsid w:val="00917FCA"/>
    <w:rsid w:val="00917FD8"/>
    <w:rsid w:val="009201BC"/>
    <w:rsid w:val="00920306"/>
    <w:rsid w:val="00920376"/>
    <w:rsid w:val="009211FC"/>
    <w:rsid w:val="009213A0"/>
    <w:rsid w:val="009215E6"/>
    <w:rsid w:val="00921B00"/>
    <w:rsid w:val="00921FD7"/>
    <w:rsid w:val="00922528"/>
    <w:rsid w:val="00922670"/>
    <w:rsid w:val="00923028"/>
    <w:rsid w:val="00923039"/>
    <w:rsid w:val="00923D9F"/>
    <w:rsid w:val="00923E28"/>
    <w:rsid w:val="0092434A"/>
    <w:rsid w:val="009248DD"/>
    <w:rsid w:val="009249D0"/>
    <w:rsid w:val="00924B85"/>
    <w:rsid w:val="00924BFB"/>
    <w:rsid w:val="00924C0D"/>
    <w:rsid w:val="00924D77"/>
    <w:rsid w:val="00924EDB"/>
    <w:rsid w:val="00925137"/>
    <w:rsid w:val="00925BBC"/>
    <w:rsid w:val="00925E48"/>
    <w:rsid w:val="0092677E"/>
    <w:rsid w:val="0092687A"/>
    <w:rsid w:val="009268D0"/>
    <w:rsid w:val="00926AC0"/>
    <w:rsid w:val="00926C92"/>
    <w:rsid w:val="00926CD0"/>
    <w:rsid w:val="00926D0B"/>
    <w:rsid w:val="00927719"/>
    <w:rsid w:val="00927A88"/>
    <w:rsid w:val="00927A97"/>
    <w:rsid w:val="00927DFF"/>
    <w:rsid w:val="009300ED"/>
    <w:rsid w:val="00930312"/>
    <w:rsid w:val="0093037D"/>
    <w:rsid w:val="0093071B"/>
    <w:rsid w:val="00930CAF"/>
    <w:rsid w:val="009314A9"/>
    <w:rsid w:val="009319D3"/>
    <w:rsid w:val="00932298"/>
    <w:rsid w:val="00932555"/>
    <w:rsid w:val="00932AC9"/>
    <w:rsid w:val="00932B17"/>
    <w:rsid w:val="00932B24"/>
    <w:rsid w:val="00932E27"/>
    <w:rsid w:val="0093375C"/>
    <w:rsid w:val="009340C8"/>
    <w:rsid w:val="009340F4"/>
    <w:rsid w:val="0093480A"/>
    <w:rsid w:val="00934B85"/>
    <w:rsid w:val="00934CEF"/>
    <w:rsid w:val="00934E27"/>
    <w:rsid w:val="00935C59"/>
    <w:rsid w:val="00935F78"/>
    <w:rsid w:val="0093611E"/>
    <w:rsid w:val="009366DE"/>
    <w:rsid w:val="0093699D"/>
    <w:rsid w:val="00936D8B"/>
    <w:rsid w:val="00936DEF"/>
    <w:rsid w:val="00936E56"/>
    <w:rsid w:val="009370A9"/>
    <w:rsid w:val="00937228"/>
    <w:rsid w:val="00937B8B"/>
    <w:rsid w:val="00937D76"/>
    <w:rsid w:val="00937DF5"/>
    <w:rsid w:val="00937F24"/>
    <w:rsid w:val="00940229"/>
    <w:rsid w:val="009402E3"/>
    <w:rsid w:val="00940666"/>
    <w:rsid w:val="009407CC"/>
    <w:rsid w:val="00940C5A"/>
    <w:rsid w:val="00940DAE"/>
    <w:rsid w:val="00941469"/>
    <w:rsid w:val="00941FC9"/>
    <w:rsid w:val="00942358"/>
    <w:rsid w:val="00942468"/>
    <w:rsid w:val="00942704"/>
    <w:rsid w:val="00942767"/>
    <w:rsid w:val="00942C27"/>
    <w:rsid w:val="009433FE"/>
    <w:rsid w:val="00943827"/>
    <w:rsid w:val="00943D8E"/>
    <w:rsid w:val="00943E15"/>
    <w:rsid w:val="00944156"/>
    <w:rsid w:val="00944157"/>
    <w:rsid w:val="009441EB"/>
    <w:rsid w:val="00944263"/>
    <w:rsid w:val="00944B87"/>
    <w:rsid w:val="00944D9B"/>
    <w:rsid w:val="00944F11"/>
    <w:rsid w:val="009453A9"/>
    <w:rsid w:val="00945673"/>
    <w:rsid w:val="0094584A"/>
    <w:rsid w:val="00945863"/>
    <w:rsid w:val="00945876"/>
    <w:rsid w:val="00945C3A"/>
    <w:rsid w:val="00945E35"/>
    <w:rsid w:val="00946304"/>
    <w:rsid w:val="0094706F"/>
    <w:rsid w:val="00947327"/>
    <w:rsid w:val="00947380"/>
    <w:rsid w:val="0094758D"/>
    <w:rsid w:val="00947B6D"/>
    <w:rsid w:val="00947C5E"/>
    <w:rsid w:val="00947E30"/>
    <w:rsid w:val="00950285"/>
    <w:rsid w:val="009504EE"/>
    <w:rsid w:val="00950598"/>
    <w:rsid w:val="0095098D"/>
    <w:rsid w:val="00950E9B"/>
    <w:rsid w:val="00951473"/>
    <w:rsid w:val="0095167A"/>
    <w:rsid w:val="009518C0"/>
    <w:rsid w:val="009519F9"/>
    <w:rsid w:val="00951F22"/>
    <w:rsid w:val="00952352"/>
    <w:rsid w:val="009523A3"/>
    <w:rsid w:val="009525AE"/>
    <w:rsid w:val="00952934"/>
    <w:rsid w:val="00952F74"/>
    <w:rsid w:val="009538C3"/>
    <w:rsid w:val="00953D4A"/>
    <w:rsid w:val="00953E77"/>
    <w:rsid w:val="00953FEC"/>
    <w:rsid w:val="00954183"/>
    <w:rsid w:val="00954384"/>
    <w:rsid w:val="0095442C"/>
    <w:rsid w:val="00954819"/>
    <w:rsid w:val="00954923"/>
    <w:rsid w:val="00954FAB"/>
    <w:rsid w:val="009554B9"/>
    <w:rsid w:val="00955DDB"/>
    <w:rsid w:val="00955EF0"/>
    <w:rsid w:val="009560E8"/>
    <w:rsid w:val="0095639D"/>
    <w:rsid w:val="009566FD"/>
    <w:rsid w:val="00956ED4"/>
    <w:rsid w:val="0095717A"/>
    <w:rsid w:val="00957182"/>
    <w:rsid w:val="009573D0"/>
    <w:rsid w:val="009573E0"/>
    <w:rsid w:val="00957498"/>
    <w:rsid w:val="0095774B"/>
    <w:rsid w:val="009577A3"/>
    <w:rsid w:val="009577E2"/>
    <w:rsid w:val="00957BAB"/>
    <w:rsid w:val="00957C26"/>
    <w:rsid w:val="009602F6"/>
    <w:rsid w:val="00960694"/>
    <w:rsid w:val="00960B4A"/>
    <w:rsid w:val="00961A7D"/>
    <w:rsid w:val="00961AB6"/>
    <w:rsid w:val="009620B0"/>
    <w:rsid w:val="00962367"/>
    <w:rsid w:val="00962371"/>
    <w:rsid w:val="009626B5"/>
    <w:rsid w:val="009628EE"/>
    <w:rsid w:val="00962E33"/>
    <w:rsid w:val="00963824"/>
    <w:rsid w:val="0096389F"/>
    <w:rsid w:val="00963CF6"/>
    <w:rsid w:val="00964092"/>
    <w:rsid w:val="0096423C"/>
    <w:rsid w:val="00964322"/>
    <w:rsid w:val="00965078"/>
    <w:rsid w:val="00965605"/>
    <w:rsid w:val="00965A44"/>
    <w:rsid w:val="00965AE8"/>
    <w:rsid w:val="00965DC5"/>
    <w:rsid w:val="00965E45"/>
    <w:rsid w:val="00966582"/>
    <w:rsid w:val="009667B5"/>
    <w:rsid w:val="00966824"/>
    <w:rsid w:val="00966989"/>
    <w:rsid w:val="00966B0B"/>
    <w:rsid w:val="00966E76"/>
    <w:rsid w:val="00966F18"/>
    <w:rsid w:val="00967174"/>
    <w:rsid w:val="00967284"/>
    <w:rsid w:val="009675C5"/>
    <w:rsid w:val="009677AB"/>
    <w:rsid w:val="009678BD"/>
    <w:rsid w:val="009702C5"/>
    <w:rsid w:val="00970412"/>
    <w:rsid w:val="00970BF6"/>
    <w:rsid w:val="00971100"/>
    <w:rsid w:val="00971125"/>
    <w:rsid w:val="009711CF"/>
    <w:rsid w:val="00971525"/>
    <w:rsid w:val="00971AE5"/>
    <w:rsid w:val="00971F67"/>
    <w:rsid w:val="009724E3"/>
    <w:rsid w:val="009725C3"/>
    <w:rsid w:val="00972B53"/>
    <w:rsid w:val="00972F7C"/>
    <w:rsid w:val="009731C7"/>
    <w:rsid w:val="00973A65"/>
    <w:rsid w:val="00973F21"/>
    <w:rsid w:val="00974185"/>
    <w:rsid w:val="009749EA"/>
    <w:rsid w:val="00975461"/>
    <w:rsid w:val="00975E7A"/>
    <w:rsid w:val="00975FA1"/>
    <w:rsid w:val="0097645D"/>
    <w:rsid w:val="00976533"/>
    <w:rsid w:val="009767E4"/>
    <w:rsid w:val="00976A82"/>
    <w:rsid w:val="00976CB2"/>
    <w:rsid w:val="00976EF7"/>
    <w:rsid w:val="0097703F"/>
    <w:rsid w:val="009771F3"/>
    <w:rsid w:val="00977DA8"/>
    <w:rsid w:val="00977EF7"/>
    <w:rsid w:val="009800E5"/>
    <w:rsid w:val="009803AA"/>
    <w:rsid w:val="009803D6"/>
    <w:rsid w:val="009809E1"/>
    <w:rsid w:val="00980A2B"/>
    <w:rsid w:val="00980AC0"/>
    <w:rsid w:val="00980B45"/>
    <w:rsid w:val="009818F1"/>
    <w:rsid w:val="00981EA9"/>
    <w:rsid w:val="0098270B"/>
    <w:rsid w:val="00982948"/>
    <w:rsid w:val="0098307F"/>
    <w:rsid w:val="00983899"/>
    <w:rsid w:val="00983B04"/>
    <w:rsid w:val="00983B15"/>
    <w:rsid w:val="00983E2D"/>
    <w:rsid w:val="00983E40"/>
    <w:rsid w:val="00983ECD"/>
    <w:rsid w:val="00984984"/>
    <w:rsid w:val="00985287"/>
    <w:rsid w:val="00985A2D"/>
    <w:rsid w:val="00985DE0"/>
    <w:rsid w:val="0098640B"/>
    <w:rsid w:val="009866BE"/>
    <w:rsid w:val="009868C6"/>
    <w:rsid w:val="00987079"/>
    <w:rsid w:val="009871A5"/>
    <w:rsid w:val="009874CD"/>
    <w:rsid w:val="00987A50"/>
    <w:rsid w:val="00990D62"/>
    <w:rsid w:val="00990F1B"/>
    <w:rsid w:val="00991732"/>
    <w:rsid w:val="009919C2"/>
    <w:rsid w:val="00991BCD"/>
    <w:rsid w:val="00991D07"/>
    <w:rsid w:val="00991FD0"/>
    <w:rsid w:val="0099218B"/>
    <w:rsid w:val="0099222F"/>
    <w:rsid w:val="009923D6"/>
    <w:rsid w:val="00992F54"/>
    <w:rsid w:val="00993372"/>
    <w:rsid w:val="009934D7"/>
    <w:rsid w:val="0099360F"/>
    <w:rsid w:val="00993EE4"/>
    <w:rsid w:val="0099428D"/>
    <w:rsid w:val="00994D95"/>
    <w:rsid w:val="00995080"/>
    <w:rsid w:val="00995778"/>
    <w:rsid w:val="00995824"/>
    <w:rsid w:val="00995AF5"/>
    <w:rsid w:val="00996215"/>
    <w:rsid w:val="00996237"/>
    <w:rsid w:val="00996521"/>
    <w:rsid w:val="009965F9"/>
    <w:rsid w:val="00996684"/>
    <w:rsid w:val="00996825"/>
    <w:rsid w:val="00996948"/>
    <w:rsid w:val="00996B47"/>
    <w:rsid w:val="00996CAC"/>
    <w:rsid w:val="00996F35"/>
    <w:rsid w:val="0099722C"/>
    <w:rsid w:val="00997649"/>
    <w:rsid w:val="00997B3F"/>
    <w:rsid w:val="009A0014"/>
    <w:rsid w:val="009A0523"/>
    <w:rsid w:val="009A09DD"/>
    <w:rsid w:val="009A13B5"/>
    <w:rsid w:val="009A14F3"/>
    <w:rsid w:val="009A1542"/>
    <w:rsid w:val="009A16B0"/>
    <w:rsid w:val="009A16BA"/>
    <w:rsid w:val="009A1761"/>
    <w:rsid w:val="009A1B6D"/>
    <w:rsid w:val="009A21E5"/>
    <w:rsid w:val="009A24D0"/>
    <w:rsid w:val="009A2B35"/>
    <w:rsid w:val="009A32D9"/>
    <w:rsid w:val="009A32DA"/>
    <w:rsid w:val="009A3AD1"/>
    <w:rsid w:val="009A3F18"/>
    <w:rsid w:val="009A4241"/>
    <w:rsid w:val="009A42AF"/>
    <w:rsid w:val="009A497C"/>
    <w:rsid w:val="009A4DB4"/>
    <w:rsid w:val="009A4F8A"/>
    <w:rsid w:val="009A5348"/>
    <w:rsid w:val="009A58A7"/>
    <w:rsid w:val="009A607A"/>
    <w:rsid w:val="009A63C2"/>
    <w:rsid w:val="009A64A5"/>
    <w:rsid w:val="009A6842"/>
    <w:rsid w:val="009A6930"/>
    <w:rsid w:val="009A74A4"/>
    <w:rsid w:val="009A776A"/>
    <w:rsid w:val="009A7A10"/>
    <w:rsid w:val="009A7A54"/>
    <w:rsid w:val="009A7B6E"/>
    <w:rsid w:val="009A7B90"/>
    <w:rsid w:val="009B00C8"/>
    <w:rsid w:val="009B06CD"/>
    <w:rsid w:val="009B079E"/>
    <w:rsid w:val="009B0A79"/>
    <w:rsid w:val="009B0BE4"/>
    <w:rsid w:val="009B0E30"/>
    <w:rsid w:val="009B1471"/>
    <w:rsid w:val="009B15C5"/>
    <w:rsid w:val="009B191A"/>
    <w:rsid w:val="009B1C2C"/>
    <w:rsid w:val="009B2126"/>
    <w:rsid w:val="009B2335"/>
    <w:rsid w:val="009B2688"/>
    <w:rsid w:val="009B281C"/>
    <w:rsid w:val="009B2850"/>
    <w:rsid w:val="009B29E6"/>
    <w:rsid w:val="009B2BC0"/>
    <w:rsid w:val="009B2C2B"/>
    <w:rsid w:val="009B2D6A"/>
    <w:rsid w:val="009B349B"/>
    <w:rsid w:val="009B383F"/>
    <w:rsid w:val="009B42BF"/>
    <w:rsid w:val="009B48D9"/>
    <w:rsid w:val="009B4B2F"/>
    <w:rsid w:val="009B4DD4"/>
    <w:rsid w:val="009B4EBD"/>
    <w:rsid w:val="009B52AD"/>
    <w:rsid w:val="009B5C5C"/>
    <w:rsid w:val="009B5EF7"/>
    <w:rsid w:val="009B6259"/>
    <w:rsid w:val="009B6407"/>
    <w:rsid w:val="009B6EF0"/>
    <w:rsid w:val="009B732D"/>
    <w:rsid w:val="009B73D8"/>
    <w:rsid w:val="009B73D9"/>
    <w:rsid w:val="009B74AE"/>
    <w:rsid w:val="009B770D"/>
    <w:rsid w:val="009B79CF"/>
    <w:rsid w:val="009B7D14"/>
    <w:rsid w:val="009C05C0"/>
    <w:rsid w:val="009C0BB4"/>
    <w:rsid w:val="009C0CC6"/>
    <w:rsid w:val="009C11E5"/>
    <w:rsid w:val="009C12C5"/>
    <w:rsid w:val="009C1857"/>
    <w:rsid w:val="009C1A1D"/>
    <w:rsid w:val="009C1C5D"/>
    <w:rsid w:val="009C23F0"/>
    <w:rsid w:val="009C2602"/>
    <w:rsid w:val="009C26A4"/>
    <w:rsid w:val="009C299C"/>
    <w:rsid w:val="009C2A1B"/>
    <w:rsid w:val="009C2E74"/>
    <w:rsid w:val="009C3525"/>
    <w:rsid w:val="009C3766"/>
    <w:rsid w:val="009C3E7C"/>
    <w:rsid w:val="009C448A"/>
    <w:rsid w:val="009C49CD"/>
    <w:rsid w:val="009C4CF4"/>
    <w:rsid w:val="009C4DA8"/>
    <w:rsid w:val="009C5A29"/>
    <w:rsid w:val="009C5D26"/>
    <w:rsid w:val="009C5E96"/>
    <w:rsid w:val="009C5F25"/>
    <w:rsid w:val="009C608D"/>
    <w:rsid w:val="009C6539"/>
    <w:rsid w:val="009C6BF6"/>
    <w:rsid w:val="009C7506"/>
    <w:rsid w:val="009C76F0"/>
    <w:rsid w:val="009C7C6A"/>
    <w:rsid w:val="009C7EC0"/>
    <w:rsid w:val="009D030F"/>
    <w:rsid w:val="009D03DA"/>
    <w:rsid w:val="009D0FE5"/>
    <w:rsid w:val="009D106E"/>
    <w:rsid w:val="009D1244"/>
    <w:rsid w:val="009D199A"/>
    <w:rsid w:val="009D1B5F"/>
    <w:rsid w:val="009D1FE2"/>
    <w:rsid w:val="009D21AE"/>
    <w:rsid w:val="009D2310"/>
    <w:rsid w:val="009D2851"/>
    <w:rsid w:val="009D2A3E"/>
    <w:rsid w:val="009D2B6C"/>
    <w:rsid w:val="009D2E5C"/>
    <w:rsid w:val="009D332F"/>
    <w:rsid w:val="009D38F9"/>
    <w:rsid w:val="009D3C64"/>
    <w:rsid w:val="009D421A"/>
    <w:rsid w:val="009D45B1"/>
    <w:rsid w:val="009D500C"/>
    <w:rsid w:val="009D5530"/>
    <w:rsid w:val="009D56C9"/>
    <w:rsid w:val="009D58DB"/>
    <w:rsid w:val="009D668E"/>
    <w:rsid w:val="009D66D5"/>
    <w:rsid w:val="009D6782"/>
    <w:rsid w:val="009D6C06"/>
    <w:rsid w:val="009D6EDA"/>
    <w:rsid w:val="009D7304"/>
    <w:rsid w:val="009D736E"/>
    <w:rsid w:val="009D74F9"/>
    <w:rsid w:val="009D754D"/>
    <w:rsid w:val="009D785B"/>
    <w:rsid w:val="009D7C5F"/>
    <w:rsid w:val="009E0265"/>
    <w:rsid w:val="009E075D"/>
    <w:rsid w:val="009E0AE0"/>
    <w:rsid w:val="009E0EC6"/>
    <w:rsid w:val="009E1325"/>
    <w:rsid w:val="009E1AC0"/>
    <w:rsid w:val="009E1BA7"/>
    <w:rsid w:val="009E1E30"/>
    <w:rsid w:val="009E1F30"/>
    <w:rsid w:val="009E2354"/>
    <w:rsid w:val="009E25BF"/>
    <w:rsid w:val="009E2940"/>
    <w:rsid w:val="009E2A1E"/>
    <w:rsid w:val="009E2AF9"/>
    <w:rsid w:val="009E2CB3"/>
    <w:rsid w:val="009E3A9F"/>
    <w:rsid w:val="009E3AE1"/>
    <w:rsid w:val="009E3EAC"/>
    <w:rsid w:val="009E4042"/>
    <w:rsid w:val="009E41E0"/>
    <w:rsid w:val="009E497D"/>
    <w:rsid w:val="009E4C00"/>
    <w:rsid w:val="009E4C40"/>
    <w:rsid w:val="009E5086"/>
    <w:rsid w:val="009E50EA"/>
    <w:rsid w:val="009E55D5"/>
    <w:rsid w:val="009E5D2B"/>
    <w:rsid w:val="009E5F23"/>
    <w:rsid w:val="009E638F"/>
    <w:rsid w:val="009E656C"/>
    <w:rsid w:val="009E68D3"/>
    <w:rsid w:val="009E70C4"/>
    <w:rsid w:val="009E7206"/>
    <w:rsid w:val="009E7428"/>
    <w:rsid w:val="009E75ED"/>
    <w:rsid w:val="009E7B15"/>
    <w:rsid w:val="009F06C9"/>
    <w:rsid w:val="009F145D"/>
    <w:rsid w:val="009F14F7"/>
    <w:rsid w:val="009F15DD"/>
    <w:rsid w:val="009F1C14"/>
    <w:rsid w:val="009F1CF4"/>
    <w:rsid w:val="009F1FB9"/>
    <w:rsid w:val="009F202A"/>
    <w:rsid w:val="009F28F4"/>
    <w:rsid w:val="009F2DFD"/>
    <w:rsid w:val="009F33B4"/>
    <w:rsid w:val="009F3C5E"/>
    <w:rsid w:val="009F3FF1"/>
    <w:rsid w:val="009F41EC"/>
    <w:rsid w:val="009F43E3"/>
    <w:rsid w:val="009F48B5"/>
    <w:rsid w:val="009F4BAF"/>
    <w:rsid w:val="009F4C9D"/>
    <w:rsid w:val="009F5001"/>
    <w:rsid w:val="009F5128"/>
    <w:rsid w:val="009F5CDC"/>
    <w:rsid w:val="009F602B"/>
    <w:rsid w:val="009F6070"/>
    <w:rsid w:val="009F68F3"/>
    <w:rsid w:val="009F690C"/>
    <w:rsid w:val="009F6BCE"/>
    <w:rsid w:val="009F6FCB"/>
    <w:rsid w:val="009F7542"/>
    <w:rsid w:val="009F7770"/>
    <w:rsid w:val="009F7BFB"/>
    <w:rsid w:val="009F7C4A"/>
    <w:rsid w:val="009F7F30"/>
    <w:rsid w:val="00A002AD"/>
    <w:rsid w:val="00A00312"/>
    <w:rsid w:val="00A003EF"/>
    <w:rsid w:val="00A00585"/>
    <w:rsid w:val="00A007DA"/>
    <w:rsid w:val="00A00A59"/>
    <w:rsid w:val="00A00B9A"/>
    <w:rsid w:val="00A00C6D"/>
    <w:rsid w:val="00A014A0"/>
    <w:rsid w:val="00A01C0A"/>
    <w:rsid w:val="00A01D5E"/>
    <w:rsid w:val="00A01F03"/>
    <w:rsid w:val="00A02376"/>
    <w:rsid w:val="00A023A2"/>
    <w:rsid w:val="00A025D5"/>
    <w:rsid w:val="00A029CB"/>
    <w:rsid w:val="00A02E69"/>
    <w:rsid w:val="00A02F0A"/>
    <w:rsid w:val="00A03122"/>
    <w:rsid w:val="00A03827"/>
    <w:rsid w:val="00A039CE"/>
    <w:rsid w:val="00A03DD8"/>
    <w:rsid w:val="00A0442B"/>
    <w:rsid w:val="00A0476F"/>
    <w:rsid w:val="00A059E1"/>
    <w:rsid w:val="00A05A2D"/>
    <w:rsid w:val="00A05E23"/>
    <w:rsid w:val="00A05F62"/>
    <w:rsid w:val="00A0630E"/>
    <w:rsid w:val="00A0672C"/>
    <w:rsid w:val="00A06A58"/>
    <w:rsid w:val="00A06B0C"/>
    <w:rsid w:val="00A06C62"/>
    <w:rsid w:val="00A06D82"/>
    <w:rsid w:val="00A06E78"/>
    <w:rsid w:val="00A07440"/>
    <w:rsid w:val="00A07CC4"/>
    <w:rsid w:val="00A07D15"/>
    <w:rsid w:val="00A104C6"/>
    <w:rsid w:val="00A105A7"/>
    <w:rsid w:val="00A10771"/>
    <w:rsid w:val="00A109FD"/>
    <w:rsid w:val="00A10A91"/>
    <w:rsid w:val="00A10CEA"/>
    <w:rsid w:val="00A11007"/>
    <w:rsid w:val="00A11261"/>
    <w:rsid w:val="00A11625"/>
    <w:rsid w:val="00A11A7E"/>
    <w:rsid w:val="00A11B30"/>
    <w:rsid w:val="00A126E7"/>
    <w:rsid w:val="00A126F7"/>
    <w:rsid w:val="00A12902"/>
    <w:rsid w:val="00A12C7E"/>
    <w:rsid w:val="00A13403"/>
    <w:rsid w:val="00A138DA"/>
    <w:rsid w:val="00A13CE0"/>
    <w:rsid w:val="00A140DB"/>
    <w:rsid w:val="00A142D7"/>
    <w:rsid w:val="00A14565"/>
    <w:rsid w:val="00A1457E"/>
    <w:rsid w:val="00A14BAC"/>
    <w:rsid w:val="00A14F2E"/>
    <w:rsid w:val="00A14FAC"/>
    <w:rsid w:val="00A15323"/>
    <w:rsid w:val="00A15528"/>
    <w:rsid w:val="00A15787"/>
    <w:rsid w:val="00A158A6"/>
    <w:rsid w:val="00A15918"/>
    <w:rsid w:val="00A16069"/>
    <w:rsid w:val="00A16248"/>
    <w:rsid w:val="00A16A80"/>
    <w:rsid w:val="00A16B3B"/>
    <w:rsid w:val="00A16C7C"/>
    <w:rsid w:val="00A16CF1"/>
    <w:rsid w:val="00A16DBB"/>
    <w:rsid w:val="00A17B95"/>
    <w:rsid w:val="00A17C64"/>
    <w:rsid w:val="00A20C42"/>
    <w:rsid w:val="00A20C87"/>
    <w:rsid w:val="00A20FCF"/>
    <w:rsid w:val="00A21120"/>
    <w:rsid w:val="00A213CC"/>
    <w:rsid w:val="00A2170F"/>
    <w:rsid w:val="00A21A0B"/>
    <w:rsid w:val="00A22039"/>
    <w:rsid w:val="00A221C0"/>
    <w:rsid w:val="00A22CA1"/>
    <w:rsid w:val="00A22DFD"/>
    <w:rsid w:val="00A230CC"/>
    <w:rsid w:val="00A23302"/>
    <w:rsid w:val="00A23895"/>
    <w:rsid w:val="00A23B0E"/>
    <w:rsid w:val="00A23EDD"/>
    <w:rsid w:val="00A23F22"/>
    <w:rsid w:val="00A2407D"/>
    <w:rsid w:val="00A2443B"/>
    <w:rsid w:val="00A24BF0"/>
    <w:rsid w:val="00A24D03"/>
    <w:rsid w:val="00A2510F"/>
    <w:rsid w:val="00A25145"/>
    <w:rsid w:val="00A251C7"/>
    <w:rsid w:val="00A25C91"/>
    <w:rsid w:val="00A25D19"/>
    <w:rsid w:val="00A25E35"/>
    <w:rsid w:val="00A25F17"/>
    <w:rsid w:val="00A25F2C"/>
    <w:rsid w:val="00A261A3"/>
    <w:rsid w:val="00A261C1"/>
    <w:rsid w:val="00A26550"/>
    <w:rsid w:val="00A266A2"/>
    <w:rsid w:val="00A2678A"/>
    <w:rsid w:val="00A268A8"/>
    <w:rsid w:val="00A26A84"/>
    <w:rsid w:val="00A26C3E"/>
    <w:rsid w:val="00A26D33"/>
    <w:rsid w:val="00A27150"/>
    <w:rsid w:val="00A272A5"/>
    <w:rsid w:val="00A272E2"/>
    <w:rsid w:val="00A274DA"/>
    <w:rsid w:val="00A300A7"/>
    <w:rsid w:val="00A303D3"/>
    <w:rsid w:val="00A305A1"/>
    <w:rsid w:val="00A30605"/>
    <w:rsid w:val="00A30627"/>
    <w:rsid w:val="00A30A30"/>
    <w:rsid w:val="00A31549"/>
    <w:rsid w:val="00A3171B"/>
    <w:rsid w:val="00A319F3"/>
    <w:rsid w:val="00A31AEF"/>
    <w:rsid w:val="00A31CE5"/>
    <w:rsid w:val="00A31DC9"/>
    <w:rsid w:val="00A323A8"/>
    <w:rsid w:val="00A3285B"/>
    <w:rsid w:val="00A328CC"/>
    <w:rsid w:val="00A32ABC"/>
    <w:rsid w:val="00A32DDF"/>
    <w:rsid w:val="00A333C5"/>
    <w:rsid w:val="00A33A11"/>
    <w:rsid w:val="00A33CA0"/>
    <w:rsid w:val="00A3427D"/>
    <w:rsid w:val="00A3472E"/>
    <w:rsid w:val="00A34C81"/>
    <w:rsid w:val="00A34CA8"/>
    <w:rsid w:val="00A34F22"/>
    <w:rsid w:val="00A354E5"/>
    <w:rsid w:val="00A35AB8"/>
    <w:rsid w:val="00A35B46"/>
    <w:rsid w:val="00A35C1C"/>
    <w:rsid w:val="00A35CF3"/>
    <w:rsid w:val="00A36293"/>
    <w:rsid w:val="00A3647C"/>
    <w:rsid w:val="00A3648E"/>
    <w:rsid w:val="00A3671E"/>
    <w:rsid w:val="00A36A34"/>
    <w:rsid w:val="00A36A76"/>
    <w:rsid w:val="00A36AE5"/>
    <w:rsid w:val="00A36BD4"/>
    <w:rsid w:val="00A36D7C"/>
    <w:rsid w:val="00A3782B"/>
    <w:rsid w:val="00A37963"/>
    <w:rsid w:val="00A37A10"/>
    <w:rsid w:val="00A37AA3"/>
    <w:rsid w:val="00A37F32"/>
    <w:rsid w:val="00A40B3A"/>
    <w:rsid w:val="00A40C1B"/>
    <w:rsid w:val="00A40C77"/>
    <w:rsid w:val="00A40D12"/>
    <w:rsid w:val="00A4147C"/>
    <w:rsid w:val="00A41657"/>
    <w:rsid w:val="00A41B76"/>
    <w:rsid w:val="00A4271D"/>
    <w:rsid w:val="00A427DD"/>
    <w:rsid w:val="00A428C5"/>
    <w:rsid w:val="00A42C44"/>
    <w:rsid w:val="00A42EAF"/>
    <w:rsid w:val="00A4384C"/>
    <w:rsid w:val="00A441D1"/>
    <w:rsid w:val="00A44657"/>
    <w:rsid w:val="00A446A3"/>
    <w:rsid w:val="00A449A7"/>
    <w:rsid w:val="00A44E15"/>
    <w:rsid w:val="00A4528C"/>
    <w:rsid w:val="00A453E6"/>
    <w:rsid w:val="00A45632"/>
    <w:rsid w:val="00A45745"/>
    <w:rsid w:val="00A458C5"/>
    <w:rsid w:val="00A458DC"/>
    <w:rsid w:val="00A45D5E"/>
    <w:rsid w:val="00A45F4D"/>
    <w:rsid w:val="00A461E7"/>
    <w:rsid w:val="00A46555"/>
    <w:rsid w:val="00A46A9F"/>
    <w:rsid w:val="00A46CD8"/>
    <w:rsid w:val="00A47665"/>
    <w:rsid w:val="00A47B73"/>
    <w:rsid w:val="00A50328"/>
    <w:rsid w:val="00A5040D"/>
    <w:rsid w:val="00A507FB"/>
    <w:rsid w:val="00A51049"/>
    <w:rsid w:val="00A5104D"/>
    <w:rsid w:val="00A512B0"/>
    <w:rsid w:val="00A519BB"/>
    <w:rsid w:val="00A51B64"/>
    <w:rsid w:val="00A521A4"/>
    <w:rsid w:val="00A5224D"/>
    <w:rsid w:val="00A52885"/>
    <w:rsid w:val="00A53642"/>
    <w:rsid w:val="00A536C9"/>
    <w:rsid w:val="00A53F22"/>
    <w:rsid w:val="00A5407A"/>
    <w:rsid w:val="00A54327"/>
    <w:rsid w:val="00A5432B"/>
    <w:rsid w:val="00A5432D"/>
    <w:rsid w:val="00A54AA1"/>
    <w:rsid w:val="00A54B43"/>
    <w:rsid w:val="00A54E4A"/>
    <w:rsid w:val="00A54F19"/>
    <w:rsid w:val="00A55060"/>
    <w:rsid w:val="00A55BBE"/>
    <w:rsid w:val="00A56093"/>
    <w:rsid w:val="00A560E3"/>
    <w:rsid w:val="00A5639B"/>
    <w:rsid w:val="00A563BB"/>
    <w:rsid w:val="00A568AD"/>
    <w:rsid w:val="00A5752A"/>
    <w:rsid w:val="00A57A2A"/>
    <w:rsid w:val="00A606C8"/>
    <w:rsid w:val="00A60AF5"/>
    <w:rsid w:val="00A61211"/>
    <w:rsid w:val="00A6139D"/>
    <w:rsid w:val="00A619D4"/>
    <w:rsid w:val="00A61B73"/>
    <w:rsid w:val="00A61C91"/>
    <w:rsid w:val="00A61D84"/>
    <w:rsid w:val="00A61FAF"/>
    <w:rsid w:val="00A623CC"/>
    <w:rsid w:val="00A62614"/>
    <w:rsid w:val="00A62768"/>
    <w:rsid w:val="00A62B13"/>
    <w:rsid w:val="00A62BA7"/>
    <w:rsid w:val="00A62CF4"/>
    <w:rsid w:val="00A62F49"/>
    <w:rsid w:val="00A630C1"/>
    <w:rsid w:val="00A631C5"/>
    <w:rsid w:val="00A63898"/>
    <w:rsid w:val="00A638F3"/>
    <w:rsid w:val="00A64064"/>
    <w:rsid w:val="00A64066"/>
    <w:rsid w:val="00A64C09"/>
    <w:rsid w:val="00A64C11"/>
    <w:rsid w:val="00A64DD6"/>
    <w:rsid w:val="00A64E5D"/>
    <w:rsid w:val="00A65449"/>
    <w:rsid w:val="00A65529"/>
    <w:rsid w:val="00A655C9"/>
    <w:rsid w:val="00A65996"/>
    <w:rsid w:val="00A660E5"/>
    <w:rsid w:val="00A662B3"/>
    <w:rsid w:val="00A66F84"/>
    <w:rsid w:val="00A67299"/>
    <w:rsid w:val="00A6746A"/>
    <w:rsid w:val="00A674FA"/>
    <w:rsid w:val="00A677C2"/>
    <w:rsid w:val="00A67BCB"/>
    <w:rsid w:val="00A70560"/>
    <w:rsid w:val="00A70873"/>
    <w:rsid w:val="00A70886"/>
    <w:rsid w:val="00A70CAD"/>
    <w:rsid w:val="00A70F2F"/>
    <w:rsid w:val="00A71BB0"/>
    <w:rsid w:val="00A71D0E"/>
    <w:rsid w:val="00A71D40"/>
    <w:rsid w:val="00A71D77"/>
    <w:rsid w:val="00A721B9"/>
    <w:rsid w:val="00A72382"/>
    <w:rsid w:val="00A7238B"/>
    <w:rsid w:val="00A729E4"/>
    <w:rsid w:val="00A72D4F"/>
    <w:rsid w:val="00A72DE1"/>
    <w:rsid w:val="00A72FA8"/>
    <w:rsid w:val="00A73006"/>
    <w:rsid w:val="00A73479"/>
    <w:rsid w:val="00A73494"/>
    <w:rsid w:val="00A73832"/>
    <w:rsid w:val="00A73CA9"/>
    <w:rsid w:val="00A74208"/>
    <w:rsid w:val="00A746C9"/>
    <w:rsid w:val="00A754CE"/>
    <w:rsid w:val="00A7589B"/>
    <w:rsid w:val="00A75FFE"/>
    <w:rsid w:val="00A76349"/>
    <w:rsid w:val="00A76B4C"/>
    <w:rsid w:val="00A7762F"/>
    <w:rsid w:val="00A77874"/>
    <w:rsid w:val="00A77EBC"/>
    <w:rsid w:val="00A8015E"/>
    <w:rsid w:val="00A80702"/>
    <w:rsid w:val="00A80A68"/>
    <w:rsid w:val="00A80F53"/>
    <w:rsid w:val="00A8157D"/>
    <w:rsid w:val="00A81978"/>
    <w:rsid w:val="00A81C30"/>
    <w:rsid w:val="00A82031"/>
    <w:rsid w:val="00A8211F"/>
    <w:rsid w:val="00A822D9"/>
    <w:rsid w:val="00A82803"/>
    <w:rsid w:val="00A8286F"/>
    <w:rsid w:val="00A82DAF"/>
    <w:rsid w:val="00A82E79"/>
    <w:rsid w:val="00A82F1D"/>
    <w:rsid w:val="00A83333"/>
    <w:rsid w:val="00A833CB"/>
    <w:rsid w:val="00A83695"/>
    <w:rsid w:val="00A83A28"/>
    <w:rsid w:val="00A83BE4"/>
    <w:rsid w:val="00A84198"/>
    <w:rsid w:val="00A84237"/>
    <w:rsid w:val="00A84581"/>
    <w:rsid w:val="00A845C2"/>
    <w:rsid w:val="00A8476D"/>
    <w:rsid w:val="00A858D7"/>
    <w:rsid w:val="00A85ACF"/>
    <w:rsid w:val="00A8610D"/>
    <w:rsid w:val="00A86114"/>
    <w:rsid w:val="00A86325"/>
    <w:rsid w:val="00A8648A"/>
    <w:rsid w:val="00A868F7"/>
    <w:rsid w:val="00A86966"/>
    <w:rsid w:val="00A86ACE"/>
    <w:rsid w:val="00A86E34"/>
    <w:rsid w:val="00A87283"/>
    <w:rsid w:val="00A87584"/>
    <w:rsid w:val="00A8761F"/>
    <w:rsid w:val="00A8766D"/>
    <w:rsid w:val="00A87683"/>
    <w:rsid w:val="00A87AAF"/>
    <w:rsid w:val="00A90240"/>
    <w:rsid w:val="00A906F2"/>
    <w:rsid w:val="00A90782"/>
    <w:rsid w:val="00A909E5"/>
    <w:rsid w:val="00A90D65"/>
    <w:rsid w:val="00A90F8F"/>
    <w:rsid w:val="00A916E9"/>
    <w:rsid w:val="00A91A9F"/>
    <w:rsid w:val="00A91C16"/>
    <w:rsid w:val="00A9220D"/>
    <w:rsid w:val="00A9277B"/>
    <w:rsid w:val="00A927B1"/>
    <w:rsid w:val="00A92B13"/>
    <w:rsid w:val="00A92C11"/>
    <w:rsid w:val="00A93035"/>
    <w:rsid w:val="00A932A9"/>
    <w:rsid w:val="00A9330C"/>
    <w:rsid w:val="00A93330"/>
    <w:rsid w:val="00A934E8"/>
    <w:rsid w:val="00A9359A"/>
    <w:rsid w:val="00A9367A"/>
    <w:rsid w:val="00A9378C"/>
    <w:rsid w:val="00A93A5F"/>
    <w:rsid w:val="00A940E8"/>
    <w:rsid w:val="00A94132"/>
    <w:rsid w:val="00A94259"/>
    <w:rsid w:val="00A94A96"/>
    <w:rsid w:val="00A94BB5"/>
    <w:rsid w:val="00A94E4C"/>
    <w:rsid w:val="00A94EE8"/>
    <w:rsid w:val="00A9523B"/>
    <w:rsid w:val="00A95633"/>
    <w:rsid w:val="00A95739"/>
    <w:rsid w:val="00A95B87"/>
    <w:rsid w:val="00A9600F"/>
    <w:rsid w:val="00A960DD"/>
    <w:rsid w:val="00A961B6"/>
    <w:rsid w:val="00A966EC"/>
    <w:rsid w:val="00A97272"/>
    <w:rsid w:val="00A97303"/>
    <w:rsid w:val="00A97AC4"/>
    <w:rsid w:val="00A97B07"/>
    <w:rsid w:val="00AA0414"/>
    <w:rsid w:val="00AA0572"/>
    <w:rsid w:val="00AA0DB8"/>
    <w:rsid w:val="00AA116F"/>
    <w:rsid w:val="00AA1709"/>
    <w:rsid w:val="00AA1A1C"/>
    <w:rsid w:val="00AA1DCC"/>
    <w:rsid w:val="00AA1FB8"/>
    <w:rsid w:val="00AA229B"/>
    <w:rsid w:val="00AA23F0"/>
    <w:rsid w:val="00AA28EC"/>
    <w:rsid w:val="00AA297E"/>
    <w:rsid w:val="00AA2FD8"/>
    <w:rsid w:val="00AA3374"/>
    <w:rsid w:val="00AA3441"/>
    <w:rsid w:val="00AA39D4"/>
    <w:rsid w:val="00AA3BD0"/>
    <w:rsid w:val="00AA3D0F"/>
    <w:rsid w:val="00AA3D6E"/>
    <w:rsid w:val="00AA4207"/>
    <w:rsid w:val="00AA489C"/>
    <w:rsid w:val="00AA4D6A"/>
    <w:rsid w:val="00AA4DE8"/>
    <w:rsid w:val="00AA59AB"/>
    <w:rsid w:val="00AA5A25"/>
    <w:rsid w:val="00AA5BDE"/>
    <w:rsid w:val="00AA5E93"/>
    <w:rsid w:val="00AA643A"/>
    <w:rsid w:val="00AA6FFA"/>
    <w:rsid w:val="00AA71CC"/>
    <w:rsid w:val="00AA73C9"/>
    <w:rsid w:val="00AA77B6"/>
    <w:rsid w:val="00AA7D2B"/>
    <w:rsid w:val="00AB03B9"/>
    <w:rsid w:val="00AB03FE"/>
    <w:rsid w:val="00AB0586"/>
    <w:rsid w:val="00AB063E"/>
    <w:rsid w:val="00AB070B"/>
    <w:rsid w:val="00AB083D"/>
    <w:rsid w:val="00AB0AA4"/>
    <w:rsid w:val="00AB0AB6"/>
    <w:rsid w:val="00AB1106"/>
    <w:rsid w:val="00AB1123"/>
    <w:rsid w:val="00AB123B"/>
    <w:rsid w:val="00AB17E2"/>
    <w:rsid w:val="00AB1956"/>
    <w:rsid w:val="00AB1B02"/>
    <w:rsid w:val="00AB1C14"/>
    <w:rsid w:val="00AB2096"/>
    <w:rsid w:val="00AB24C5"/>
    <w:rsid w:val="00AB2865"/>
    <w:rsid w:val="00AB28A9"/>
    <w:rsid w:val="00AB2A28"/>
    <w:rsid w:val="00AB2C01"/>
    <w:rsid w:val="00AB2E2E"/>
    <w:rsid w:val="00AB30E1"/>
    <w:rsid w:val="00AB3165"/>
    <w:rsid w:val="00AB3924"/>
    <w:rsid w:val="00AB3C3E"/>
    <w:rsid w:val="00AB3E0F"/>
    <w:rsid w:val="00AB44D1"/>
    <w:rsid w:val="00AB45DB"/>
    <w:rsid w:val="00AB48FF"/>
    <w:rsid w:val="00AB4A9F"/>
    <w:rsid w:val="00AB4CC8"/>
    <w:rsid w:val="00AB5044"/>
    <w:rsid w:val="00AB50C9"/>
    <w:rsid w:val="00AB5300"/>
    <w:rsid w:val="00AB53D2"/>
    <w:rsid w:val="00AB55F8"/>
    <w:rsid w:val="00AB5808"/>
    <w:rsid w:val="00AB6050"/>
    <w:rsid w:val="00AB63DC"/>
    <w:rsid w:val="00AB654B"/>
    <w:rsid w:val="00AB65FD"/>
    <w:rsid w:val="00AB6EA9"/>
    <w:rsid w:val="00AB6FF1"/>
    <w:rsid w:val="00AB72D8"/>
    <w:rsid w:val="00AB74E7"/>
    <w:rsid w:val="00AB76CC"/>
    <w:rsid w:val="00AB7E66"/>
    <w:rsid w:val="00AB7FE6"/>
    <w:rsid w:val="00AC0932"/>
    <w:rsid w:val="00AC0E1D"/>
    <w:rsid w:val="00AC0E4F"/>
    <w:rsid w:val="00AC11F0"/>
    <w:rsid w:val="00AC17C2"/>
    <w:rsid w:val="00AC1F62"/>
    <w:rsid w:val="00AC1FC8"/>
    <w:rsid w:val="00AC246F"/>
    <w:rsid w:val="00AC24C8"/>
    <w:rsid w:val="00AC296F"/>
    <w:rsid w:val="00AC2A01"/>
    <w:rsid w:val="00AC2ACB"/>
    <w:rsid w:val="00AC3109"/>
    <w:rsid w:val="00AC322E"/>
    <w:rsid w:val="00AC3865"/>
    <w:rsid w:val="00AC3A2C"/>
    <w:rsid w:val="00AC421F"/>
    <w:rsid w:val="00AC4262"/>
    <w:rsid w:val="00AC42AF"/>
    <w:rsid w:val="00AC432A"/>
    <w:rsid w:val="00AC450D"/>
    <w:rsid w:val="00AC4576"/>
    <w:rsid w:val="00AC4BCD"/>
    <w:rsid w:val="00AC4DFC"/>
    <w:rsid w:val="00AC5088"/>
    <w:rsid w:val="00AC52C1"/>
    <w:rsid w:val="00AC535C"/>
    <w:rsid w:val="00AC53C7"/>
    <w:rsid w:val="00AC58AB"/>
    <w:rsid w:val="00AC5A48"/>
    <w:rsid w:val="00AC5AE3"/>
    <w:rsid w:val="00AC5C4C"/>
    <w:rsid w:val="00AC5F0F"/>
    <w:rsid w:val="00AC6796"/>
    <w:rsid w:val="00AC67A1"/>
    <w:rsid w:val="00AC6BDA"/>
    <w:rsid w:val="00AC75E0"/>
    <w:rsid w:val="00AC7965"/>
    <w:rsid w:val="00AD0400"/>
    <w:rsid w:val="00AD07EF"/>
    <w:rsid w:val="00AD09CA"/>
    <w:rsid w:val="00AD09D5"/>
    <w:rsid w:val="00AD0BFA"/>
    <w:rsid w:val="00AD1AB8"/>
    <w:rsid w:val="00AD2082"/>
    <w:rsid w:val="00AD2AD3"/>
    <w:rsid w:val="00AD2C59"/>
    <w:rsid w:val="00AD335C"/>
    <w:rsid w:val="00AD3DCB"/>
    <w:rsid w:val="00AD3E6C"/>
    <w:rsid w:val="00AD43E8"/>
    <w:rsid w:val="00AD58B9"/>
    <w:rsid w:val="00AD58F5"/>
    <w:rsid w:val="00AD5973"/>
    <w:rsid w:val="00AD5B98"/>
    <w:rsid w:val="00AD5D96"/>
    <w:rsid w:val="00AD614F"/>
    <w:rsid w:val="00AD67E6"/>
    <w:rsid w:val="00AD6B30"/>
    <w:rsid w:val="00AD6E5D"/>
    <w:rsid w:val="00AD6F23"/>
    <w:rsid w:val="00AD6FC5"/>
    <w:rsid w:val="00AD71DD"/>
    <w:rsid w:val="00AD71FC"/>
    <w:rsid w:val="00AD73E2"/>
    <w:rsid w:val="00AD7649"/>
    <w:rsid w:val="00AE0A16"/>
    <w:rsid w:val="00AE0A41"/>
    <w:rsid w:val="00AE0C87"/>
    <w:rsid w:val="00AE14BE"/>
    <w:rsid w:val="00AE14F6"/>
    <w:rsid w:val="00AE1865"/>
    <w:rsid w:val="00AE191B"/>
    <w:rsid w:val="00AE1D2E"/>
    <w:rsid w:val="00AE2269"/>
    <w:rsid w:val="00AE230C"/>
    <w:rsid w:val="00AE3A49"/>
    <w:rsid w:val="00AE3BCC"/>
    <w:rsid w:val="00AE3C2E"/>
    <w:rsid w:val="00AE40BE"/>
    <w:rsid w:val="00AE4125"/>
    <w:rsid w:val="00AE4816"/>
    <w:rsid w:val="00AE4993"/>
    <w:rsid w:val="00AE49B8"/>
    <w:rsid w:val="00AE4EDF"/>
    <w:rsid w:val="00AE5869"/>
    <w:rsid w:val="00AE5A87"/>
    <w:rsid w:val="00AE5AED"/>
    <w:rsid w:val="00AE5D79"/>
    <w:rsid w:val="00AE6715"/>
    <w:rsid w:val="00AE6D72"/>
    <w:rsid w:val="00AE756B"/>
    <w:rsid w:val="00AE7D23"/>
    <w:rsid w:val="00AF0B84"/>
    <w:rsid w:val="00AF0E02"/>
    <w:rsid w:val="00AF15D0"/>
    <w:rsid w:val="00AF171F"/>
    <w:rsid w:val="00AF193F"/>
    <w:rsid w:val="00AF1A00"/>
    <w:rsid w:val="00AF249D"/>
    <w:rsid w:val="00AF28C8"/>
    <w:rsid w:val="00AF2EC2"/>
    <w:rsid w:val="00AF2EEF"/>
    <w:rsid w:val="00AF30B6"/>
    <w:rsid w:val="00AF34B0"/>
    <w:rsid w:val="00AF37FD"/>
    <w:rsid w:val="00AF3840"/>
    <w:rsid w:val="00AF3BCB"/>
    <w:rsid w:val="00AF3CA1"/>
    <w:rsid w:val="00AF4104"/>
    <w:rsid w:val="00AF4249"/>
    <w:rsid w:val="00AF42C8"/>
    <w:rsid w:val="00AF442E"/>
    <w:rsid w:val="00AF453B"/>
    <w:rsid w:val="00AF4717"/>
    <w:rsid w:val="00AF48F8"/>
    <w:rsid w:val="00AF49CD"/>
    <w:rsid w:val="00AF4BC8"/>
    <w:rsid w:val="00AF56CD"/>
    <w:rsid w:val="00AF5B74"/>
    <w:rsid w:val="00AF5F00"/>
    <w:rsid w:val="00AF6122"/>
    <w:rsid w:val="00AF63C7"/>
    <w:rsid w:val="00AF66BA"/>
    <w:rsid w:val="00AF6D32"/>
    <w:rsid w:val="00AF6DF8"/>
    <w:rsid w:val="00AF72CE"/>
    <w:rsid w:val="00AF748C"/>
    <w:rsid w:val="00AF77F6"/>
    <w:rsid w:val="00AF7A80"/>
    <w:rsid w:val="00AF7D4D"/>
    <w:rsid w:val="00B00250"/>
    <w:rsid w:val="00B00475"/>
    <w:rsid w:val="00B00782"/>
    <w:rsid w:val="00B00AFC"/>
    <w:rsid w:val="00B00FAC"/>
    <w:rsid w:val="00B00FEC"/>
    <w:rsid w:val="00B01560"/>
    <w:rsid w:val="00B0185B"/>
    <w:rsid w:val="00B01A56"/>
    <w:rsid w:val="00B01B8E"/>
    <w:rsid w:val="00B01D00"/>
    <w:rsid w:val="00B020E3"/>
    <w:rsid w:val="00B02B59"/>
    <w:rsid w:val="00B02BBE"/>
    <w:rsid w:val="00B02BD6"/>
    <w:rsid w:val="00B02E8D"/>
    <w:rsid w:val="00B03438"/>
    <w:rsid w:val="00B037D4"/>
    <w:rsid w:val="00B038BD"/>
    <w:rsid w:val="00B03BFF"/>
    <w:rsid w:val="00B03C93"/>
    <w:rsid w:val="00B03DF9"/>
    <w:rsid w:val="00B03F47"/>
    <w:rsid w:val="00B04027"/>
    <w:rsid w:val="00B04185"/>
    <w:rsid w:val="00B04593"/>
    <w:rsid w:val="00B04814"/>
    <w:rsid w:val="00B04CC3"/>
    <w:rsid w:val="00B0502D"/>
    <w:rsid w:val="00B052C5"/>
    <w:rsid w:val="00B056ED"/>
    <w:rsid w:val="00B05D05"/>
    <w:rsid w:val="00B05F30"/>
    <w:rsid w:val="00B06015"/>
    <w:rsid w:val="00B067F8"/>
    <w:rsid w:val="00B06856"/>
    <w:rsid w:val="00B06E67"/>
    <w:rsid w:val="00B07136"/>
    <w:rsid w:val="00B07477"/>
    <w:rsid w:val="00B07480"/>
    <w:rsid w:val="00B07781"/>
    <w:rsid w:val="00B07936"/>
    <w:rsid w:val="00B07D37"/>
    <w:rsid w:val="00B07EE2"/>
    <w:rsid w:val="00B106F5"/>
    <w:rsid w:val="00B10CFE"/>
    <w:rsid w:val="00B112FA"/>
    <w:rsid w:val="00B11410"/>
    <w:rsid w:val="00B115FE"/>
    <w:rsid w:val="00B11A26"/>
    <w:rsid w:val="00B11B04"/>
    <w:rsid w:val="00B123AF"/>
    <w:rsid w:val="00B12533"/>
    <w:rsid w:val="00B12D49"/>
    <w:rsid w:val="00B130E1"/>
    <w:rsid w:val="00B13103"/>
    <w:rsid w:val="00B13311"/>
    <w:rsid w:val="00B13323"/>
    <w:rsid w:val="00B138C2"/>
    <w:rsid w:val="00B14D25"/>
    <w:rsid w:val="00B1500C"/>
    <w:rsid w:val="00B1504A"/>
    <w:rsid w:val="00B1533C"/>
    <w:rsid w:val="00B15B0A"/>
    <w:rsid w:val="00B15E2E"/>
    <w:rsid w:val="00B15EED"/>
    <w:rsid w:val="00B15F11"/>
    <w:rsid w:val="00B15FCC"/>
    <w:rsid w:val="00B16052"/>
    <w:rsid w:val="00B160F5"/>
    <w:rsid w:val="00B166AD"/>
    <w:rsid w:val="00B16818"/>
    <w:rsid w:val="00B1695F"/>
    <w:rsid w:val="00B16968"/>
    <w:rsid w:val="00B16FBB"/>
    <w:rsid w:val="00B1730A"/>
    <w:rsid w:val="00B17401"/>
    <w:rsid w:val="00B176D1"/>
    <w:rsid w:val="00B17705"/>
    <w:rsid w:val="00B17D5A"/>
    <w:rsid w:val="00B17D63"/>
    <w:rsid w:val="00B17D94"/>
    <w:rsid w:val="00B17E1A"/>
    <w:rsid w:val="00B203CA"/>
    <w:rsid w:val="00B203D2"/>
    <w:rsid w:val="00B20A88"/>
    <w:rsid w:val="00B20FC7"/>
    <w:rsid w:val="00B2157A"/>
    <w:rsid w:val="00B21788"/>
    <w:rsid w:val="00B21817"/>
    <w:rsid w:val="00B21AFA"/>
    <w:rsid w:val="00B21DC3"/>
    <w:rsid w:val="00B220F4"/>
    <w:rsid w:val="00B2249C"/>
    <w:rsid w:val="00B228A0"/>
    <w:rsid w:val="00B22E49"/>
    <w:rsid w:val="00B2330F"/>
    <w:rsid w:val="00B23321"/>
    <w:rsid w:val="00B2348E"/>
    <w:rsid w:val="00B23594"/>
    <w:rsid w:val="00B236FD"/>
    <w:rsid w:val="00B23997"/>
    <w:rsid w:val="00B23D76"/>
    <w:rsid w:val="00B24B5B"/>
    <w:rsid w:val="00B24F43"/>
    <w:rsid w:val="00B254FE"/>
    <w:rsid w:val="00B25CD7"/>
    <w:rsid w:val="00B25D89"/>
    <w:rsid w:val="00B261D1"/>
    <w:rsid w:val="00B26563"/>
    <w:rsid w:val="00B267EB"/>
    <w:rsid w:val="00B2698D"/>
    <w:rsid w:val="00B26FDF"/>
    <w:rsid w:val="00B27460"/>
    <w:rsid w:val="00B278E0"/>
    <w:rsid w:val="00B27A97"/>
    <w:rsid w:val="00B30442"/>
    <w:rsid w:val="00B30A70"/>
    <w:rsid w:val="00B30E5F"/>
    <w:rsid w:val="00B31127"/>
    <w:rsid w:val="00B31DD7"/>
    <w:rsid w:val="00B32114"/>
    <w:rsid w:val="00B326AD"/>
    <w:rsid w:val="00B32E71"/>
    <w:rsid w:val="00B33D7F"/>
    <w:rsid w:val="00B3405D"/>
    <w:rsid w:val="00B34192"/>
    <w:rsid w:val="00B34370"/>
    <w:rsid w:val="00B34C93"/>
    <w:rsid w:val="00B34D83"/>
    <w:rsid w:val="00B34FBF"/>
    <w:rsid w:val="00B351A9"/>
    <w:rsid w:val="00B35483"/>
    <w:rsid w:val="00B35FA5"/>
    <w:rsid w:val="00B36574"/>
    <w:rsid w:val="00B36B05"/>
    <w:rsid w:val="00B36C9D"/>
    <w:rsid w:val="00B371D1"/>
    <w:rsid w:val="00B373B6"/>
    <w:rsid w:val="00B3750B"/>
    <w:rsid w:val="00B37E28"/>
    <w:rsid w:val="00B37F85"/>
    <w:rsid w:val="00B37F9D"/>
    <w:rsid w:val="00B37FB9"/>
    <w:rsid w:val="00B405C7"/>
    <w:rsid w:val="00B40BCA"/>
    <w:rsid w:val="00B40EC6"/>
    <w:rsid w:val="00B41058"/>
    <w:rsid w:val="00B419B1"/>
    <w:rsid w:val="00B419E6"/>
    <w:rsid w:val="00B41FAF"/>
    <w:rsid w:val="00B42148"/>
    <w:rsid w:val="00B4218E"/>
    <w:rsid w:val="00B421F1"/>
    <w:rsid w:val="00B42243"/>
    <w:rsid w:val="00B4292E"/>
    <w:rsid w:val="00B4323F"/>
    <w:rsid w:val="00B43417"/>
    <w:rsid w:val="00B43725"/>
    <w:rsid w:val="00B4374E"/>
    <w:rsid w:val="00B43B03"/>
    <w:rsid w:val="00B43C23"/>
    <w:rsid w:val="00B44036"/>
    <w:rsid w:val="00B441D2"/>
    <w:rsid w:val="00B44799"/>
    <w:rsid w:val="00B449FF"/>
    <w:rsid w:val="00B4526F"/>
    <w:rsid w:val="00B45536"/>
    <w:rsid w:val="00B456F3"/>
    <w:rsid w:val="00B45A82"/>
    <w:rsid w:val="00B45DB9"/>
    <w:rsid w:val="00B45E11"/>
    <w:rsid w:val="00B46048"/>
    <w:rsid w:val="00B462A3"/>
    <w:rsid w:val="00B46402"/>
    <w:rsid w:val="00B469E3"/>
    <w:rsid w:val="00B46BD5"/>
    <w:rsid w:val="00B46F13"/>
    <w:rsid w:val="00B4743A"/>
    <w:rsid w:val="00B475A1"/>
    <w:rsid w:val="00B47846"/>
    <w:rsid w:val="00B4793B"/>
    <w:rsid w:val="00B503C9"/>
    <w:rsid w:val="00B50CD2"/>
    <w:rsid w:val="00B50D41"/>
    <w:rsid w:val="00B511F9"/>
    <w:rsid w:val="00B516E7"/>
    <w:rsid w:val="00B518EB"/>
    <w:rsid w:val="00B5199B"/>
    <w:rsid w:val="00B51B09"/>
    <w:rsid w:val="00B521AC"/>
    <w:rsid w:val="00B524DF"/>
    <w:rsid w:val="00B52C1A"/>
    <w:rsid w:val="00B52CA5"/>
    <w:rsid w:val="00B52CDB"/>
    <w:rsid w:val="00B53435"/>
    <w:rsid w:val="00B5351B"/>
    <w:rsid w:val="00B53DB3"/>
    <w:rsid w:val="00B53E11"/>
    <w:rsid w:val="00B54472"/>
    <w:rsid w:val="00B5453D"/>
    <w:rsid w:val="00B54605"/>
    <w:rsid w:val="00B54990"/>
    <w:rsid w:val="00B551A3"/>
    <w:rsid w:val="00B55671"/>
    <w:rsid w:val="00B55B24"/>
    <w:rsid w:val="00B55D43"/>
    <w:rsid w:val="00B560E5"/>
    <w:rsid w:val="00B56477"/>
    <w:rsid w:val="00B56607"/>
    <w:rsid w:val="00B5662D"/>
    <w:rsid w:val="00B56815"/>
    <w:rsid w:val="00B568F5"/>
    <w:rsid w:val="00B56980"/>
    <w:rsid w:val="00B56D0B"/>
    <w:rsid w:val="00B56D0D"/>
    <w:rsid w:val="00B5708F"/>
    <w:rsid w:val="00B571B3"/>
    <w:rsid w:val="00B57226"/>
    <w:rsid w:val="00B57325"/>
    <w:rsid w:val="00B5794E"/>
    <w:rsid w:val="00B579A5"/>
    <w:rsid w:val="00B57D6D"/>
    <w:rsid w:val="00B57D77"/>
    <w:rsid w:val="00B60DAF"/>
    <w:rsid w:val="00B60EC5"/>
    <w:rsid w:val="00B61366"/>
    <w:rsid w:val="00B61476"/>
    <w:rsid w:val="00B6165C"/>
    <w:rsid w:val="00B61873"/>
    <w:rsid w:val="00B618E7"/>
    <w:rsid w:val="00B61B47"/>
    <w:rsid w:val="00B61FD3"/>
    <w:rsid w:val="00B628B1"/>
    <w:rsid w:val="00B62F08"/>
    <w:rsid w:val="00B630E7"/>
    <w:rsid w:val="00B6388B"/>
    <w:rsid w:val="00B63B99"/>
    <w:rsid w:val="00B63C9B"/>
    <w:rsid w:val="00B646A5"/>
    <w:rsid w:val="00B64A81"/>
    <w:rsid w:val="00B64B25"/>
    <w:rsid w:val="00B64BFD"/>
    <w:rsid w:val="00B653DA"/>
    <w:rsid w:val="00B655C8"/>
    <w:rsid w:val="00B65922"/>
    <w:rsid w:val="00B659BD"/>
    <w:rsid w:val="00B65AC5"/>
    <w:rsid w:val="00B65EAE"/>
    <w:rsid w:val="00B660CE"/>
    <w:rsid w:val="00B6616D"/>
    <w:rsid w:val="00B66327"/>
    <w:rsid w:val="00B6657A"/>
    <w:rsid w:val="00B6695E"/>
    <w:rsid w:val="00B6725C"/>
    <w:rsid w:val="00B6777D"/>
    <w:rsid w:val="00B67B3A"/>
    <w:rsid w:val="00B70999"/>
    <w:rsid w:val="00B70B15"/>
    <w:rsid w:val="00B70F22"/>
    <w:rsid w:val="00B710B6"/>
    <w:rsid w:val="00B71575"/>
    <w:rsid w:val="00B716FE"/>
    <w:rsid w:val="00B71762"/>
    <w:rsid w:val="00B718C6"/>
    <w:rsid w:val="00B71C1B"/>
    <w:rsid w:val="00B71D55"/>
    <w:rsid w:val="00B7328E"/>
    <w:rsid w:val="00B7337F"/>
    <w:rsid w:val="00B736CA"/>
    <w:rsid w:val="00B73893"/>
    <w:rsid w:val="00B7389D"/>
    <w:rsid w:val="00B73F95"/>
    <w:rsid w:val="00B75568"/>
    <w:rsid w:val="00B75B37"/>
    <w:rsid w:val="00B76105"/>
    <w:rsid w:val="00B761CD"/>
    <w:rsid w:val="00B76D75"/>
    <w:rsid w:val="00B770CA"/>
    <w:rsid w:val="00B77256"/>
    <w:rsid w:val="00B775CB"/>
    <w:rsid w:val="00B777A1"/>
    <w:rsid w:val="00B8021C"/>
    <w:rsid w:val="00B803AB"/>
    <w:rsid w:val="00B80C04"/>
    <w:rsid w:val="00B80F84"/>
    <w:rsid w:val="00B81642"/>
    <w:rsid w:val="00B8182E"/>
    <w:rsid w:val="00B818A5"/>
    <w:rsid w:val="00B81914"/>
    <w:rsid w:val="00B828FD"/>
    <w:rsid w:val="00B82D0C"/>
    <w:rsid w:val="00B82D93"/>
    <w:rsid w:val="00B82E17"/>
    <w:rsid w:val="00B8332D"/>
    <w:rsid w:val="00B83594"/>
    <w:rsid w:val="00B8396F"/>
    <w:rsid w:val="00B83AAA"/>
    <w:rsid w:val="00B83AFE"/>
    <w:rsid w:val="00B83B19"/>
    <w:rsid w:val="00B83B9E"/>
    <w:rsid w:val="00B83E3C"/>
    <w:rsid w:val="00B83E6F"/>
    <w:rsid w:val="00B83FBB"/>
    <w:rsid w:val="00B842F3"/>
    <w:rsid w:val="00B84639"/>
    <w:rsid w:val="00B846BE"/>
    <w:rsid w:val="00B84A57"/>
    <w:rsid w:val="00B84B31"/>
    <w:rsid w:val="00B84B48"/>
    <w:rsid w:val="00B85081"/>
    <w:rsid w:val="00B856D8"/>
    <w:rsid w:val="00B85E45"/>
    <w:rsid w:val="00B8606C"/>
    <w:rsid w:val="00B86079"/>
    <w:rsid w:val="00B8632E"/>
    <w:rsid w:val="00B86612"/>
    <w:rsid w:val="00B8716E"/>
    <w:rsid w:val="00B874A4"/>
    <w:rsid w:val="00B8755A"/>
    <w:rsid w:val="00B8758F"/>
    <w:rsid w:val="00B876CA"/>
    <w:rsid w:val="00B877D8"/>
    <w:rsid w:val="00B8791D"/>
    <w:rsid w:val="00B87CE0"/>
    <w:rsid w:val="00B90021"/>
    <w:rsid w:val="00B90112"/>
    <w:rsid w:val="00B9027F"/>
    <w:rsid w:val="00B905E0"/>
    <w:rsid w:val="00B907B7"/>
    <w:rsid w:val="00B908D1"/>
    <w:rsid w:val="00B90B38"/>
    <w:rsid w:val="00B90C34"/>
    <w:rsid w:val="00B90D52"/>
    <w:rsid w:val="00B91378"/>
    <w:rsid w:val="00B91929"/>
    <w:rsid w:val="00B91AE0"/>
    <w:rsid w:val="00B91B66"/>
    <w:rsid w:val="00B91EDE"/>
    <w:rsid w:val="00B927D7"/>
    <w:rsid w:val="00B93023"/>
    <w:rsid w:val="00B93291"/>
    <w:rsid w:val="00B93399"/>
    <w:rsid w:val="00B933C9"/>
    <w:rsid w:val="00B93968"/>
    <w:rsid w:val="00B93D8D"/>
    <w:rsid w:val="00B9400F"/>
    <w:rsid w:val="00B94B95"/>
    <w:rsid w:val="00B957F4"/>
    <w:rsid w:val="00B95D19"/>
    <w:rsid w:val="00B95E37"/>
    <w:rsid w:val="00B96606"/>
    <w:rsid w:val="00B9689D"/>
    <w:rsid w:val="00B97560"/>
    <w:rsid w:val="00B97980"/>
    <w:rsid w:val="00B97C93"/>
    <w:rsid w:val="00B97E5D"/>
    <w:rsid w:val="00BA035E"/>
    <w:rsid w:val="00BA0452"/>
    <w:rsid w:val="00BA0555"/>
    <w:rsid w:val="00BA081A"/>
    <w:rsid w:val="00BA095E"/>
    <w:rsid w:val="00BA0FC9"/>
    <w:rsid w:val="00BA1909"/>
    <w:rsid w:val="00BA19D6"/>
    <w:rsid w:val="00BA19DF"/>
    <w:rsid w:val="00BA1AFC"/>
    <w:rsid w:val="00BA208D"/>
    <w:rsid w:val="00BA20DA"/>
    <w:rsid w:val="00BA2643"/>
    <w:rsid w:val="00BA2871"/>
    <w:rsid w:val="00BA29A4"/>
    <w:rsid w:val="00BA2CE3"/>
    <w:rsid w:val="00BA3212"/>
    <w:rsid w:val="00BA3518"/>
    <w:rsid w:val="00BA5215"/>
    <w:rsid w:val="00BA596A"/>
    <w:rsid w:val="00BA59F4"/>
    <w:rsid w:val="00BA5B87"/>
    <w:rsid w:val="00BA61B0"/>
    <w:rsid w:val="00BA63AF"/>
    <w:rsid w:val="00BA69D0"/>
    <w:rsid w:val="00BA6D40"/>
    <w:rsid w:val="00BA7122"/>
    <w:rsid w:val="00BA71F4"/>
    <w:rsid w:val="00BA78A5"/>
    <w:rsid w:val="00BB038D"/>
    <w:rsid w:val="00BB085D"/>
    <w:rsid w:val="00BB0E9E"/>
    <w:rsid w:val="00BB15CE"/>
    <w:rsid w:val="00BB19FC"/>
    <w:rsid w:val="00BB1E3F"/>
    <w:rsid w:val="00BB206E"/>
    <w:rsid w:val="00BB2829"/>
    <w:rsid w:val="00BB2833"/>
    <w:rsid w:val="00BB28C8"/>
    <w:rsid w:val="00BB2A15"/>
    <w:rsid w:val="00BB2B06"/>
    <w:rsid w:val="00BB2D30"/>
    <w:rsid w:val="00BB2E5F"/>
    <w:rsid w:val="00BB347D"/>
    <w:rsid w:val="00BB3EE9"/>
    <w:rsid w:val="00BB3F7A"/>
    <w:rsid w:val="00BB4A5C"/>
    <w:rsid w:val="00BB4CF2"/>
    <w:rsid w:val="00BB4F8E"/>
    <w:rsid w:val="00BB51AB"/>
    <w:rsid w:val="00BB6310"/>
    <w:rsid w:val="00BB6ADB"/>
    <w:rsid w:val="00BB6BB6"/>
    <w:rsid w:val="00BB6CF2"/>
    <w:rsid w:val="00BB6EB6"/>
    <w:rsid w:val="00BB713D"/>
    <w:rsid w:val="00BB77B5"/>
    <w:rsid w:val="00BB7A68"/>
    <w:rsid w:val="00BB7FE2"/>
    <w:rsid w:val="00BC0A48"/>
    <w:rsid w:val="00BC0B70"/>
    <w:rsid w:val="00BC1007"/>
    <w:rsid w:val="00BC131A"/>
    <w:rsid w:val="00BC14E7"/>
    <w:rsid w:val="00BC158E"/>
    <w:rsid w:val="00BC196C"/>
    <w:rsid w:val="00BC267F"/>
    <w:rsid w:val="00BC26A3"/>
    <w:rsid w:val="00BC2814"/>
    <w:rsid w:val="00BC2BFA"/>
    <w:rsid w:val="00BC30CE"/>
    <w:rsid w:val="00BC31FE"/>
    <w:rsid w:val="00BC3257"/>
    <w:rsid w:val="00BC3479"/>
    <w:rsid w:val="00BC39D0"/>
    <w:rsid w:val="00BC3E6C"/>
    <w:rsid w:val="00BC449D"/>
    <w:rsid w:val="00BC47B7"/>
    <w:rsid w:val="00BC5014"/>
    <w:rsid w:val="00BC532A"/>
    <w:rsid w:val="00BC545E"/>
    <w:rsid w:val="00BC582D"/>
    <w:rsid w:val="00BC596D"/>
    <w:rsid w:val="00BC598F"/>
    <w:rsid w:val="00BC5C5C"/>
    <w:rsid w:val="00BC5F88"/>
    <w:rsid w:val="00BC623F"/>
    <w:rsid w:val="00BC6665"/>
    <w:rsid w:val="00BC67A9"/>
    <w:rsid w:val="00BC7054"/>
    <w:rsid w:val="00BC7365"/>
    <w:rsid w:val="00BC73BA"/>
    <w:rsid w:val="00BC7C3F"/>
    <w:rsid w:val="00BD03B1"/>
    <w:rsid w:val="00BD07FA"/>
    <w:rsid w:val="00BD09C5"/>
    <w:rsid w:val="00BD0AEC"/>
    <w:rsid w:val="00BD0F8D"/>
    <w:rsid w:val="00BD1239"/>
    <w:rsid w:val="00BD1313"/>
    <w:rsid w:val="00BD1888"/>
    <w:rsid w:val="00BD19E2"/>
    <w:rsid w:val="00BD2022"/>
    <w:rsid w:val="00BD2223"/>
    <w:rsid w:val="00BD2247"/>
    <w:rsid w:val="00BD26C7"/>
    <w:rsid w:val="00BD27DF"/>
    <w:rsid w:val="00BD2A36"/>
    <w:rsid w:val="00BD2B6A"/>
    <w:rsid w:val="00BD33CC"/>
    <w:rsid w:val="00BD3864"/>
    <w:rsid w:val="00BD3E1A"/>
    <w:rsid w:val="00BD416A"/>
    <w:rsid w:val="00BD45E0"/>
    <w:rsid w:val="00BD46AD"/>
    <w:rsid w:val="00BD4751"/>
    <w:rsid w:val="00BD4E4B"/>
    <w:rsid w:val="00BD5298"/>
    <w:rsid w:val="00BD56B5"/>
    <w:rsid w:val="00BD5D9F"/>
    <w:rsid w:val="00BD607A"/>
    <w:rsid w:val="00BD66A5"/>
    <w:rsid w:val="00BD676D"/>
    <w:rsid w:val="00BD677B"/>
    <w:rsid w:val="00BD690B"/>
    <w:rsid w:val="00BD6EF6"/>
    <w:rsid w:val="00BD6EF9"/>
    <w:rsid w:val="00BD6F09"/>
    <w:rsid w:val="00BD7292"/>
    <w:rsid w:val="00BE0C10"/>
    <w:rsid w:val="00BE0EC9"/>
    <w:rsid w:val="00BE1427"/>
    <w:rsid w:val="00BE19BC"/>
    <w:rsid w:val="00BE19ED"/>
    <w:rsid w:val="00BE2341"/>
    <w:rsid w:val="00BE29E1"/>
    <w:rsid w:val="00BE2BF2"/>
    <w:rsid w:val="00BE2D62"/>
    <w:rsid w:val="00BE31B9"/>
    <w:rsid w:val="00BE3C7E"/>
    <w:rsid w:val="00BE3E11"/>
    <w:rsid w:val="00BE3F4D"/>
    <w:rsid w:val="00BE42AC"/>
    <w:rsid w:val="00BE4B8B"/>
    <w:rsid w:val="00BE4D2D"/>
    <w:rsid w:val="00BE4E7E"/>
    <w:rsid w:val="00BE4FC9"/>
    <w:rsid w:val="00BE502B"/>
    <w:rsid w:val="00BE5423"/>
    <w:rsid w:val="00BE5770"/>
    <w:rsid w:val="00BE5B2A"/>
    <w:rsid w:val="00BE6758"/>
    <w:rsid w:val="00BE6A0B"/>
    <w:rsid w:val="00BE6A93"/>
    <w:rsid w:val="00BE6F24"/>
    <w:rsid w:val="00BE6F9B"/>
    <w:rsid w:val="00BE78BD"/>
    <w:rsid w:val="00BE79BE"/>
    <w:rsid w:val="00BE7C02"/>
    <w:rsid w:val="00BE7CB3"/>
    <w:rsid w:val="00BE7EA9"/>
    <w:rsid w:val="00BF0040"/>
    <w:rsid w:val="00BF0227"/>
    <w:rsid w:val="00BF041C"/>
    <w:rsid w:val="00BF044D"/>
    <w:rsid w:val="00BF053C"/>
    <w:rsid w:val="00BF0613"/>
    <w:rsid w:val="00BF0F8B"/>
    <w:rsid w:val="00BF15FD"/>
    <w:rsid w:val="00BF1636"/>
    <w:rsid w:val="00BF246D"/>
    <w:rsid w:val="00BF2606"/>
    <w:rsid w:val="00BF2A74"/>
    <w:rsid w:val="00BF2AB0"/>
    <w:rsid w:val="00BF2C0E"/>
    <w:rsid w:val="00BF329B"/>
    <w:rsid w:val="00BF3300"/>
    <w:rsid w:val="00BF3901"/>
    <w:rsid w:val="00BF3AA5"/>
    <w:rsid w:val="00BF3B7C"/>
    <w:rsid w:val="00BF3C3A"/>
    <w:rsid w:val="00BF42CA"/>
    <w:rsid w:val="00BF43E8"/>
    <w:rsid w:val="00BF5529"/>
    <w:rsid w:val="00BF570E"/>
    <w:rsid w:val="00BF5D76"/>
    <w:rsid w:val="00BF5D89"/>
    <w:rsid w:val="00BF5E4C"/>
    <w:rsid w:val="00BF6116"/>
    <w:rsid w:val="00BF61BE"/>
    <w:rsid w:val="00BF6653"/>
    <w:rsid w:val="00BF6C9B"/>
    <w:rsid w:val="00BF6C9D"/>
    <w:rsid w:val="00BF6E62"/>
    <w:rsid w:val="00BF6FA1"/>
    <w:rsid w:val="00BF716C"/>
    <w:rsid w:val="00BF7582"/>
    <w:rsid w:val="00BF7A3C"/>
    <w:rsid w:val="00C006A4"/>
    <w:rsid w:val="00C00B69"/>
    <w:rsid w:val="00C00CD9"/>
    <w:rsid w:val="00C00D25"/>
    <w:rsid w:val="00C00D7D"/>
    <w:rsid w:val="00C01188"/>
    <w:rsid w:val="00C018E2"/>
    <w:rsid w:val="00C01C16"/>
    <w:rsid w:val="00C020C3"/>
    <w:rsid w:val="00C021A2"/>
    <w:rsid w:val="00C0224A"/>
    <w:rsid w:val="00C022C7"/>
    <w:rsid w:val="00C022F5"/>
    <w:rsid w:val="00C0279F"/>
    <w:rsid w:val="00C032A6"/>
    <w:rsid w:val="00C033EB"/>
    <w:rsid w:val="00C037E5"/>
    <w:rsid w:val="00C039E8"/>
    <w:rsid w:val="00C03CD2"/>
    <w:rsid w:val="00C03FDD"/>
    <w:rsid w:val="00C0405D"/>
    <w:rsid w:val="00C04FC1"/>
    <w:rsid w:val="00C051AF"/>
    <w:rsid w:val="00C053FE"/>
    <w:rsid w:val="00C05510"/>
    <w:rsid w:val="00C05D52"/>
    <w:rsid w:val="00C05F7A"/>
    <w:rsid w:val="00C062A3"/>
    <w:rsid w:val="00C0647B"/>
    <w:rsid w:val="00C065E5"/>
    <w:rsid w:val="00C066EE"/>
    <w:rsid w:val="00C069F5"/>
    <w:rsid w:val="00C072B6"/>
    <w:rsid w:val="00C078DC"/>
    <w:rsid w:val="00C07CE8"/>
    <w:rsid w:val="00C07E73"/>
    <w:rsid w:val="00C10193"/>
    <w:rsid w:val="00C1056B"/>
    <w:rsid w:val="00C115FC"/>
    <w:rsid w:val="00C11A8F"/>
    <w:rsid w:val="00C11B55"/>
    <w:rsid w:val="00C11E13"/>
    <w:rsid w:val="00C12403"/>
    <w:rsid w:val="00C124E5"/>
    <w:rsid w:val="00C126C8"/>
    <w:rsid w:val="00C12A0B"/>
    <w:rsid w:val="00C12D00"/>
    <w:rsid w:val="00C12F35"/>
    <w:rsid w:val="00C13249"/>
    <w:rsid w:val="00C134E9"/>
    <w:rsid w:val="00C13A44"/>
    <w:rsid w:val="00C13C4F"/>
    <w:rsid w:val="00C14797"/>
    <w:rsid w:val="00C147D0"/>
    <w:rsid w:val="00C14A8C"/>
    <w:rsid w:val="00C14B9D"/>
    <w:rsid w:val="00C14FCA"/>
    <w:rsid w:val="00C14FD0"/>
    <w:rsid w:val="00C152DE"/>
    <w:rsid w:val="00C156D7"/>
    <w:rsid w:val="00C15E81"/>
    <w:rsid w:val="00C15EF8"/>
    <w:rsid w:val="00C16165"/>
    <w:rsid w:val="00C16488"/>
    <w:rsid w:val="00C164B7"/>
    <w:rsid w:val="00C1668B"/>
    <w:rsid w:val="00C16A4C"/>
    <w:rsid w:val="00C16B00"/>
    <w:rsid w:val="00C1764B"/>
    <w:rsid w:val="00C17B25"/>
    <w:rsid w:val="00C17BC2"/>
    <w:rsid w:val="00C17D92"/>
    <w:rsid w:val="00C17DAE"/>
    <w:rsid w:val="00C202C2"/>
    <w:rsid w:val="00C20A86"/>
    <w:rsid w:val="00C20B3C"/>
    <w:rsid w:val="00C213F6"/>
    <w:rsid w:val="00C216E2"/>
    <w:rsid w:val="00C220AE"/>
    <w:rsid w:val="00C227DD"/>
    <w:rsid w:val="00C22853"/>
    <w:rsid w:val="00C231F1"/>
    <w:rsid w:val="00C238C0"/>
    <w:rsid w:val="00C238EE"/>
    <w:rsid w:val="00C23FD1"/>
    <w:rsid w:val="00C24561"/>
    <w:rsid w:val="00C249C8"/>
    <w:rsid w:val="00C24D69"/>
    <w:rsid w:val="00C25101"/>
    <w:rsid w:val="00C25B74"/>
    <w:rsid w:val="00C26082"/>
    <w:rsid w:val="00C266FA"/>
    <w:rsid w:val="00C26920"/>
    <w:rsid w:val="00C26A70"/>
    <w:rsid w:val="00C26A8F"/>
    <w:rsid w:val="00C26D52"/>
    <w:rsid w:val="00C27396"/>
    <w:rsid w:val="00C275B2"/>
    <w:rsid w:val="00C279A3"/>
    <w:rsid w:val="00C27B0D"/>
    <w:rsid w:val="00C27EB4"/>
    <w:rsid w:val="00C30BAB"/>
    <w:rsid w:val="00C30CEB"/>
    <w:rsid w:val="00C313FB"/>
    <w:rsid w:val="00C32864"/>
    <w:rsid w:val="00C33568"/>
    <w:rsid w:val="00C33648"/>
    <w:rsid w:val="00C3376C"/>
    <w:rsid w:val="00C340B1"/>
    <w:rsid w:val="00C342A6"/>
    <w:rsid w:val="00C34432"/>
    <w:rsid w:val="00C34468"/>
    <w:rsid w:val="00C34942"/>
    <w:rsid w:val="00C34E43"/>
    <w:rsid w:val="00C351BF"/>
    <w:rsid w:val="00C35782"/>
    <w:rsid w:val="00C36572"/>
    <w:rsid w:val="00C36742"/>
    <w:rsid w:val="00C36D35"/>
    <w:rsid w:val="00C36E17"/>
    <w:rsid w:val="00C3742C"/>
    <w:rsid w:val="00C37A3B"/>
    <w:rsid w:val="00C37B17"/>
    <w:rsid w:val="00C37B33"/>
    <w:rsid w:val="00C401F6"/>
    <w:rsid w:val="00C4042C"/>
    <w:rsid w:val="00C407B1"/>
    <w:rsid w:val="00C4080D"/>
    <w:rsid w:val="00C40C3C"/>
    <w:rsid w:val="00C40DEB"/>
    <w:rsid w:val="00C4116C"/>
    <w:rsid w:val="00C413B7"/>
    <w:rsid w:val="00C41606"/>
    <w:rsid w:val="00C41E3A"/>
    <w:rsid w:val="00C420D0"/>
    <w:rsid w:val="00C4233F"/>
    <w:rsid w:val="00C4298F"/>
    <w:rsid w:val="00C42F3C"/>
    <w:rsid w:val="00C4313F"/>
    <w:rsid w:val="00C4376F"/>
    <w:rsid w:val="00C4381B"/>
    <w:rsid w:val="00C43914"/>
    <w:rsid w:val="00C43C24"/>
    <w:rsid w:val="00C43CB6"/>
    <w:rsid w:val="00C43D73"/>
    <w:rsid w:val="00C44556"/>
    <w:rsid w:val="00C44608"/>
    <w:rsid w:val="00C44E7B"/>
    <w:rsid w:val="00C4540C"/>
    <w:rsid w:val="00C4571B"/>
    <w:rsid w:val="00C45792"/>
    <w:rsid w:val="00C4579F"/>
    <w:rsid w:val="00C45FDA"/>
    <w:rsid w:val="00C460C0"/>
    <w:rsid w:val="00C46490"/>
    <w:rsid w:val="00C46D07"/>
    <w:rsid w:val="00C473F7"/>
    <w:rsid w:val="00C476E7"/>
    <w:rsid w:val="00C47B22"/>
    <w:rsid w:val="00C47EC4"/>
    <w:rsid w:val="00C47F1F"/>
    <w:rsid w:val="00C500D8"/>
    <w:rsid w:val="00C505D7"/>
    <w:rsid w:val="00C50833"/>
    <w:rsid w:val="00C50BB3"/>
    <w:rsid w:val="00C50F9A"/>
    <w:rsid w:val="00C51604"/>
    <w:rsid w:val="00C51C8B"/>
    <w:rsid w:val="00C5297E"/>
    <w:rsid w:val="00C52A91"/>
    <w:rsid w:val="00C52B76"/>
    <w:rsid w:val="00C52BF8"/>
    <w:rsid w:val="00C53166"/>
    <w:rsid w:val="00C53189"/>
    <w:rsid w:val="00C5344E"/>
    <w:rsid w:val="00C5348F"/>
    <w:rsid w:val="00C53A86"/>
    <w:rsid w:val="00C543D0"/>
    <w:rsid w:val="00C544F4"/>
    <w:rsid w:val="00C545F3"/>
    <w:rsid w:val="00C5480B"/>
    <w:rsid w:val="00C5492A"/>
    <w:rsid w:val="00C552A7"/>
    <w:rsid w:val="00C556DE"/>
    <w:rsid w:val="00C557FD"/>
    <w:rsid w:val="00C55A97"/>
    <w:rsid w:val="00C55E63"/>
    <w:rsid w:val="00C564DC"/>
    <w:rsid w:val="00C56676"/>
    <w:rsid w:val="00C56A4B"/>
    <w:rsid w:val="00C56D6B"/>
    <w:rsid w:val="00C56DC9"/>
    <w:rsid w:val="00C57068"/>
    <w:rsid w:val="00C570F1"/>
    <w:rsid w:val="00C57361"/>
    <w:rsid w:val="00C57A65"/>
    <w:rsid w:val="00C57B3E"/>
    <w:rsid w:val="00C604C7"/>
    <w:rsid w:val="00C6054A"/>
    <w:rsid w:val="00C60576"/>
    <w:rsid w:val="00C60C39"/>
    <w:rsid w:val="00C60D34"/>
    <w:rsid w:val="00C61B27"/>
    <w:rsid w:val="00C61B37"/>
    <w:rsid w:val="00C62151"/>
    <w:rsid w:val="00C62274"/>
    <w:rsid w:val="00C62375"/>
    <w:rsid w:val="00C62544"/>
    <w:rsid w:val="00C625F8"/>
    <w:rsid w:val="00C6285C"/>
    <w:rsid w:val="00C62958"/>
    <w:rsid w:val="00C629F6"/>
    <w:rsid w:val="00C62BA1"/>
    <w:rsid w:val="00C62DDF"/>
    <w:rsid w:val="00C6318A"/>
    <w:rsid w:val="00C63460"/>
    <w:rsid w:val="00C63D33"/>
    <w:rsid w:val="00C63F3C"/>
    <w:rsid w:val="00C64225"/>
    <w:rsid w:val="00C646A4"/>
    <w:rsid w:val="00C64FBC"/>
    <w:rsid w:val="00C651CB"/>
    <w:rsid w:val="00C659A0"/>
    <w:rsid w:val="00C65F65"/>
    <w:rsid w:val="00C667EC"/>
    <w:rsid w:val="00C66864"/>
    <w:rsid w:val="00C66924"/>
    <w:rsid w:val="00C66CA9"/>
    <w:rsid w:val="00C66E99"/>
    <w:rsid w:val="00C672BC"/>
    <w:rsid w:val="00C672D4"/>
    <w:rsid w:val="00C70236"/>
    <w:rsid w:val="00C7036C"/>
    <w:rsid w:val="00C7097F"/>
    <w:rsid w:val="00C70BC3"/>
    <w:rsid w:val="00C70EB1"/>
    <w:rsid w:val="00C70FB7"/>
    <w:rsid w:val="00C711C5"/>
    <w:rsid w:val="00C71545"/>
    <w:rsid w:val="00C71746"/>
    <w:rsid w:val="00C71CE1"/>
    <w:rsid w:val="00C72298"/>
    <w:rsid w:val="00C723D0"/>
    <w:rsid w:val="00C7242C"/>
    <w:rsid w:val="00C72649"/>
    <w:rsid w:val="00C72843"/>
    <w:rsid w:val="00C72977"/>
    <w:rsid w:val="00C730AA"/>
    <w:rsid w:val="00C73223"/>
    <w:rsid w:val="00C73A9D"/>
    <w:rsid w:val="00C73E52"/>
    <w:rsid w:val="00C73F0F"/>
    <w:rsid w:val="00C7417E"/>
    <w:rsid w:val="00C744F5"/>
    <w:rsid w:val="00C74593"/>
    <w:rsid w:val="00C74768"/>
    <w:rsid w:val="00C74BAE"/>
    <w:rsid w:val="00C74F06"/>
    <w:rsid w:val="00C755D5"/>
    <w:rsid w:val="00C75A7F"/>
    <w:rsid w:val="00C75CD5"/>
    <w:rsid w:val="00C75DA1"/>
    <w:rsid w:val="00C75F39"/>
    <w:rsid w:val="00C76536"/>
    <w:rsid w:val="00C7662F"/>
    <w:rsid w:val="00C766E6"/>
    <w:rsid w:val="00C76CA7"/>
    <w:rsid w:val="00C76CD8"/>
    <w:rsid w:val="00C77A50"/>
    <w:rsid w:val="00C77B5A"/>
    <w:rsid w:val="00C77E1C"/>
    <w:rsid w:val="00C80026"/>
    <w:rsid w:val="00C80404"/>
    <w:rsid w:val="00C80C91"/>
    <w:rsid w:val="00C80EB4"/>
    <w:rsid w:val="00C811B7"/>
    <w:rsid w:val="00C81CA7"/>
    <w:rsid w:val="00C822EC"/>
    <w:rsid w:val="00C82330"/>
    <w:rsid w:val="00C82667"/>
    <w:rsid w:val="00C82D98"/>
    <w:rsid w:val="00C82F39"/>
    <w:rsid w:val="00C839D8"/>
    <w:rsid w:val="00C84039"/>
    <w:rsid w:val="00C84650"/>
    <w:rsid w:val="00C84875"/>
    <w:rsid w:val="00C84A1D"/>
    <w:rsid w:val="00C84C58"/>
    <w:rsid w:val="00C8525F"/>
    <w:rsid w:val="00C855D3"/>
    <w:rsid w:val="00C85623"/>
    <w:rsid w:val="00C857FA"/>
    <w:rsid w:val="00C85923"/>
    <w:rsid w:val="00C85A17"/>
    <w:rsid w:val="00C85AD8"/>
    <w:rsid w:val="00C86069"/>
    <w:rsid w:val="00C86377"/>
    <w:rsid w:val="00C86D94"/>
    <w:rsid w:val="00C87282"/>
    <w:rsid w:val="00C90114"/>
    <w:rsid w:val="00C903C1"/>
    <w:rsid w:val="00C90582"/>
    <w:rsid w:val="00C9082A"/>
    <w:rsid w:val="00C90852"/>
    <w:rsid w:val="00C90B6B"/>
    <w:rsid w:val="00C90C03"/>
    <w:rsid w:val="00C90EE0"/>
    <w:rsid w:val="00C91355"/>
    <w:rsid w:val="00C919F3"/>
    <w:rsid w:val="00C91A0F"/>
    <w:rsid w:val="00C9218C"/>
    <w:rsid w:val="00C921F0"/>
    <w:rsid w:val="00C92290"/>
    <w:rsid w:val="00C924D3"/>
    <w:rsid w:val="00C92CB4"/>
    <w:rsid w:val="00C92D97"/>
    <w:rsid w:val="00C92DE9"/>
    <w:rsid w:val="00C92E56"/>
    <w:rsid w:val="00C93420"/>
    <w:rsid w:val="00C948A6"/>
    <w:rsid w:val="00C949AD"/>
    <w:rsid w:val="00C95114"/>
    <w:rsid w:val="00C951EA"/>
    <w:rsid w:val="00C9546A"/>
    <w:rsid w:val="00C955E9"/>
    <w:rsid w:val="00C96072"/>
    <w:rsid w:val="00C96231"/>
    <w:rsid w:val="00C9632D"/>
    <w:rsid w:val="00C9636B"/>
    <w:rsid w:val="00C9697C"/>
    <w:rsid w:val="00C972D5"/>
    <w:rsid w:val="00C9747E"/>
    <w:rsid w:val="00C97482"/>
    <w:rsid w:val="00C97A24"/>
    <w:rsid w:val="00C97BB3"/>
    <w:rsid w:val="00C97D26"/>
    <w:rsid w:val="00CA056F"/>
    <w:rsid w:val="00CA08AC"/>
    <w:rsid w:val="00CA0944"/>
    <w:rsid w:val="00CA0A95"/>
    <w:rsid w:val="00CA0B9D"/>
    <w:rsid w:val="00CA1312"/>
    <w:rsid w:val="00CA1603"/>
    <w:rsid w:val="00CA1EBE"/>
    <w:rsid w:val="00CA1EC5"/>
    <w:rsid w:val="00CA1EFC"/>
    <w:rsid w:val="00CA2595"/>
    <w:rsid w:val="00CA25D1"/>
    <w:rsid w:val="00CA2F21"/>
    <w:rsid w:val="00CA30F8"/>
    <w:rsid w:val="00CA334E"/>
    <w:rsid w:val="00CA35C5"/>
    <w:rsid w:val="00CA365B"/>
    <w:rsid w:val="00CA369C"/>
    <w:rsid w:val="00CA4166"/>
    <w:rsid w:val="00CA4210"/>
    <w:rsid w:val="00CA4822"/>
    <w:rsid w:val="00CA5153"/>
    <w:rsid w:val="00CA520B"/>
    <w:rsid w:val="00CA5399"/>
    <w:rsid w:val="00CA557C"/>
    <w:rsid w:val="00CA5831"/>
    <w:rsid w:val="00CA586B"/>
    <w:rsid w:val="00CA59C9"/>
    <w:rsid w:val="00CA69F6"/>
    <w:rsid w:val="00CA6F01"/>
    <w:rsid w:val="00CA6FF7"/>
    <w:rsid w:val="00CA72C4"/>
    <w:rsid w:val="00CA7669"/>
    <w:rsid w:val="00CB011C"/>
    <w:rsid w:val="00CB0496"/>
    <w:rsid w:val="00CB10A0"/>
    <w:rsid w:val="00CB19B5"/>
    <w:rsid w:val="00CB1B50"/>
    <w:rsid w:val="00CB1C73"/>
    <w:rsid w:val="00CB1CEF"/>
    <w:rsid w:val="00CB1F93"/>
    <w:rsid w:val="00CB210C"/>
    <w:rsid w:val="00CB26FF"/>
    <w:rsid w:val="00CB2CD7"/>
    <w:rsid w:val="00CB31A4"/>
    <w:rsid w:val="00CB35DD"/>
    <w:rsid w:val="00CB3670"/>
    <w:rsid w:val="00CB3DE8"/>
    <w:rsid w:val="00CB4323"/>
    <w:rsid w:val="00CB462C"/>
    <w:rsid w:val="00CB4CDE"/>
    <w:rsid w:val="00CB4E2E"/>
    <w:rsid w:val="00CB502F"/>
    <w:rsid w:val="00CB50E3"/>
    <w:rsid w:val="00CB552F"/>
    <w:rsid w:val="00CB5B88"/>
    <w:rsid w:val="00CB5E05"/>
    <w:rsid w:val="00CB62EA"/>
    <w:rsid w:val="00CB6509"/>
    <w:rsid w:val="00CB68C5"/>
    <w:rsid w:val="00CB76BF"/>
    <w:rsid w:val="00CB7729"/>
    <w:rsid w:val="00CB7740"/>
    <w:rsid w:val="00CB7873"/>
    <w:rsid w:val="00CC00CB"/>
    <w:rsid w:val="00CC06D1"/>
    <w:rsid w:val="00CC0752"/>
    <w:rsid w:val="00CC07E0"/>
    <w:rsid w:val="00CC0BF7"/>
    <w:rsid w:val="00CC0C1F"/>
    <w:rsid w:val="00CC0E3A"/>
    <w:rsid w:val="00CC169F"/>
    <w:rsid w:val="00CC175F"/>
    <w:rsid w:val="00CC1892"/>
    <w:rsid w:val="00CC1971"/>
    <w:rsid w:val="00CC1BEA"/>
    <w:rsid w:val="00CC1F13"/>
    <w:rsid w:val="00CC259E"/>
    <w:rsid w:val="00CC2A28"/>
    <w:rsid w:val="00CC2B3C"/>
    <w:rsid w:val="00CC2B5B"/>
    <w:rsid w:val="00CC2D5F"/>
    <w:rsid w:val="00CC2FD6"/>
    <w:rsid w:val="00CC3455"/>
    <w:rsid w:val="00CC348D"/>
    <w:rsid w:val="00CC35A7"/>
    <w:rsid w:val="00CC3F7E"/>
    <w:rsid w:val="00CC422F"/>
    <w:rsid w:val="00CC45F3"/>
    <w:rsid w:val="00CC4B67"/>
    <w:rsid w:val="00CC4D39"/>
    <w:rsid w:val="00CC51C3"/>
    <w:rsid w:val="00CC55EE"/>
    <w:rsid w:val="00CC5979"/>
    <w:rsid w:val="00CC60A4"/>
    <w:rsid w:val="00CC6144"/>
    <w:rsid w:val="00CC6656"/>
    <w:rsid w:val="00CC69B7"/>
    <w:rsid w:val="00CC6B2F"/>
    <w:rsid w:val="00CC6B4A"/>
    <w:rsid w:val="00CC6D08"/>
    <w:rsid w:val="00CC6D13"/>
    <w:rsid w:val="00CC6DCE"/>
    <w:rsid w:val="00CC6FC3"/>
    <w:rsid w:val="00CC797B"/>
    <w:rsid w:val="00CC7C9F"/>
    <w:rsid w:val="00CD091A"/>
    <w:rsid w:val="00CD0B9E"/>
    <w:rsid w:val="00CD1530"/>
    <w:rsid w:val="00CD1C93"/>
    <w:rsid w:val="00CD1F35"/>
    <w:rsid w:val="00CD21B3"/>
    <w:rsid w:val="00CD21C1"/>
    <w:rsid w:val="00CD274A"/>
    <w:rsid w:val="00CD28FF"/>
    <w:rsid w:val="00CD34D3"/>
    <w:rsid w:val="00CD3627"/>
    <w:rsid w:val="00CD3AFD"/>
    <w:rsid w:val="00CD3EB0"/>
    <w:rsid w:val="00CD3FED"/>
    <w:rsid w:val="00CD4507"/>
    <w:rsid w:val="00CD46B2"/>
    <w:rsid w:val="00CD48F7"/>
    <w:rsid w:val="00CD4E2F"/>
    <w:rsid w:val="00CD4E4C"/>
    <w:rsid w:val="00CD51CA"/>
    <w:rsid w:val="00CD589D"/>
    <w:rsid w:val="00CD5921"/>
    <w:rsid w:val="00CD5987"/>
    <w:rsid w:val="00CD5A34"/>
    <w:rsid w:val="00CD5F1F"/>
    <w:rsid w:val="00CD5FC8"/>
    <w:rsid w:val="00CD60AF"/>
    <w:rsid w:val="00CD626A"/>
    <w:rsid w:val="00CD6F58"/>
    <w:rsid w:val="00CD74C2"/>
    <w:rsid w:val="00CD7657"/>
    <w:rsid w:val="00CE0305"/>
    <w:rsid w:val="00CE041C"/>
    <w:rsid w:val="00CE0671"/>
    <w:rsid w:val="00CE0806"/>
    <w:rsid w:val="00CE08D0"/>
    <w:rsid w:val="00CE0A13"/>
    <w:rsid w:val="00CE0ADF"/>
    <w:rsid w:val="00CE0AF9"/>
    <w:rsid w:val="00CE1539"/>
    <w:rsid w:val="00CE1737"/>
    <w:rsid w:val="00CE1873"/>
    <w:rsid w:val="00CE20B8"/>
    <w:rsid w:val="00CE223E"/>
    <w:rsid w:val="00CE2308"/>
    <w:rsid w:val="00CE2398"/>
    <w:rsid w:val="00CE2828"/>
    <w:rsid w:val="00CE2915"/>
    <w:rsid w:val="00CE316A"/>
    <w:rsid w:val="00CE342D"/>
    <w:rsid w:val="00CE36C4"/>
    <w:rsid w:val="00CE3E16"/>
    <w:rsid w:val="00CE3F04"/>
    <w:rsid w:val="00CE3F06"/>
    <w:rsid w:val="00CE41D2"/>
    <w:rsid w:val="00CE4383"/>
    <w:rsid w:val="00CE441F"/>
    <w:rsid w:val="00CE4B25"/>
    <w:rsid w:val="00CE5522"/>
    <w:rsid w:val="00CE611C"/>
    <w:rsid w:val="00CE6AC8"/>
    <w:rsid w:val="00CE6DC5"/>
    <w:rsid w:val="00CE6DC8"/>
    <w:rsid w:val="00CE6E6B"/>
    <w:rsid w:val="00CE7590"/>
    <w:rsid w:val="00CE7879"/>
    <w:rsid w:val="00CE79BA"/>
    <w:rsid w:val="00CE7A77"/>
    <w:rsid w:val="00CF064B"/>
    <w:rsid w:val="00CF0D90"/>
    <w:rsid w:val="00CF0E90"/>
    <w:rsid w:val="00CF1108"/>
    <w:rsid w:val="00CF1AD6"/>
    <w:rsid w:val="00CF1C7F"/>
    <w:rsid w:val="00CF1F76"/>
    <w:rsid w:val="00CF2191"/>
    <w:rsid w:val="00CF24CC"/>
    <w:rsid w:val="00CF2631"/>
    <w:rsid w:val="00CF29B8"/>
    <w:rsid w:val="00CF2A52"/>
    <w:rsid w:val="00CF30F3"/>
    <w:rsid w:val="00CF3345"/>
    <w:rsid w:val="00CF35A5"/>
    <w:rsid w:val="00CF3BF4"/>
    <w:rsid w:val="00CF4070"/>
    <w:rsid w:val="00CF408A"/>
    <w:rsid w:val="00CF4355"/>
    <w:rsid w:val="00CF437C"/>
    <w:rsid w:val="00CF44EF"/>
    <w:rsid w:val="00CF4B58"/>
    <w:rsid w:val="00CF4F4B"/>
    <w:rsid w:val="00CF5A1A"/>
    <w:rsid w:val="00CF5A2B"/>
    <w:rsid w:val="00CF5BCF"/>
    <w:rsid w:val="00CF6010"/>
    <w:rsid w:val="00CF60DB"/>
    <w:rsid w:val="00CF65B7"/>
    <w:rsid w:val="00CF6F9E"/>
    <w:rsid w:val="00CF7383"/>
    <w:rsid w:val="00CF73E6"/>
    <w:rsid w:val="00CF7708"/>
    <w:rsid w:val="00CF7A79"/>
    <w:rsid w:val="00D0013A"/>
    <w:rsid w:val="00D001F5"/>
    <w:rsid w:val="00D00414"/>
    <w:rsid w:val="00D0041E"/>
    <w:rsid w:val="00D00470"/>
    <w:rsid w:val="00D00672"/>
    <w:rsid w:val="00D01FC1"/>
    <w:rsid w:val="00D020ED"/>
    <w:rsid w:val="00D02183"/>
    <w:rsid w:val="00D02436"/>
    <w:rsid w:val="00D0248B"/>
    <w:rsid w:val="00D02498"/>
    <w:rsid w:val="00D02D1F"/>
    <w:rsid w:val="00D02E04"/>
    <w:rsid w:val="00D03069"/>
    <w:rsid w:val="00D0309E"/>
    <w:rsid w:val="00D033DD"/>
    <w:rsid w:val="00D034F0"/>
    <w:rsid w:val="00D047AD"/>
    <w:rsid w:val="00D05701"/>
    <w:rsid w:val="00D0575F"/>
    <w:rsid w:val="00D05AB0"/>
    <w:rsid w:val="00D064B2"/>
    <w:rsid w:val="00D06C1C"/>
    <w:rsid w:val="00D06EF9"/>
    <w:rsid w:val="00D07033"/>
    <w:rsid w:val="00D0766A"/>
    <w:rsid w:val="00D07735"/>
    <w:rsid w:val="00D07986"/>
    <w:rsid w:val="00D07F4B"/>
    <w:rsid w:val="00D07FD5"/>
    <w:rsid w:val="00D100AD"/>
    <w:rsid w:val="00D102C4"/>
    <w:rsid w:val="00D105D3"/>
    <w:rsid w:val="00D10727"/>
    <w:rsid w:val="00D107DA"/>
    <w:rsid w:val="00D10B73"/>
    <w:rsid w:val="00D10C0D"/>
    <w:rsid w:val="00D1103F"/>
    <w:rsid w:val="00D11044"/>
    <w:rsid w:val="00D112AB"/>
    <w:rsid w:val="00D1175F"/>
    <w:rsid w:val="00D11D3E"/>
    <w:rsid w:val="00D11F58"/>
    <w:rsid w:val="00D11F96"/>
    <w:rsid w:val="00D121AE"/>
    <w:rsid w:val="00D12226"/>
    <w:rsid w:val="00D12801"/>
    <w:rsid w:val="00D12CF3"/>
    <w:rsid w:val="00D13397"/>
    <w:rsid w:val="00D137AF"/>
    <w:rsid w:val="00D13D24"/>
    <w:rsid w:val="00D142E8"/>
    <w:rsid w:val="00D143C3"/>
    <w:rsid w:val="00D144B0"/>
    <w:rsid w:val="00D14718"/>
    <w:rsid w:val="00D14759"/>
    <w:rsid w:val="00D14CD9"/>
    <w:rsid w:val="00D14E15"/>
    <w:rsid w:val="00D14ED1"/>
    <w:rsid w:val="00D1599A"/>
    <w:rsid w:val="00D15C41"/>
    <w:rsid w:val="00D15DFB"/>
    <w:rsid w:val="00D17914"/>
    <w:rsid w:val="00D17E30"/>
    <w:rsid w:val="00D20000"/>
    <w:rsid w:val="00D203E3"/>
    <w:rsid w:val="00D2055F"/>
    <w:rsid w:val="00D2090A"/>
    <w:rsid w:val="00D20EF6"/>
    <w:rsid w:val="00D2112C"/>
    <w:rsid w:val="00D21284"/>
    <w:rsid w:val="00D2144B"/>
    <w:rsid w:val="00D214B5"/>
    <w:rsid w:val="00D216ED"/>
    <w:rsid w:val="00D2198F"/>
    <w:rsid w:val="00D22022"/>
    <w:rsid w:val="00D22609"/>
    <w:rsid w:val="00D2267B"/>
    <w:rsid w:val="00D22E74"/>
    <w:rsid w:val="00D23853"/>
    <w:rsid w:val="00D23FAE"/>
    <w:rsid w:val="00D2404D"/>
    <w:rsid w:val="00D240B7"/>
    <w:rsid w:val="00D24218"/>
    <w:rsid w:val="00D24502"/>
    <w:rsid w:val="00D24763"/>
    <w:rsid w:val="00D24C39"/>
    <w:rsid w:val="00D251D8"/>
    <w:rsid w:val="00D254A7"/>
    <w:rsid w:val="00D25C16"/>
    <w:rsid w:val="00D25D17"/>
    <w:rsid w:val="00D26021"/>
    <w:rsid w:val="00D26517"/>
    <w:rsid w:val="00D26931"/>
    <w:rsid w:val="00D273F1"/>
    <w:rsid w:val="00D2744B"/>
    <w:rsid w:val="00D276E0"/>
    <w:rsid w:val="00D27A86"/>
    <w:rsid w:val="00D3007F"/>
    <w:rsid w:val="00D30125"/>
    <w:rsid w:val="00D30839"/>
    <w:rsid w:val="00D30A2E"/>
    <w:rsid w:val="00D30DD8"/>
    <w:rsid w:val="00D30E76"/>
    <w:rsid w:val="00D31261"/>
    <w:rsid w:val="00D315A7"/>
    <w:rsid w:val="00D3171A"/>
    <w:rsid w:val="00D32035"/>
    <w:rsid w:val="00D32068"/>
    <w:rsid w:val="00D32128"/>
    <w:rsid w:val="00D3258C"/>
    <w:rsid w:val="00D32B45"/>
    <w:rsid w:val="00D32E8D"/>
    <w:rsid w:val="00D33136"/>
    <w:rsid w:val="00D331F9"/>
    <w:rsid w:val="00D335C3"/>
    <w:rsid w:val="00D337BC"/>
    <w:rsid w:val="00D33C4B"/>
    <w:rsid w:val="00D33C5E"/>
    <w:rsid w:val="00D3412A"/>
    <w:rsid w:val="00D34969"/>
    <w:rsid w:val="00D34B57"/>
    <w:rsid w:val="00D34CF5"/>
    <w:rsid w:val="00D34EFF"/>
    <w:rsid w:val="00D350D5"/>
    <w:rsid w:val="00D352AA"/>
    <w:rsid w:val="00D35669"/>
    <w:rsid w:val="00D366FD"/>
    <w:rsid w:val="00D36C0C"/>
    <w:rsid w:val="00D370DF"/>
    <w:rsid w:val="00D37510"/>
    <w:rsid w:val="00D37862"/>
    <w:rsid w:val="00D37CD4"/>
    <w:rsid w:val="00D409C6"/>
    <w:rsid w:val="00D40AC4"/>
    <w:rsid w:val="00D40D3A"/>
    <w:rsid w:val="00D40E89"/>
    <w:rsid w:val="00D4100D"/>
    <w:rsid w:val="00D41440"/>
    <w:rsid w:val="00D415B5"/>
    <w:rsid w:val="00D4179C"/>
    <w:rsid w:val="00D41F3A"/>
    <w:rsid w:val="00D42901"/>
    <w:rsid w:val="00D432C1"/>
    <w:rsid w:val="00D435BC"/>
    <w:rsid w:val="00D435C7"/>
    <w:rsid w:val="00D435E0"/>
    <w:rsid w:val="00D4373A"/>
    <w:rsid w:val="00D43DB7"/>
    <w:rsid w:val="00D43EBC"/>
    <w:rsid w:val="00D4465D"/>
    <w:rsid w:val="00D44B1C"/>
    <w:rsid w:val="00D44C41"/>
    <w:rsid w:val="00D44C60"/>
    <w:rsid w:val="00D44C6C"/>
    <w:rsid w:val="00D44DE7"/>
    <w:rsid w:val="00D458EA"/>
    <w:rsid w:val="00D45A51"/>
    <w:rsid w:val="00D45A63"/>
    <w:rsid w:val="00D46297"/>
    <w:rsid w:val="00D466B8"/>
    <w:rsid w:val="00D46C83"/>
    <w:rsid w:val="00D46CB1"/>
    <w:rsid w:val="00D46CE3"/>
    <w:rsid w:val="00D46F31"/>
    <w:rsid w:val="00D47566"/>
    <w:rsid w:val="00D4760E"/>
    <w:rsid w:val="00D47C21"/>
    <w:rsid w:val="00D47FBA"/>
    <w:rsid w:val="00D501EB"/>
    <w:rsid w:val="00D50600"/>
    <w:rsid w:val="00D50712"/>
    <w:rsid w:val="00D50824"/>
    <w:rsid w:val="00D508CF"/>
    <w:rsid w:val="00D5098B"/>
    <w:rsid w:val="00D50A70"/>
    <w:rsid w:val="00D50CB3"/>
    <w:rsid w:val="00D51B23"/>
    <w:rsid w:val="00D51C96"/>
    <w:rsid w:val="00D522F5"/>
    <w:rsid w:val="00D5298E"/>
    <w:rsid w:val="00D529C8"/>
    <w:rsid w:val="00D534FB"/>
    <w:rsid w:val="00D535D2"/>
    <w:rsid w:val="00D53D17"/>
    <w:rsid w:val="00D54302"/>
    <w:rsid w:val="00D54533"/>
    <w:rsid w:val="00D54631"/>
    <w:rsid w:val="00D54B2C"/>
    <w:rsid w:val="00D54B33"/>
    <w:rsid w:val="00D55369"/>
    <w:rsid w:val="00D55636"/>
    <w:rsid w:val="00D556CD"/>
    <w:rsid w:val="00D55B1D"/>
    <w:rsid w:val="00D55C58"/>
    <w:rsid w:val="00D56100"/>
    <w:rsid w:val="00D5623A"/>
    <w:rsid w:val="00D562EC"/>
    <w:rsid w:val="00D5675F"/>
    <w:rsid w:val="00D569DE"/>
    <w:rsid w:val="00D569FD"/>
    <w:rsid w:val="00D56EB3"/>
    <w:rsid w:val="00D5740F"/>
    <w:rsid w:val="00D574F9"/>
    <w:rsid w:val="00D57870"/>
    <w:rsid w:val="00D5796D"/>
    <w:rsid w:val="00D57DF2"/>
    <w:rsid w:val="00D6020F"/>
    <w:rsid w:val="00D60283"/>
    <w:rsid w:val="00D60660"/>
    <w:rsid w:val="00D60747"/>
    <w:rsid w:val="00D60818"/>
    <w:rsid w:val="00D61213"/>
    <w:rsid w:val="00D61298"/>
    <w:rsid w:val="00D613CD"/>
    <w:rsid w:val="00D61F73"/>
    <w:rsid w:val="00D6220E"/>
    <w:rsid w:val="00D627F6"/>
    <w:rsid w:val="00D6285C"/>
    <w:rsid w:val="00D62E93"/>
    <w:rsid w:val="00D6349C"/>
    <w:rsid w:val="00D63638"/>
    <w:rsid w:val="00D64682"/>
    <w:rsid w:val="00D649F1"/>
    <w:rsid w:val="00D6551D"/>
    <w:rsid w:val="00D65766"/>
    <w:rsid w:val="00D658EA"/>
    <w:rsid w:val="00D65935"/>
    <w:rsid w:val="00D659F6"/>
    <w:rsid w:val="00D65A02"/>
    <w:rsid w:val="00D6601B"/>
    <w:rsid w:val="00D661E6"/>
    <w:rsid w:val="00D6644F"/>
    <w:rsid w:val="00D6649B"/>
    <w:rsid w:val="00D66A73"/>
    <w:rsid w:val="00D66AC9"/>
    <w:rsid w:val="00D66BF4"/>
    <w:rsid w:val="00D66C9C"/>
    <w:rsid w:val="00D66D6A"/>
    <w:rsid w:val="00D672BE"/>
    <w:rsid w:val="00D673E0"/>
    <w:rsid w:val="00D67C67"/>
    <w:rsid w:val="00D67F03"/>
    <w:rsid w:val="00D704EB"/>
    <w:rsid w:val="00D70780"/>
    <w:rsid w:val="00D71592"/>
    <w:rsid w:val="00D71933"/>
    <w:rsid w:val="00D71DD2"/>
    <w:rsid w:val="00D71EAA"/>
    <w:rsid w:val="00D72081"/>
    <w:rsid w:val="00D72501"/>
    <w:rsid w:val="00D72A18"/>
    <w:rsid w:val="00D730E3"/>
    <w:rsid w:val="00D7355E"/>
    <w:rsid w:val="00D73716"/>
    <w:rsid w:val="00D73729"/>
    <w:rsid w:val="00D7384B"/>
    <w:rsid w:val="00D749C2"/>
    <w:rsid w:val="00D749DE"/>
    <w:rsid w:val="00D74B05"/>
    <w:rsid w:val="00D75203"/>
    <w:rsid w:val="00D75236"/>
    <w:rsid w:val="00D75245"/>
    <w:rsid w:val="00D75305"/>
    <w:rsid w:val="00D754C5"/>
    <w:rsid w:val="00D75A91"/>
    <w:rsid w:val="00D75F8C"/>
    <w:rsid w:val="00D760C1"/>
    <w:rsid w:val="00D764FF"/>
    <w:rsid w:val="00D76787"/>
    <w:rsid w:val="00D76BAD"/>
    <w:rsid w:val="00D76DF1"/>
    <w:rsid w:val="00D76E52"/>
    <w:rsid w:val="00D77262"/>
    <w:rsid w:val="00D77A9A"/>
    <w:rsid w:val="00D77D69"/>
    <w:rsid w:val="00D8086A"/>
    <w:rsid w:val="00D80D2C"/>
    <w:rsid w:val="00D80F7F"/>
    <w:rsid w:val="00D81039"/>
    <w:rsid w:val="00D81048"/>
    <w:rsid w:val="00D81163"/>
    <w:rsid w:val="00D8120E"/>
    <w:rsid w:val="00D81790"/>
    <w:rsid w:val="00D81C1C"/>
    <w:rsid w:val="00D82112"/>
    <w:rsid w:val="00D823B7"/>
    <w:rsid w:val="00D82447"/>
    <w:rsid w:val="00D824FE"/>
    <w:rsid w:val="00D826AC"/>
    <w:rsid w:val="00D82828"/>
    <w:rsid w:val="00D82A99"/>
    <w:rsid w:val="00D83597"/>
    <w:rsid w:val="00D83D83"/>
    <w:rsid w:val="00D8424B"/>
    <w:rsid w:val="00D8429B"/>
    <w:rsid w:val="00D843C1"/>
    <w:rsid w:val="00D845AB"/>
    <w:rsid w:val="00D84C3B"/>
    <w:rsid w:val="00D84F81"/>
    <w:rsid w:val="00D8533F"/>
    <w:rsid w:val="00D85B61"/>
    <w:rsid w:val="00D85E7A"/>
    <w:rsid w:val="00D86049"/>
    <w:rsid w:val="00D868B0"/>
    <w:rsid w:val="00D8737A"/>
    <w:rsid w:val="00D873A6"/>
    <w:rsid w:val="00D87742"/>
    <w:rsid w:val="00D8779B"/>
    <w:rsid w:val="00D90201"/>
    <w:rsid w:val="00D90211"/>
    <w:rsid w:val="00D906CC"/>
    <w:rsid w:val="00D90822"/>
    <w:rsid w:val="00D90917"/>
    <w:rsid w:val="00D90AB6"/>
    <w:rsid w:val="00D911C1"/>
    <w:rsid w:val="00D913EC"/>
    <w:rsid w:val="00D91695"/>
    <w:rsid w:val="00D919CB"/>
    <w:rsid w:val="00D91A33"/>
    <w:rsid w:val="00D91E76"/>
    <w:rsid w:val="00D91FFB"/>
    <w:rsid w:val="00D920B9"/>
    <w:rsid w:val="00D9246C"/>
    <w:rsid w:val="00D924D5"/>
    <w:rsid w:val="00D92796"/>
    <w:rsid w:val="00D92A6C"/>
    <w:rsid w:val="00D92AC7"/>
    <w:rsid w:val="00D92C1A"/>
    <w:rsid w:val="00D92D76"/>
    <w:rsid w:val="00D930BF"/>
    <w:rsid w:val="00D9331A"/>
    <w:rsid w:val="00D93DE1"/>
    <w:rsid w:val="00D94192"/>
    <w:rsid w:val="00D944B8"/>
    <w:rsid w:val="00D94763"/>
    <w:rsid w:val="00D94924"/>
    <w:rsid w:val="00D94A22"/>
    <w:rsid w:val="00D94CA3"/>
    <w:rsid w:val="00D950EA"/>
    <w:rsid w:val="00D95247"/>
    <w:rsid w:val="00D9554C"/>
    <w:rsid w:val="00D957B6"/>
    <w:rsid w:val="00D9590A"/>
    <w:rsid w:val="00D964F9"/>
    <w:rsid w:val="00D9657A"/>
    <w:rsid w:val="00D96A32"/>
    <w:rsid w:val="00D979A4"/>
    <w:rsid w:val="00D97B68"/>
    <w:rsid w:val="00D97E68"/>
    <w:rsid w:val="00D97EEF"/>
    <w:rsid w:val="00D97F2A"/>
    <w:rsid w:val="00DA0ADD"/>
    <w:rsid w:val="00DA0B06"/>
    <w:rsid w:val="00DA10E9"/>
    <w:rsid w:val="00DA160A"/>
    <w:rsid w:val="00DA1AB2"/>
    <w:rsid w:val="00DA1F43"/>
    <w:rsid w:val="00DA1F75"/>
    <w:rsid w:val="00DA221E"/>
    <w:rsid w:val="00DA2352"/>
    <w:rsid w:val="00DA252A"/>
    <w:rsid w:val="00DA2658"/>
    <w:rsid w:val="00DA27B6"/>
    <w:rsid w:val="00DA2C97"/>
    <w:rsid w:val="00DA2EDC"/>
    <w:rsid w:val="00DA316D"/>
    <w:rsid w:val="00DA34B7"/>
    <w:rsid w:val="00DA3A3D"/>
    <w:rsid w:val="00DA3B33"/>
    <w:rsid w:val="00DA4F44"/>
    <w:rsid w:val="00DA4F9B"/>
    <w:rsid w:val="00DA530D"/>
    <w:rsid w:val="00DA5803"/>
    <w:rsid w:val="00DA5E46"/>
    <w:rsid w:val="00DA6871"/>
    <w:rsid w:val="00DA7229"/>
    <w:rsid w:val="00DA75BE"/>
    <w:rsid w:val="00DB025D"/>
    <w:rsid w:val="00DB0494"/>
    <w:rsid w:val="00DB058E"/>
    <w:rsid w:val="00DB0622"/>
    <w:rsid w:val="00DB062B"/>
    <w:rsid w:val="00DB0746"/>
    <w:rsid w:val="00DB0944"/>
    <w:rsid w:val="00DB0A7C"/>
    <w:rsid w:val="00DB0FFB"/>
    <w:rsid w:val="00DB1101"/>
    <w:rsid w:val="00DB120B"/>
    <w:rsid w:val="00DB1796"/>
    <w:rsid w:val="00DB1A4A"/>
    <w:rsid w:val="00DB1E66"/>
    <w:rsid w:val="00DB1FDE"/>
    <w:rsid w:val="00DB26C1"/>
    <w:rsid w:val="00DB2A88"/>
    <w:rsid w:val="00DB2FBF"/>
    <w:rsid w:val="00DB3309"/>
    <w:rsid w:val="00DB37B6"/>
    <w:rsid w:val="00DB3A09"/>
    <w:rsid w:val="00DB4055"/>
    <w:rsid w:val="00DB5A89"/>
    <w:rsid w:val="00DB60F8"/>
    <w:rsid w:val="00DB64E7"/>
    <w:rsid w:val="00DB6ABA"/>
    <w:rsid w:val="00DB719A"/>
    <w:rsid w:val="00DB73F6"/>
    <w:rsid w:val="00DB7D5F"/>
    <w:rsid w:val="00DB7E78"/>
    <w:rsid w:val="00DC007F"/>
    <w:rsid w:val="00DC0110"/>
    <w:rsid w:val="00DC0483"/>
    <w:rsid w:val="00DC0545"/>
    <w:rsid w:val="00DC05FF"/>
    <w:rsid w:val="00DC0955"/>
    <w:rsid w:val="00DC0A8C"/>
    <w:rsid w:val="00DC0B12"/>
    <w:rsid w:val="00DC0B9D"/>
    <w:rsid w:val="00DC1A9A"/>
    <w:rsid w:val="00DC1C96"/>
    <w:rsid w:val="00DC1E92"/>
    <w:rsid w:val="00DC1F27"/>
    <w:rsid w:val="00DC1F8D"/>
    <w:rsid w:val="00DC2477"/>
    <w:rsid w:val="00DC2B7C"/>
    <w:rsid w:val="00DC31F1"/>
    <w:rsid w:val="00DC32ED"/>
    <w:rsid w:val="00DC3CD8"/>
    <w:rsid w:val="00DC3FD4"/>
    <w:rsid w:val="00DC417A"/>
    <w:rsid w:val="00DC42DC"/>
    <w:rsid w:val="00DC4751"/>
    <w:rsid w:val="00DC4BDA"/>
    <w:rsid w:val="00DC4D22"/>
    <w:rsid w:val="00DC4ECB"/>
    <w:rsid w:val="00DC4F82"/>
    <w:rsid w:val="00DC5555"/>
    <w:rsid w:val="00DC55E0"/>
    <w:rsid w:val="00DC587D"/>
    <w:rsid w:val="00DC5AF5"/>
    <w:rsid w:val="00DC67EA"/>
    <w:rsid w:val="00DC6ED7"/>
    <w:rsid w:val="00DC769C"/>
    <w:rsid w:val="00DC771F"/>
    <w:rsid w:val="00DC7C86"/>
    <w:rsid w:val="00DC7DA9"/>
    <w:rsid w:val="00DC7EBA"/>
    <w:rsid w:val="00DD0591"/>
    <w:rsid w:val="00DD0778"/>
    <w:rsid w:val="00DD079F"/>
    <w:rsid w:val="00DD1787"/>
    <w:rsid w:val="00DD1919"/>
    <w:rsid w:val="00DD21C1"/>
    <w:rsid w:val="00DD2383"/>
    <w:rsid w:val="00DD275B"/>
    <w:rsid w:val="00DD2E56"/>
    <w:rsid w:val="00DD30D0"/>
    <w:rsid w:val="00DD34EC"/>
    <w:rsid w:val="00DD394D"/>
    <w:rsid w:val="00DD3EC1"/>
    <w:rsid w:val="00DD41FE"/>
    <w:rsid w:val="00DD4271"/>
    <w:rsid w:val="00DD53FE"/>
    <w:rsid w:val="00DD54E6"/>
    <w:rsid w:val="00DD5501"/>
    <w:rsid w:val="00DD556A"/>
    <w:rsid w:val="00DD5790"/>
    <w:rsid w:val="00DD57CB"/>
    <w:rsid w:val="00DD5E6D"/>
    <w:rsid w:val="00DD6591"/>
    <w:rsid w:val="00DD6757"/>
    <w:rsid w:val="00DD6933"/>
    <w:rsid w:val="00DD6DEA"/>
    <w:rsid w:val="00DD6E3B"/>
    <w:rsid w:val="00DD6E3D"/>
    <w:rsid w:val="00DD6F8E"/>
    <w:rsid w:val="00DD6FCE"/>
    <w:rsid w:val="00DD73A4"/>
    <w:rsid w:val="00DD7B0A"/>
    <w:rsid w:val="00DE09F6"/>
    <w:rsid w:val="00DE14E8"/>
    <w:rsid w:val="00DE1B89"/>
    <w:rsid w:val="00DE1D0C"/>
    <w:rsid w:val="00DE1D1F"/>
    <w:rsid w:val="00DE1D9E"/>
    <w:rsid w:val="00DE23C9"/>
    <w:rsid w:val="00DE26CE"/>
    <w:rsid w:val="00DE2960"/>
    <w:rsid w:val="00DE29F6"/>
    <w:rsid w:val="00DE2A72"/>
    <w:rsid w:val="00DE2FD3"/>
    <w:rsid w:val="00DE3095"/>
    <w:rsid w:val="00DE3150"/>
    <w:rsid w:val="00DE31CF"/>
    <w:rsid w:val="00DE3296"/>
    <w:rsid w:val="00DE3C6A"/>
    <w:rsid w:val="00DE3FE1"/>
    <w:rsid w:val="00DE469D"/>
    <w:rsid w:val="00DE4AF0"/>
    <w:rsid w:val="00DE4BD7"/>
    <w:rsid w:val="00DE4BDB"/>
    <w:rsid w:val="00DE4F05"/>
    <w:rsid w:val="00DE5140"/>
    <w:rsid w:val="00DE529B"/>
    <w:rsid w:val="00DE5602"/>
    <w:rsid w:val="00DE5735"/>
    <w:rsid w:val="00DE5DFB"/>
    <w:rsid w:val="00DE5EB2"/>
    <w:rsid w:val="00DE60E1"/>
    <w:rsid w:val="00DE6144"/>
    <w:rsid w:val="00DE6275"/>
    <w:rsid w:val="00DE6F6A"/>
    <w:rsid w:val="00DE7149"/>
    <w:rsid w:val="00DE7B58"/>
    <w:rsid w:val="00DF023B"/>
    <w:rsid w:val="00DF05B6"/>
    <w:rsid w:val="00DF0667"/>
    <w:rsid w:val="00DF0AE3"/>
    <w:rsid w:val="00DF129C"/>
    <w:rsid w:val="00DF185E"/>
    <w:rsid w:val="00DF1948"/>
    <w:rsid w:val="00DF1954"/>
    <w:rsid w:val="00DF1B57"/>
    <w:rsid w:val="00DF1DB5"/>
    <w:rsid w:val="00DF2293"/>
    <w:rsid w:val="00DF25E4"/>
    <w:rsid w:val="00DF297D"/>
    <w:rsid w:val="00DF2BF6"/>
    <w:rsid w:val="00DF2DBE"/>
    <w:rsid w:val="00DF2FCB"/>
    <w:rsid w:val="00DF32B6"/>
    <w:rsid w:val="00DF33C5"/>
    <w:rsid w:val="00DF348D"/>
    <w:rsid w:val="00DF36CD"/>
    <w:rsid w:val="00DF393F"/>
    <w:rsid w:val="00DF3998"/>
    <w:rsid w:val="00DF3F9F"/>
    <w:rsid w:val="00DF4433"/>
    <w:rsid w:val="00DF4B28"/>
    <w:rsid w:val="00DF57B2"/>
    <w:rsid w:val="00DF57ED"/>
    <w:rsid w:val="00DF6772"/>
    <w:rsid w:val="00DF6F67"/>
    <w:rsid w:val="00DF77BE"/>
    <w:rsid w:val="00DF7BA6"/>
    <w:rsid w:val="00DF7CC7"/>
    <w:rsid w:val="00E00257"/>
    <w:rsid w:val="00E00863"/>
    <w:rsid w:val="00E00DB4"/>
    <w:rsid w:val="00E00F68"/>
    <w:rsid w:val="00E0107C"/>
    <w:rsid w:val="00E01402"/>
    <w:rsid w:val="00E01494"/>
    <w:rsid w:val="00E01769"/>
    <w:rsid w:val="00E01812"/>
    <w:rsid w:val="00E01ABD"/>
    <w:rsid w:val="00E01D55"/>
    <w:rsid w:val="00E01D9E"/>
    <w:rsid w:val="00E02280"/>
    <w:rsid w:val="00E0283B"/>
    <w:rsid w:val="00E0288E"/>
    <w:rsid w:val="00E0298B"/>
    <w:rsid w:val="00E02C4C"/>
    <w:rsid w:val="00E02CBE"/>
    <w:rsid w:val="00E02CDA"/>
    <w:rsid w:val="00E02ECA"/>
    <w:rsid w:val="00E0309F"/>
    <w:rsid w:val="00E031DD"/>
    <w:rsid w:val="00E0380A"/>
    <w:rsid w:val="00E0390C"/>
    <w:rsid w:val="00E03B88"/>
    <w:rsid w:val="00E03F19"/>
    <w:rsid w:val="00E0404D"/>
    <w:rsid w:val="00E044E2"/>
    <w:rsid w:val="00E04A5C"/>
    <w:rsid w:val="00E04FC5"/>
    <w:rsid w:val="00E05200"/>
    <w:rsid w:val="00E058F6"/>
    <w:rsid w:val="00E05A9B"/>
    <w:rsid w:val="00E05B30"/>
    <w:rsid w:val="00E05B41"/>
    <w:rsid w:val="00E05C88"/>
    <w:rsid w:val="00E05EAF"/>
    <w:rsid w:val="00E06B18"/>
    <w:rsid w:val="00E07091"/>
    <w:rsid w:val="00E07DD1"/>
    <w:rsid w:val="00E104EC"/>
    <w:rsid w:val="00E106ED"/>
    <w:rsid w:val="00E10AEC"/>
    <w:rsid w:val="00E10B0C"/>
    <w:rsid w:val="00E10D6B"/>
    <w:rsid w:val="00E1104C"/>
    <w:rsid w:val="00E12009"/>
    <w:rsid w:val="00E122AC"/>
    <w:rsid w:val="00E1262C"/>
    <w:rsid w:val="00E12925"/>
    <w:rsid w:val="00E13024"/>
    <w:rsid w:val="00E1352A"/>
    <w:rsid w:val="00E135C1"/>
    <w:rsid w:val="00E13E92"/>
    <w:rsid w:val="00E141B6"/>
    <w:rsid w:val="00E1432C"/>
    <w:rsid w:val="00E1558B"/>
    <w:rsid w:val="00E15866"/>
    <w:rsid w:val="00E16195"/>
    <w:rsid w:val="00E163AF"/>
    <w:rsid w:val="00E16675"/>
    <w:rsid w:val="00E166CC"/>
    <w:rsid w:val="00E167F7"/>
    <w:rsid w:val="00E16B8B"/>
    <w:rsid w:val="00E173C9"/>
    <w:rsid w:val="00E17EDB"/>
    <w:rsid w:val="00E200F4"/>
    <w:rsid w:val="00E2020B"/>
    <w:rsid w:val="00E2043C"/>
    <w:rsid w:val="00E2076F"/>
    <w:rsid w:val="00E20DF3"/>
    <w:rsid w:val="00E21119"/>
    <w:rsid w:val="00E212F7"/>
    <w:rsid w:val="00E21672"/>
    <w:rsid w:val="00E218B5"/>
    <w:rsid w:val="00E21AC5"/>
    <w:rsid w:val="00E21C56"/>
    <w:rsid w:val="00E21D38"/>
    <w:rsid w:val="00E21D91"/>
    <w:rsid w:val="00E21F40"/>
    <w:rsid w:val="00E224A6"/>
    <w:rsid w:val="00E224CE"/>
    <w:rsid w:val="00E22576"/>
    <w:rsid w:val="00E22898"/>
    <w:rsid w:val="00E22973"/>
    <w:rsid w:val="00E22AFE"/>
    <w:rsid w:val="00E2350E"/>
    <w:rsid w:val="00E23B7D"/>
    <w:rsid w:val="00E23C7B"/>
    <w:rsid w:val="00E24060"/>
    <w:rsid w:val="00E240D7"/>
    <w:rsid w:val="00E241A8"/>
    <w:rsid w:val="00E244F9"/>
    <w:rsid w:val="00E2450D"/>
    <w:rsid w:val="00E247D7"/>
    <w:rsid w:val="00E24F17"/>
    <w:rsid w:val="00E250ED"/>
    <w:rsid w:val="00E2519A"/>
    <w:rsid w:val="00E2533D"/>
    <w:rsid w:val="00E2567E"/>
    <w:rsid w:val="00E25C0A"/>
    <w:rsid w:val="00E25D5F"/>
    <w:rsid w:val="00E27335"/>
    <w:rsid w:val="00E27422"/>
    <w:rsid w:val="00E276EA"/>
    <w:rsid w:val="00E27713"/>
    <w:rsid w:val="00E27C57"/>
    <w:rsid w:val="00E27CC6"/>
    <w:rsid w:val="00E27D38"/>
    <w:rsid w:val="00E30747"/>
    <w:rsid w:val="00E309B1"/>
    <w:rsid w:val="00E30EA3"/>
    <w:rsid w:val="00E30ED5"/>
    <w:rsid w:val="00E31225"/>
    <w:rsid w:val="00E31250"/>
    <w:rsid w:val="00E31270"/>
    <w:rsid w:val="00E31974"/>
    <w:rsid w:val="00E31C40"/>
    <w:rsid w:val="00E31EB0"/>
    <w:rsid w:val="00E3250D"/>
    <w:rsid w:val="00E32607"/>
    <w:rsid w:val="00E330C3"/>
    <w:rsid w:val="00E3329D"/>
    <w:rsid w:val="00E3353B"/>
    <w:rsid w:val="00E3361B"/>
    <w:rsid w:val="00E339AB"/>
    <w:rsid w:val="00E33AEC"/>
    <w:rsid w:val="00E33D48"/>
    <w:rsid w:val="00E34246"/>
    <w:rsid w:val="00E344D9"/>
    <w:rsid w:val="00E34DAE"/>
    <w:rsid w:val="00E35247"/>
    <w:rsid w:val="00E3526D"/>
    <w:rsid w:val="00E35FFA"/>
    <w:rsid w:val="00E36418"/>
    <w:rsid w:val="00E36605"/>
    <w:rsid w:val="00E36938"/>
    <w:rsid w:val="00E36978"/>
    <w:rsid w:val="00E36A5C"/>
    <w:rsid w:val="00E3732E"/>
    <w:rsid w:val="00E37525"/>
    <w:rsid w:val="00E37A05"/>
    <w:rsid w:val="00E37DEC"/>
    <w:rsid w:val="00E37F78"/>
    <w:rsid w:val="00E37F9B"/>
    <w:rsid w:val="00E4004A"/>
    <w:rsid w:val="00E4013F"/>
    <w:rsid w:val="00E407CC"/>
    <w:rsid w:val="00E407FD"/>
    <w:rsid w:val="00E413FA"/>
    <w:rsid w:val="00E41B8E"/>
    <w:rsid w:val="00E4255C"/>
    <w:rsid w:val="00E42B06"/>
    <w:rsid w:val="00E42C03"/>
    <w:rsid w:val="00E434C3"/>
    <w:rsid w:val="00E435BD"/>
    <w:rsid w:val="00E4386D"/>
    <w:rsid w:val="00E43E15"/>
    <w:rsid w:val="00E444AE"/>
    <w:rsid w:val="00E44506"/>
    <w:rsid w:val="00E446D2"/>
    <w:rsid w:val="00E4472B"/>
    <w:rsid w:val="00E44FA8"/>
    <w:rsid w:val="00E45007"/>
    <w:rsid w:val="00E456CB"/>
    <w:rsid w:val="00E4571C"/>
    <w:rsid w:val="00E45C72"/>
    <w:rsid w:val="00E45EE0"/>
    <w:rsid w:val="00E4625D"/>
    <w:rsid w:val="00E46984"/>
    <w:rsid w:val="00E46A62"/>
    <w:rsid w:val="00E46BD0"/>
    <w:rsid w:val="00E46CD4"/>
    <w:rsid w:val="00E4730D"/>
    <w:rsid w:val="00E473A1"/>
    <w:rsid w:val="00E475F5"/>
    <w:rsid w:val="00E4795F"/>
    <w:rsid w:val="00E502AF"/>
    <w:rsid w:val="00E504C6"/>
    <w:rsid w:val="00E511C1"/>
    <w:rsid w:val="00E51B8C"/>
    <w:rsid w:val="00E51C78"/>
    <w:rsid w:val="00E522C8"/>
    <w:rsid w:val="00E52580"/>
    <w:rsid w:val="00E5284B"/>
    <w:rsid w:val="00E52CEC"/>
    <w:rsid w:val="00E52E2F"/>
    <w:rsid w:val="00E53812"/>
    <w:rsid w:val="00E53B33"/>
    <w:rsid w:val="00E54160"/>
    <w:rsid w:val="00E54278"/>
    <w:rsid w:val="00E54C24"/>
    <w:rsid w:val="00E54DE2"/>
    <w:rsid w:val="00E54F4C"/>
    <w:rsid w:val="00E5505C"/>
    <w:rsid w:val="00E550AE"/>
    <w:rsid w:val="00E5517F"/>
    <w:rsid w:val="00E5542B"/>
    <w:rsid w:val="00E55C3A"/>
    <w:rsid w:val="00E56181"/>
    <w:rsid w:val="00E56557"/>
    <w:rsid w:val="00E56AE4"/>
    <w:rsid w:val="00E56BC9"/>
    <w:rsid w:val="00E57C27"/>
    <w:rsid w:val="00E6038E"/>
    <w:rsid w:val="00E604FB"/>
    <w:rsid w:val="00E60672"/>
    <w:rsid w:val="00E6087A"/>
    <w:rsid w:val="00E609BA"/>
    <w:rsid w:val="00E60FAA"/>
    <w:rsid w:val="00E61A81"/>
    <w:rsid w:val="00E61C9C"/>
    <w:rsid w:val="00E61DF5"/>
    <w:rsid w:val="00E61E95"/>
    <w:rsid w:val="00E628A6"/>
    <w:rsid w:val="00E62994"/>
    <w:rsid w:val="00E63124"/>
    <w:rsid w:val="00E63139"/>
    <w:rsid w:val="00E631C0"/>
    <w:rsid w:val="00E631F0"/>
    <w:rsid w:val="00E634F9"/>
    <w:rsid w:val="00E63702"/>
    <w:rsid w:val="00E63B5C"/>
    <w:rsid w:val="00E64BCB"/>
    <w:rsid w:val="00E64BDC"/>
    <w:rsid w:val="00E6518D"/>
    <w:rsid w:val="00E652B2"/>
    <w:rsid w:val="00E65578"/>
    <w:rsid w:val="00E656D9"/>
    <w:rsid w:val="00E65CC6"/>
    <w:rsid w:val="00E66316"/>
    <w:rsid w:val="00E6685E"/>
    <w:rsid w:val="00E66EA4"/>
    <w:rsid w:val="00E6713E"/>
    <w:rsid w:val="00E6764A"/>
    <w:rsid w:val="00E6792A"/>
    <w:rsid w:val="00E67B3D"/>
    <w:rsid w:val="00E701CA"/>
    <w:rsid w:val="00E70397"/>
    <w:rsid w:val="00E704CC"/>
    <w:rsid w:val="00E705BC"/>
    <w:rsid w:val="00E707CC"/>
    <w:rsid w:val="00E70E80"/>
    <w:rsid w:val="00E710D1"/>
    <w:rsid w:val="00E7184E"/>
    <w:rsid w:val="00E71A3D"/>
    <w:rsid w:val="00E71A58"/>
    <w:rsid w:val="00E71AC8"/>
    <w:rsid w:val="00E72511"/>
    <w:rsid w:val="00E7386C"/>
    <w:rsid w:val="00E73997"/>
    <w:rsid w:val="00E73B9D"/>
    <w:rsid w:val="00E73E3E"/>
    <w:rsid w:val="00E74D42"/>
    <w:rsid w:val="00E750B8"/>
    <w:rsid w:val="00E752BE"/>
    <w:rsid w:val="00E7584B"/>
    <w:rsid w:val="00E761C6"/>
    <w:rsid w:val="00E763D2"/>
    <w:rsid w:val="00E7646C"/>
    <w:rsid w:val="00E7700D"/>
    <w:rsid w:val="00E7716A"/>
    <w:rsid w:val="00E776B0"/>
    <w:rsid w:val="00E77744"/>
    <w:rsid w:val="00E778E5"/>
    <w:rsid w:val="00E77C45"/>
    <w:rsid w:val="00E803F9"/>
    <w:rsid w:val="00E80884"/>
    <w:rsid w:val="00E808A6"/>
    <w:rsid w:val="00E808C5"/>
    <w:rsid w:val="00E80EC0"/>
    <w:rsid w:val="00E80F5B"/>
    <w:rsid w:val="00E8116E"/>
    <w:rsid w:val="00E811BC"/>
    <w:rsid w:val="00E81700"/>
    <w:rsid w:val="00E81842"/>
    <w:rsid w:val="00E81B63"/>
    <w:rsid w:val="00E81DDA"/>
    <w:rsid w:val="00E82268"/>
    <w:rsid w:val="00E831F8"/>
    <w:rsid w:val="00E83609"/>
    <w:rsid w:val="00E83AC6"/>
    <w:rsid w:val="00E841F5"/>
    <w:rsid w:val="00E84376"/>
    <w:rsid w:val="00E84423"/>
    <w:rsid w:val="00E8464B"/>
    <w:rsid w:val="00E846D3"/>
    <w:rsid w:val="00E847D1"/>
    <w:rsid w:val="00E8487F"/>
    <w:rsid w:val="00E84C29"/>
    <w:rsid w:val="00E84FB9"/>
    <w:rsid w:val="00E84FD9"/>
    <w:rsid w:val="00E851A8"/>
    <w:rsid w:val="00E8531F"/>
    <w:rsid w:val="00E85B61"/>
    <w:rsid w:val="00E86031"/>
    <w:rsid w:val="00E86868"/>
    <w:rsid w:val="00E86EB7"/>
    <w:rsid w:val="00E86F58"/>
    <w:rsid w:val="00E871E0"/>
    <w:rsid w:val="00E87228"/>
    <w:rsid w:val="00E872CD"/>
    <w:rsid w:val="00E873F8"/>
    <w:rsid w:val="00E87638"/>
    <w:rsid w:val="00E87827"/>
    <w:rsid w:val="00E87BE8"/>
    <w:rsid w:val="00E87BF2"/>
    <w:rsid w:val="00E87C1C"/>
    <w:rsid w:val="00E87D9F"/>
    <w:rsid w:val="00E9058E"/>
    <w:rsid w:val="00E906DD"/>
    <w:rsid w:val="00E90EB8"/>
    <w:rsid w:val="00E913C9"/>
    <w:rsid w:val="00E913CA"/>
    <w:rsid w:val="00E9168C"/>
    <w:rsid w:val="00E91833"/>
    <w:rsid w:val="00E91948"/>
    <w:rsid w:val="00E91BE6"/>
    <w:rsid w:val="00E92103"/>
    <w:rsid w:val="00E92839"/>
    <w:rsid w:val="00E92840"/>
    <w:rsid w:val="00E92BD5"/>
    <w:rsid w:val="00E92D00"/>
    <w:rsid w:val="00E92D6E"/>
    <w:rsid w:val="00E92F54"/>
    <w:rsid w:val="00E93AAE"/>
    <w:rsid w:val="00E9431A"/>
    <w:rsid w:val="00E946DC"/>
    <w:rsid w:val="00E948DC"/>
    <w:rsid w:val="00E95555"/>
    <w:rsid w:val="00E95915"/>
    <w:rsid w:val="00E95A7E"/>
    <w:rsid w:val="00E9628C"/>
    <w:rsid w:val="00E96503"/>
    <w:rsid w:val="00E965CD"/>
    <w:rsid w:val="00E9682F"/>
    <w:rsid w:val="00E96EAA"/>
    <w:rsid w:val="00E96EAD"/>
    <w:rsid w:val="00E96EB0"/>
    <w:rsid w:val="00E971E8"/>
    <w:rsid w:val="00E975FE"/>
    <w:rsid w:val="00E9761E"/>
    <w:rsid w:val="00E978F9"/>
    <w:rsid w:val="00E97F89"/>
    <w:rsid w:val="00EA029A"/>
    <w:rsid w:val="00EA0448"/>
    <w:rsid w:val="00EA0811"/>
    <w:rsid w:val="00EA0D5D"/>
    <w:rsid w:val="00EA15A6"/>
    <w:rsid w:val="00EA15E2"/>
    <w:rsid w:val="00EA18C6"/>
    <w:rsid w:val="00EA18E1"/>
    <w:rsid w:val="00EA1967"/>
    <w:rsid w:val="00EA3033"/>
    <w:rsid w:val="00EA32A0"/>
    <w:rsid w:val="00EA34B3"/>
    <w:rsid w:val="00EA35B8"/>
    <w:rsid w:val="00EA3828"/>
    <w:rsid w:val="00EA38F2"/>
    <w:rsid w:val="00EA391D"/>
    <w:rsid w:val="00EA3B6A"/>
    <w:rsid w:val="00EA3EC9"/>
    <w:rsid w:val="00EA3FCC"/>
    <w:rsid w:val="00EA4689"/>
    <w:rsid w:val="00EA4773"/>
    <w:rsid w:val="00EA4994"/>
    <w:rsid w:val="00EA4A39"/>
    <w:rsid w:val="00EA4C5A"/>
    <w:rsid w:val="00EA5006"/>
    <w:rsid w:val="00EA5045"/>
    <w:rsid w:val="00EA51D9"/>
    <w:rsid w:val="00EA5367"/>
    <w:rsid w:val="00EA5381"/>
    <w:rsid w:val="00EA574E"/>
    <w:rsid w:val="00EA58BC"/>
    <w:rsid w:val="00EA6962"/>
    <w:rsid w:val="00EA69B3"/>
    <w:rsid w:val="00EA6FCF"/>
    <w:rsid w:val="00EA7F40"/>
    <w:rsid w:val="00EB029D"/>
    <w:rsid w:val="00EB08F2"/>
    <w:rsid w:val="00EB0FB8"/>
    <w:rsid w:val="00EB12A8"/>
    <w:rsid w:val="00EB1C05"/>
    <w:rsid w:val="00EB20A1"/>
    <w:rsid w:val="00EB250D"/>
    <w:rsid w:val="00EB2B81"/>
    <w:rsid w:val="00EB345F"/>
    <w:rsid w:val="00EB34D1"/>
    <w:rsid w:val="00EB3B5C"/>
    <w:rsid w:val="00EB3CDE"/>
    <w:rsid w:val="00EB3DBD"/>
    <w:rsid w:val="00EB3E29"/>
    <w:rsid w:val="00EB3EB8"/>
    <w:rsid w:val="00EB41BB"/>
    <w:rsid w:val="00EB46C0"/>
    <w:rsid w:val="00EB4747"/>
    <w:rsid w:val="00EB4A28"/>
    <w:rsid w:val="00EB4A61"/>
    <w:rsid w:val="00EB4DCC"/>
    <w:rsid w:val="00EB575C"/>
    <w:rsid w:val="00EB5882"/>
    <w:rsid w:val="00EB5A18"/>
    <w:rsid w:val="00EB5CE9"/>
    <w:rsid w:val="00EB5F0D"/>
    <w:rsid w:val="00EB6C17"/>
    <w:rsid w:val="00EB6F66"/>
    <w:rsid w:val="00EB6FC6"/>
    <w:rsid w:val="00EB7D17"/>
    <w:rsid w:val="00EB7D40"/>
    <w:rsid w:val="00EC0872"/>
    <w:rsid w:val="00EC0D00"/>
    <w:rsid w:val="00EC1717"/>
    <w:rsid w:val="00EC1AED"/>
    <w:rsid w:val="00EC1B58"/>
    <w:rsid w:val="00EC1B9B"/>
    <w:rsid w:val="00EC1C0E"/>
    <w:rsid w:val="00EC29AE"/>
    <w:rsid w:val="00EC2D1D"/>
    <w:rsid w:val="00EC2F03"/>
    <w:rsid w:val="00EC3309"/>
    <w:rsid w:val="00EC3590"/>
    <w:rsid w:val="00EC3813"/>
    <w:rsid w:val="00EC3D66"/>
    <w:rsid w:val="00EC3FFA"/>
    <w:rsid w:val="00EC4150"/>
    <w:rsid w:val="00EC417B"/>
    <w:rsid w:val="00EC41B8"/>
    <w:rsid w:val="00EC4263"/>
    <w:rsid w:val="00EC4474"/>
    <w:rsid w:val="00EC4609"/>
    <w:rsid w:val="00EC46B5"/>
    <w:rsid w:val="00EC4ADD"/>
    <w:rsid w:val="00EC543E"/>
    <w:rsid w:val="00EC5584"/>
    <w:rsid w:val="00EC5780"/>
    <w:rsid w:val="00EC5F4C"/>
    <w:rsid w:val="00EC6151"/>
    <w:rsid w:val="00EC61BF"/>
    <w:rsid w:val="00EC6219"/>
    <w:rsid w:val="00EC62CD"/>
    <w:rsid w:val="00EC6978"/>
    <w:rsid w:val="00EC6B7C"/>
    <w:rsid w:val="00EC6D97"/>
    <w:rsid w:val="00EC6F0B"/>
    <w:rsid w:val="00EC6FAE"/>
    <w:rsid w:val="00EC6FCA"/>
    <w:rsid w:val="00EC71B0"/>
    <w:rsid w:val="00EC7873"/>
    <w:rsid w:val="00EC78D4"/>
    <w:rsid w:val="00ED01FA"/>
    <w:rsid w:val="00ED0464"/>
    <w:rsid w:val="00ED07BA"/>
    <w:rsid w:val="00ED129C"/>
    <w:rsid w:val="00ED1E79"/>
    <w:rsid w:val="00ED21ED"/>
    <w:rsid w:val="00ED23A3"/>
    <w:rsid w:val="00ED2404"/>
    <w:rsid w:val="00ED28CD"/>
    <w:rsid w:val="00ED28F9"/>
    <w:rsid w:val="00ED3C39"/>
    <w:rsid w:val="00ED3D09"/>
    <w:rsid w:val="00ED40E8"/>
    <w:rsid w:val="00ED4575"/>
    <w:rsid w:val="00ED46C0"/>
    <w:rsid w:val="00ED47BF"/>
    <w:rsid w:val="00ED48C2"/>
    <w:rsid w:val="00ED48D1"/>
    <w:rsid w:val="00ED4AF3"/>
    <w:rsid w:val="00ED4B3D"/>
    <w:rsid w:val="00ED4C11"/>
    <w:rsid w:val="00ED4E8D"/>
    <w:rsid w:val="00ED5250"/>
    <w:rsid w:val="00ED64CD"/>
    <w:rsid w:val="00ED68C4"/>
    <w:rsid w:val="00ED6BCF"/>
    <w:rsid w:val="00ED703C"/>
    <w:rsid w:val="00ED71C2"/>
    <w:rsid w:val="00ED7878"/>
    <w:rsid w:val="00ED7DA9"/>
    <w:rsid w:val="00EE0317"/>
    <w:rsid w:val="00EE044D"/>
    <w:rsid w:val="00EE11DB"/>
    <w:rsid w:val="00EE23FB"/>
    <w:rsid w:val="00EE2464"/>
    <w:rsid w:val="00EE2EA0"/>
    <w:rsid w:val="00EE30B0"/>
    <w:rsid w:val="00EE3446"/>
    <w:rsid w:val="00EE36C1"/>
    <w:rsid w:val="00EE3C8D"/>
    <w:rsid w:val="00EE3DDD"/>
    <w:rsid w:val="00EE409E"/>
    <w:rsid w:val="00EE44EC"/>
    <w:rsid w:val="00EE493C"/>
    <w:rsid w:val="00EE4F3B"/>
    <w:rsid w:val="00EE4F77"/>
    <w:rsid w:val="00EE50FD"/>
    <w:rsid w:val="00EE51F3"/>
    <w:rsid w:val="00EE5487"/>
    <w:rsid w:val="00EE5722"/>
    <w:rsid w:val="00EE58BD"/>
    <w:rsid w:val="00EE62C5"/>
    <w:rsid w:val="00EE6388"/>
    <w:rsid w:val="00EE6B01"/>
    <w:rsid w:val="00EE6F22"/>
    <w:rsid w:val="00EE6F5F"/>
    <w:rsid w:val="00EE756F"/>
    <w:rsid w:val="00EE7AC0"/>
    <w:rsid w:val="00EF01B1"/>
    <w:rsid w:val="00EF0649"/>
    <w:rsid w:val="00EF0713"/>
    <w:rsid w:val="00EF090A"/>
    <w:rsid w:val="00EF17E5"/>
    <w:rsid w:val="00EF19A9"/>
    <w:rsid w:val="00EF1F1D"/>
    <w:rsid w:val="00EF1F3E"/>
    <w:rsid w:val="00EF21C0"/>
    <w:rsid w:val="00EF2681"/>
    <w:rsid w:val="00EF2723"/>
    <w:rsid w:val="00EF2B2B"/>
    <w:rsid w:val="00EF2BE7"/>
    <w:rsid w:val="00EF320E"/>
    <w:rsid w:val="00EF32FB"/>
    <w:rsid w:val="00EF3304"/>
    <w:rsid w:val="00EF389B"/>
    <w:rsid w:val="00EF38F0"/>
    <w:rsid w:val="00EF3B56"/>
    <w:rsid w:val="00EF3EF5"/>
    <w:rsid w:val="00EF468C"/>
    <w:rsid w:val="00EF4811"/>
    <w:rsid w:val="00EF4928"/>
    <w:rsid w:val="00EF4A50"/>
    <w:rsid w:val="00EF4AF5"/>
    <w:rsid w:val="00EF4FE6"/>
    <w:rsid w:val="00EF57ED"/>
    <w:rsid w:val="00EF5857"/>
    <w:rsid w:val="00EF63F2"/>
    <w:rsid w:val="00EF643A"/>
    <w:rsid w:val="00EF670B"/>
    <w:rsid w:val="00EF6C7E"/>
    <w:rsid w:val="00EF705E"/>
    <w:rsid w:val="00EF7090"/>
    <w:rsid w:val="00EF7270"/>
    <w:rsid w:val="00EF73B5"/>
    <w:rsid w:val="00EF7568"/>
    <w:rsid w:val="00F0026C"/>
    <w:rsid w:val="00F00271"/>
    <w:rsid w:val="00F0054E"/>
    <w:rsid w:val="00F00673"/>
    <w:rsid w:val="00F00DEB"/>
    <w:rsid w:val="00F01261"/>
    <w:rsid w:val="00F013E9"/>
    <w:rsid w:val="00F014EA"/>
    <w:rsid w:val="00F017FD"/>
    <w:rsid w:val="00F01872"/>
    <w:rsid w:val="00F02127"/>
    <w:rsid w:val="00F023B7"/>
    <w:rsid w:val="00F024F6"/>
    <w:rsid w:val="00F02DDF"/>
    <w:rsid w:val="00F02F11"/>
    <w:rsid w:val="00F03236"/>
    <w:rsid w:val="00F033CE"/>
    <w:rsid w:val="00F03769"/>
    <w:rsid w:val="00F03822"/>
    <w:rsid w:val="00F03A13"/>
    <w:rsid w:val="00F04014"/>
    <w:rsid w:val="00F04208"/>
    <w:rsid w:val="00F04A9C"/>
    <w:rsid w:val="00F05CB5"/>
    <w:rsid w:val="00F05EE8"/>
    <w:rsid w:val="00F063F7"/>
    <w:rsid w:val="00F0665C"/>
    <w:rsid w:val="00F06CDA"/>
    <w:rsid w:val="00F0714D"/>
    <w:rsid w:val="00F07577"/>
    <w:rsid w:val="00F07914"/>
    <w:rsid w:val="00F07921"/>
    <w:rsid w:val="00F07C3D"/>
    <w:rsid w:val="00F07CAC"/>
    <w:rsid w:val="00F108FF"/>
    <w:rsid w:val="00F10E47"/>
    <w:rsid w:val="00F10F39"/>
    <w:rsid w:val="00F11D7F"/>
    <w:rsid w:val="00F11E08"/>
    <w:rsid w:val="00F11E66"/>
    <w:rsid w:val="00F11F5B"/>
    <w:rsid w:val="00F1205B"/>
    <w:rsid w:val="00F12177"/>
    <w:rsid w:val="00F122CA"/>
    <w:rsid w:val="00F1243F"/>
    <w:rsid w:val="00F130B5"/>
    <w:rsid w:val="00F13201"/>
    <w:rsid w:val="00F134DC"/>
    <w:rsid w:val="00F134E4"/>
    <w:rsid w:val="00F139C0"/>
    <w:rsid w:val="00F13E1C"/>
    <w:rsid w:val="00F13FD8"/>
    <w:rsid w:val="00F145D7"/>
    <w:rsid w:val="00F14C1B"/>
    <w:rsid w:val="00F1520B"/>
    <w:rsid w:val="00F15277"/>
    <w:rsid w:val="00F15602"/>
    <w:rsid w:val="00F15618"/>
    <w:rsid w:val="00F15A6B"/>
    <w:rsid w:val="00F15D4E"/>
    <w:rsid w:val="00F15D6E"/>
    <w:rsid w:val="00F15E89"/>
    <w:rsid w:val="00F160B9"/>
    <w:rsid w:val="00F1619E"/>
    <w:rsid w:val="00F1622D"/>
    <w:rsid w:val="00F16402"/>
    <w:rsid w:val="00F1640F"/>
    <w:rsid w:val="00F16566"/>
    <w:rsid w:val="00F16B17"/>
    <w:rsid w:val="00F16FDA"/>
    <w:rsid w:val="00F17F36"/>
    <w:rsid w:val="00F20192"/>
    <w:rsid w:val="00F2020D"/>
    <w:rsid w:val="00F204DF"/>
    <w:rsid w:val="00F205E0"/>
    <w:rsid w:val="00F20B31"/>
    <w:rsid w:val="00F20D35"/>
    <w:rsid w:val="00F2127D"/>
    <w:rsid w:val="00F213DD"/>
    <w:rsid w:val="00F21A1E"/>
    <w:rsid w:val="00F21B82"/>
    <w:rsid w:val="00F21CDF"/>
    <w:rsid w:val="00F21D1B"/>
    <w:rsid w:val="00F2270D"/>
    <w:rsid w:val="00F22D9D"/>
    <w:rsid w:val="00F23227"/>
    <w:rsid w:val="00F23574"/>
    <w:rsid w:val="00F23C2E"/>
    <w:rsid w:val="00F23DDA"/>
    <w:rsid w:val="00F243F7"/>
    <w:rsid w:val="00F249CF"/>
    <w:rsid w:val="00F24AFB"/>
    <w:rsid w:val="00F24C56"/>
    <w:rsid w:val="00F255D5"/>
    <w:rsid w:val="00F25EE3"/>
    <w:rsid w:val="00F25F14"/>
    <w:rsid w:val="00F26556"/>
    <w:rsid w:val="00F26769"/>
    <w:rsid w:val="00F267DA"/>
    <w:rsid w:val="00F26E3E"/>
    <w:rsid w:val="00F27850"/>
    <w:rsid w:val="00F27BA4"/>
    <w:rsid w:val="00F27CBE"/>
    <w:rsid w:val="00F27D4C"/>
    <w:rsid w:val="00F27D89"/>
    <w:rsid w:val="00F27E3A"/>
    <w:rsid w:val="00F27E3E"/>
    <w:rsid w:val="00F30047"/>
    <w:rsid w:val="00F300F7"/>
    <w:rsid w:val="00F30D0C"/>
    <w:rsid w:val="00F31041"/>
    <w:rsid w:val="00F311A1"/>
    <w:rsid w:val="00F3127B"/>
    <w:rsid w:val="00F317C0"/>
    <w:rsid w:val="00F31943"/>
    <w:rsid w:val="00F3290F"/>
    <w:rsid w:val="00F32918"/>
    <w:rsid w:val="00F32B04"/>
    <w:rsid w:val="00F33184"/>
    <w:rsid w:val="00F33257"/>
    <w:rsid w:val="00F339B9"/>
    <w:rsid w:val="00F33A3E"/>
    <w:rsid w:val="00F33BEF"/>
    <w:rsid w:val="00F33D43"/>
    <w:rsid w:val="00F33D5A"/>
    <w:rsid w:val="00F33D78"/>
    <w:rsid w:val="00F346D3"/>
    <w:rsid w:val="00F34DFF"/>
    <w:rsid w:val="00F3557B"/>
    <w:rsid w:val="00F35CCA"/>
    <w:rsid w:val="00F35E6B"/>
    <w:rsid w:val="00F35FC0"/>
    <w:rsid w:val="00F35FCC"/>
    <w:rsid w:val="00F368A9"/>
    <w:rsid w:val="00F3731A"/>
    <w:rsid w:val="00F37C39"/>
    <w:rsid w:val="00F40151"/>
    <w:rsid w:val="00F40224"/>
    <w:rsid w:val="00F402B3"/>
    <w:rsid w:val="00F40313"/>
    <w:rsid w:val="00F407F4"/>
    <w:rsid w:val="00F40924"/>
    <w:rsid w:val="00F40A63"/>
    <w:rsid w:val="00F40CE5"/>
    <w:rsid w:val="00F40D11"/>
    <w:rsid w:val="00F413FD"/>
    <w:rsid w:val="00F41621"/>
    <w:rsid w:val="00F417BC"/>
    <w:rsid w:val="00F41D52"/>
    <w:rsid w:val="00F422D4"/>
    <w:rsid w:val="00F423BC"/>
    <w:rsid w:val="00F423DD"/>
    <w:rsid w:val="00F42450"/>
    <w:rsid w:val="00F428D5"/>
    <w:rsid w:val="00F42BA6"/>
    <w:rsid w:val="00F430ED"/>
    <w:rsid w:val="00F43112"/>
    <w:rsid w:val="00F43137"/>
    <w:rsid w:val="00F435D1"/>
    <w:rsid w:val="00F43754"/>
    <w:rsid w:val="00F4383C"/>
    <w:rsid w:val="00F43E9F"/>
    <w:rsid w:val="00F4423C"/>
    <w:rsid w:val="00F44399"/>
    <w:rsid w:val="00F4441D"/>
    <w:rsid w:val="00F44673"/>
    <w:rsid w:val="00F44825"/>
    <w:rsid w:val="00F44912"/>
    <w:rsid w:val="00F44F65"/>
    <w:rsid w:val="00F456F3"/>
    <w:rsid w:val="00F458F1"/>
    <w:rsid w:val="00F45F26"/>
    <w:rsid w:val="00F46869"/>
    <w:rsid w:val="00F46929"/>
    <w:rsid w:val="00F46A58"/>
    <w:rsid w:val="00F46B67"/>
    <w:rsid w:val="00F46E32"/>
    <w:rsid w:val="00F47936"/>
    <w:rsid w:val="00F47C37"/>
    <w:rsid w:val="00F47D31"/>
    <w:rsid w:val="00F47EDD"/>
    <w:rsid w:val="00F5028E"/>
    <w:rsid w:val="00F507BC"/>
    <w:rsid w:val="00F508DC"/>
    <w:rsid w:val="00F50A6D"/>
    <w:rsid w:val="00F51EAC"/>
    <w:rsid w:val="00F51F25"/>
    <w:rsid w:val="00F521B3"/>
    <w:rsid w:val="00F527D8"/>
    <w:rsid w:val="00F5296C"/>
    <w:rsid w:val="00F52C35"/>
    <w:rsid w:val="00F52E2A"/>
    <w:rsid w:val="00F537FE"/>
    <w:rsid w:val="00F5458D"/>
    <w:rsid w:val="00F5491D"/>
    <w:rsid w:val="00F54A85"/>
    <w:rsid w:val="00F54C41"/>
    <w:rsid w:val="00F55628"/>
    <w:rsid w:val="00F559EC"/>
    <w:rsid w:val="00F55BFB"/>
    <w:rsid w:val="00F55EE3"/>
    <w:rsid w:val="00F564FE"/>
    <w:rsid w:val="00F5661E"/>
    <w:rsid w:val="00F56EAB"/>
    <w:rsid w:val="00F570E6"/>
    <w:rsid w:val="00F572BB"/>
    <w:rsid w:val="00F57921"/>
    <w:rsid w:val="00F57C4E"/>
    <w:rsid w:val="00F6048F"/>
    <w:rsid w:val="00F608D3"/>
    <w:rsid w:val="00F60952"/>
    <w:rsid w:val="00F60B62"/>
    <w:rsid w:val="00F60F28"/>
    <w:rsid w:val="00F60F3E"/>
    <w:rsid w:val="00F60FEA"/>
    <w:rsid w:val="00F6132A"/>
    <w:rsid w:val="00F6164D"/>
    <w:rsid w:val="00F6178D"/>
    <w:rsid w:val="00F61A42"/>
    <w:rsid w:val="00F62043"/>
    <w:rsid w:val="00F62155"/>
    <w:rsid w:val="00F62548"/>
    <w:rsid w:val="00F62812"/>
    <w:rsid w:val="00F62F1F"/>
    <w:rsid w:val="00F62F20"/>
    <w:rsid w:val="00F62F66"/>
    <w:rsid w:val="00F63438"/>
    <w:rsid w:val="00F63573"/>
    <w:rsid w:val="00F63AC6"/>
    <w:rsid w:val="00F63C6B"/>
    <w:rsid w:val="00F63D5E"/>
    <w:rsid w:val="00F6400A"/>
    <w:rsid w:val="00F645A8"/>
    <w:rsid w:val="00F647E6"/>
    <w:rsid w:val="00F6483F"/>
    <w:rsid w:val="00F64A80"/>
    <w:rsid w:val="00F64D52"/>
    <w:rsid w:val="00F65015"/>
    <w:rsid w:val="00F65054"/>
    <w:rsid w:val="00F6509A"/>
    <w:rsid w:val="00F6557E"/>
    <w:rsid w:val="00F65826"/>
    <w:rsid w:val="00F65911"/>
    <w:rsid w:val="00F660C0"/>
    <w:rsid w:val="00F662BE"/>
    <w:rsid w:val="00F6634E"/>
    <w:rsid w:val="00F6647C"/>
    <w:rsid w:val="00F6674D"/>
    <w:rsid w:val="00F66BB9"/>
    <w:rsid w:val="00F66DBA"/>
    <w:rsid w:val="00F66EEF"/>
    <w:rsid w:val="00F67BDC"/>
    <w:rsid w:val="00F67C4D"/>
    <w:rsid w:val="00F70925"/>
    <w:rsid w:val="00F70B3E"/>
    <w:rsid w:val="00F70C6D"/>
    <w:rsid w:val="00F713F8"/>
    <w:rsid w:val="00F720E1"/>
    <w:rsid w:val="00F72154"/>
    <w:rsid w:val="00F72A47"/>
    <w:rsid w:val="00F72E90"/>
    <w:rsid w:val="00F73514"/>
    <w:rsid w:val="00F73640"/>
    <w:rsid w:val="00F736BA"/>
    <w:rsid w:val="00F739E2"/>
    <w:rsid w:val="00F73BF6"/>
    <w:rsid w:val="00F73C4C"/>
    <w:rsid w:val="00F7472E"/>
    <w:rsid w:val="00F74849"/>
    <w:rsid w:val="00F749D5"/>
    <w:rsid w:val="00F75412"/>
    <w:rsid w:val="00F76234"/>
    <w:rsid w:val="00F765A3"/>
    <w:rsid w:val="00F7664C"/>
    <w:rsid w:val="00F7697A"/>
    <w:rsid w:val="00F77DEF"/>
    <w:rsid w:val="00F77EA5"/>
    <w:rsid w:val="00F8048E"/>
    <w:rsid w:val="00F805A0"/>
    <w:rsid w:val="00F806CD"/>
    <w:rsid w:val="00F80A81"/>
    <w:rsid w:val="00F81B8C"/>
    <w:rsid w:val="00F8238F"/>
    <w:rsid w:val="00F82486"/>
    <w:rsid w:val="00F824E2"/>
    <w:rsid w:val="00F825CF"/>
    <w:rsid w:val="00F826A3"/>
    <w:rsid w:val="00F826FC"/>
    <w:rsid w:val="00F827B1"/>
    <w:rsid w:val="00F829F6"/>
    <w:rsid w:val="00F83213"/>
    <w:rsid w:val="00F84744"/>
    <w:rsid w:val="00F847AF"/>
    <w:rsid w:val="00F849C1"/>
    <w:rsid w:val="00F8516C"/>
    <w:rsid w:val="00F852F8"/>
    <w:rsid w:val="00F85643"/>
    <w:rsid w:val="00F8572D"/>
    <w:rsid w:val="00F85940"/>
    <w:rsid w:val="00F85D86"/>
    <w:rsid w:val="00F85ED0"/>
    <w:rsid w:val="00F86039"/>
    <w:rsid w:val="00F8608A"/>
    <w:rsid w:val="00F86818"/>
    <w:rsid w:val="00F87012"/>
    <w:rsid w:val="00F8715B"/>
    <w:rsid w:val="00F87187"/>
    <w:rsid w:val="00F87CF1"/>
    <w:rsid w:val="00F87EB0"/>
    <w:rsid w:val="00F904F4"/>
    <w:rsid w:val="00F9058C"/>
    <w:rsid w:val="00F909F6"/>
    <w:rsid w:val="00F90A48"/>
    <w:rsid w:val="00F90A61"/>
    <w:rsid w:val="00F90A7B"/>
    <w:rsid w:val="00F90E5A"/>
    <w:rsid w:val="00F911A0"/>
    <w:rsid w:val="00F91312"/>
    <w:rsid w:val="00F913EF"/>
    <w:rsid w:val="00F91473"/>
    <w:rsid w:val="00F91792"/>
    <w:rsid w:val="00F91832"/>
    <w:rsid w:val="00F91B87"/>
    <w:rsid w:val="00F925EF"/>
    <w:rsid w:val="00F92614"/>
    <w:rsid w:val="00F92BE5"/>
    <w:rsid w:val="00F93183"/>
    <w:rsid w:val="00F93205"/>
    <w:rsid w:val="00F9346F"/>
    <w:rsid w:val="00F94135"/>
    <w:rsid w:val="00F946B8"/>
    <w:rsid w:val="00F9501E"/>
    <w:rsid w:val="00F951EB"/>
    <w:rsid w:val="00F95D08"/>
    <w:rsid w:val="00F95D55"/>
    <w:rsid w:val="00F95E7E"/>
    <w:rsid w:val="00F96505"/>
    <w:rsid w:val="00F96F5E"/>
    <w:rsid w:val="00F97553"/>
    <w:rsid w:val="00F9798B"/>
    <w:rsid w:val="00F97D02"/>
    <w:rsid w:val="00F97DEF"/>
    <w:rsid w:val="00F97FCC"/>
    <w:rsid w:val="00FA036F"/>
    <w:rsid w:val="00FA0EF6"/>
    <w:rsid w:val="00FA10F3"/>
    <w:rsid w:val="00FA1939"/>
    <w:rsid w:val="00FA1B75"/>
    <w:rsid w:val="00FA1D4D"/>
    <w:rsid w:val="00FA2222"/>
    <w:rsid w:val="00FA2621"/>
    <w:rsid w:val="00FA3085"/>
    <w:rsid w:val="00FA320E"/>
    <w:rsid w:val="00FA3403"/>
    <w:rsid w:val="00FA354F"/>
    <w:rsid w:val="00FA3C36"/>
    <w:rsid w:val="00FA3D73"/>
    <w:rsid w:val="00FA49B3"/>
    <w:rsid w:val="00FA4A16"/>
    <w:rsid w:val="00FA4B92"/>
    <w:rsid w:val="00FA54A8"/>
    <w:rsid w:val="00FA5933"/>
    <w:rsid w:val="00FA5C8D"/>
    <w:rsid w:val="00FA5FD7"/>
    <w:rsid w:val="00FA601B"/>
    <w:rsid w:val="00FA61A1"/>
    <w:rsid w:val="00FA6454"/>
    <w:rsid w:val="00FA6515"/>
    <w:rsid w:val="00FA6ADC"/>
    <w:rsid w:val="00FA6C11"/>
    <w:rsid w:val="00FA7232"/>
    <w:rsid w:val="00FA7CC3"/>
    <w:rsid w:val="00FB019D"/>
    <w:rsid w:val="00FB033E"/>
    <w:rsid w:val="00FB0524"/>
    <w:rsid w:val="00FB06B3"/>
    <w:rsid w:val="00FB0F28"/>
    <w:rsid w:val="00FB0FB3"/>
    <w:rsid w:val="00FB1846"/>
    <w:rsid w:val="00FB215B"/>
    <w:rsid w:val="00FB24BC"/>
    <w:rsid w:val="00FB2D58"/>
    <w:rsid w:val="00FB3085"/>
    <w:rsid w:val="00FB369A"/>
    <w:rsid w:val="00FB3915"/>
    <w:rsid w:val="00FB3C49"/>
    <w:rsid w:val="00FB3F61"/>
    <w:rsid w:val="00FB3FEA"/>
    <w:rsid w:val="00FB4248"/>
    <w:rsid w:val="00FB45FF"/>
    <w:rsid w:val="00FB4BB5"/>
    <w:rsid w:val="00FB4CD6"/>
    <w:rsid w:val="00FB4CFD"/>
    <w:rsid w:val="00FB5196"/>
    <w:rsid w:val="00FB56FD"/>
    <w:rsid w:val="00FB61F1"/>
    <w:rsid w:val="00FB639D"/>
    <w:rsid w:val="00FB6E00"/>
    <w:rsid w:val="00FB6E9F"/>
    <w:rsid w:val="00FB7300"/>
    <w:rsid w:val="00FB742C"/>
    <w:rsid w:val="00FB7912"/>
    <w:rsid w:val="00FB7BE6"/>
    <w:rsid w:val="00FB7F58"/>
    <w:rsid w:val="00FC011B"/>
    <w:rsid w:val="00FC0127"/>
    <w:rsid w:val="00FC05D5"/>
    <w:rsid w:val="00FC0E26"/>
    <w:rsid w:val="00FC12A7"/>
    <w:rsid w:val="00FC1D7A"/>
    <w:rsid w:val="00FC2194"/>
    <w:rsid w:val="00FC21E7"/>
    <w:rsid w:val="00FC25AB"/>
    <w:rsid w:val="00FC2C6C"/>
    <w:rsid w:val="00FC3357"/>
    <w:rsid w:val="00FC3D11"/>
    <w:rsid w:val="00FC4853"/>
    <w:rsid w:val="00FC5405"/>
    <w:rsid w:val="00FC5539"/>
    <w:rsid w:val="00FC5702"/>
    <w:rsid w:val="00FC5783"/>
    <w:rsid w:val="00FC5E2C"/>
    <w:rsid w:val="00FC60D2"/>
    <w:rsid w:val="00FC62E0"/>
    <w:rsid w:val="00FC6529"/>
    <w:rsid w:val="00FC67A5"/>
    <w:rsid w:val="00FC6A35"/>
    <w:rsid w:val="00FC6C48"/>
    <w:rsid w:val="00FC6D02"/>
    <w:rsid w:val="00FC7271"/>
    <w:rsid w:val="00FC7289"/>
    <w:rsid w:val="00FC7306"/>
    <w:rsid w:val="00FC73A0"/>
    <w:rsid w:val="00FC76C6"/>
    <w:rsid w:val="00FC76C7"/>
    <w:rsid w:val="00FD0180"/>
    <w:rsid w:val="00FD066F"/>
    <w:rsid w:val="00FD08F1"/>
    <w:rsid w:val="00FD0A53"/>
    <w:rsid w:val="00FD0ABF"/>
    <w:rsid w:val="00FD0FF2"/>
    <w:rsid w:val="00FD18A0"/>
    <w:rsid w:val="00FD1975"/>
    <w:rsid w:val="00FD21AA"/>
    <w:rsid w:val="00FD288C"/>
    <w:rsid w:val="00FD29B4"/>
    <w:rsid w:val="00FD2B6F"/>
    <w:rsid w:val="00FD2C77"/>
    <w:rsid w:val="00FD2CFA"/>
    <w:rsid w:val="00FD2CFF"/>
    <w:rsid w:val="00FD31BD"/>
    <w:rsid w:val="00FD3385"/>
    <w:rsid w:val="00FD33CC"/>
    <w:rsid w:val="00FD3BCC"/>
    <w:rsid w:val="00FD3C4D"/>
    <w:rsid w:val="00FD3F02"/>
    <w:rsid w:val="00FD4489"/>
    <w:rsid w:val="00FD44A0"/>
    <w:rsid w:val="00FD4539"/>
    <w:rsid w:val="00FD4A8D"/>
    <w:rsid w:val="00FD5394"/>
    <w:rsid w:val="00FD6593"/>
    <w:rsid w:val="00FD67BF"/>
    <w:rsid w:val="00FD691E"/>
    <w:rsid w:val="00FD7157"/>
    <w:rsid w:val="00FD71C1"/>
    <w:rsid w:val="00FD7985"/>
    <w:rsid w:val="00FD7A1C"/>
    <w:rsid w:val="00FD7A75"/>
    <w:rsid w:val="00FD7E84"/>
    <w:rsid w:val="00FE0AD2"/>
    <w:rsid w:val="00FE1377"/>
    <w:rsid w:val="00FE1BFA"/>
    <w:rsid w:val="00FE1DC5"/>
    <w:rsid w:val="00FE39A8"/>
    <w:rsid w:val="00FE3EEB"/>
    <w:rsid w:val="00FE3F68"/>
    <w:rsid w:val="00FE4655"/>
    <w:rsid w:val="00FE47E1"/>
    <w:rsid w:val="00FE4907"/>
    <w:rsid w:val="00FE4E61"/>
    <w:rsid w:val="00FE5196"/>
    <w:rsid w:val="00FE524D"/>
    <w:rsid w:val="00FE544B"/>
    <w:rsid w:val="00FE54CC"/>
    <w:rsid w:val="00FE57A3"/>
    <w:rsid w:val="00FE5C1E"/>
    <w:rsid w:val="00FE5D1B"/>
    <w:rsid w:val="00FE5E70"/>
    <w:rsid w:val="00FE63BD"/>
    <w:rsid w:val="00FE6C81"/>
    <w:rsid w:val="00FE6D9C"/>
    <w:rsid w:val="00FE6DBB"/>
    <w:rsid w:val="00FE7168"/>
    <w:rsid w:val="00FE7619"/>
    <w:rsid w:val="00FE7790"/>
    <w:rsid w:val="00FE7B48"/>
    <w:rsid w:val="00FE7F6A"/>
    <w:rsid w:val="00FF0608"/>
    <w:rsid w:val="00FF0644"/>
    <w:rsid w:val="00FF09DF"/>
    <w:rsid w:val="00FF0B3D"/>
    <w:rsid w:val="00FF0C48"/>
    <w:rsid w:val="00FF0C68"/>
    <w:rsid w:val="00FF0D57"/>
    <w:rsid w:val="00FF1802"/>
    <w:rsid w:val="00FF1F66"/>
    <w:rsid w:val="00FF29A9"/>
    <w:rsid w:val="00FF2FC1"/>
    <w:rsid w:val="00FF3040"/>
    <w:rsid w:val="00FF30BD"/>
    <w:rsid w:val="00FF3286"/>
    <w:rsid w:val="00FF3307"/>
    <w:rsid w:val="00FF3A11"/>
    <w:rsid w:val="00FF4060"/>
    <w:rsid w:val="00FF44F1"/>
    <w:rsid w:val="00FF46FA"/>
    <w:rsid w:val="00FF5928"/>
    <w:rsid w:val="00FF5A74"/>
    <w:rsid w:val="00FF5DF5"/>
    <w:rsid w:val="00FF60FC"/>
    <w:rsid w:val="00FF61ED"/>
    <w:rsid w:val="00FF644D"/>
    <w:rsid w:val="00FF6564"/>
    <w:rsid w:val="00FF6A51"/>
    <w:rsid w:val="00FF6B55"/>
    <w:rsid w:val="00FF713E"/>
    <w:rsid w:val="00FF7503"/>
    <w:rsid w:val="00FF769B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E8E4F7"/>
  <w15:chartTrackingRefBased/>
  <w15:docId w15:val="{766FD58C-194E-4864-950C-F935F434B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30E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link w:val="Heading6Char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/>
      <w:b/>
      <w:bCs/>
      <w:spacing w:val="-2"/>
      <w:sz w:val="18"/>
      <w:szCs w:val="18"/>
      <w:lang w:eastAsia="x-none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customStyle="1" w:styleId="a2">
    <w:name w:val="เนื้อเรื่อง"/>
    <w:basedOn w:val="Normal"/>
    <w:rsid w:val="00A87283"/>
    <w:pPr>
      <w:ind w:right="386"/>
      <w:jc w:val="left"/>
    </w:pPr>
    <w:rPr>
      <w:rFonts w:cs="Cordia New"/>
      <w:sz w:val="28"/>
      <w:szCs w:val="28"/>
      <w:lang w:val="th-TH" w:eastAsia="th-TH"/>
    </w:rPr>
  </w:style>
  <w:style w:type="character" w:customStyle="1" w:styleId="Heading1Char">
    <w:name w:val="Heading 1 Char"/>
    <w:link w:val="Heading1"/>
    <w:rsid w:val="009E4042"/>
    <w:rPr>
      <w:rFonts w:ascii="Times New Roman" w:hAnsi="Times New Roman" w:cs="BrowalliaUPC"/>
      <w:b/>
      <w:bCs/>
      <w:kern w:val="36"/>
      <w:sz w:val="32"/>
      <w:szCs w:val="32"/>
      <w:lang w:val="en-GB"/>
    </w:rPr>
  </w:style>
  <w:style w:type="character" w:customStyle="1" w:styleId="Heading6Char">
    <w:name w:val="Heading 6 Char"/>
    <w:link w:val="Heading6"/>
    <w:rsid w:val="00CA4210"/>
    <w:rPr>
      <w:rFonts w:ascii="Times New Roman" w:hAnsi="Times New Roman" w:cs="BrowalliaUPC"/>
      <w:i/>
      <w:iCs/>
      <w:sz w:val="24"/>
      <w:szCs w:val="24"/>
      <w:lang w:eastAsia="en-US"/>
    </w:rPr>
  </w:style>
  <w:style w:type="paragraph" w:customStyle="1" w:styleId="a3">
    <w:name w:val="???????????"/>
    <w:basedOn w:val="Normal"/>
    <w:rsid w:val="000F6495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styleId="ListContinue">
    <w:name w:val="List Continue"/>
    <w:basedOn w:val="Normal"/>
    <w:rsid w:val="009453A9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HeaderChar">
    <w:name w:val="Header Char"/>
    <w:link w:val="Header"/>
    <w:rsid w:val="00A142D7"/>
    <w:rPr>
      <w:rFonts w:ascii="Times New Roman" w:hAnsi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A7F7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0D4316"/>
    <w:rPr>
      <w:sz w:val="20"/>
      <w:szCs w:val="25"/>
    </w:rPr>
  </w:style>
  <w:style w:type="character" w:customStyle="1" w:styleId="CommentTextChar">
    <w:name w:val="Comment Text Char"/>
    <w:link w:val="CommentText"/>
    <w:rsid w:val="000D4316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4316"/>
    <w:rPr>
      <w:b/>
      <w:bCs/>
    </w:rPr>
  </w:style>
  <w:style w:type="character" w:customStyle="1" w:styleId="CommentSubjectChar">
    <w:name w:val="Comment Subject Char"/>
    <w:link w:val="CommentSubject"/>
    <w:rsid w:val="000D4316"/>
    <w:rPr>
      <w:rFonts w:ascii="Times New Roman" w:hAnsi="Times New Roman"/>
      <w:b/>
      <w:bCs/>
      <w:szCs w:val="25"/>
      <w:lang w:eastAsia="en-US"/>
    </w:rPr>
  </w:style>
  <w:style w:type="character" w:customStyle="1" w:styleId="Heading2Char">
    <w:name w:val="Heading 2 Char"/>
    <w:link w:val="Heading2"/>
    <w:rsid w:val="00FC05D5"/>
    <w:rPr>
      <w:rFonts w:ascii="Times New Roman" w:hAnsi="Times New Roman" w:cs="BrowalliaUPC"/>
      <w:b/>
      <w:bCs/>
      <w:i/>
      <w:iCs/>
      <w:sz w:val="28"/>
      <w:szCs w:val="28"/>
      <w:lang w:eastAsia="en-US"/>
    </w:rPr>
  </w:style>
  <w:style w:type="paragraph" w:styleId="NoSpacing">
    <w:name w:val="No Spacing"/>
    <w:uiPriority w:val="1"/>
    <w:qFormat/>
    <w:rsid w:val="00D46F31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AE226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non%20roengsamai\Desktop\&#3607;&#3635;&#3591;&#3610;\Wave%20En\&#3648;&#3626;&#3619;&#3655;&#3592;\Wave%20Entertainment_TH_Q3'5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C0A13-FF75-497D-82F5-BFAA1E20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Wave Entertainment_TH_Q3'56.dot</Template>
  <TotalTime>12</TotalTime>
  <Pages>8</Pages>
  <Words>3869</Words>
  <Characters>22054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25872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Windows User</dc:creator>
  <cp:keywords/>
  <dc:description/>
  <cp:lastModifiedBy>Thanisorn Saetang (TH)</cp:lastModifiedBy>
  <cp:revision>4</cp:revision>
  <cp:lastPrinted>2023-05-01T10:08:00Z</cp:lastPrinted>
  <dcterms:created xsi:type="dcterms:W3CDTF">2023-05-09T10:38:00Z</dcterms:created>
  <dcterms:modified xsi:type="dcterms:W3CDTF">2023-05-11T09:44:00Z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976208325</vt:i4>
  </property>
</Properties>
</file>