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17ABE" w14:textId="5AEA1652" w:rsidR="009E45D4" w:rsidRPr="00250D6B" w:rsidRDefault="004762B0" w:rsidP="007A64D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250D6B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250D6B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250D6B">
        <w:rPr>
          <w:rFonts w:asciiTheme="majorBidi" w:hAnsiTheme="majorBidi" w:cstheme="majorBidi"/>
          <w:bCs/>
          <w:sz w:val="30"/>
          <w:szCs w:val="30"/>
          <w:cs/>
          <w:lang w:bidi="th-TH"/>
        </w:rPr>
        <w:t>สารบัญ</w:t>
      </w:r>
      <w:r w:rsidR="008C0F3C" w:rsidRPr="00250D6B">
        <w:rPr>
          <w:rFonts w:asciiTheme="majorBidi" w:hAnsiTheme="majorBidi" w:cstheme="majorBidi"/>
          <w:bCs/>
          <w:sz w:val="30"/>
          <w:szCs w:val="30"/>
          <w:lang w:bidi="th-TH"/>
        </w:rPr>
        <w:br/>
      </w:r>
    </w:p>
    <w:p w14:paraId="0CEAE65C" w14:textId="77777777" w:rsidR="009E45D4" w:rsidRPr="00250D6B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FAEC5FC" w14:textId="1F18CE03" w:rsidR="00251DE2" w:rsidRPr="00250D6B" w:rsidRDefault="004762B0" w:rsidP="008C1C0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25700A" w:rsidRPr="00250D6B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15A4076F" w14:textId="50A5087B" w:rsidR="003B2C13" w:rsidRPr="00250D6B" w:rsidRDefault="003B2C13" w:rsidP="008C1C0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="0010200A" w:rsidRPr="00250D6B">
        <w:rPr>
          <w:rFonts w:asciiTheme="majorBidi" w:hAnsiTheme="majorBidi" w:cstheme="majorBidi"/>
          <w:sz w:val="30"/>
          <w:szCs w:val="30"/>
          <w:cs/>
          <w:lang w:bidi="th-TH"/>
        </w:rPr>
        <w:t>ซื้อ</w:t>
      </w:r>
      <w:r w:rsidR="004C3CF0" w:rsidRPr="00250D6B">
        <w:rPr>
          <w:rFonts w:asciiTheme="majorBidi" w:hAnsiTheme="majorBidi" w:cstheme="majorBidi" w:hint="cs"/>
          <w:sz w:val="30"/>
          <w:szCs w:val="30"/>
          <w:cs/>
          <w:lang w:bidi="th-TH"/>
        </w:rPr>
        <w:t>ธุรกิจ</w:t>
      </w:r>
    </w:p>
    <w:p w14:paraId="4D015C7D" w14:textId="5EF157EB" w:rsidR="009E45D4" w:rsidRPr="00250D6B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899F2E" w14:textId="52A68CE7" w:rsidR="006D0920" w:rsidRPr="00250D6B" w:rsidRDefault="006D092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B377380" w14:textId="7C418FD2" w:rsidR="008464C5" w:rsidRPr="00250D6B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42149621" w14:textId="77777777" w:rsidR="009E45D4" w:rsidRPr="00250D6B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250D6B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="00F011F6" w:rsidRPr="00250D6B">
        <w:rPr>
          <w:rFonts w:asciiTheme="majorBidi" w:hAnsiTheme="majorBidi" w:cstheme="majorBidi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250D6B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47A7202" w14:textId="612C5465" w:rsidR="008464C5" w:rsidRPr="00250D6B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ABCB57C" w14:textId="6EEF7F9C" w:rsidR="00D77FEE" w:rsidRPr="00250D6B" w:rsidRDefault="00D77FEE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560836F1" w14:textId="41F877BE" w:rsidR="009E45D4" w:rsidRPr="00250D6B" w:rsidRDefault="005E418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เงินกู้ยืมและหุ้นกู้</w:t>
      </w:r>
    </w:p>
    <w:p w14:paraId="429852B3" w14:textId="1CFEB9FE" w:rsidR="009E45D4" w:rsidRPr="00250D6B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F55F0" w:rsidRPr="00250D6B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250D6B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FCD8E0" w14:textId="30778495" w:rsidR="00CE103F" w:rsidRPr="00250D6B" w:rsidRDefault="0006794F" w:rsidP="00F83D5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25C4C5C8" w14:textId="6703D7AD" w:rsidR="008464C5" w:rsidRPr="00250D6B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77777777" w:rsidR="008C1C02" w:rsidRPr="00250D6B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250D6B" w:rsidRDefault="008C1C0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4C4A09FA" w:rsidR="009D2FFF" w:rsidRPr="00250D6B" w:rsidRDefault="009D2FFF" w:rsidP="009D2FF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73867978" w14:textId="77777777" w:rsidR="009E45D4" w:rsidRPr="00250D6B" w:rsidRDefault="004762B0" w:rsidP="00925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/>
          <w:cs/>
        </w:rPr>
        <w:br w:type="page"/>
      </w:r>
      <w:r w:rsidRPr="00250D6B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250D6B">
        <w:rPr>
          <w:rFonts w:asciiTheme="majorBidi" w:hAnsiTheme="majorBidi" w:cstheme="majorBidi"/>
          <w:cs/>
        </w:rPr>
        <w:t>ระหว่างกาล</w:t>
      </w:r>
      <w:r w:rsidRPr="00250D6B">
        <w:rPr>
          <w:rFonts w:asciiTheme="majorBidi" w:hAnsiTheme="majorBidi" w:cstheme="majorBidi"/>
          <w:cs/>
        </w:rPr>
        <w:t>นี้</w:t>
      </w:r>
    </w:p>
    <w:p w14:paraId="08EEE1BD" w14:textId="5A89BCB4" w:rsidR="009E45D4" w:rsidRPr="00250D6B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5A33798" w14:textId="10EC19FA" w:rsidR="006C42C3" w:rsidRPr="00250D6B" w:rsidRDefault="004762B0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/>
          <w:cs/>
        </w:rPr>
        <w:t>งบการเงิน</w:t>
      </w:r>
      <w:r w:rsidR="0025700A" w:rsidRPr="00250D6B">
        <w:rPr>
          <w:rFonts w:asciiTheme="majorBidi" w:hAnsiTheme="majorBidi" w:cstheme="majorBidi"/>
          <w:cs/>
        </w:rPr>
        <w:t>ระหว่างกาล</w:t>
      </w:r>
      <w:r w:rsidRPr="00250D6B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</w:t>
      </w:r>
      <w:r w:rsidR="006A6A70" w:rsidRPr="00250D6B">
        <w:rPr>
          <w:rFonts w:asciiTheme="majorBidi" w:hAnsiTheme="majorBidi" w:cstheme="majorBidi"/>
          <w:cs/>
        </w:rPr>
        <w:t>บริษัท</w:t>
      </w:r>
      <w:r w:rsidRPr="00250D6B">
        <w:rPr>
          <w:rFonts w:asciiTheme="majorBidi" w:hAnsiTheme="majorBidi" w:cstheme="majorBidi"/>
          <w:cs/>
        </w:rPr>
        <w:t>เมื่อวันที่</w:t>
      </w:r>
      <w:r w:rsidR="008D290F" w:rsidRPr="00250D6B">
        <w:rPr>
          <w:rFonts w:asciiTheme="majorBidi" w:hAnsiTheme="majorBidi" w:cstheme="majorBidi"/>
          <w:cs/>
        </w:rPr>
        <w:t xml:space="preserve"> </w:t>
      </w:r>
      <w:r w:rsidR="00917169" w:rsidRPr="00250D6B">
        <w:rPr>
          <w:rFonts w:asciiTheme="majorBidi" w:hAnsiTheme="majorBidi" w:cstheme="majorBidi"/>
        </w:rPr>
        <w:t xml:space="preserve">10 </w:t>
      </w:r>
      <w:r w:rsidR="00917169" w:rsidRPr="00250D6B">
        <w:rPr>
          <w:rFonts w:asciiTheme="majorBidi" w:hAnsiTheme="majorBidi" w:cstheme="majorBidi" w:hint="cs"/>
          <w:cs/>
        </w:rPr>
        <w:t>พฤษภาคม</w:t>
      </w:r>
      <w:r w:rsidR="00754688" w:rsidRPr="00250D6B">
        <w:rPr>
          <w:rFonts w:asciiTheme="majorBidi" w:hAnsiTheme="majorBidi" w:cstheme="majorBidi" w:hint="cs"/>
          <w:cs/>
        </w:rPr>
        <w:t xml:space="preserve"> </w:t>
      </w:r>
      <w:r w:rsidR="00754688" w:rsidRPr="00250D6B">
        <w:rPr>
          <w:rFonts w:asciiTheme="majorBidi" w:hAnsiTheme="majorBidi" w:cstheme="majorBidi"/>
        </w:rPr>
        <w:t>256</w:t>
      </w:r>
      <w:r w:rsidR="00475764" w:rsidRPr="00250D6B">
        <w:rPr>
          <w:rFonts w:asciiTheme="majorBidi" w:hAnsiTheme="majorBidi" w:cstheme="majorBidi"/>
        </w:rPr>
        <w:t>6</w:t>
      </w:r>
    </w:p>
    <w:p w14:paraId="66A7BD1E" w14:textId="77777777" w:rsidR="006C42C3" w:rsidRPr="00250D6B" w:rsidRDefault="006C42C3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CBD2A9B" w14:textId="51989C0F" w:rsidR="009E45D4" w:rsidRPr="00250D6B" w:rsidRDefault="004762B0" w:rsidP="006C42C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250D6B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705D868" w14:textId="7825CE91" w:rsidR="00B1391E" w:rsidRPr="00250D6B" w:rsidRDefault="000B5614" w:rsidP="00250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/>
          <w:cs/>
        </w:rPr>
        <w:t>กลุ่มบริษัทดำเนินธุรกิจหลักเ</w:t>
      </w:r>
      <w:bookmarkStart w:id="1" w:name="_GoBack"/>
      <w:bookmarkEnd w:id="1"/>
      <w:r w:rsidRPr="00250D6B">
        <w:rPr>
          <w:rFonts w:asciiTheme="majorBidi" w:hAnsiTheme="majorBidi" w:cstheme="majorBidi"/>
          <w:cs/>
        </w:rPr>
        <w:t>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250D6B">
        <w:rPr>
          <w:rFonts w:asciiTheme="majorBidi" w:hAnsiTheme="majorBidi" w:cstheme="majorBidi"/>
        </w:rPr>
        <w:tab/>
      </w:r>
      <w:r w:rsidR="001D0AEF" w:rsidRPr="00250D6B">
        <w:rPr>
          <w:rFonts w:asciiTheme="majorBidi" w:hAnsiTheme="majorBidi" w:cstheme="majorBidi"/>
        </w:rPr>
        <w:tab/>
      </w:r>
      <w:r w:rsidRPr="00250D6B">
        <w:rPr>
          <w:rFonts w:asciiTheme="majorBidi" w:hAnsiTheme="majorBidi" w:cstheme="majorBidi"/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250D6B">
        <w:rPr>
          <w:rFonts w:asciiTheme="majorBidi" w:hAnsiTheme="majorBidi" w:cstheme="majorBidi"/>
          <w:cs/>
        </w:rPr>
        <w:t>จากพลังงานสะอาด</w:t>
      </w:r>
      <w:r w:rsidRPr="00250D6B">
        <w:rPr>
          <w:rFonts w:asciiTheme="majorBidi" w:hAnsiTheme="majorBidi" w:cstheme="majorBidi"/>
          <w:cs/>
        </w:rPr>
        <w:t xml:space="preserve"> การลงทุนในธุรกิจพลังงานทางเลือก การผลิตและจำหน่ายผลิตภัณฑ์</w:t>
      </w:r>
      <w:r w:rsidR="00250644" w:rsidRPr="00250D6B">
        <w:rPr>
          <w:rFonts w:asciiTheme="majorBidi" w:hAnsiTheme="majorBidi" w:cstheme="majorBidi"/>
        </w:rPr>
        <w:t xml:space="preserve">  </w:t>
      </w:r>
      <w:r w:rsidRPr="00250D6B">
        <w:rPr>
          <w:rFonts w:asciiTheme="majorBidi" w:hAnsiTheme="majorBidi" w:cstheme="majorBidi"/>
          <w:cs/>
        </w:rPr>
        <w:t>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250D6B" w:rsidRDefault="00DC62CA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AB3AA8A" w14:textId="77777777" w:rsidR="00AB0686" w:rsidRPr="00250D6B" w:rsidRDefault="00AB0686" w:rsidP="007A576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250D6B" w:rsidRDefault="0036548A" w:rsidP="007A576E">
      <w:pPr>
        <w:tabs>
          <w:tab w:val="decimal" w:pos="540"/>
        </w:tabs>
        <w:ind w:left="540"/>
        <w:rPr>
          <w:rFonts w:asciiTheme="majorBidi" w:hAnsiTheme="majorBidi" w:cstheme="majorBidi"/>
        </w:rPr>
      </w:pPr>
    </w:p>
    <w:p w14:paraId="67178587" w14:textId="633668B9" w:rsidR="006D63C1" w:rsidRPr="00250D6B" w:rsidRDefault="006D63C1" w:rsidP="006D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bookmarkStart w:id="2" w:name="_Hlk66464858"/>
      <w:r w:rsidRPr="00250D6B">
        <w:rPr>
          <w:rFonts w:asciiTheme="majorBidi" w:hAnsiTheme="majorBidi" w:cstheme="majorBidi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F1E95" w:rsidRPr="00250D6B">
        <w:rPr>
          <w:rFonts w:asciiTheme="majorBidi" w:hAnsiTheme="majorBidi" w:cstheme="majorBidi"/>
        </w:rPr>
        <w:t>34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/>
          <w:cs/>
        </w:rPr>
        <w:t xml:space="preserve">เรื่อง </w:t>
      </w:r>
      <w:r w:rsidRPr="00250D6B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250D6B">
        <w:rPr>
          <w:rFonts w:asciiTheme="majorBidi" w:hAnsiTheme="majorBidi" w:cstheme="majorBidi"/>
          <w:cs/>
        </w:rPr>
        <w:t xml:space="preserve"> </w:t>
      </w:r>
      <w:r w:rsidRPr="00250D6B">
        <w:rPr>
          <w:rFonts w:asciiTheme="majorBidi" w:hAnsiTheme="majorBidi" w:cstheme="majorBidi"/>
        </w:rPr>
        <w:t xml:space="preserve"> </w:t>
      </w:r>
      <w:bookmarkEnd w:id="2"/>
      <w:r w:rsidRPr="00250D6B">
        <w:rPr>
          <w:rFonts w:asciiTheme="majorBidi" w:hAnsiTheme="majorBidi" w:cstheme="majorBidi"/>
          <w:cs/>
        </w:rPr>
        <w:t>รวมถึงแนวปฏิบัติทางกา</w:t>
      </w:r>
      <w:r w:rsidR="007154FC" w:rsidRPr="00250D6B">
        <w:rPr>
          <w:rFonts w:asciiTheme="majorBidi" w:hAnsiTheme="majorBidi" w:cstheme="majorBidi"/>
          <w:cs/>
        </w:rPr>
        <w:t>รบัญชีที่ประกาศใช้โดยสภาวิชาชีพ</w:t>
      </w:r>
      <w:r w:rsidRPr="00250D6B">
        <w:rPr>
          <w:rFonts w:asciiTheme="majorBidi" w:hAnsiTheme="majorBidi" w:cstheme="majorBidi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50D6B">
        <w:rPr>
          <w:rFonts w:asciiTheme="majorBidi" w:hAnsiTheme="majorBidi" w:cstheme="majorBidi"/>
        </w:rPr>
        <w:t xml:space="preserve"> </w:t>
      </w:r>
      <w:r w:rsidR="006F1E95" w:rsidRPr="00250D6B">
        <w:rPr>
          <w:rFonts w:asciiTheme="majorBidi" w:hAnsiTheme="majorBidi" w:cstheme="majorBidi"/>
        </w:rPr>
        <w:t>31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/>
          <w:cs/>
        </w:rPr>
        <w:t>ธันวาคม</w:t>
      </w:r>
      <w:r w:rsidRPr="00250D6B">
        <w:rPr>
          <w:rFonts w:asciiTheme="majorBidi" w:hAnsiTheme="majorBidi" w:cstheme="majorBidi"/>
        </w:rPr>
        <w:t xml:space="preserve"> </w:t>
      </w:r>
      <w:r w:rsidR="006F1E95" w:rsidRPr="00250D6B">
        <w:rPr>
          <w:rFonts w:asciiTheme="majorBidi" w:hAnsiTheme="majorBidi" w:cstheme="majorBidi"/>
        </w:rPr>
        <w:t>256</w:t>
      </w:r>
      <w:r w:rsidR="007F3C25" w:rsidRPr="00250D6B">
        <w:rPr>
          <w:rFonts w:asciiTheme="majorBidi" w:hAnsiTheme="majorBidi" w:cstheme="majorBidi"/>
        </w:rPr>
        <w:t>5</w:t>
      </w:r>
    </w:p>
    <w:p w14:paraId="20C72082" w14:textId="3CBF0605" w:rsidR="003C0357" w:rsidRPr="00250D6B" w:rsidRDefault="003C035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E3403DF" w14:textId="2776C906" w:rsidR="006D63C1" w:rsidRPr="00250D6B" w:rsidRDefault="006D63C1" w:rsidP="006D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F1E95" w:rsidRPr="00250D6B">
        <w:rPr>
          <w:rFonts w:asciiTheme="majorBidi" w:hAnsiTheme="majorBidi" w:cstheme="majorBidi"/>
        </w:rPr>
        <w:t>31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/>
          <w:cs/>
        </w:rPr>
        <w:t xml:space="preserve">ธันวาคม </w:t>
      </w:r>
      <w:r w:rsidR="006F1E95" w:rsidRPr="00250D6B">
        <w:rPr>
          <w:rFonts w:asciiTheme="majorBidi" w:hAnsiTheme="majorBidi" w:cstheme="majorBidi"/>
        </w:rPr>
        <w:t>256</w:t>
      </w:r>
      <w:r w:rsidR="007F3C25" w:rsidRPr="00250D6B">
        <w:rPr>
          <w:rFonts w:asciiTheme="majorBidi" w:hAnsiTheme="majorBidi" w:cstheme="majorBidi"/>
        </w:rPr>
        <w:t>5</w:t>
      </w:r>
    </w:p>
    <w:p w14:paraId="261A636B" w14:textId="416443B1" w:rsidR="006D63C1" w:rsidRPr="00250D6B" w:rsidRDefault="006D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E74C988" w14:textId="77777777" w:rsidR="00E903A1" w:rsidRPr="00250D6B" w:rsidRDefault="00E903A1" w:rsidP="00E90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5F82F50" w14:textId="77777777" w:rsidR="007F3C25" w:rsidRPr="00250D6B" w:rsidRDefault="007F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  <w:r w:rsidRPr="00250D6B">
        <w:rPr>
          <w:rFonts w:asciiTheme="majorBidi" w:hAnsiTheme="majorBidi" w:cstheme="majorBidi"/>
          <w:b/>
          <w:bCs/>
          <w:cs/>
        </w:rPr>
        <w:br w:type="page"/>
      </w:r>
    </w:p>
    <w:p w14:paraId="37D88288" w14:textId="5773D864" w:rsidR="002667D7" w:rsidRPr="00250D6B" w:rsidRDefault="00255060" w:rsidP="0024036F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การ</w:t>
      </w:r>
      <w:r w:rsidR="0010200A"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ซื้อ</w:t>
      </w:r>
      <w:r w:rsidR="00066865" w:rsidRPr="00250D6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ธุรกิจ</w:t>
      </w:r>
    </w:p>
    <w:p w14:paraId="327BB9E4" w14:textId="2D2BC773" w:rsidR="0030778B" w:rsidRPr="00250D6B" w:rsidRDefault="0030778B" w:rsidP="0024036F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8E6E15D" w14:textId="7C22C73F" w:rsidR="00917169" w:rsidRPr="00250D6B" w:rsidRDefault="00917169" w:rsidP="00917169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</w:pPr>
      <w:r w:rsidRPr="00250D6B">
        <w:rPr>
          <w:rFonts w:hint="cs"/>
          <w:cs/>
        </w:rPr>
        <w:t xml:space="preserve">เมื่อวันที่ </w:t>
      </w:r>
      <w:r w:rsidRPr="00250D6B">
        <w:t xml:space="preserve">1 </w:t>
      </w:r>
      <w:r w:rsidRPr="00250D6B">
        <w:rPr>
          <w:rFonts w:hint="cs"/>
          <w:cs/>
        </w:rPr>
        <w:t xml:space="preserve">พฤศจิกายน </w:t>
      </w:r>
      <w:r w:rsidRPr="00250D6B">
        <w:t>2565</w:t>
      </w:r>
      <w:r w:rsidRPr="00250D6B">
        <w:rPr>
          <w:rFonts w:hint="cs"/>
          <w:cs/>
        </w:rPr>
        <w:t xml:space="preserve"> </w:t>
      </w:r>
      <w:r w:rsidR="00066865" w:rsidRPr="00250D6B">
        <w:t>OKEA ASA (“</w:t>
      </w:r>
      <w:r w:rsidRPr="00250D6B">
        <w:t>OKEA</w:t>
      </w:r>
      <w:r w:rsidR="00066865" w:rsidRPr="00250D6B">
        <w:t xml:space="preserve">”) </w:t>
      </w:r>
      <w:r w:rsidR="00066865" w:rsidRPr="00250D6B">
        <w:rPr>
          <w:rFonts w:hint="cs"/>
          <w:cs/>
        </w:rPr>
        <w:t>ซึ่งเป็นบริษัทย่อยทางอ้อมของกลุ่มบริษัท</w:t>
      </w:r>
      <w:r w:rsidRPr="00250D6B">
        <w:t xml:space="preserve"> </w:t>
      </w:r>
      <w:r w:rsidRPr="00250D6B">
        <w:rPr>
          <w:rFonts w:hint="cs"/>
          <w:cs/>
        </w:rPr>
        <w:t xml:space="preserve">ซื้อส่วนได้เสียในหลุม </w:t>
      </w:r>
      <w:r w:rsidRPr="00250D6B">
        <w:t xml:space="preserve">Brage </w:t>
      </w:r>
      <w:r w:rsidRPr="00250D6B">
        <w:rPr>
          <w:rFonts w:hint="cs"/>
          <w:cs/>
        </w:rPr>
        <w:t xml:space="preserve">ร้อยละ </w:t>
      </w:r>
      <w:r w:rsidRPr="00250D6B">
        <w:t xml:space="preserve">35.20 </w:t>
      </w:r>
      <w:r w:rsidRPr="00250D6B">
        <w:rPr>
          <w:rFonts w:hint="cs"/>
          <w:cs/>
        </w:rPr>
        <w:t xml:space="preserve">หลุม </w:t>
      </w:r>
      <w:r w:rsidRPr="00250D6B">
        <w:t xml:space="preserve">Ivar </w:t>
      </w:r>
      <w:r w:rsidRPr="00250D6B">
        <w:rPr>
          <w:rFonts w:hint="cs"/>
          <w:cs/>
        </w:rPr>
        <w:t xml:space="preserve">ร้อยละ </w:t>
      </w:r>
      <w:r w:rsidRPr="00250D6B">
        <w:t>6.46</w:t>
      </w:r>
      <w:r w:rsidRPr="00250D6B">
        <w:rPr>
          <w:rFonts w:hint="cs"/>
          <w:cs/>
        </w:rPr>
        <w:t xml:space="preserve"> และหลุม </w:t>
      </w:r>
      <w:r w:rsidRPr="00250D6B">
        <w:t xml:space="preserve">Nova </w:t>
      </w:r>
      <w:r w:rsidRPr="00250D6B">
        <w:rPr>
          <w:rFonts w:hint="cs"/>
          <w:cs/>
        </w:rPr>
        <w:t xml:space="preserve">ร้อยละ </w:t>
      </w:r>
      <w:r w:rsidRPr="00250D6B">
        <w:t xml:space="preserve">6.00 </w:t>
      </w:r>
      <w:r w:rsidRPr="00250D6B">
        <w:rPr>
          <w:rFonts w:hint="cs"/>
          <w:cs/>
        </w:rPr>
        <w:t>จาก</w:t>
      </w:r>
      <w:r w:rsidRPr="00250D6B">
        <w:t xml:space="preserve"> </w:t>
      </w:r>
      <w:proofErr w:type="spellStart"/>
      <w:r w:rsidRPr="00250D6B">
        <w:t>Wintershall</w:t>
      </w:r>
      <w:proofErr w:type="spellEnd"/>
      <w:r w:rsidRPr="00250D6B">
        <w:t xml:space="preserve"> </w:t>
      </w:r>
      <w:proofErr w:type="spellStart"/>
      <w:r w:rsidRPr="00250D6B">
        <w:t>Dea</w:t>
      </w:r>
      <w:proofErr w:type="spellEnd"/>
      <w:r w:rsidRPr="00250D6B">
        <w:t xml:space="preserve"> Norge AS</w:t>
      </w:r>
      <w:r w:rsidRPr="00250D6B">
        <w:rPr>
          <w:rFonts w:hint="cs"/>
          <w:cs/>
        </w:rPr>
        <w:t xml:space="preserve"> (</w:t>
      </w:r>
      <w:r w:rsidRPr="00250D6B">
        <w:t>“</w:t>
      </w:r>
      <w:proofErr w:type="spellStart"/>
      <w:r w:rsidRPr="00250D6B">
        <w:t>Wintershall</w:t>
      </w:r>
      <w:proofErr w:type="spellEnd"/>
      <w:r w:rsidRPr="00250D6B">
        <w:t xml:space="preserve"> </w:t>
      </w:r>
      <w:proofErr w:type="spellStart"/>
      <w:r w:rsidRPr="00250D6B">
        <w:t>Dea</w:t>
      </w:r>
      <w:proofErr w:type="spellEnd"/>
      <w:r w:rsidRPr="00250D6B">
        <w:t>”</w:t>
      </w:r>
      <w:r w:rsidRPr="00250D6B">
        <w:rPr>
          <w:rFonts w:hint="cs"/>
          <w:cs/>
        </w:rPr>
        <w:t xml:space="preserve">) ฝ่ายบริหารคาดว่าหากกลุ่มบริษัทได้มีการซื้อธุรกิจตั้งแต่วันที่ </w:t>
      </w:r>
      <w:r w:rsidRPr="00250D6B">
        <w:t>1</w:t>
      </w:r>
      <w:r w:rsidRPr="00250D6B">
        <w:rPr>
          <w:rFonts w:hint="cs"/>
          <w:cs/>
        </w:rPr>
        <w:t xml:space="preserve"> มกราคม </w:t>
      </w:r>
      <w:r w:rsidRPr="00250D6B">
        <w:t>2565</w:t>
      </w:r>
      <w:r w:rsidRPr="00250D6B">
        <w:rPr>
          <w:rFonts w:hint="cs"/>
          <w:cs/>
        </w:rPr>
        <w:t xml:space="preserve"> จะมีรายได้รวมเพิ่มขึ้นจำนวน </w:t>
      </w:r>
      <w:r w:rsidRPr="00250D6B">
        <w:t>5,142</w:t>
      </w:r>
      <w:r w:rsidRPr="00250D6B">
        <w:rPr>
          <w:rFonts w:hint="cs"/>
          <w:cs/>
        </w:rPr>
        <w:t xml:space="preserve"> ล้านบาท และกำไรก่อนภาษีเงินได้เพิ่มขึ้นจำนวน </w:t>
      </w:r>
      <w:r w:rsidRPr="00250D6B">
        <w:t>2,255</w:t>
      </w:r>
      <w:r w:rsidRPr="00250D6B">
        <w:rPr>
          <w:rFonts w:hint="cs"/>
          <w:cs/>
        </w:rPr>
        <w:t xml:space="preserve"> ล้านบาท</w:t>
      </w:r>
    </w:p>
    <w:p w14:paraId="1F277A07" w14:textId="77777777" w:rsidR="009D3B51" w:rsidRPr="00250D6B" w:rsidRDefault="009D3B51" w:rsidP="00917169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</w:pPr>
    </w:p>
    <w:p w14:paraId="004A0095" w14:textId="62DEF9F1" w:rsidR="00917169" w:rsidRPr="00250D6B" w:rsidRDefault="00917169" w:rsidP="00917169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</w:pPr>
      <w:r w:rsidRPr="00250D6B">
        <w:rPr>
          <w:rFonts w:hint="cs"/>
          <w:cs/>
        </w:rPr>
        <w:t>การประเมินมูลค่ายุติธรรมของสินทรัพย์สุทธิที่ได้มาจากการซื้อธุรกิจยังไม่แล้วเสร็จ ดังนั้นสินทรัพย์สุทธิที่ได้มา  ณ วันที่ซื้อธุรกิจจึงใช้มูลค่าที่ประเมินโดยฝ่ายจัดการ</w:t>
      </w:r>
      <w:r w:rsidRPr="00250D6B">
        <w:t xml:space="preserve"> </w:t>
      </w:r>
      <w:r w:rsidRPr="00250D6B">
        <w:rPr>
          <w:rFonts w:hint="cs"/>
          <w:cs/>
        </w:rPr>
        <w:t xml:space="preserve">ในระหว่างไตรมาสที่ </w:t>
      </w:r>
      <w:r w:rsidRPr="00250D6B">
        <w:t xml:space="preserve">1 </w:t>
      </w:r>
      <w:r w:rsidRPr="00250D6B">
        <w:rPr>
          <w:rFonts w:hint="cs"/>
          <w:cs/>
        </w:rPr>
        <w:t xml:space="preserve">ปี </w:t>
      </w:r>
      <w:r w:rsidRPr="00250D6B">
        <w:t xml:space="preserve">2566 </w:t>
      </w:r>
      <w:r w:rsidRPr="00250D6B">
        <w:rPr>
          <w:rFonts w:hint="cs"/>
          <w:cs/>
        </w:rPr>
        <w:t>ได้มีการปรับปรุงมูลค่ายุติธรรมของสินทรัพย์สุทธิที่ได้มาและสิ่งตอบแทนที่จะโอนให้ ทั้งนี้ เมื่อผลการประเมินมูลค่ายุติธรรมเสร็จสิ้นสมบูรณ์แล้ว จะมีการปรับปรุงมูลค่ายุติธรรมของสินทรัพย์สุทธิที่ได้มาต่อไป</w:t>
      </w:r>
    </w:p>
    <w:p w14:paraId="3205092E" w14:textId="77777777" w:rsidR="00917169" w:rsidRPr="00250D6B" w:rsidRDefault="00917169" w:rsidP="009171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lang w:val="en-GB"/>
        </w:rPr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C85A15" w:rsidRPr="00250D6B" w14:paraId="4D937777" w14:textId="77777777" w:rsidTr="00917169">
        <w:trPr>
          <w:tblHeader/>
        </w:trPr>
        <w:tc>
          <w:tcPr>
            <w:tcW w:w="4410" w:type="dxa"/>
            <w:shd w:val="clear" w:color="auto" w:fill="auto"/>
            <w:hideMark/>
          </w:tcPr>
          <w:p w14:paraId="063DF445" w14:textId="77777777" w:rsidR="00C85A15" w:rsidRPr="00250D6B" w:rsidRDefault="00C85A15" w:rsidP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color w:val="0000FF"/>
                <w:cs/>
              </w:rPr>
            </w:pPr>
            <w:r w:rsidRPr="00250D6B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11D0B2AB" w14:textId="28061813" w:rsidR="00C85A15" w:rsidRPr="00250D6B" w:rsidRDefault="00C85A15" w:rsidP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250D6B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530" w:type="dxa"/>
            <w:shd w:val="clear" w:color="auto" w:fill="auto"/>
          </w:tcPr>
          <w:p w14:paraId="0E62F50F" w14:textId="0CD65B76" w:rsidR="00C85A15" w:rsidRPr="00250D6B" w:rsidRDefault="00C85A15" w:rsidP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250D6B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shd w:val="clear" w:color="auto" w:fill="auto"/>
            <w:hideMark/>
          </w:tcPr>
          <w:p w14:paraId="055FF700" w14:textId="30A2405C" w:rsidR="00C85A15" w:rsidRPr="00250D6B" w:rsidRDefault="00C85A15" w:rsidP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250D6B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C85A15" w:rsidRPr="00250D6B" w14:paraId="0745DD06" w14:textId="77777777" w:rsidTr="00917169">
        <w:trPr>
          <w:tblHeader/>
        </w:trPr>
        <w:tc>
          <w:tcPr>
            <w:tcW w:w="4410" w:type="dxa"/>
            <w:shd w:val="clear" w:color="auto" w:fill="auto"/>
          </w:tcPr>
          <w:p w14:paraId="25B1B71F" w14:textId="77777777" w:rsidR="00C85A15" w:rsidRPr="00250D6B" w:rsidRDefault="00C85A15" w:rsidP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DCAE20D" w14:textId="66ACBA38" w:rsidR="00C85A15" w:rsidRPr="00250D6B" w:rsidRDefault="00C85A15" w:rsidP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250D6B">
              <w:t>31</w:t>
            </w:r>
            <w:r w:rsidRPr="00250D6B">
              <w:rPr>
                <w:rFonts w:hint="cs"/>
                <w:cs/>
              </w:rPr>
              <w:t xml:space="preserve"> ธันวาคม </w:t>
            </w:r>
            <w:r w:rsidRPr="00250D6B">
              <w:t>2565</w:t>
            </w:r>
          </w:p>
        </w:tc>
        <w:tc>
          <w:tcPr>
            <w:tcW w:w="1530" w:type="dxa"/>
            <w:shd w:val="clear" w:color="auto" w:fill="auto"/>
          </w:tcPr>
          <w:p w14:paraId="5B4ED2A1" w14:textId="1EE8468B" w:rsidR="00C85A15" w:rsidRPr="00250D6B" w:rsidRDefault="00C85A15" w:rsidP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250D6B">
              <w:rPr>
                <w:rFonts w:hint="cs"/>
                <w:b/>
                <w:bCs/>
                <w:cs/>
              </w:rPr>
              <w:t>ปรับปรุง</w:t>
            </w:r>
          </w:p>
        </w:tc>
        <w:tc>
          <w:tcPr>
            <w:tcW w:w="1620" w:type="dxa"/>
            <w:shd w:val="clear" w:color="auto" w:fill="auto"/>
          </w:tcPr>
          <w:p w14:paraId="79F35662" w14:textId="1A9807A9" w:rsidR="00C85A15" w:rsidRPr="00250D6B" w:rsidRDefault="00C85A15" w:rsidP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250D6B">
              <w:t xml:space="preserve">31 </w:t>
            </w:r>
            <w:r w:rsidRPr="00250D6B">
              <w:rPr>
                <w:rFonts w:hint="cs"/>
                <w:cs/>
              </w:rPr>
              <w:t>มีนาคม</w:t>
            </w:r>
            <w:r w:rsidRPr="00250D6B">
              <w:t xml:space="preserve"> 256</w:t>
            </w:r>
            <w:r w:rsidRPr="00250D6B">
              <w:rPr>
                <w:rFonts w:hint="cs"/>
                <w:cs/>
              </w:rPr>
              <w:t>6</w:t>
            </w:r>
          </w:p>
        </w:tc>
      </w:tr>
      <w:tr w:rsidR="00C85A15" w:rsidRPr="00250D6B" w14:paraId="0AF1385B" w14:textId="77777777" w:rsidTr="00917169">
        <w:trPr>
          <w:tblHeader/>
        </w:trPr>
        <w:tc>
          <w:tcPr>
            <w:tcW w:w="4410" w:type="dxa"/>
            <w:shd w:val="clear" w:color="auto" w:fill="auto"/>
          </w:tcPr>
          <w:p w14:paraId="221C2F31" w14:textId="77777777" w:rsidR="00C85A15" w:rsidRPr="00250D6B" w:rsidRDefault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E4B1D4E" w14:textId="77777777" w:rsidR="00C85A15" w:rsidRPr="00250D6B" w:rsidRDefault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12AFFD26" w14:textId="5CA149E8" w:rsidR="00C85A15" w:rsidRPr="00250D6B" w:rsidRDefault="00EA28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250D6B">
              <w:rPr>
                <w:rFonts w:hint="cs"/>
                <w:i/>
                <w:iCs/>
                <w:cs/>
              </w:rPr>
              <w:t>(ล้านบาท)</w:t>
            </w:r>
          </w:p>
        </w:tc>
        <w:tc>
          <w:tcPr>
            <w:tcW w:w="1620" w:type="dxa"/>
            <w:shd w:val="clear" w:color="auto" w:fill="auto"/>
          </w:tcPr>
          <w:p w14:paraId="048F5D0C" w14:textId="77777777" w:rsidR="00C85A15" w:rsidRPr="00250D6B" w:rsidRDefault="00C85A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  <w:cs/>
              </w:rPr>
            </w:pPr>
          </w:p>
        </w:tc>
      </w:tr>
      <w:tr w:rsidR="002E12B4" w:rsidRPr="00250D6B" w14:paraId="36F2C6C3" w14:textId="77777777" w:rsidTr="00917169">
        <w:tc>
          <w:tcPr>
            <w:tcW w:w="4410" w:type="dxa"/>
            <w:shd w:val="clear" w:color="auto" w:fill="auto"/>
            <w:hideMark/>
          </w:tcPr>
          <w:p w14:paraId="5EC98A94" w14:textId="53C6ED55" w:rsidR="002E12B4" w:rsidRPr="00250D6B" w:rsidRDefault="002E12B4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250D6B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74D630B8" w14:textId="37831066" w:rsidR="002E12B4" w:rsidRPr="00250D6B" w:rsidRDefault="002E12B4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250D6B">
              <w:t>6,392</w:t>
            </w:r>
          </w:p>
        </w:tc>
        <w:tc>
          <w:tcPr>
            <w:tcW w:w="1530" w:type="dxa"/>
            <w:shd w:val="clear" w:color="auto" w:fill="auto"/>
          </w:tcPr>
          <w:p w14:paraId="581804B1" w14:textId="01EE59A6" w:rsidR="002E12B4" w:rsidRPr="00250D6B" w:rsidRDefault="002E12B4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250D6B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hideMark/>
          </w:tcPr>
          <w:p w14:paraId="2C78F243" w14:textId="77777777" w:rsidR="002E12B4" w:rsidRPr="00250D6B" w:rsidRDefault="002E12B4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250D6B">
              <w:t>6,392</w:t>
            </w:r>
          </w:p>
        </w:tc>
      </w:tr>
      <w:tr w:rsidR="002E12B4" w:rsidRPr="00250D6B" w14:paraId="5D46BDDA" w14:textId="77777777" w:rsidTr="004D2E0D">
        <w:tc>
          <w:tcPr>
            <w:tcW w:w="4410" w:type="dxa"/>
            <w:shd w:val="clear" w:color="auto" w:fill="auto"/>
            <w:hideMark/>
          </w:tcPr>
          <w:p w14:paraId="1ABFF930" w14:textId="77777777" w:rsidR="002E12B4" w:rsidRPr="00250D6B" w:rsidRDefault="002E12B4" w:rsidP="002E12B4">
            <w:pPr>
              <w:spacing w:line="360" w:lineRule="exact"/>
            </w:pPr>
            <w:r w:rsidRPr="00250D6B">
              <w:rPr>
                <w:rFonts w:hint="cs"/>
                <w:cs/>
              </w:rPr>
              <w:t>ภาษีเงินได้รอขอคืน</w:t>
            </w:r>
          </w:p>
        </w:tc>
        <w:tc>
          <w:tcPr>
            <w:tcW w:w="1620" w:type="dxa"/>
            <w:shd w:val="clear" w:color="auto" w:fill="auto"/>
          </w:tcPr>
          <w:p w14:paraId="51C771D1" w14:textId="69C95142" w:rsidR="002E12B4" w:rsidRPr="00250D6B" w:rsidRDefault="002E12B4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50D6B">
              <w:t>592</w:t>
            </w:r>
          </w:p>
        </w:tc>
        <w:tc>
          <w:tcPr>
            <w:tcW w:w="1530" w:type="dxa"/>
            <w:shd w:val="clear" w:color="auto" w:fill="auto"/>
          </w:tcPr>
          <w:p w14:paraId="6B662E6C" w14:textId="75A84274" w:rsidR="002E12B4" w:rsidRPr="00250D6B" w:rsidRDefault="002E12B4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50D6B">
              <w:t>55</w:t>
            </w:r>
          </w:p>
        </w:tc>
        <w:tc>
          <w:tcPr>
            <w:tcW w:w="1620" w:type="dxa"/>
            <w:shd w:val="clear" w:color="auto" w:fill="auto"/>
          </w:tcPr>
          <w:p w14:paraId="4A0FDAB9" w14:textId="08308257" w:rsidR="002E12B4" w:rsidRPr="00250D6B" w:rsidRDefault="002E12B4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50D6B">
              <w:t>647</w:t>
            </w:r>
          </w:p>
        </w:tc>
      </w:tr>
      <w:tr w:rsidR="0010092D" w:rsidRPr="00250D6B" w14:paraId="72AA83FC" w14:textId="77777777" w:rsidTr="00917169">
        <w:tc>
          <w:tcPr>
            <w:tcW w:w="4410" w:type="dxa"/>
            <w:shd w:val="clear" w:color="auto" w:fill="auto"/>
            <w:hideMark/>
          </w:tcPr>
          <w:p w14:paraId="7DEE3B71" w14:textId="5DCFA2F8" w:rsidR="0010092D" w:rsidRPr="00250D6B" w:rsidRDefault="0010092D" w:rsidP="0010092D">
            <w:pPr>
              <w:spacing w:line="360" w:lineRule="exact"/>
            </w:pPr>
            <w:r w:rsidRPr="00250D6B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376B69CB" w14:textId="75093B2D" w:rsidR="0010092D" w:rsidRPr="00250D6B" w:rsidRDefault="0010092D" w:rsidP="0010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50D6B">
              <w:t>1,575</w:t>
            </w:r>
          </w:p>
        </w:tc>
        <w:tc>
          <w:tcPr>
            <w:tcW w:w="1530" w:type="dxa"/>
            <w:shd w:val="clear" w:color="auto" w:fill="auto"/>
          </w:tcPr>
          <w:p w14:paraId="2EC66172" w14:textId="6F1FBCA0" w:rsidR="0010092D" w:rsidRPr="00250D6B" w:rsidRDefault="0010092D" w:rsidP="0010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50D6B">
              <w:t>-</w:t>
            </w:r>
          </w:p>
        </w:tc>
        <w:tc>
          <w:tcPr>
            <w:tcW w:w="1620" w:type="dxa"/>
            <w:shd w:val="clear" w:color="auto" w:fill="auto"/>
            <w:hideMark/>
          </w:tcPr>
          <w:p w14:paraId="0B951DF2" w14:textId="45861421" w:rsidR="0010092D" w:rsidRPr="00250D6B" w:rsidRDefault="0010092D" w:rsidP="0010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50D6B">
              <w:t>1,575</w:t>
            </w:r>
          </w:p>
        </w:tc>
      </w:tr>
      <w:tr w:rsidR="0010092D" w:rsidRPr="00250D6B" w14:paraId="7D3B6D7E" w14:textId="77777777" w:rsidTr="00917169">
        <w:tc>
          <w:tcPr>
            <w:tcW w:w="4410" w:type="dxa"/>
            <w:shd w:val="clear" w:color="auto" w:fill="auto"/>
            <w:hideMark/>
          </w:tcPr>
          <w:p w14:paraId="129647CC" w14:textId="061D57DC" w:rsidR="0010092D" w:rsidRPr="00250D6B" w:rsidRDefault="0010092D" w:rsidP="0010092D">
            <w:pPr>
              <w:spacing w:line="360" w:lineRule="exact"/>
              <w:rPr>
                <w:strike/>
              </w:rPr>
            </w:pPr>
            <w:r w:rsidRPr="00250D6B">
              <w:rPr>
                <w:rFonts w:hint="cs"/>
                <w:cs/>
              </w:rPr>
              <w:t>สินทรัพย์ไม่หมุนเวียนอื่น</w:t>
            </w:r>
            <w:r w:rsidRPr="00250D6B">
              <w:rPr>
                <w:vertAlign w:val="superscript"/>
              </w:rPr>
              <w:t>*</w:t>
            </w:r>
          </w:p>
        </w:tc>
        <w:tc>
          <w:tcPr>
            <w:tcW w:w="1620" w:type="dxa"/>
            <w:shd w:val="clear" w:color="auto" w:fill="auto"/>
          </w:tcPr>
          <w:p w14:paraId="2A4D0A4B" w14:textId="17EBDC02" w:rsidR="0010092D" w:rsidRPr="00250D6B" w:rsidRDefault="0010092D" w:rsidP="0010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strike/>
              </w:rPr>
            </w:pPr>
            <w:r w:rsidRPr="00250D6B">
              <w:t>3,380</w:t>
            </w:r>
          </w:p>
        </w:tc>
        <w:tc>
          <w:tcPr>
            <w:tcW w:w="1530" w:type="dxa"/>
            <w:shd w:val="clear" w:color="auto" w:fill="auto"/>
          </w:tcPr>
          <w:p w14:paraId="6890A706" w14:textId="2F9433F9" w:rsidR="0010092D" w:rsidRPr="00250D6B" w:rsidRDefault="0010092D" w:rsidP="0010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50D6B">
              <w:t>-</w:t>
            </w:r>
          </w:p>
        </w:tc>
        <w:tc>
          <w:tcPr>
            <w:tcW w:w="1620" w:type="dxa"/>
            <w:shd w:val="clear" w:color="auto" w:fill="auto"/>
            <w:hideMark/>
          </w:tcPr>
          <w:p w14:paraId="106491D6" w14:textId="12595A81" w:rsidR="0010092D" w:rsidRPr="00250D6B" w:rsidRDefault="0010092D" w:rsidP="0010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50D6B">
              <w:t>3,380</w:t>
            </w:r>
          </w:p>
        </w:tc>
      </w:tr>
      <w:tr w:rsidR="002E12B4" w:rsidRPr="00250D6B" w14:paraId="6FBE15D5" w14:textId="77777777" w:rsidTr="00917169">
        <w:tc>
          <w:tcPr>
            <w:tcW w:w="4410" w:type="dxa"/>
            <w:shd w:val="clear" w:color="auto" w:fill="auto"/>
            <w:hideMark/>
          </w:tcPr>
          <w:p w14:paraId="6BE48829" w14:textId="77777777" w:rsidR="002E12B4" w:rsidRPr="00250D6B" w:rsidRDefault="002E12B4" w:rsidP="002E12B4">
            <w:pPr>
              <w:spacing w:line="360" w:lineRule="exact"/>
            </w:pPr>
            <w:r w:rsidRPr="00250D6B">
              <w:rPr>
                <w:rFonts w:hint="cs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394883CE" w14:textId="6D3DB7F8" w:rsidR="002E12B4" w:rsidRPr="00250D6B" w:rsidRDefault="002E12B4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50D6B">
              <w:t>62</w:t>
            </w:r>
          </w:p>
        </w:tc>
        <w:tc>
          <w:tcPr>
            <w:tcW w:w="1530" w:type="dxa"/>
            <w:shd w:val="clear" w:color="auto" w:fill="auto"/>
          </w:tcPr>
          <w:p w14:paraId="2DF559DE" w14:textId="639A9605" w:rsidR="002E12B4" w:rsidRPr="00250D6B" w:rsidRDefault="002E12B4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50D6B">
              <w:t>-</w:t>
            </w:r>
          </w:p>
        </w:tc>
        <w:tc>
          <w:tcPr>
            <w:tcW w:w="1620" w:type="dxa"/>
            <w:shd w:val="clear" w:color="auto" w:fill="auto"/>
            <w:hideMark/>
          </w:tcPr>
          <w:p w14:paraId="38855FEF" w14:textId="77777777" w:rsidR="002E12B4" w:rsidRPr="00250D6B" w:rsidRDefault="002E12B4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50D6B">
              <w:t>62</w:t>
            </w:r>
          </w:p>
        </w:tc>
      </w:tr>
      <w:tr w:rsidR="002E12B4" w:rsidRPr="00250D6B" w14:paraId="3E79F724" w14:textId="77777777" w:rsidTr="00917169">
        <w:tc>
          <w:tcPr>
            <w:tcW w:w="4410" w:type="dxa"/>
            <w:shd w:val="clear" w:color="auto" w:fill="auto"/>
            <w:hideMark/>
          </w:tcPr>
          <w:p w14:paraId="6A588D8E" w14:textId="77777777" w:rsidR="002E12B4" w:rsidRPr="00250D6B" w:rsidRDefault="002E12B4" w:rsidP="002E12B4">
            <w:pPr>
              <w:spacing w:line="360" w:lineRule="exact"/>
            </w:pPr>
            <w:r w:rsidRPr="00250D6B">
              <w:rPr>
                <w:rFonts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623B601E" w14:textId="4CA46BCA" w:rsidR="002E12B4" w:rsidRPr="00250D6B" w:rsidRDefault="002E12B4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50D6B">
              <w:t>(2,260)</w:t>
            </w:r>
          </w:p>
        </w:tc>
        <w:tc>
          <w:tcPr>
            <w:tcW w:w="1530" w:type="dxa"/>
            <w:shd w:val="clear" w:color="auto" w:fill="auto"/>
          </w:tcPr>
          <w:p w14:paraId="1AE34F71" w14:textId="3C7A315B" w:rsidR="002E12B4" w:rsidRPr="00250D6B" w:rsidRDefault="002E12B4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50D6B">
              <w:t>-</w:t>
            </w:r>
          </w:p>
        </w:tc>
        <w:tc>
          <w:tcPr>
            <w:tcW w:w="1620" w:type="dxa"/>
            <w:shd w:val="clear" w:color="auto" w:fill="auto"/>
            <w:hideMark/>
          </w:tcPr>
          <w:p w14:paraId="1D6B7526" w14:textId="77777777" w:rsidR="002E12B4" w:rsidRPr="00250D6B" w:rsidRDefault="002E12B4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50D6B">
              <w:t>(2,260)</w:t>
            </w:r>
          </w:p>
        </w:tc>
      </w:tr>
      <w:tr w:rsidR="002E12B4" w:rsidRPr="00250D6B" w14:paraId="2823D39D" w14:textId="77777777" w:rsidTr="00917169">
        <w:tc>
          <w:tcPr>
            <w:tcW w:w="4410" w:type="dxa"/>
            <w:shd w:val="clear" w:color="auto" w:fill="auto"/>
            <w:hideMark/>
          </w:tcPr>
          <w:p w14:paraId="680AECBA" w14:textId="77777777" w:rsidR="002E12B4" w:rsidRPr="00250D6B" w:rsidRDefault="002E12B4" w:rsidP="002E12B4">
            <w:pPr>
              <w:spacing w:line="360" w:lineRule="exact"/>
              <w:rPr>
                <w:cs/>
              </w:rPr>
            </w:pPr>
            <w:r w:rsidRPr="00250D6B">
              <w:rPr>
                <w:rFonts w:hint="cs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620" w:type="dxa"/>
            <w:shd w:val="clear" w:color="auto" w:fill="auto"/>
          </w:tcPr>
          <w:p w14:paraId="062894CF" w14:textId="439EF754" w:rsidR="002E12B4" w:rsidRPr="00250D6B" w:rsidRDefault="002E12B4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50D6B">
              <w:t>(6,875)</w:t>
            </w:r>
          </w:p>
        </w:tc>
        <w:tc>
          <w:tcPr>
            <w:tcW w:w="1530" w:type="dxa"/>
            <w:shd w:val="clear" w:color="auto" w:fill="auto"/>
          </w:tcPr>
          <w:p w14:paraId="5DE178A1" w14:textId="36C44D58" w:rsidR="002E12B4" w:rsidRPr="00250D6B" w:rsidRDefault="002E12B4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50D6B">
              <w:t>-</w:t>
            </w:r>
          </w:p>
        </w:tc>
        <w:tc>
          <w:tcPr>
            <w:tcW w:w="1620" w:type="dxa"/>
            <w:shd w:val="clear" w:color="auto" w:fill="auto"/>
            <w:hideMark/>
          </w:tcPr>
          <w:p w14:paraId="2DDD9181" w14:textId="77777777" w:rsidR="002E12B4" w:rsidRPr="00250D6B" w:rsidRDefault="002E12B4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50D6B">
              <w:t>(6,875)</w:t>
            </w:r>
          </w:p>
        </w:tc>
      </w:tr>
      <w:tr w:rsidR="002E12B4" w:rsidRPr="00250D6B" w14:paraId="5AD21CF6" w14:textId="77777777" w:rsidTr="00917169">
        <w:tc>
          <w:tcPr>
            <w:tcW w:w="4410" w:type="dxa"/>
            <w:shd w:val="clear" w:color="auto" w:fill="auto"/>
            <w:hideMark/>
          </w:tcPr>
          <w:p w14:paraId="0179E809" w14:textId="77777777" w:rsidR="002E12B4" w:rsidRPr="00250D6B" w:rsidRDefault="002E12B4" w:rsidP="002E12B4">
            <w:pPr>
              <w:spacing w:line="360" w:lineRule="exact"/>
            </w:pPr>
            <w:r w:rsidRPr="00250D6B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3CC74503" w14:textId="4658915B" w:rsidR="002E12B4" w:rsidRPr="00250D6B" w:rsidRDefault="002E12B4" w:rsidP="002E12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50D6B">
              <w:t>(62)</w:t>
            </w:r>
          </w:p>
        </w:tc>
        <w:tc>
          <w:tcPr>
            <w:tcW w:w="1530" w:type="dxa"/>
            <w:shd w:val="clear" w:color="auto" w:fill="auto"/>
          </w:tcPr>
          <w:p w14:paraId="43AF5038" w14:textId="23D80848" w:rsidR="002E12B4" w:rsidRPr="00250D6B" w:rsidRDefault="002E12B4" w:rsidP="002E12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50D6B">
              <w:t>-</w:t>
            </w:r>
          </w:p>
        </w:tc>
        <w:tc>
          <w:tcPr>
            <w:tcW w:w="1620" w:type="dxa"/>
            <w:shd w:val="clear" w:color="auto" w:fill="auto"/>
            <w:hideMark/>
          </w:tcPr>
          <w:p w14:paraId="37A54844" w14:textId="194E2778" w:rsidR="002E12B4" w:rsidRPr="00250D6B" w:rsidRDefault="002E12B4" w:rsidP="002E12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50D6B">
              <w:t>(62)</w:t>
            </w:r>
          </w:p>
        </w:tc>
      </w:tr>
      <w:tr w:rsidR="00AC5A65" w:rsidRPr="00250D6B" w14:paraId="01818EA3" w14:textId="77777777" w:rsidTr="00917169">
        <w:tc>
          <w:tcPr>
            <w:tcW w:w="4410" w:type="dxa"/>
            <w:shd w:val="clear" w:color="auto" w:fill="auto"/>
            <w:hideMark/>
          </w:tcPr>
          <w:p w14:paraId="49ADF56A" w14:textId="77777777" w:rsidR="00AC5A65" w:rsidRPr="00250D6B" w:rsidRDefault="00AC5A65" w:rsidP="00AC5A65">
            <w:pPr>
              <w:spacing w:line="360" w:lineRule="exact"/>
              <w:rPr>
                <w:b/>
                <w:bCs/>
                <w:cs/>
              </w:rPr>
            </w:pPr>
            <w:r w:rsidRPr="00250D6B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31ACBA80" w14:textId="38DFB5E0" w:rsidR="00AC5A65" w:rsidRPr="00250D6B" w:rsidRDefault="00AC5A65" w:rsidP="00F1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2,</w:t>
            </w:r>
            <w:r w:rsidR="002E12B4" w:rsidRPr="00250D6B">
              <w:rPr>
                <w:rFonts w:hint="cs"/>
                <w:b/>
                <w:bCs/>
                <w:cs/>
              </w:rPr>
              <w:t>804</w:t>
            </w:r>
          </w:p>
        </w:tc>
        <w:tc>
          <w:tcPr>
            <w:tcW w:w="1530" w:type="dxa"/>
            <w:shd w:val="clear" w:color="auto" w:fill="auto"/>
          </w:tcPr>
          <w:p w14:paraId="4A7B95EB" w14:textId="3B72A70D" w:rsidR="00AC5A65" w:rsidRPr="00250D6B" w:rsidRDefault="00AC5A65" w:rsidP="00F1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55</w:t>
            </w:r>
          </w:p>
        </w:tc>
        <w:tc>
          <w:tcPr>
            <w:tcW w:w="1620" w:type="dxa"/>
            <w:shd w:val="clear" w:color="auto" w:fill="auto"/>
            <w:hideMark/>
          </w:tcPr>
          <w:p w14:paraId="023334E9" w14:textId="1AE7CCB6" w:rsidR="00AC5A65" w:rsidRPr="00250D6B" w:rsidRDefault="00AC5A65" w:rsidP="00F1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2,</w:t>
            </w:r>
            <w:r w:rsidR="0010092D" w:rsidRPr="00250D6B">
              <w:rPr>
                <w:rFonts w:hint="cs"/>
                <w:b/>
                <w:bCs/>
                <w:cs/>
              </w:rPr>
              <w:t>859</w:t>
            </w:r>
          </w:p>
        </w:tc>
      </w:tr>
      <w:tr w:rsidR="00AC5A65" w:rsidRPr="00250D6B" w14:paraId="7824C130" w14:textId="77777777" w:rsidTr="00917169">
        <w:tc>
          <w:tcPr>
            <w:tcW w:w="4410" w:type="dxa"/>
            <w:shd w:val="clear" w:color="auto" w:fill="auto"/>
            <w:hideMark/>
          </w:tcPr>
          <w:p w14:paraId="6249BB56" w14:textId="77777777" w:rsidR="00AC5A65" w:rsidRPr="00250D6B" w:rsidRDefault="00AC5A65" w:rsidP="00AC5A65">
            <w:pPr>
              <w:spacing w:line="360" w:lineRule="exact"/>
            </w:pPr>
            <w:r w:rsidRPr="00250D6B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620" w:type="dxa"/>
            <w:shd w:val="clear" w:color="auto" w:fill="auto"/>
          </w:tcPr>
          <w:p w14:paraId="41A4C4F4" w14:textId="26E9E70F" w:rsidR="00AC5A65" w:rsidRPr="00250D6B" w:rsidRDefault="00AC5A65" w:rsidP="00F16C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250D6B">
              <w:t>1,768</w:t>
            </w:r>
          </w:p>
        </w:tc>
        <w:tc>
          <w:tcPr>
            <w:tcW w:w="1530" w:type="dxa"/>
            <w:shd w:val="clear" w:color="auto" w:fill="auto"/>
          </w:tcPr>
          <w:p w14:paraId="69248EE4" w14:textId="397C9DB3" w:rsidR="00AC5A65" w:rsidRPr="00250D6B" w:rsidRDefault="00AC5A65" w:rsidP="00F16C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50D6B">
              <w:t>(15)</w:t>
            </w:r>
          </w:p>
        </w:tc>
        <w:tc>
          <w:tcPr>
            <w:tcW w:w="1620" w:type="dxa"/>
            <w:shd w:val="clear" w:color="auto" w:fill="auto"/>
            <w:hideMark/>
          </w:tcPr>
          <w:p w14:paraId="3A8AC142" w14:textId="04C05145" w:rsidR="00AC5A65" w:rsidRPr="00250D6B" w:rsidRDefault="00AC5A65" w:rsidP="00F16C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250D6B">
              <w:t>1,753</w:t>
            </w:r>
          </w:p>
        </w:tc>
      </w:tr>
      <w:tr w:rsidR="00AC5A65" w:rsidRPr="00250D6B" w14:paraId="3A9CA27E" w14:textId="77777777" w:rsidTr="00066865">
        <w:trPr>
          <w:trHeight w:val="525"/>
        </w:trPr>
        <w:tc>
          <w:tcPr>
            <w:tcW w:w="4410" w:type="dxa"/>
            <w:shd w:val="clear" w:color="auto" w:fill="auto"/>
            <w:hideMark/>
          </w:tcPr>
          <w:p w14:paraId="351441D4" w14:textId="77777777" w:rsidR="00AC5A65" w:rsidRPr="00250D6B" w:rsidRDefault="00AC5A65" w:rsidP="00AC5A65">
            <w:pPr>
              <w:spacing w:line="360" w:lineRule="exact"/>
              <w:rPr>
                <w:b/>
                <w:bCs/>
              </w:rPr>
            </w:pPr>
            <w:r w:rsidRPr="00250D6B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652E315D" w14:textId="06E24F87" w:rsidR="00AC5A65" w:rsidRPr="00250D6B" w:rsidRDefault="00AC5A65" w:rsidP="00F16C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250D6B">
              <w:rPr>
                <w:b/>
                <w:bCs/>
              </w:rPr>
              <w:t>4,</w:t>
            </w:r>
            <w:r w:rsidR="002E12B4" w:rsidRPr="00250D6B">
              <w:rPr>
                <w:rFonts w:hint="cs"/>
                <w:b/>
                <w:bCs/>
                <w:cs/>
              </w:rPr>
              <w:t>572</w:t>
            </w:r>
          </w:p>
        </w:tc>
        <w:tc>
          <w:tcPr>
            <w:tcW w:w="1530" w:type="dxa"/>
            <w:shd w:val="clear" w:color="auto" w:fill="auto"/>
          </w:tcPr>
          <w:p w14:paraId="3828A456" w14:textId="0FD5F30F" w:rsidR="00AC5A65" w:rsidRPr="00250D6B" w:rsidRDefault="00AC5A65" w:rsidP="00F16C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40</w:t>
            </w:r>
          </w:p>
        </w:tc>
        <w:tc>
          <w:tcPr>
            <w:tcW w:w="1620" w:type="dxa"/>
            <w:shd w:val="clear" w:color="auto" w:fill="auto"/>
            <w:hideMark/>
          </w:tcPr>
          <w:p w14:paraId="0A355222" w14:textId="31CD694B" w:rsidR="00AC5A65" w:rsidRPr="00250D6B" w:rsidRDefault="00AC5A65" w:rsidP="00F16C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250D6B">
              <w:rPr>
                <w:b/>
                <w:bCs/>
              </w:rPr>
              <w:t>4,</w:t>
            </w:r>
            <w:r w:rsidR="0010092D" w:rsidRPr="00250D6B">
              <w:rPr>
                <w:rFonts w:hint="cs"/>
                <w:b/>
                <w:bCs/>
                <w:cs/>
              </w:rPr>
              <w:t>612</w:t>
            </w:r>
          </w:p>
        </w:tc>
      </w:tr>
    </w:tbl>
    <w:p w14:paraId="0B1E3106" w14:textId="210D3230" w:rsidR="0030778B" w:rsidRPr="00250D6B" w:rsidRDefault="0030778B" w:rsidP="00E013AF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C625877" w14:textId="77777777" w:rsidR="00917169" w:rsidRPr="00250D6B" w:rsidRDefault="00917169" w:rsidP="002E12B4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b/>
          <w:strike/>
          <w:color w:val="000000"/>
        </w:rPr>
      </w:pPr>
      <w:r w:rsidRPr="00250D6B">
        <w:t xml:space="preserve">* </w:t>
      </w:r>
      <w:r w:rsidRPr="00250D6B">
        <w:rPr>
          <w:rFonts w:hint="cs"/>
          <w:cs/>
        </w:rPr>
        <w:t>สินทรัพย์ไม่หมุนเวียนอื่น ประกอบด้วยสินทรัพย์ที่ได้มาจากการค้ำประกันซึ่งเป็นค่าใช้จ่ายที่เกี่ยวข้องกับการปิดหลุมน้ำมันและรื้อถอนอุปกรณ์ของหลุมน้ำมันที่สามารถเรียกเก็บจากผู้ขายหลุมน้ำมันรายหนึ่ง</w:t>
      </w:r>
      <w:r w:rsidRPr="00250D6B">
        <w:rPr>
          <w:rFonts w:hint="cs"/>
          <w:b/>
          <w:strike/>
          <w:color w:val="000000"/>
          <w:cs/>
        </w:rPr>
        <w:t xml:space="preserve"> </w:t>
      </w:r>
    </w:p>
    <w:p w14:paraId="04752E32" w14:textId="7B7A8FB9" w:rsidR="00E174CD" w:rsidRPr="00250D6B" w:rsidRDefault="00E174CD" w:rsidP="00917169">
      <w:pPr>
        <w:ind w:left="450"/>
        <w:jc w:val="thaiDistribute"/>
        <w:rPr>
          <w:b/>
          <w:color w:val="000000"/>
        </w:rPr>
      </w:pPr>
      <w:r w:rsidRPr="00250D6B">
        <w:rPr>
          <w:b/>
          <w:color w:val="000000"/>
        </w:rPr>
        <w:br/>
      </w:r>
      <w:r w:rsidRPr="00250D6B">
        <w:rPr>
          <w:b/>
          <w:color w:val="000000"/>
        </w:rPr>
        <w:br/>
      </w:r>
    </w:p>
    <w:p w14:paraId="4D109EEB" w14:textId="3AE5EFE5" w:rsidR="00E174CD" w:rsidRPr="00250D6B" w:rsidRDefault="00E174CD" w:rsidP="00E174CD">
      <w:pPr>
        <w:ind w:left="540"/>
        <w:jc w:val="thaiDistribute"/>
      </w:pPr>
      <w:r w:rsidRPr="00250D6B">
        <w:rPr>
          <w:rFonts w:hint="cs"/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="00D64C20" w:rsidRPr="00250D6B">
        <w:br/>
      </w:r>
      <w:r w:rsidRPr="00250D6B">
        <w:rPr>
          <w:rFonts w:hint="cs"/>
          <w:cs/>
        </w:rPr>
        <w:t>แต่ละประเภทที่สำคัญ มีดังนี้</w:t>
      </w:r>
    </w:p>
    <w:p w14:paraId="11AD6EBF" w14:textId="77777777" w:rsidR="00E174CD" w:rsidRPr="00250D6B" w:rsidRDefault="00E174CD" w:rsidP="00E174CD">
      <w:pPr>
        <w:ind w:left="540"/>
        <w:jc w:val="thaiDistribute"/>
      </w:pPr>
    </w:p>
    <w:p w14:paraId="457E52E7" w14:textId="77777777" w:rsidR="00E174CD" w:rsidRPr="00250D6B" w:rsidRDefault="00E174CD" w:rsidP="00E174CD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250D6B">
        <w:rPr>
          <w:rFonts w:ascii="Angsana New" w:hAnsi="Angsana New" w:hint="cs"/>
          <w:i/>
          <w:iCs/>
          <w:sz w:val="30"/>
          <w:szCs w:val="30"/>
          <w:cs/>
          <w:lang w:val="th-TH"/>
        </w:rPr>
        <w:t>สิ่งตอบแทนที่จะโอนให้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E174CD" w:rsidRPr="00250D6B" w14:paraId="7EAA4B15" w14:textId="77777777" w:rsidTr="008F4372">
        <w:trPr>
          <w:trHeight w:val="408"/>
          <w:tblHeader/>
        </w:trPr>
        <w:tc>
          <w:tcPr>
            <w:tcW w:w="3924" w:type="pct"/>
          </w:tcPr>
          <w:p w14:paraId="1A3F46A1" w14:textId="77777777" w:rsidR="00E174CD" w:rsidRPr="00250D6B" w:rsidRDefault="00E174CD" w:rsidP="008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088558BF" w14:textId="77777777" w:rsidR="00E174CD" w:rsidRPr="00250D6B" w:rsidRDefault="00E174CD" w:rsidP="008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E174CD" w:rsidRPr="00250D6B" w14:paraId="740C2A65" w14:textId="77777777" w:rsidTr="008F4372">
        <w:trPr>
          <w:trHeight w:val="408"/>
        </w:trPr>
        <w:tc>
          <w:tcPr>
            <w:tcW w:w="3924" w:type="pct"/>
          </w:tcPr>
          <w:p w14:paraId="660F7191" w14:textId="77777777" w:rsidR="00E174CD" w:rsidRPr="00250D6B" w:rsidRDefault="00E174CD" w:rsidP="008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7984BB23" w14:textId="4712FF53" w:rsidR="00E174CD" w:rsidRPr="00250D6B" w:rsidRDefault="00E174CD" w:rsidP="008F4372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250D6B">
              <w:rPr>
                <w:rFonts w:hint="cs"/>
                <w:i/>
                <w:iCs/>
                <w:cs/>
                <w:lang w:val="th-TH"/>
              </w:rPr>
              <w:t>(</w:t>
            </w:r>
            <w:r w:rsidR="00193DF1" w:rsidRPr="00250D6B">
              <w:rPr>
                <w:rFonts w:hint="cs"/>
                <w:i/>
                <w:iCs/>
                <w:cs/>
                <w:lang w:val="th-TH"/>
              </w:rPr>
              <w:t>ล้าน</w:t>
            </w:r>
            <w:r w:rsidRPr="00250D6B">
              <w:rPr>
                <w:rFonts w:hint="cs"/>
                <w:i/>
                <w:iCs/>
                <w:cs/>
                <w:lang w:val="th-TH"/>
              </w:rPr>
              <w:t>บาท)</w:t>
            </w:r>
          </w:p>
        </w:tc>
      </w:tr>
      <w:tr w:rsidR="00AD1634" w:rsidRPr="00250D6B" w14:paraId="25B3EB11" w14:textId="77777777" w:rsidTr="008F4372">
        <w:trPr>
          <w:trHeight w:val="408"/>
        </w:trPr>
        <w:tc>
          <w:tcPr>
            <w:tcW w:w="3924" w:type="pct"/>
          </w:tcPr>
          <w:p w14:paraId="2F8D151D" w14:textId="7CCCD6CE" w:rsidR="00AD1634" w:rsidRPr="00250D6B" w:rsidRDefault="00CB07A3" w:rsidP="008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76" w:type="pct"/>
          </w:tcPr>
          <w:p w14:paraId="526FCA62" w14:textId="731ACA48" w:rsidR="00AD1634" w:rsidRPr="00250D6B" w:rsidRDefault="00CB07A3" w:rsidP="00CB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cs/>
              </w:rPr>
            </w:pPr>
            <w:r w:rsidRPr="00250D6B">
              <w:t>4,</w:t>
            </w:r>
            <w:r w:rsidR="004B5B94" w:rsidRPr="00250D6B">
              <w:t>198</w:t>
            </w:r>
          </w:p>
        </w:tc>
      </w:tr>
      <w:tr w:rsidR="00AD1634" w:rsidRPr="00250D6B" w14:paraId="37DF1528" w14:textId="77777777" w:rsidTr="008F4372">
        <w:trPr>
          <w:trHeight w:val="408"/>
        </w:trPr>
        <w:tc>
          <w:tcPr>
            <w:tcW w:w="3924" w:type="pct"/>
          </w:tcPr>
          <w:p w14:paraId="4334072C" w14:textId="658843AD" w:rsidR="00AD1634" w:rsidRPr="00250D6B" w:rsidRDefault="00CB07A3" w:rsidP="008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76" w:type="pct"/>
          </w:tcPr>
          <w:p w14:paraId="3E03EE70" w14:textId="786D3AE6" w:rsidR="00AD1634" w:rsidRPr="00250D6B" w:rsidRDefault="00B320B3" w:rsidP="009E47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cs/>
              </w:rPr>
            </w:pPr>
            <w:r w:rsidRPr="00250D6B">
              <w:t>414</w:t>
            </w:r>
          </w:p>
        </w:tc>
      </w:tr>
      <w:tr w:rsidR="00AD1634" w:rsidRPr="00250D6B" w14:paraId="32A64860" w14:textId="77777777" w:rsidTr="00C32DBF">
        <w:trPr>
          <w:trHeight w:val="605"/>
        </w:trPr>
        <w:tc>
          <w:tcPr>
            <w:tcW w:w="3924" w:type="pct"/>
          </w:tcPr>
          <w:p w14:paraId="7109D407" w14:textId="37F07E4A" w:rsidR="00AD1634" w:rsidRPr="00250D6B" w:rsidRDefault="00CB07A3" w:rsidP="008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pct"/>
          </w:tcPr>
          <w:p w14:paraId="21180C8D" w14:textId="3A47EEFD" w:rsidR="00AD1634" w:rsidRPr="00250D6B" w:rsidRDefault="00CB07A3" w:rsidP="006B19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250D6B">
              <w:rPr>
                <w:b/>
                <w:bCs/>
              </w:rPr>
              <w:t>4,</w:t>
            </w:r>
            <w:r w:rsidR="00B320B3" w:rsidRPr="00250D6B">
              <w:rPr>
                <w:b/>
                <w:bCs/>
              </w:rPr>
              <w:t>612</w:t>
            </w:r>
          </w:p>
        </w:tc>
      </w:tr>
    </w:tbl>
    <w:p w14:paraId="083C9384" w14:textId="77777777" w:rsidR="00E174CD" w:rsidRPr="00250D6B" w:rsidRDefault="00E174CD" w:rsidP="00E174CD">
      <w:pPr>
        <w:tabs>
          <w:tab w:val="clear" w:pos="454"/>
          <w:tab w:val="left" w:pos="540"/>
        </w:tabs>
        <w:ind w:left="540"/>
        <w:jc w:val="thaiDistribute"/>
        <w:rPr>
          <w:cs/>
        </w:rPr>
      </w:pPr>
    </w:p>
    <w:p w14:paraId="16F3F64A" w14:textId="77777777" w:rsidR="00E174CD" w:rsidRPr="00250D6B" w:rsidRDefault="00E174CD" w:rsidP="00E1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250D6B">
        <w:rPr>
          <w:rFonts w:hint="cs"/>
          <w:i/>
          <w:iCs/>
          <w:cs/>
        </w:rPr>
        <w:t>สิ่งตอบแทนที่คาดว่าจะต้องจ่าย</w:t>
      </w:r>
    </w:p>
    <w:p w14:paraId="283C255D" w14:textId="77777777" w:rsidR="00E174CD" w:rsidRPr="00250D6B" w:rsidRDefault="00E174CD" w:rsidP="00E174CD">
      <w:pPr>
        <w:tabs>
          <w:tab w:val="clear" w:pos="454"/>
          <w:tab w:val="left" w:pos="540"/>
        </w:tabs>
        <w:ind w:left="540"/>
        <w:jc w:val="thaiDistribute"/>
      </w:pPr>
    </w:p>
    <w:p w14:paraId="26722845" w14:textId="77777777" w:rsidR="00E174CD" w:rsidRPr="00250D6B" w:rsidRDefault="00E174CD" w:rsidP="00E174CD">
      <w:pPr>
        <w:tabs>
          <w:tab w:val="clear" w:pos="454"/>
          <w:tab w:val="left" w:pos="540"/>
        </w:tabs>
        <w:ind w:left="540"/>
        <w:jc w:val="thaiDistribute"/>
      </w:pPr>
      <w:r w:rsidRPr="00250D6B">
        <w:rPr>
          <w:rFonts w:hint="cs"/>
        </w:rPr>
        <w:t xml:space="preserve">OKEA </w:t>
      </w:r>
      <w:r w:rsidRPr="00250D6B">
        <w:rPr>
          <w:rFonts w:hint="cs"/>
          <w:cs/>
        </w:rPr>
        <w:t xml:space="preserve">จะต้องจ่ายสิ่งตอบแทนเพิ่มเติมให้แก่ </w:t>
      </w:r>
      <w:proofErr w:type="spellStart"/>
      <w:r w:rsidRPr="00250D6B">
        <w:rPr>
          <w:rFonts w:hint="cs"/>
        </w:rPr>
        <w:t>Wintershall</w:t>
      </w:r>
      <w:proofErr w:type="spellEnd"/>
      <w:r w:rsidRPr="00250D6B">
        <w:rPr>
          <w:rFonts w:hint="cs"/>
        </w:rPr>
        <w:t xml:space="preserve"> </w:t>
      </w:r>
      <w:proofErr w:type="spellStart"/>
      <w:r w:rsidRPr="00250D6B">
        <w:rPr>
          <w:rFonts w:hint="cs"/>
        </w:rPr>
        <w:t>Dea</w:t>
      </w:r>
      <w:proofErr w:type="spellEnd"/>
      <w:r w:rsidRPr="00250D6B">
        <w:rPr>
          <w:rFonts w:hint="cs"/>
          <w:cs/>
        </w:rPr>
        <w:t xml:space="preserve"> ตามสัญญา </w:t>
      </w:r>
      <w:r w:rsidRPr="00250D6B">
        <w:rPr>
          <w:rFonts w:hint="cs"/>
        </w:rPr>
        <w:t xml:space="preserve">Upside Sharing Arrangement </w:t>
      </w:r>
      <w:r w:rsidRPr="00250D6B">
        <w:rPr>
          <w:rFonts w:hint="cs"/>
          <w:cs/>
        </w:rPr>
        <w:t xml:space="preserve">ซึ่งขึ้นอยู่กับระดับราคาน้ำมันในระหว่างปี </w:t>
      </w:r>
      <w:r w:rsidRPr="00250D6B">
        <w:rPr>
          <w:rFonts w:hint="cs"/>
        </w:rPr>
        <w:t>2565 - 2567</w:t>
      </w:r>
      <w:r w:rsidRPr="00250D6B">
        <w:rPr>
          <w:rFonts w:hint="cs"/>
          <w:cs/>
        </w:rPr>
        <w:t xml:space="preserve"> ซึ่งสิ่งตอบแทนที่คาดว่าจะต้องจ่ายวัดด้วยมูลค่ายุติธรรมผ่านกำไรขาดทุน มูลค่ายุติธรรมประมาณโดยใช้วิธี </w:t>
      </w:r>
      <w:r w:rsidRPr="00250D6B">
        <w:rPr>
          <w:rFonts w:hint="cs"/>
        </w:rPr>
        <w:t>Option Pricing Model</w:t>
      </w:r>
    </w:p>
    <w:p w14:paraId="047F9D7C" w14:textId="77777777" w:rsidR="00E174CD" w:rsidRPr="00250D6B" w:rsidRDefault="00E174CD" w:rsidP="00E1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2EC95D4A" w14:textId="77777777" w:rsidR="00E174CD" w:rsidRPr="00250D6B" w:rsidRDefault="00E174CD" w:rsidP="00E174CD">
      <w:pPr>
        <w:tabs>
          <w:tab w:val="clear" w:pos="454"/>
          <w:tab w:val="left" w:pos="540"/>
        </w:tabs>
        <w:ind w:left="540"/>
        <w:jc w:val="thaiDistribute"/>
        <w:rPr>
          <w:i/>
          <w:iCs/>
        </w:rPr>
      </w:pPr>
      <w:r w:rsidRPr="00250D6B">
        <w:rPr>
          <w:rFonts w:hint="cs"/>
          <w:i/>
          <w:iCs/>
          <w:cs/>
        </w:rPr>
        <w:t>การกระทบยอดสิ่งตอบแทนที่คาดว่าจะต้องจ่าย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E174CD" w:rsidRPr="00250D6B" w14:paraId="070BB335" w14:textId="77777777" w:rsidTr="008F4372">
        <w:trPr>
          <w:trHeight w:val="408"/>
          <w:tblHeader/>
        </w:trPr>
        <w:tc>
          <w:tcPr>
            <w:tcW w:w="3924" w:type="pct"/>
          </w:tcPr>
          <w:p w14:paraId="7E0C9F0B" w14:textId="77777777" w:rsidR="00E174CD" w:rsidRPr="00250D6B" w:rsidRDefault="00E174CD" w:rsidP="008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453E6DEB" w14:textId="77777777" w:rsidR="00E174CD" w:rsidRPr="00250D6B" w:rsidRDefault="00E174CD" w:rsidP="008F4372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  <w:rPr>
                <w:i/>
                <w:iCs/>
                <w:cs/>
                <w:lang w:val="th-TH"/>
              </w:rPr>
            </w:pPr>
            <w:r w:rsidRPr="00250D6B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96472A" w:rsidRPr="00250D6B" w14:paraId="74A956FC" w14:textId="77777777" w:rsidTr="008831C3">
        <w:trPr>
          <w:trHeight w:val="408"/>
        </w:trPr>
        <w:tc>
          <w:tcPr>
            <w:tcW w:w="3924" w:type="pct"/>
          </w:tcPr>
          <w:p w14:paraId="66E69BC5" w14:textId="77777777" w:rsidR="0096472A" w:rsidRPr="00250D6B" w:rsidRDefault="0096472A" w:rsidP="0096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0D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พฤศจิกายน</w:t>
            </w:r>
            <w:r w:rsidRPr="00250D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076" w:type="pct"/>
          </w:tcPr>
          <w:p w14:paraId="37F2B227" w14:textId="1E4694E1" w:rsidR="0096472A" w:rsidRPr="00250D6B" w:rsidRDefault="0096472A" w:rsidP="00870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250D6B">
              <w:t>414</w:t>
            </w:r>
          </w:p>
        </w:tc>
      </w:tr>
      <w:tr w:rsidR="0096472A" w:rsidRPr="00250D6B" w14:paraId="7E0D79EC" w14:textId="77777777" w:rsidTr="008831C3">
        <w:trPr>
          <w:trHeight w:val="408"/>
        </w:trPr>
        <w:tc>
          <w:tcPr>
            <w:tcW w:w="3924" w:type="pct"/>
          </w:tcPr>
          <w:p w14:paraId="1F7AF311" w14:textId="77777777" w:rsidR="0096472A" w:rsidRPr="00250D6B" w:rsidRDefault="0096472A" w:rsidP="0096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076" w:type="pct"/>
          </w:tcPr>
          <w:p w14:paraId="4ACB8DD8" w14:textId="30226D5F" w:rsidR="0096472A" w:rsidRPr="00250D6B" w:rsidRDefault="0096472A" w:rsidP="0096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250D6B">
              <w:rPr>
                <w:rFonts w:hint="cs"/>
                <w:cs/>
              </w:rPr>
              <w:t>(124)</w:t>
            </w:r>
          </w:p>
        </w:tc>
      </w:tr>
      <w:tr w:rsidR="0096472A" w:rsidRPr="00250D6B" w14:paraId="093A9302" w14:textId="77777777" w:rsidTr="008831C3">
        <w:trPr>
          <w:trHeight w:val="408"/>
        </w:trPr>
        <w:tc>
          <w:tcPr>
            <w:tcW w:w="3924" w:type="pct"/>
          </w:tcPr>
          <w:p w14:paraId="39C6BA26" w14:textId="555BDEED" w:rsidR="0096472A" w:rsidRPr="00250D6B" w:rsidRDefault="0096472A" w:rsidP="0096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ปรับมูลค่ายุติธรรม</w:t>
            </w:r>
          </w:p>
        </w:tc>
        <w:tc>
          <w:tcPr>
            <w:tcW w:w="1076" w:type="pct"/>
          </w:tcPr>
          <w:p w14:paraId="17E00C0A" w14:textId="33CAA503" w:rsidR="0096472A" w:rsidRPr="00250D6B" w:rsidRDefault="0096472A" w:rsidP="0096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250D6B">
              <w:t>(44)</w:t>
            </w:r>
          </w:p>
        </w:tc>
      </w:tr>
      <w:tr w:rsidR="0096472A" w:rsidRPr="00250D6B" w14:paraId="19A17C8C" w14:textId="77777777" w:rsidTr="008831C3">
        <w:trPr>
          <w:trHeight w:val="408"/>
        </w:trPr>
        <w:tc>
          <w:tcPr>
            <w:tcW w:w="3924" w:type="pct"/>
          </w:tcPr>
          <w:p w14:paraId="62D72D8F" w14:textId="4084085C" w:rsidR="0096472A" w:rsidRPr="00250D6B" w:rsidRDefault="0096472A" w:rsidP="0096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076" w:type="pct"/>
          </w:tcPr>
          <w:p w14:paraId="73FBB025" w14:textId="00293338" w:rsidR="0096472A" w:rsidRPr="00250D6B" w:rsidRDefault="0096472A" w:rsidP="008700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250D6B">
              <w:t>(</w:t>
            </w:r>
            <w:r w:rsidRPr="00250D6B">
              <w:rPr>
                <w:rFonts w:hint="cs"/>
                <w:cs/>
              </w:rPr>
              <w:t>3</w:t>
            </w:r>
            <w:r w:rsidRPr="00250D6B">
              <w:t>)</w:t>
            </w:r>
          </w:p>
        </w:tc>
      </w:tr>
      <w:tr w:rsidR="0096472A" w:rsidRPr="00250D6B" w14:paraId="0F1BD0C1" w14:textId="77777777" w:rsidTr="008831C3">
        <w:trPr>
          <w:trHeight w:val="408"/>
        </w:trPr>
        <w:tc>
          <w:tcPr>
            <w:tcW w:w="3924" w:type="pct"/>
          </w:tcPr>
          <w:p w14:paraId="6A4804B7" w14:textId="7728F8D9" w:rsidR="0096472A" w:rsidRPr="00250D6B" w:rsidRDefault="0096472A" w:rsidP="0096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0D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0D6B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76" w:type="pct"/>
          </w:tcPr>
          <w:p w14:paraId="67E9CAF4" w14:textId="479E97A0" w:rsidR="0096472A" w:rsidRPr="00250D6B" w:rsidRDefault="0096472A" w:rsidP="0096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250D6B">
              <w:rPr>
                <w:b/>
                <w:bCs/>
              </w:rPr>
              <w:t>243</w:t>
            </w:r>
          </w:p>
        </w:tc>
      </w:tr>
      <w:tr w:rsidR="0096472A" w:rsidRPr="00250D6B" w14:paraId="605E1155" w14:textId="77777777" w:rsidTr="008831C3">
        <w:trPr>
          <w:trHeight w:val="408"/>
        </w:trPr>
        <w:tc>
          <w:tcPr>
            <w:tcW w:w="3924" w:type="pct"/>
          </w:tcPr>
          <w:p w14:paraId="660B467F" w14:textId="77777777" w:rsidR="0096472A" w:rsidRPr="00250D6B" w:rsidRDefault="0096472A" w:rsidP="0096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ปรับมูลค่ายุติธรรม</w:t>
            </w:r>
          </w:p>
        </w:tc>
        <w:tc>
          <w:tcPr>
            <w:tcW w:w="1076" w:type="pct"/>
          </w:tcPr>
          <w:p w14:paraId="599C6867" w14:textId="6AE6A2A3" w:rsidR="0096472A" w:rsidRPr="00250D6B" w:rsidRDefault="0096472A" w:rsidP="0096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250D6B">
              <w:t>5</w:t>
            </w:r>
            <w:r w:rsidRPr="00250D6B">
              <w:rPr>
                <w:rFonts w:hint="cs"/>
                <w:cs/>
              </w:rPr>
              <w:t>2</w:t>
            </w:r>
          </w:p>
        </w:tc>
      </w:tr>
      <w:tr w:rsidR="0096472A" w:rsidRPr="00250D6B" w14:paraId="0A317218" w14:textId="77777777" w:rsidTr="008831C3">
        <w:trPr>
          <w:trHeight w:val="408"/>
        </w:trPr>
        <w:tc>
          <w:tcPr>
            <w:tcW w:w="3924" w:type="pct"/>
          </w:tcPr>
          <w:p w14:paraId="13CBC286" w14:textId="77777777" w:rsidR="0096472A" w:rsidRPr="00250D6B" w:rsidRDefault="0096472A" w:rsidP="0096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076" w:type="pct"/>
          </w:tcPr>
          <w:p w14:paraId="0AF23D97" w14:textId="16791DBB" w:rsidR="0096472A" w:rsidRPr="00250D6B" w:rsidRDefault="0096472A" w:rsidP="0096472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</w:pPr>
            <w:r w:rsidRPr="00250D6B">
              <w:t>(19)</w:t>
            </w:r>
          </w:p>
        </w:tc>
      </w:tr>
      <w:tr w:rsidR="0096472A" w:rsidRPr="00250D6B" w14:paraId="0D6717D9" w14:textId="77777777" w:rsidTr="008F4372">
        <w:trPr>
          <w:trHeight w:val="423"/>
        </w:trPr>
        <w:tc>
          <w:tcPr>
            <w:tcW w:w="3924" w:type="pct"/>
          </w:tcPr>
          <w:p w14:paraId="25F2CAF4" w14:textId="552A3061" w:rsidR="0096472A" w:rsidRPr="00250D6B" w:rsidRDefault="0096472A" w:rsidP="00964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0D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50D6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76" w:type="pct"/>
            <w:vAlign w:val="bottom"/>
          </w:tcPr>
          <w:p w14:paraId="6E60AA03" w14:textId="374EA2C6" w:rsidR="0096472A" w:rsidRPr="00250D6B" w:rsidRDefault="0096472A" w:rsidP="0096472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250D6B">
              <w:rPr>
                <w:b/>
                <w:bCs/>
              </w:rPr>
              <w:t>27</w:t>
            </w:r>
            <w:r w:rsidRPr="00250D6B">
              <w:rPr>
                <w:rFonts w:hint="cs"/>
                <w:b/>
                <w:bCs/>
                <w:cs/>
              </w:rPr>
              <w:t>6</w:t>
            </w:r>
          </w:p>
        </w:tc>
      </w:tr>
    </w:tbl>
    <w:p w14:paraId="470AA2E5" w14:textId="77777777" w:rsidR="00E174CD" w:rsidRPr="00250D6B" w:rsidRDefault="00E174CD" w:rsidP="00E174CD">
      <w:pPr>
        <w:tabs>
          <w:tab w:val="clear" w:pos="454"/>
          <w:tab w:val="left" w:pos="540"/>
        </w:tabs>
        <w:jc w:val="thaiDistribute"/>
      </w:pPr>
    </w:p>
    <w:p w14:paraId="44AA1C68" w14:textId="77777777" w:rsidR="00E174CD" w:rsidRPr="00250D6B" w:rsidRDefault="00E174CD" w:rsidP="00917169">
      <w:pPr>
        <w:ind w:left="450"/>
        <w:jc w:val="thaiDistribute"/>
        <w:rPr>
          <w:b/>
          <w:color w:val="000000"/>
        </w:rPr>
      </w:pPr>
    </w:p>
    <w:p w14:paraId="13E8C7D1" w14:textId="77777777" w:rsidR="00917169" w:rsidRPr="00250D6B" w:rsidRDefault="00917169" w:rsidP="00917169">
      <w:pPr>
        <w:ind w:left="450"/>
        <w:jc w:val="thaiDistribute"/>
        <w:rPr>
          <w:b/>
          <w:color w:val="000000"/>
        </w:rPr>
      </w:pPr>
    </w:p>
    <w:p w14:paraId="53D3B9B3" w14:textId="77777777" w:rsidR="00917169" w:rsidRPr="00250D6B" w:rsidRDefault="00917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250D6B">
        <w:rPr>
          <w:cs/>
        </w:rPr>
        <w:br w:type="page"/>
      </w:r>
    </w:p>
    <w:p w14:paraId="540D457D" w14:textId="64B297F0" w:rsidR="00255060" w:rsidRPr="00250D6B" w:rsidRDefault="00255060" w:rsidP="00E013AF">
      <w:pPr>
        <w:pStyle w:val="index"/>
        <w:numPr>
          <w:ilvl w:val="0"/>
          <w:numId w:val="3"/>
        </w:numPr>
        <w:spacing w:after="0" w:line="240" w:lineRule="auto"/>
        <w:ind w:left="547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14:paraId="08145A5A" w14:textId="77777777" w:rsidR="00870CCC" w:rsidRPr="00250D6B" w:rsidRDefault="00870CCC" w:rsidP="00E013AF">
      <w:pPr>
        <w:pStyle w:val="BodyText2"/>
        <w:ind w:left="5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E461241" w14:textId="226895F2" w:rsidR="006D63C1" w:rsidRPr="00250D6B" w:rsidRDefault="006D63C1" w:rsidP="00272AE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0D6B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6F1E95" w:rsidRPr="00250D6B">
        <w:rPr>
          <w:rFonts w:asciiTheme="majorBidi" w:hAnsiTheme="majorBidi" w:cstheme="majorBidi"/>
          <w:sz w:val="30"/>
          <w:szCs w:val="30"/>
        </w:rPr>
        <w:t>7</w:t>
      </w:r>
      <w:r w:rsidRPr="00250D6B">
        <w:rPr>
          <w:rFonts w:asciiTheme="majorBidi" w:hAnsiTheme="majorBidi" w:cstheme="majorBidi"/>
          <w:sz w:val="30"/>
          <w:szCs w:val="30"/>
        </w:rPr>
        <w:t xml:space="preserve"> </w:t>
      </w:r>
      <w:r w:rsidRPr="00250D6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F1E95" w:rsidRPr="00250D6B">
        <w:rPr>
          <w:rFonts w:asciiTheme="majorBidi" w:hAnsiTheme="majorBidi" w:cstheme="majorBidi"/>
          <w:sz w:val="30"/>
          <w:szCs w:val="30"/>
        </w:rPr>
        <w:t>8</w:t>
      </w:r>
      <w:r w:rsidRPr="00250D6B">
        <w:rPr>
          <w:rFonts w:asciiTheme="majorBidi" w:hAnsiTheme="majorBidi" w:cstheme="majorBidi"/>
          <w:sz w:val="30"/>
          <w:szCs w:val="30"/>
        </w:rPr>
        <w:t xml:space="preserve"> </w:t>
      </w:r>
      <w:r w:rsidRPr="00250D6B">
        <w:rPr>
          <w:rFonts w:asciiTheme="majorBidi" w:hAnsiTheme="majorBidi" w:cstheme="majorBidi"/>
          <w:sz w:val="30"/>
          <w:szCs w:val="30"/>
          <w:cs/>
        </w:rPr>
        <w:t>สำหรับบุคคลหรือกิจการอื่นที่เกี่ยวข้องกันไม่มีความสัมพันธ์ที่เปลี่ยนแปลงอย่างมีสาระสำคัญในระหว่างงวด</w:t>
      </w:r>
      <w:r w:rsidR="00475764" w:rsidRPr="00250D6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250D6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72AEF" w:rsidRPr="00250D6B">
        <w:rPr>
          <w:rFonts w:asciiTheme="majorBidi" w:hAnsiTheme="majorBidi" w:cstheme="majorBidi"/>
          <w:sz w:val="30"/>
          <w:szCs w:val="30"/>
        </w:rPr>
        <w:t xml:space="preserve">   </w:t>
      </w:r>
      <w:r w:rsidR="00475764" w:rsidRPr="00250D6B">
        <w:rPr>
          <w:rFonts w:asciiTheme="majorBidi" w:hAnsiTheme="majorBidi" w:cstheme="majorBidi"/>
          <w:sz w:val="30"/>
          <w:szCs w:val="30"/>
        </w:rPr>
        <w:t xml:space="preserve">31 </w:t>
      </w:r>
      <w:r w:rsidR="00475764" w:rsidRPr="00250D6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B1D27"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E95" w:rsidRPr="00250D6B">
        <w:rPr>
          <w:rFonts w:asciiTheme="majorBidi" w:hAnsiTheme="majorBidi" w:cstheme="majorBidi"/>
          <w:sz w:val="30"/>
          <w:szCs w:val="30"/>
        </w:rPr>
        <w:t>256</w:t>
      </w:r>
      <w:r w:rsidR="00475764" w:rsidRPr="00250D6B">
        <w:rPr>
          <w:rFonts w:asciiTheme="majorBidi" w:hAnsiTheme="majorBidi" w:cstheme="majorBidi" w:hint="cs"/>
          <w:sz w:val="30"/>
          <w:szCs w:val="30"/>
          <w:cs/>
        </w:rPr>
        <w:t>6</w:t>
      </w:r>
      <w:r w:rsidRPr="00250D6B">
        <w:rPr>
          <w:rFonts w:asciiTheme="majorBidi" w:hAnsiTheme="majorBidi" w:cstheme="majorBidi"/>
          <w:sz w:val="30"/>
          <w:szCs w:val="30"/>
        </w:rPr>
        <w:t xml:space="preserve"> </w:t>
      </w:r>
      <w:r w:rsidRPr="00250D6B">
        <w:rPr>
          <w:rFonts w:asciiTheme="majorBidi" w:hAnsiTheme="majorBidi" w:cstheme="majorBidi"/>
          <w:sz w:val="30"/>
          <w:szCs w:val="30"/>
          <w:cs/>
        </w:rPr>
        <w:t>ยกเว้น</w:t>
      </w:r>
      <w:r w:rsidR="00535C1B" w:rsidRPr="00250D6B">
        <w:rPr>
          <w:rFonts w:asciiTheme="majorBidi" w:hAnsiTheme="majorBidi" w:cstheme="majorBidi"/>
          <w:sz w:val="30"/>
          <w:szCs w:val="30"/>
        </w:rPr>
        <w:t xml:space="preserve"> </w:t>
      </w:r>
      <w:r w:rsidR="00535C1B" w:rsidRPr="00250D6B">
        <w:rPr>
          <w:rFonts w:asciiTheme="majorBidi" w:hAnsiTheme="majorBidi" w:cstheme="majorBidi" w:hint="cs"/>
          <w:sz w:val="30"/>
          <w:szCs w:val="30"/>
          <w:cs/>
        </w:rPr>
        <w:t xml:space="preserve">บริษัท บางจาก ศูนย์บริหารเงิน จำกัด </w:t>
      </w:r>
      <w:bookmarkStart w:id="3" w:name="_Hlk134374517"/>
      <w:r w:rsidR="00BE0EAD" w:rsidRPr="00250D6B">
        <w:rPr>
          <w:rFonts w:asciiTheme="majorBidi" w:hAnsiTheme="majorBidi" w:cstheme="majorBidi"/>
          <w:sz w:val="30"/>
          <w:szCs w:val="30"/>
        </w:rPr>
        <w:t xml:space="preserve">AP-BCPG CCE Partners LLC </w:t>
      </w:r>
      <w:r w:rsidR="00B273A5" w:rsidRPr="00250D6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E0EAD" w:rsidRPr="00250D6B">
        <w:rPr>
          <w:rFonts w:asciiTheme="majorBidi" w:hAnsiTheme="majorBidi" w:cstheme="majorBidi"/>
          <w:sz w:val="30"/>
          <w:szCs w:val="30"/>
        </w:rPr>
        <w:t xml:space="preserve">AP-BCPG SFE Partners LLC </w:t>
      </w:r>
      <w:bookmarkEnd w:id="3"/>
      <w:r w:rsidR="009A0D5F" w:rsidRPr="00250D6B">
        <w:rPr>
          <w:rFonts w:asciiTheme="majorBidi" w:hAnsiTheme="majorBidi" w:cstheme="majorBidi"/>
          <w:sz w:val="30"/>
          <w:szCs w:val="30"/>
        </w:rPr>
        <w:t>(</w:t>
      </w:r>
      <w:r w:rsidR="009A0D5F" w:rsidRPr="00250D6B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6F1E95" w:rsidRPr="00250D6B">
        <w:rPr>
          <w:rFonts w:asciiTheme="majorBidi" w:hAnsiTheme="majorBidi" w:cstheme="majorBidi"/>
          <w:sz w:val="30"/>
          <w:szCs w:val="30"/>
        </w:rPr>
        <w:t>7</w:t>
      </w:r>
      <w:r w:rsidR="00BE0EAD" w:rsidRPr="00250D6B">
        <w:rPr>
          <w:rFonts w:asciiTheme="majorBidi" w:hAnsiTheme="majorBidi" w:cstheme="majorBidi"/>
          <w:sz w:val="30"/>
          <w:szCs w:val="30"/>
        </w:rPr>
        <w:t xml:space="preserve"> </w:t>
      </w:r>
      <w:r w:rsidR="00BE0EAD" w:rsidRPr="00250D6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E0EAD" w:rsidRPr="00250D6B">
        <w:rPr>
          <w:rFonts w:asciiTheme="majorBidi" w:hAnsiTheme="majorBidi" w:cstheme="majorBidi"/>
          <w:sz w:val="30"/>
          <w:szCs w:val="30"/>
        </w:rPr>
        <w:t>8</w:t>
      </w:r>
      <w:r w:rsidR="009A0D5F" w:rsidRPr="00250D6B">
        <w:rPr>
          <w:rFonts w:asciiTheme="majorBidi" w:hAnsiTheme="majorBidi" w:cstheme="majorBidi"/>
          <w:sz w:val="30"/>
          <w:szCs w:val="30"/>
        </w:rPr>
        <w:t>)</w:t>
      </w:r>
    </w:p>
    <w:p w14:paraId="79004F3F" w14:textId="77777777" w:rsidR="000D3C90" w:rsidRPr="00250D6B" w:rsidRDefault="000D3C90" w:rsidP="00E013A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F614D" w14:textId="4560F5B8" w:rsidR="00A931A7" w:rsidRPr="00250D6B" w:rsidRDefault="00A931A7" w:rsidP="00E013A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0D6B">
        <w:rPr>
          <w:rFonts w:asciiTheme="majorBidi" w:hAnsiTheme="majorBidi" w:cstheme="majorBidi"/>
          <w:sz w:val="30"/>
          <w:szCs w:val="30"/>
          <w:cs/>
        </w:rPr>
        <w:t>กลุ่มบริษัทไม่มีการเปลี่ยนแปลงในนโยบายการกำหนดราคาอย่างมีสาระสำคัญในระหว่างงวด</w:t>
      </w:r>
      <w:r w:rsidR="00475764" w:rsidRPr="00250D6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250D6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75764" w:rsidRPr="00250D6B">
        <w:rPr>
          <w:rFonts w:asciiTheme="majorBidi" w:hAnsiTheme="majorBidi" w:cstheme="majorBidi"/>
          <w:sz w:val="30"/>
          <w:szCs w:val="30"/>
        </w:rPr>
        <w:t>31</w:t>
      </w:r>
      <w:r w:rsidR="00FB1D27" w:rsidRPr="00250D6B">
        <w:rPr>
          <w:rFonts w:asciiTheme="majorBidi" w:hAnsiTheme="majorBidi" w:cstheme="majorBidi"/>
          <w:sz w:val="30"/>
          <w:szCs w:val="30"/>
        </w:rPr>
        <w:t xml:space="preserve"> </w:t>
      </w:r>
      <w:r w:rsidR="00475764" w:rsidRPr="00250D6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B1D27"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E95" w:rsidRPr="00250D6B">
        <w:rPr>
          <w:rFonts w:asciiTheme="majorBidi" w:hAnsiTheme="majorBidi" w:cstheme="majorBidi"/>
          <w:sz w:val="30"/>
          <w:szCs w:val="30"/>
        </w:rPr>
        <w:t>256</w:t>
      </w:r>
      <w:r w:rsidR="00475764" w:rsidRPr="00250D6B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1F79C37E" w14:textId="77777777" w:rsidR="009D3B51" w:rsidRPr="00250D6B" w:rsidRDefault="009D3B51" w:rsidP="00E013A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51"/>
        <w:gridCol w:w="1251"/>
        <w:gridCol w:w="1251"/>
        <w:gridCol w:w="1251"/>
      </w:tblGrid>
      <w:tr w:rsidR="00475764" w:rsidRPr="00250D6B" w14:paraId="5B4827DB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6771FE68" w14:textId="77777777" w:rsidR="00475764" w:rsidRPr="00250D6B" w:rsidRDefault="00475764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250D6B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B39D7CA" w14:textId="77777777" w:rsidR="00475764" w:rsidRPr="00250D6B" w:rsidRDefault="00475764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50D6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5182B77" w14:textId="77777777" w:rsidR="00475764" w:rsidRPr="00250D6B" w:rsidRDefault="00475764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50D6B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475764" w:rsidRPr="00250D6B" w14:paraId="0CA0C970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7A2DDC2A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</w:rPr>
            </w:pPr>
            <w:r w:rsidRPr="00250D6B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250D6B">
              <w:rPr>
                <w:b/>
                <w:bCs/>
                <w:i/>
                <w:iCs/>
              </w:rPr>
              <w:t>31</w:t>
            </w:r>
            <w:r w:rsidRPr="00250D6B">
              <w:rPr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680" w:type="pct"/>
          </w:tcPr>
          <w:p w14:paraId="4C642EC5" w14:textId="360BB76C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250D6B">
              <w:t>256</w:t>
            </w:r>
            <w:r w:rsidRPr="00250D6B">
              <w:rPr>
                <w:rFonts w:hint="cs"/>
                <w:cs/>
              </w:rPr>
              <w:t>6</w:t>
            </w:r>
          </w:p>
        </w:tc>
        <w:tc>
          <w:tcPr>
            <w:tcW w:w="680" w:type="pct"/>
          </w:tcPr>
          <w:p w14:paraId="3A630A9E" w14:textId="632B53F8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250D6B">
              <w:t>256</w:t>
            </w:r>
            <w:r w:rsidRPr="00250D6B">
              <w:rPr>
                <w:rFonts w:hint="cs"/>
                <w:cs/>
              </w:rPr>
              <w:t>5</w:t>
            </w:r>
          </w:p>
        </w:tc>
        <w:tc>
          <w:tcPr>
            <w:tcW w:w="680" w:type="pct"/>
          </w:tcPr>
          <w:p w14:paraId="049B1B14" w14:textId="74F0AF1C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250D6B">
              <w:t>256</w:t>
            </w:r>
            <w:r w:rsidRPr="00250D6B">
              <w:rPr>
                <w:rFonts w:hint="cs"/>
                <w:cs/>
              </w:rPr>
              <w:t>6</w:t>
            </w:r>
          </w:p>
        </w:tc>
        <w:tc>
          <w:tcPr>
            <w:tcW w:w="680" w:type="pct"/>
            <w:shd w:val="clear" w:color="auto" w:fill="auto"/>
          </w:tcPr>
          <w:p w14:paraId="4D6A9346" w14:textId="10350E29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250D6B">
              <w:t>256</w:t>
            </w:r>
            <w:r w:rsidRPr="00250D6B">
              <w:rPr>
                <w:rFonts w:hint="cs"/>
                <w:cs/>
              </w:rPr>
              <w:t>5</w:t>
            </w:r>
          </w:p>
        </w:tc>
      </w:tr>
      <w:tr w:rsidR="00475764" w:rsidRPr="00250D6B" w14:paraId="24408929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0F5C7B79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4"/>
          </w:tcPr>
          <w:p w14:paraId="69F983C2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250D6B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475764" w:rsidRPr="00250D6B" w14:paraId="663C1712" w14:textId="77777777" w:rsidTr="004E3076">
        <w:tc>
          <w:tcPr>
            <w:tcW w:w="2280" w:type="pct"/>
            <w:shd w:val="clear" w:color="auto" w:fill="auto"/>
          </w:tcPr>
          <w:p w14:paraId="5ADAC202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250D6B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  <w:shd w:val="clear" w:color="auto" w:fill="auto"/>
          </w:tcPr>
          <w:p w14:paraId="1551B7F2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B0A83FF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D76B99B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EBB65C6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475764" w:rsidRPr="00250D6B" w14:paraId="2543F027" w14:textId="77777777" w:rsidTr="004E3076">
        <w:tc>
          <w:tcPr>
            <w:tcW w:w="2280" w:type="pct"/>
            <w:shd w:val="clear" w:color="auto" w:fill="auto"/>
          </w:tcPr>
          <w:p w14:paraId="2A4E0BF2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50D6B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0F2D06CD" w14:textId="19445327" w:rsidR="00475764" w:rsidRPr="00250D6B" w:rsidRDefault="008576DA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-</w:t>
            </w:r>
          </w:p>
        </w:tc>
        <w:tc>
          <w:tcPr>
            <w:tcW w:w="680" w:type="pct"/>
            <w:shd w:val="clear" w:color="auto" w:fill="auto"/>
          </w:tcPr>
          <w:p w14:paraId="4D6AAFAD" w14:textId="0D81FB70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10E26B73" w14:textId="3D2E6A91" w:rsidR="00475764" w:rsidRPr="00250D6B" w:rsidRDefault="004E3076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11,802</w:t>
            </w:r>
          </w:p>
        </w:tc>
        <w:tc>
          <w:tcPr>
            <w:tcW w:w="680" w:type="pct"/>
            <w:shd w:val="clear" w:color="auto" w:fill="auto"/>
          </w:tcPr>
          <w:p w14:paraId="5940C7F5" w14:textId="01076C41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13,591</w:t>
            </w:r>
          </w:p>
        </w:tc>
      </w:tr>
      <w:tr w:rsidR="00475764" w:rsidRPr="00250D6B" w14:paraId="14426A33" w14:textId="77777777" w:rsidTr="004E3076">
        <w:tc>
          <w:tcPr>
            <w:tcW w:w="2280" w:type="pct"/>
            <w:shd w:val="clear" w:color="auto" w:fill="auto"/>
          </w:tcPr>
          <w:p w14:paraId="3A60BC18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50D6B">
              <w:rPr>
                <w:cs/>
              </w:rPr>
              <w:t>ซื้อสินค้า</w:t>
            </w:r>
            <w:r w:rsidRPr="00250D6B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</w:tcPr>
          <w:p w14:paraId="2C1CB9D7" w14:textId="5525EC6F" w:rsidR="00475764" w:rsidRPr="00250D6B" w:rsidRDefault="00535C1B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-</w:t>
            </w:r>
          </w:p>
        </w:tc>
        <w:tc>
          <w:tcPr>
            <w:tcW w:w="680" w:type="pct"/>
            <w:shd w:val="clear" w:color="auto" w:fill="auto"/>
          </w:tcPr>
          <w:p w14:paraId="65122DC4" w14:textId="2C6E71D8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572AF0B" w14:textId="558C253C" w:rsidR="00475764" w:rsidRPr="00250D6B" w:rsidRDefault="00164E79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20,665</w:t>
            </w:r>
          </w:p>
        </w:tc>
        <w:tc>
          <w:tcPr>
            <w:tcW w:w="680" w:type="pct"/>
            <w:shd w:val="clear" w:color="auto" w:fill="auto"/>
          </w:tcPr>
          <w:p w14:paraId="1BB1EF9F" w14:textId="24A6FBDE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16,455</w:t>
            </w:r>
          </w:p>
        </w:tc>
      </w:tr>
      <w:tr w:rsidR="00475764" w:rsidRPr="00250D6B" w14:paraId="6515BFDB" w14:textId="77777777" w:rsidTr="004E3076">
        <w:tc>
          <w:tcPr>
            <w:tcW w:w="2280" w:type="pct"/>
            <w:shd w:val="clear" w:color="auto" w:fill="auto"/>
          </w:tcPr>
          <w:p w14:paraId="5811983B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50D6B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360A0718" w14:textId="42F437C6" w:rsidR="00475764" w:rsidRPr="00250D6B" w:rsidRDefault="00535C1B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-</w:t>
            </w:r>
          </w:p>
        </w:tc>
        <w:tc>
          <w:tcPr>
            <w:tcW w:w="680" w:type="pct"/>
            <w:shd w:val="clear" w:color="auto" w:fill="auto"/>
          </w:tcPr>
          <w:p w14:paraId="39BF00A1" w14:textId="112CA598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F880351" w14:textId="18FDA045" w:rsidR="00475764" w:rsidRPr="00250D6B" w:rsidRDefault="00164E79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33</w:t>
            </w:r>
          </w:p>
        </w:tc>
        <w:tc>
          <w:tcPr>
            <w:tcW w:w="680" w:type="pct"/>
            <w:shd w:val="clear" w:color="auto" w:fill="auto"/>
          </w:tcPr>
          <w:p w14:paraId="4FF42AAB" w14:textId="24258895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32</w:t>
            </w:r>
          </w:p>
        </w:tc>
      </w:tr>
      <w:tr w:rsidR="00475764" w:rsidRPr="00250D6B" w14:paraId="62AF4B4D" w14:textId="77777777" w:rsidTr="004E3076">
        <w:tc>
          <w:tcPr>
            <w:tcW w:w="2280" w:type="pct"/>
            <w:shd w:val="clear" w:color="auto" w:fill="auto"/>
          </w:tcPr>
          <w:p w14:paraId="0E6E1751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50D6B">
              <w:rPr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30814157" w14:textId="2F070160" w:rsidR="00475764" w:rsidRPr="00250D6B" w:rsidRDefault="00535C1B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-</w:t>
            </w:r>
          </w:p>
        </w:tc>
        <w:tc>
          <w:tcPr>
            <w:tcW w:w="680" w:type="pct"/>
            <w:shd w:val="clear" w:color="auto" w:fill="auto"/>
          </w:tcPr>
          <w:p w14:paraId="69B461F2" w14:textId="47F9DDDA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481E7BB9" w14:textId="3903C881" w:rsidR="00475764" w:rsidRPr="00250D6B" w:rsidRDefault="00164E79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8</w:t>
            </w:r>
          </w:p>
        </w:tc>
        <w:tc>
          <w:tcPr>
            <w:tcW w:w="680" w:type="pct"/>
            <w:shd w:val="clear" w:color="auto" w:fill="auto"/>
          </w:tcPr>
          <w:p w14:paraId="547D36E1" w14:textId="3BD81BAD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26</w:t>
            </w:r>
          </w:p>
        </w:tc>
      </w:tr>
      <w:tr w:rsidR="00475764" w:rsidRPr="00250D6B" w14:paraId="230B60F1" w14:textId="77777777" w:rsidTr="004E3076">
        <w:tc>
          <w:tcPr>
            <w:tcW w:w="2280" w:type="pct"/>
            <w:shd w:val="clear" w:color="auto" w:fill="auto"/>
          </w:tcPr>
          <w:p w14:paraId="79E8A295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250D6B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6CB2379F" w14:textId="2E0C8E42" w:rsidR="00475764" w:rsidRPr="00250D6B" w:rsidRDefault="00535C1B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50D6B">
              <w:t>-</w:t>
            </w:r>
          </w:p>
        </w:tc>
        <w:tc>
          <w:tcPr>
            <w:tcW w:w="680" w:type="pct"/>
            <w:shd w:val="clear" w:color="auto" w:fill="auto"/>
          </w:tcPr>
          <w:p w14:paraId="0C0CB498" w14:textId="1D19E502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50D6B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E78D900" w14:textId="096EB4DF" w:rsidR="00475764" w:rsidRPr="00250D6B" w:rsidRDefault="00164E79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10</w:t>
            </w:r>
          </w:p>
        </w:tc>
        <w:tc>
          <w:tcPr>
            <w:tcW w:w="680" w:type="pct"/>
            <w:shd w:val="clear" w:color="auto" w:fill="auto"/>
          </w:tcPr>
          <w:p w14:paraId="5D29AE2A" w14:textId="654C08FB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12</w:t>
            </w:r>
          </w:p>
        </w:tc>
      </w:tr>
      <w:tr w:rsidR="00475764" w:rsidRPr="00250D6B" w14:paraId="1242C9BD" w14:textId="77777777" w:rsidTr="004E3076">
        <w:tc>
          <w:tcPr>
            <w:tcW w:w="2280" w:type="pct"/>
            <w:shd w:val="clear" w:color="auto" w:fill="auto"/>
          </w:tcPr>
          <w:p w14:paraId="0692D5AC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A1BCBF9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76CFAE8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AE25BE4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8EC09D9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75764" w:rsidRPr="00250D6B" w14:paraId="3740557D" w14:textId="77777777" w:rsidTr="004E3076">
        <w:tc>
          <w:tcPr>
            <w:tcW w:w="2280" w:type="pct"/>
            <w:shd w:val="clear" w:color="auto" w:fill="auto"/>
          </w:tcPr>
          <w:p w14:paraId="27420D89" w14:textId="75962411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50D6B">
              <w:rPr>
                <w:b/>
                <w:bCs/>
                <w:cs/>
              </w:rPr>
              <w:t>บริษัทร่วม</w:t>
            </w:r>
            <w:r w:rsidRPr="00250D6B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680" w:type="pct"/>
            <w:shd w:val="clear" w:color="auto" w:fill="auto"/>
          </w:tcPr>
          <w:p w14:paraId="2C0E0B40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1D25EDB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E8DD1C5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1B56714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75764" w:rsidRPr="00250D6B" w14:paraId="21571948" w14:textId="77777777" w:rsidTr="004E3076">
        <w:tc>
          <w:tcPr>
            <w:tcW w:w="2280" w:type="pct"/>
            <w:shd w:val="clear" w:color="auto" w:fill="auto"/>
          </w:tcPr>
          <w:p w14:paraId="21614714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50D6B">
              <w:rPr>
                <w:cs/>
              </w:rPr>
              <w:t>ซื้อสินค้า</w:t>
            </w:r>
            <w:r w:rsidRPr="00250D6B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</w:tcPr>
          <w:p w14:paraId="2BF09EF0" w14:textId="45AFD897" w:rsidR="00475764" w:rsidRPr="00250D6B" w:rsidRDefault="004B6388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-</w:t>
            </w:r>
          </w:p>
        </w:tc>
        <w:tc>
          <w:tcPr>
            <w:tcW w:w="680" w:type="pct"/>
            <w:shd w:val="clear" w:color="auto" w:fill="auto"/>
          </w:tcPr>
          <w:p w14:paraId="490E1A67" w14:textId="1B8FC321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114</w:t>
            </w:r>
          </w:p>
        </w:tc>
        <w:tc>
          <w:tcPr>
            <w:tcW w:w="680" w:type="pct"/>
            <w:shd w:val="clear" w:color="auto" w:fill="auto"/>
          </w:tcPr>
          <w:p w14:paraId="3D17CA9E" w14:textId="422C66B2" w:rsidR="00475764" w:rsidRPr="00250D6B" w:rsidRDefault="00164E79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50D6B">
              <w:t>-</w:t>
            </w:r>
          </w:p>
        </w:tc>
        <w:tc>
          <w:tcPr>
            <w:tcW w:w="680" w:type="pct"/>
            <w:shd w:val="clear" w:color="auto" w:fill="auto"/>
          </w:tcPr>
          <w:p w14:paraId="54C4EA23" w14:textId="4106E255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50D6B">
              <w:t>114</w:t>
            </w:r>
          </w:p>
        </w:tc>
      </w:tr>
      <w:tr w:rsidR="00475764" w:rsidRPr="00250D6B" w14:paraId="578D4498" w14:textId="77777777" w:rsidTr="004E3076">
        <w:tc>
          <w:tcPr>
            <w:tcW w:w="2280" w:type="pct"/>
            <w:shd w:val="clear" w:color="auto" w:fill="auto"/>
          </w:tcPr>
          <w:p w14:paraId="003CB15E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50D6B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336D053E" w14:textId="07C8DA97" w:rsidR="00475764" w:rsidRPr="00250D6B" w:rsidRDefault="008576DA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1</w:t>
            </w:r>
          </w:p>
        </w:tc>
        <w:tc>
          <w:tcPr>
            <w:tcW w:w="680" w:type="pct"/>
            <w:shd w:val="clear" w:color="auto" w:fill="auto"/>
          </w:tcPr>
          <w:p w14:paraId="786EE7CC" w14:textId="252FCDC3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2</w:t>
            </w:r>
          </w:p>
        </w:tc>
        <w:tc>
          <w:tcPr>
            <w:tcW w:w="680" w:type="pct"/>
            <w:shd w:val="clear" w:color="auto" w:fill="auto"/>
          </w:tcPr>
          <w:p w14:paraId="51BF8840" w14:textId="2AA14086" w:rsidR="00475764" w:rsidRPr="00250D6B" w:rsidRDefault="00164E79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-</w:t>
            </w:r>
          </w:p>
        </w:tc>
        <w:tc>
          <w:tcPr>
            <w:tcW w:w="680" w:type="pct"/>
            <w:shd w:val="clear" w:color="auto" w:fill="auto"/>
          </w:tcPr>
          <w:p w14:paraId="3BDAE4EE" w14:textId="7EF90AC4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-</w:t>
            </w:r>
          </w:p>
        </w:tc>
      </w:tr>
      <w:tr w:rsidR="00475764" w:rsidRPr="00250D6B" w14:paraId="5A0ECF24" w14:textId="77777777" w:rsidTr="004E3076">
        <w:tc>
          <w:tcPr>
            <w:tcW w:w="2280" w:type="pct"/>
            <w:shd w:val="clear" w:color="auto" w:fill="auto"/>
          </w:tcPr>
          <w:p w14:paraId="618D55A8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50D6B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061BF117" w14:textId="607E1A12" w:rsidR="00475764" w:rsidRPr="00250D6B" w:rsidRDefault="001D05EE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rPr>
                <w:rFonts w:hint="cs"/>
                <w:cs/>
              </w:rPr>
              <w:t>13</w:t>
            </w:r>
          </w:p>
        </w:tc>
        <w:tc>
          <w:tcPr>
            <w:tcW w:w="680" w:type="pct"/>
            <w:shd w:val="clear" w:color="auto" w:fill="auto"/>
          </w:tcPr>
          <w:p w14:paraId="78FCB7C6" w14:textId="23F7522F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5</w:t>
            </w:r>
          </w:p>
        </w:tc>
        <w:tc>
          <w:tcPr>
            <w:tcW w:w="680" w:type="pct"/>
            <w:shd w:val="clear" w:color="auto" w:fill="auto"/>
          </w:tcPr>
          <w:p w14:paraId="12231E85" w14:textId="073511C0" w:rsidR="00475764" w:rsidRPr="00250D6B" w:rsidRDefault="00164E79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-</w:t>
            </w:r>
          </w:p>
        </w:tc>
        <w:tc>
          <w:tcPr>
            <w:tcW w:w="680" w:type="pct"/>
            <w:shd w:val="clear" w:color="auto" w:fill="auto"/>
          </w:tcPr>
          <w:p w14:paraId="685683E5" w14:textId="4979EE06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50D6B">
              <w:t>-</w:t>
            </w:r>
          </w:p>
        </w:tc>
      </w:tr>
      <w:tr w:rsidR="008576DA" w:rsidRPr="00250D6B" w14:paraId="34AFB81A" w14:textId="77777777" w:rsidTr="004E3076">
        <w:tc>
          <w:tcPr>
            <w:tcW w:w="2280" w:type="pct"/>
            <w:shd w:val="clear" w:color="auto" w:fill="auto"/>
          </w:tcPr>
          <w:p w14:paraId="3BD305E8" w14:textId="30A3BC8F" w:rsidR="008576DA" w:rsidRPr="00250D6B" w:rsidRDefault="008576DA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50D6B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29965FE9" w14:textId="148595F7" w:rsidR="008576DA" w:rsidRPr="00250D6B" w:rsidRDefault="008576DA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1</w:t>
            </w:r>
          </w:p>
        </w:tc>
        <w:tc>
          <w:tcPr>
            <w:tcW w:w="680" w:type="pct"/>
            <w:shd w:val="clear" w:color="auto" w:fill="auto"/>
          </w:tcPr>
          <w:p w14:paraId="08EA4431" w14:textId="63D6DA4D" w:rsidR="008576DA" w:rsidRPr="00250D6B" w:rsidRDefault="008576DA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-</w:t>
            </w:r>
          </w:p>
        </w:tc>
        <w:tc>
          <w:tcPr>
            <w:tcW w:w="680" w:type="pct"/>
            <w:shd w:val="clear" w:color="auto" w:fill="auto"/>
          </w:tcPr>
          <w:p w14:paraId="1E46B769" w14:textId="4481B74E" w:rsidR="008576DA" w:rsidRPr="00250D6B" w:rsidRDefault="008576DA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-</w:t>
            </w:r>
          </w:p>
        </w:tc>
        <w:tc>
          <w:tcPr>
            <w:tcW w:w="680" w:type="pct"/>
            <w:shd w:val="clear" w:color="auto" w:fill="auto"/>
          </w:tcPr>
          <w:p w14:paraId="19F7060C" w14:textId="3F62046D" w:rsidR="008576DA" w:rsidRPr="00250D6B" w:rsidRDefault="008576DA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-</w:t>
            </w:r>
          </w:p>
        </w:tc>
      </w:tr>
      <w:tr w:rsidR="00475764" w:rsidRPr="00250D6B" w14:paraId="4641D60F" w14:textId="77777777" w:rsidTr="004E3076">
        <w:tc>
          <w:tcPr>
            <w:tcW w:w="2280" w:type="pct"/>
            <w:shd w:val="clear" w:color="auto" w:fill="auto"/>
          </w:tcPr>
          <w:p w14:paraId="02A3F059" w14:textId="77777777" w:rsidR="009D3B51" w:rsidRPr="00250D6B" w:rsidRDefault="009D3B51" w:rsidP="002F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79D36368" w14:textId="77777777" w:rsidR="00020185" w:rsidRPr="00250D6B" w:rsidRDefault="00020185" w:rsidP="002F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478E8830" w14:textId="77777777" w:rsidR="00020185" w:rsidRPr="00250D6B" w:rsidRDefault="00020185" w:rsidP="002F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4ABCEEB3" w14:textId="77777777" w:rsidR="00020185" w:rsidRPr="00250D6B" w:rsidRDefault="00020185" w:rsidP="002F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18F2C766" w14:textId="77777777" w:rsidR="00020185" w:rsidRPr="00250D6B" w:rsidRDefault="00020185" w:rsidP="002F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6B8CF7ED" w14:textId="77777777" w:rsidR="00020185" w:rsidRPr="00250D6B" w:rsidRDefault="00020185" w:rsidP="002F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  <w:p w14:paraId="052D87F3" w14:textId="1D4D7E76" w:rsidR="00020185" w:rsidRPr="00250D6B" w:rsidRDefault="00020185" w:rsidP="002F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EC53006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2DD0193E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236528CE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7ADB3309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</w:tr>
      <w:tr w:rsidR="00475764" w:rsidRPr="00250D6B" w14:paraId="453CEE98" w14:textId="77777777" w:rsidTr="004E3076">
        <w:tc>
          <w:tcPr>
            <w:tcW w:w="2280" w:type="pct"/>
            <w:shd w:val="clear" w:color="auto" w:fill="auto"/>
          </w:tcPr>
          <w:p w14:paraId="66BDC59A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250D6B">
              <w:rPr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1952A214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2099C8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7B85032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4E94D07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75764" w:rsidRPr="00250D6B" w14:paraId="23A2D82C" w14:textId="77777777" w:rsidTr="004E3076">
        <w:tc>
          <w:tcPr>
            <w:tcW w:w="2280" w:type="pct"/>
            <w:shd w:val="clear" w:color="auto" w:fill="auto"/>
          </w:tcPr>
          <w:p w14:paraId="4D9A0A05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50D6B">
              <w:rPr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297F42A0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2BC1AE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3B1E39D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A75C8BD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75764" w:rsidRPr="00250D6B" w14:paraId="68DA9050" w14:textId="77777777" w:rsidTr="004E3076">
        <w:tc>
          <w:tcPr>
            <w:tcW w:w="2280" w:type="pct"/>
            <w:shd w:val="clear" w:color="auto" w:fill="auto"/>
          </w:tcPr>
          <w:p w14:paraId="394BDDD6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250D6B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  <w:shd w:val="clear" w:color="auto" w:fill="auto"/>
          </w:tcPr>
          <w:p w14:paraId="2E8A2A05" w14:textId="663E5B73" w:rsidR="00475764" w:rsidRPr="00250D6B" w:rsidRDefault="008576DA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250D6B">
              <w:rPr>
                <w:color w:val="000000" w:themeColor="text1"/>
              </w:rPr>
              <w:t>279</w:t>
            </w:r>
          </w:p>
        </w:tc>
        <w:tc>
          <w:tcPr>
            <w:tcW w:w="680" w:type="pct"/>
            <w:shd w:val="clear" w:color="auto" w:fill="auto"/>
          </w:tcPr>
          <w:p w14:paraId="057ABC0A" w14:textId="64CABD68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rPr>
                <w:color w:val="000000" w:themeColor="text1"/>
              </w:rPr>
              <w:t>95</w:t>
            </w:r>
          </w:p>
        </w:tc>
        <w:tc>
          <w:tcPr>
            <w:tcW w:w="680" w:type="pct"/>
            <w:shd w:val="clear" w:color="auto" w:fill="auto"/>
          </w:tcPr>
          <w:p w14:paraId="508C8447" w14:textId="1B916F7E" w:rsidR="00475764" w:rsidRPr="00250D6B" w:rsidRDefault="00DD3CCA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rPr>
                <w:rFonts w:hint="cs"/>
                <w:cs/>
              </w:rPr>
              <w:t>33</w:t>
            </w:r>
          </w:p>
        </w:tc>
        <w:tc>
          <w:tcPr>
            <w:tcW w:w="680" w:type="pct"/>
            <w:shd w:val="clear" w:color="auto" w:fill="auto"/>
          </w:tcPr>
          <w:p w14:paraId="39BB7DEC" w14:textId="43BE6FCE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rPr>
                <w:rFonts w:hint="cs"/>
              </w:rPr>
              <w:t>29</w:t>
            </w:r>
          </w:p>
        </w:tc>
      </w:tr>
      <w:tr w:rsidR="00475764" w:rsidRPr="00250D6B" w14:paraId="476C4515" w14:textId="77777777" w:rsidTr="004E3076">
        <w:tc>
          <w:tcPr>
            <w:tcW w:w="2280" w:type="pct"/>
            <w:shd w:val="clear" w:color="auto" w:fill="auto"/>
          </w:tcPr>
          <w:p w14:paraId="23DF3524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50D6B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  <w:shd w:val="clear" w:color="auto" w:fill="auto"/>
          </w:tcPr>
          <w:p w14:paraId="45066505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15E3A79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6F5FCA3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5E9DA66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475764" w:rsidRPr="00250D6B" w14:paraId="4F400205" w14:textId="77777777" w:rsidTr="004E3076">
        <w:tc>
          <w:tcPr>
            <w:tcW w:w="2280" w:type="pct"/>
            <w:shd w:val="clear" w:color="auto" w:fill="auto"/>
          </w:tcPr>
          <w:p w14:paraId="1FA32227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50D6B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061FEBE" w14:textId="247F2E9A" w:rsidR="00475764" w:rsidRPr="00250D6B" w:rsidRDefault="008576DA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250D6B">
              <w:rPr>
                <w:color w:val="000000" w:themeColor="text1"/>
              </w:rPr>
              <w:t>13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A76B14A" w14:textId="03847C9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50D6B">
              <w:rPr>
                <w:rFonts w:hint="cs"/>
                <w:color w:val="000000" w:themeColor="text1"/>
              </w:rPr>
              <w:t>5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67C3DCD" w14:textId="7DFB6374" w:rsidR="00475764" w:rsidRPr="00250D6B" w:rsidRDefault="00DD3CCA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50D6B">
              <w:rPr>
                <w:rFonts w:hint="cs"/>
                <w:cs/>
              </w:rPr>
              <w:t>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75B93C0" w14:textId="0EEAF361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50D6B">
              <w:rPr>
                <w:rFonts w:hint="cs"/>
              </w:rPr>
              <w:t>1</w:t>
            </w:r>
          </w:p>
        </w:tc>
      </w:tr>
      <w:tr w:rsidR="00475764" w:rsidRPr="00250D6B" w14:paraId="4935FD76" w14:textId="77777777" w:rsidTr="004E3076">
        <w:tc>
          <w:tcPr>
            <w:tcW w:w="2280" w:type="pct"/>
            <w:shd w:val="clear" w:color="auto" w:fill="auto"/>
          </w:tcPr>
          <w:p w14:paraId="659A486A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2"/>
              <w:jc w:val="thaiDistribute"/>
              <w:rPr>
                <w:cs/>
              </w:rPr>
            </w:pPr>
            <w:r w:rsidRPr="00250D6B">
              <w:rPr>
                <w:rFonts w:hint="cs"/>
                <w:cs/>
              </w:rPr>
              <w:t>การจ่ายโดยใช้หุ้นเป็นเกณฑ์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AD8F91A" w14:textId="3E2B9819" w:rsidR="00475764" w:rsidRPr="00250D6B" w:rsidRDefault="008576DA" w:rsidP="00475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250D6B">
              <w:rPr>
                <w:color w:val="000000" w:themeColor="text1"/>
              </w:rPr>
              <w:t>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0D9382F" w14:textId="4A438235" w:rsidR="00475764" w:rsidRPr="00250D6B" w:rsidRDefault="00475764" w:rsidP="00475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50D6B">
              <w:rPr>
                <w:rFonts w:hint="cs"/>
                <w:color w:val="000000" w:themeColor="text1"/>
              </w:rPr>
              <w:t>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84D1F8B" w14:textId="5B9ED38A" w:rsidR="00475764" w:rsidRPr="00250D6B" w:rsidRDefault="00A404C4" w:rsidP="00475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50D6B"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1BFE160" w14:textId="78A98B94" w:rsidR="00475764" w:rsidRPr="00250D6B" w:rsidRDefault="00475764" w:rsidP="00475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50D6B">
              <w:rPr>
                <w:rFonts w:hint="cs"/>
                <w:cs/>
              </w:rPr>
              <w:t>-</w:t>
            </w:r>
          </w:p>
        </w:tc>
      </w:tr>
      <w:tr w:rsidR="00475764" w:rsidRPr="00250D6B" w14:paraId="472082B6" w14:textId="77777777" w:rsidTr="004E3076">
        <w:tc>
          <w:tcPr>
            <w:tcW w:w="2280" w:type="pct"/>
            <w:shd w:val="clear" w:color="auto" w:fill="auto"/>
          </w:tcPr>
          <w:p w14:paraId="37496CB0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250D6B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  <w:shd w:val="clear" w:color="auto" w:fill="auto"/>
          </w:tcPr>
          <w:p w14:paraId="16DB6718" w14:textId="2C5DA52D" w:rsidR="00475764" w:rsidRPr="00250D6B" w:rsidRDefault="008576DA" w:rsidP="004757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250D6B">
              <w:rPr>
                <w:b/>
                <w:bCs/>
                <w:color w:val="000000" w:themeColor="text1"/>
              </w:rPr>
              <w:t>293</w:t>
            </w:r>
          </w:p>
        </w:tc>
        <w:tc>
          <w:tcPr>
            <w:tcW w:w="680" w:type="pct"/>
            <w:shd w:val="clear" w:color="auto" w:fill="auto"/>
          </w:tcPr>
          <w:p w14:paraId="7A0EBE4F" w14:textId="2D8CE671" w:rsidR="00475764" w:rsidRPr="00250D6B" w:rsidRDefault="00475764" w:rsidP="004757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250D6B">
              <w:rPr>
                <w:rFonts w:hint="cs"/>
                <w:b/>
                <w:bCs/>
                <w:color w:val="000000" w:themeColor="text1"/>
              </w:rPr>
              <w:t>102</w:t>
            </w:r>
          </w:p>
        </w:tc>
        <w:tc>
          <w:tcPr>
            <w:tcW w:w="680" w:type="pct"/>
            <w:shd w:val="clear" w:color="auto" w:fill="auto"/>
          </w:tcPr>
          <w:p w14:paraId="22A7DE8D" w14:textId="06BC0A58" w:rsidR="00475764" w:rsidRPr="00250D6B" w:rsidRDefault="00DD3CCA" w:rsidP="004757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250D6B">
              <w:rPr>
                <w:rFonts w:hint="cs"/>
                <w:b/>
                <w:bCs/>
                <w:cs/>
              </w:rPr>
              <w:t>3</w:t>
            </w:r>
            <w:r w:rsidR="00A948D8" w:rsidRPr="00250D6B">
              <w:rPr>
                <w:b/>
                <w:bCs/>
              </w:rPr>
              <w:t>4</w:t>
            </w:r>
          </w:p>
        </w:tc>
        <w:tc>
          <w:tcPr>
            <w:tcW w:w="680" w:type="pct"/>
            <w:shd w:val="clear" w:color="auto" w:fill="auto"/>
          </w:tcPr>
          <w:p w14:paraId="1D1198D2" w14:textId="4D9DF541" w:rsidR="00475764" w:rsidRPr="00250D6B" w:rsidRDefault="00475764" w:rsidP="004757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250D6B">
              <w:rPr>
                <w:rFonts w:hint="cs"/>
                <w:b/>
                <w:bCs/>
              </w:rPr>
              <w:t>30</w:t>
            </w:r>
          </w:p>
        </w:tc>
      </w:tr>
      <w:tr w:rsidR="00475764" w:rsidRPr="00250D6B" w14:paraId="045A062E" w14:textId="77777777" w:rsidTr="004E3076">
        <w:tc>
          <w:tcPr>
            <w:tcW w:w="2280" w:type="pct"/>
            <w:shd w:val="clear" w:color="auto" w:fill="auto"/>
          </w:tcPr>
          <w:p w14:paraId="45435277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2BF6A9C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469B22C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5E5111C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FCE31D1" w14:textId="77777777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</w:tbl>
    <w:p w14:paraId="169F9C21" w14:textId="2324E6AE" w:rsidR="007964F3" w:rsidRPr="00250D6B" w:rsidRDefault="00F901EF" w:rsidP="00F901E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0D6B">
        <w:rPr>
          <w:rFonts w:asciiTheme="majorBidi" w:hAnsiTheme="majorBidi" w:cstheme="majorBidi"/>
        </w:rPr>
        <w:tab/>
      </w:r>
      <w:r w:rsidR="007964F3" w:rsidRPr="00250D6B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6F1E95" w:rsidRPr="00250D6B">
        <w:rPr>
          <w:rFonts w:asciiTheme="majorBidi" w:hAnsiTheme="majorBidi" w:cstheme="majorBidi"/>
          <w:sz w:val="30"/>
          <w:szCs w:val="30"/>
        </w:rPr>
        <w:t>3</w:t>
      </w:r>
      <w:r w:rsidR="00475764" w:rsidRPr="00250D6B">
        <w:rPr>
          <w:rFonts w:asciiTheme="majorBidi" w:hAnsiTheme="majorBidi" w:cstheme="majorBidi" w:hint="cs"/>
          <w:sz w:val="30"/>
          <w:szCs w:val="30"/>
          <w:cs/>
        </w:rPr>
        <w:t>1</w:t>
      </w:r>
      <w:r w:rsidR="00FB1D27" w:rsidRPr="00250D6B">
        <w:rPr>
          <w:rFonts w:asciiTheme="majorBidi" w:hAnsiTheme="majorBidi" w:cstheme="majorBidi"/>
          <w:sz w:val="30"/>
          <w:szCs w:val="30"/>
        </w:rPr>
        <w:t xml:space="preserve"> </w:t>
      </w:r>
      <w:r w:rsidR="00475764" w:rsidRPr="00250D6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B1D27"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E95" w:rsidRPr="00250D6B">
        <w:rPr>
          <w:rFonts w:asciiTheme="majorBidi" w:hAnsiTheme="majorBidi" w:cstheme="majorBidi"/>
          <w:sz w:val="30"/>
          <w:szCs w:val="30"/>
        </w:rPr>
        <w:t>256</w:t>
      </w:r>
      <w:r w:rsidR="00475764" w:rsidRPr="00250D6B">
        <w:rPr>
          <w:rFonts w:asciiTheme="majorBidi" w:hAnsiTheme="majorBidi" w:cstheme="majorBidi"/>
          <w:sz w:val="30"/>
          <w:szCs w:val="30"/>
        </w:rPr>
        <w:t>6</w:t>
      </w:r>
      <w:r w:rsidR="007964F3" w:rsidRPr="00250D6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250D6B">
        <w:rPr>
          <w:rFonts w:asciiTheme="majorBidi" w:hAnsiTheme="majorBidi" w:cstheme="majorBidi"/>
          <w:sz w:val="30"/>
          <w:szCs w:val="30"/>
        </w:rPr>
        <w:t>31</w:t>
      </w:r>
      <w:r w:rsidR="007964F3" w:rsidRPr="00250D6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250D6B">
        <w:rPr>
          <w:rFonts w:asciiTheme="majorBidi" w:hAnsiTheme="majorBidi" w:cstheme="majorBidi"/>
          <w:sz w:val="30"/>
          <w:szCs w:val="30"/>
        </w:rPr>
        <w:t>256</w:t>
      </w:r>
      <w:r w:rsidR="00475764" w:rsidRPr="00250D6B">
        <w:rPr>
          <w:rFonts w:asciiTheme="majorBidi" w:hAnsiTheme="majorBidi" w:cstheme="majorBidi"/>
          <w:sz w:val="30"/>
          <w:szCs w:val="30"/>
        </w:rPr>
        <w:t>5</w:t>
      </w:r>
      <w:r w:rsidR="007964F3" w:rsidRPr="00250D6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DBE8638" w14:textId="77777777" w:rsidR="00A35EC5" w:rsidRPr="00250D6B" w:rsidRDefault="00A35EC5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9"/>
        <w:gridCol w:w="1240"/>
        <w:gridCol w:w="1242"/>
        <w:gridCol w:w="1240"/>
        <w:gridCol w:w="1240"/>
      </w:tblGrid>
      <w:tr w:rsidR="00C00B0A" w:rsidRPr="00250D6B" w14:paraId="177A0EA9" w14:textId="77777777" w:rsidTr="001028BD">
        <w:trPr>
          <w:tblHeader/>
        </w:trPr>
        <w:tc>
          <w:tcPr>
            <w:tcW w:w="2295" w:type="pct"/>
          </w:tcPr>
          <w:p w14:paraId="79A90249" w14:textId="77777777" w:rsidR="00C00B0A" w:rsidRPr="00250D6B" w:rsidRDefault="00C00B0A" w:rsidP="00E05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pct"/>
            <w:gridSpan w:val="2"/>
            <w:vAlign w:val="bottom"/>
          </w:tcPr>
          <w:p w14:paraId="63C99D28" w14:textId="77777777" w:rsidR="00C00B0A" w:rsidRPr="00250D6B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vAlign w:val="bottom"/>
          </w:tcPr>
          <w:p w14:paraId="489F0470" w14:textId="77777777" w:rsidR="00C00B0A" w:rsidRPr="00250D6B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764" w:rsidRPr="00250D6B" w14:paraId="6CC4127C" w14:textId="77777777" w:rsidTr="001028BD">
        <w:trPr>
          <w:tblHeader/>
        </w:trPr>
        <w:tc>
          <w:tcPr>
            <w:tcW w:w="2295" w:type="pct"/>
          </w:tcPr>
          <w:p w14:paraId="33468A85" w14:textId="77777777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43CD8EC" w14:textId="6A010373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D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1D5AAFF3" w14:textId="2AF60AA1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6" w:type="pct"/>
            <w:shd w:val="clear" w:color="auto" w:fill="auto"/>
          </w:tcPr>
          <w:p w14:paraId="3B1CCB6E" w14:textId="5A273534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D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AB4FFBE" w14:textId="492BFA1F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75764" w:rsidRPr="00250D6B" w14:paraId="75AD1B48" w14:textId="77777777" w:rsidTr="001028BD">
        <w:trPr>
          <w:tblHeader/>
        </w:trPr>
        <w:tc>
          <w:tcPr>
            <w:tcW w:w="2295" w:type="pct"/>
          </w:tcPr>
          <w:p w14:paraId="4091384B" w14:textId="77777777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1E29795A" w14:textId="2554A280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8213EF2" w14:textId="5D8D1136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676" w:type="pct"/>
            <w:shd w:val="clear" w:color="auto" w:fill="auto"/>
          </w:tcPr>
          <w:p w14:paraId="6E78AE2A" w14:textId="7A1FE6F6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6BE82D0" w14:textId="692D3CB8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75764" w:rsidRPr="00250D6B" w14:paraId="5C4DEEE1" w14:textId="77777777" w:rsidTr="001028BD">
        <w:trPr>
          <w:tblHeader/>
        </w:trPr>
        <w:tc>
          <w:tcPr>
            <w:tcW w:w="2295" w:type="pct"/>
          </w:tcPr>
          <w:p w14:paraId="0CFCA26E" w14:textId="77777777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5" w:type="pct"/>
            <w:gridSpan w:val="4"/>
            <w:shd w:val="clear" w:color="auto" w:fill="auto"/>
          </w:tcPr>
          <w:p w14:paraId="52F00072" w14:textId="77777777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764" w:rsidRPr="00250D6B" w14:paraId="2177DEB7" w14:textId="77777777" w:rsidTr="001028BD">
        <w:trPr>
          <w:tblHeader/>
        </w:trPr>
        <w:tc>
          <w:tcPr>
            <w:tcW w:w="2295" w:type="pct"/>
            <w:shd w:val="clear" w:color="auto" w:fill="auto"/>
          </w:tcPr>
          <w:p w14:paraId="34D202EF" w14:textId="77777777" w:rsidR="00475764" w:rsidRPr="00250D6B" w:rsidRDefault="00475764" w:rsidP="0047576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6" w:type="pct"/>
            <w:shd w:val="clear" w:color="auto" w:fill="auto"/>
          </w:tcPr>
          <w:p w14:paraId="77C75274" w14:textId="77777777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34B31EDB" w14:textId="77777777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56B394FE" w14:textId="77777777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4267C185" w14:textId="77777777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75764" w:rsidRPr="00250D6B" w14:paraId="6F885BDE" w14:textId="77777777" w:rsidTr="001028BD">
        <w:trPr>
          <w:tblHeader/>
        </w:trPr>
        <w:tc>
          <w:tcPr>
            <w:tcW w:w="2295" w:type="pct"/>
            <w:shd w:val="clear" w:color="auto" w:fill="auto"/>
          </w:tcPr>
          <w:p w14:paraId="0EA7CC54" w14:textId="77777777" w:rsidR="00475764" w:rsidRPr="00250D6B" w:rsidRDefault="00475764" w:rsidP="0047576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  <w:shd w:val="clear" w:color="auto" w:fill="auto"/>
          </w:tcPr>
          <w:p w14:paraId="56566EAF" w14:textId="47A3666A" w:rsidR="00475764" w:rsidRPr="00250D6B" w:rsidRDefault="004B6388" w:rsidP="00A133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4CE103F1" w14:textId="1C999ACE" w:rsidR="00475764" w:rsidRPr="00250D6B" w:rsidRDefault="00475764" w:rsidP="00A133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hint="cs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6F61229E" w14:textId="08B5CFDE" w:rsidR="00475764" w:rsidRPr="00250D6B" w:rsidRDefault="00A404C4" w:rsidP="00A1330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1,276</w:t>
            </w:r>
          </w:p>
        </w:tc>
        <w:tc>
          <w:tcPr>
            <w:tcW w:w="677" w:type="pct"/>
            <w:shd w:val="clear" w:color="auto" w:fill="auto"/>
          </w:tcPr>
          <w:p w14:paraId="7C7A0114" w14:textId="56D96B8B" w:rsidR="00475764" w:rsidRPr="00250D6B" w:rsidRDefault="00475764" w:rsidP="00A1330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sz w:val="30"/>
                <w:szCs w:val="30"/>
              </w:rPr>
              <w:t>1,396</w:t>
            </w:r>
          </w:p>
        </w:tc>
      </w:tr>
      <w:tr w:rsidR="00475764" w:rsidRPr="00250D6B" w14:paraId="534DB488" w14:textId="77777777" w:rsidTr="001028BD">
        <w:trPr>
          <w:tblHeader/>
        </w:trPr>
        <w:tc>
          <w:tcPr>
            <w:tcW w:w="2295" w:type="pct"/>
            <w:shd w:val="clear" w:color="auto" w:fill="auto"/>
          </w:tcPr>
          <w:p w14:paraId="7A3F0754" w14:textId="574054B8" w:rsidR="00475764" w:rsidRPr="00250D6B" w:rsidRDefault="00475764" w:rsidP="0047576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  <w:lang w:bidi="th-TH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  <w:shd w:val="clear" w:color="auto" w:fill="auto"/>
          </w:tcPr>
          <w:p w14:paraId="5F091953" w14:textId="5F4F1299" w:rsidR="00475764" w:rsidRPr="00250D6B" w:rsidRDefault="004B6388" w:rsidP="0047576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7B1D7012" w14:textId="1DFDD05F" w:rsidR="00475764" w:rsidRPr="00250D6B" w:rsidRDefault="00475764" w:rsidP="0047576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33616A76" w14:textId="73B49D30" w:rsidR="00475764" w:rsidRPr="00250D6B" w:rsidRDefault="00A404C4" w:rsidP="0047576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1,276</w:t>
            </w:r>
          </w:p>
        </w:tc>
        <w:tc>
          <w:tcPr>
            <w:tcW w:w="677" w:type="pct"/>
            <w:shd w:val="clear" w:color="auto" w:fill="auto"/>
          </w:tcPr>
          <w:p w14:paraId="3B3DF786" w14:textId="765F4367" w:rsidR="00475764" w:rsidRPr="00250D6B" w:rsidRDefault="00475764" w:rsidP="0047576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</w:rPr>
              <w:t>1,396</w:t>
            </w:r>
          </w:p>
        </w:tc>
      </w:tr>
      <w:tr w:rsidR="00475764" w:rsidRPr="00250D6B" w14:paraId="496309C7" w14:textId="77777777" w:rsidTr="001028BD">
        <w:trPr>
          <w:tblHeader/>
        </w:trPr>
        <w:tc>
          <w:tcPr>
            <w:tcW w:w="2295" w:type="pct"/>
            <w:shd w:val="clear" w:color="auto" w:fill="auto"/>
          </w:tcPr>
          <w:p w14:paraId="1873B4C9" w14:textId="77777777" w:rsidR="00475764" w:rsidRPr="00250D6B" w:rsidRDefault="00475764" w:rsidP="0047576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6" w:type="pct"/>
            <w:shd w:val="clear" w:color="auto" w:fill="auto"/>
          </w:tcPr>
          <w:p w14:paraId="29EB3320" w14:textId="77777777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3F151DA1" w14:textId="77777777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281E7C83" w14:textId="77777777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349B6AF5" w14:textId="77777777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764" w:rsidRPr="00250D6B" w14:paraId="300E6DE2" w14:textId="77777777" w:rsidTr="001028BD">
        <w:trPr>
          <w:tblHeader/>
        </w:trPr>
        <w:tc>
          <w:tcPr>
            <w:tcW w:w="2295" w:type="pct"/>
            <w:shd w:val="clear" w:color="auto" w:fill="auto"/>
          </w:tcPr>
          <w:p w14:paraId="414C5BA7" w14:textId="6C609658" w:rsidR="00475764" w:rsidRPr="00250D6B" w:rsidRDefault="00475764" w:rsidP="0047576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676" w:type="pct"/>
            <w:shd w:val="clear" w:color="auto" w:fill="auto"/>
          </w:tcPr>
          <w:p w14:paraId="2964DA9B" w14:textId="77777777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1D2323FC" w14:textId="77777777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8282C72" w14:textId="77777777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683E1091" w14:textId="77777777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764" w:rsidRPr="00250D6B" w14:paraId="109BEC72" w14:textId="77777777" w:rsidTr="001028BD">
        <w:trPr>
          <w:tblHeader/>
        </w:trPr>
        <w:tc>
          <w:tcPr>
            <w:tcW w:w="2295" w:type="pct"/>
            <w:shd w:val="clear" w:color="auto" w:fill="auto"/>
          </w:tcPr>
          <w:p w14:paraId="349A3D76" w14:textId="77777777" w:rsidR="00475764" w:rsidRPr="00250D6B" w:rsidRDefault="00475764" w:rsidP="0047576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  <w:shd w:val="clear" w:color="auto" w:fill="auto"/>
          </w:tcPr>
          <w:p w14:paraId="1C34A0DA" w14:textId="362A93D7" w:rsidR="00475764" w:rsidRPr="00250D6B" w:rsidRDefault="004B6388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2A0B7B87" w14:textId="169ACD0E" w:rsidR="00475764" w:rsidRPr="00250D6B" w:rsidRDefault="00475764" w:rsidP="0047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158EA397" w14:textId="50E1E861" w:rsidR="00475764" w:rsidRPr="00250D6B" w:rsidRDefault="00A404C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677" w:type="pct"/>
            <w:shd w:val="clear" w:color="auto" w:fill="auto"/>
          </w:tcPr>
          <w:p w14:paraId="1C269E84" w14:textId="6DE542B6" w:rsidR="00475764" w:rsidRPr="00250D6B" w:rsidRDefault="00475764" w:rsidP="00475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</w:tr>
      <w:tr w:rsidR="00475764" w:rsidRPr="00250D6B" w14:paraId="53369D9F" w14:textId="77777777" w:rsidTr="001028BD">
        <w:trPr>
          <w:tblHeader/>
        </w:trPr>
        <w:tc>
          <w:tcPr>
            <w:tcW w:w="2295" w:type="pct"/>
            <w:shd w:val="clear" w:color="auto" w:fill="auto"/>
          </w:tcPr>
          <w:p w14:paraId="404AE920" w14:textId="764C18BF" w:rsidR="00475764" w:rsidRPr="00250D6B" w:rsidRDefault="005B1A7D" w:rsidP="0047576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0D6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676" w:type="pct"/>
            <w:shd w:val="clear" w:color="auto" w:fill="auto"/>
          </w:tcPr>
          <w:p w14:paraId="14DE4EE3" w14:textId="4C755FD2" w:rsidR="00475764" w:rsidRPr="00250D6B" w:rsidRDefault="004B6388" w:rsidP="0047576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677" w:type="pct"/>
            <w:shd w:val="clear" w:color="auto" w:fill="auto"/>
          </w:tcPr>
          <w:p w14:paraId="2F852146" w14:textId="1CCB6134" w:rsidR="00475764" w:rsidRPr="00250D6B" w:rsidRDefault="00475764" w:rsidP="0047576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676" w:type="pct"/>
            <w:shd w:val="clear" w:color="auto" w:fill="auto"/>
          </w:tcPr>
          <w:p w14:paraId="215A46DC" w14:textId="72FF2090" w:rsidR="00475764" w:rsidRPr="00250D6B" w:rsidRDefault="00A404C4" w:rsidP="00475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1F5D23E4" w14:textId="3B6380EA" w:rsidR="00475764" w:rsidRPr="00250D6B" w:rsidRDefault="00475764" w:rsidP="0047576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75764" w:rsidRPr="00250D6B" w14:paraId="414346F1" w14:textId="77777777" w:rsidTr="001028BD">
        <w:trPr>
          <w:tblHeader/>
        </w:trPr>
        <w:tc>
          <w:tcPr>
            <w:tcW w:w="2295" w:type="pct"/>
            <w:shd w:val="clear" w:color="auto" w:fill="auto"/>
            <w:vAlign w:val="center"/>
          </w:tcPr>
          <w:p w14:paraId="40038389" w14:textId="44A735CB" w:rsidR="00475764" w:rsidRPr="00250D6B" w:rsidRDefault="00475764" w:rsidP="0047576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  <w:shd w:val="clear" w:color="auto" w:fill="auto"/>
          </w:tcPr>
          <w:p w14:paraId="61D9E8CC" w14:textId="4DE9DA4C" w:rsidR="00475764" w:rsidRPr="00250D6B" w:rsidRDefault="004B6388" w:rsidP="0047576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77" w:type="pct"/>
            <w:shd w:val="clear" w:color="auto" w:fill="auto"/>
          </w:tcPr>
          <w:p w14:paraId="7FC4C5A1" w14:textId="20475765" w:rsidR="00475764" w:rsidRPr="00250D6B" w:rsidRDefault="00475764" w:rsidP="0047576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76" w:type="pct"/>
            <w:shd w:val="clear" w:color="auto" w:fill="auto"/>
          </w:tcPr>
          <w:p w14:paraId="3ADEA46E" w14:textId="1B2B99A3" w:rsidR="00475764" w:rsidRPr="00250D6B" w:rsidRDefault="00A404C4" w:rsidP="0047576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677" w:type="pct"/>
            <w:shd w:val="clear" w:color="auto" w:fill="auto"/>
          </w:tcPr>
          <w:p w14:paraId="0A56DC04" w14:textId="2D8988AC" w:rsidR="00475764" w:rsidRPr="00250D6B" w:rsidRDefault="00475764" w:rsidP="0047576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</w:rPr>
              <w:t>24</w:t>
            </w:r>
          </w:p>
        </w:tc>
      </w:tr>
    </w:tbl>
    <w:p w14:paraId="63CEACB2" w14:textId="77777777" w:rsidR="00A010DE" w:rsidRPr="00250D6B" w:rsidRDefault="00A010DE" w:rsidP="00A01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</w:p>
    <w:tbl>
      <w:tblPr>
        <w:tblpPr w:leftFromText="180" w:rightFromText="180" w:vertAnchor="text" w:tblpX="450" w:tblpY="1"/>
        <w:tblOverlap w:val="never"/>
        <w:tblW w:w="4873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1"/>
        <w:gridCol w:w="988"/>
        <w:gridCol w:w="996"/>
        <w:gridCol w:w="1142"/>
        <w:gridCol w:w="1016"/>
        <w:gridCol w:w="43"/>
        <w:gridCol w:w="1065"/>
        <w:gridCol w:w="36"/>
        <w:gridCol w:w="1102"/>
      </w:tblGrid>
      <w:tr w:rsidR="004D270B" w:rsidRPr="00250D6B" w14:paraId="5DF78B3B" w14:textId="77777777" w:rsidTr="004E3076">
        <w:trPr>
          <w:trHeight w:val="81"/>
          <w:tblHeader/>
        </w:trPr>
        <w:tc>
          <w:tcPr>
            <w:tcW w:w="1587" w:type="pct"/>
            <w:vAlign w:val="bottom"/>
          </w:tcPr>
          <w:p w14:paraId="105DF6C8" w14:textId="77777777" w:rsidR="004D270B" w:rsidRPr="00250D6B" w:rsidRDefault="004D270B" w:rsidP="004E3076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0" w:type="pct"/>
            <w:gridSpan w:val="2"/>
          </w:tcPr>
          <w:p w14:paraId="7FD11811" w14:textId="77777777" w:rsidR="004D270B" w:rsidRPr="00250D6B" w:rsidRDefault="004D270B" w:rsidP="004E3076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353" w:type="pct"/>
            <w:gridSpan w:val="6"/>
          </w:tcPr>
          <w:p w14:paraId="139533F9" w14:textId="77777777" w:rsidR="004D270B" w:rsidRPr="00250D6B" w:rsidRDefault="004D270B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D270B" w:rsidRPr="00250D6B" w14:paraId="3FF00814" w14:textId="77777777" w:rsidTr="00D543C8">
        <w:trPr>
          <w:trHeight w:val="60"/>
          <w:tblHeader/>
        </w:trPr>
        <w:tc>
          <w:tcPr>
            <w:tcW w:w="1587" w:type="pct"/>
            <w:vAlign w:val="bottom"/>
          </w:tcPr>
          <w:p w14:paraId="7CA543FA" w14:textId="77777777" w:rsidR="004D270B" w:rsidRPr="00250D6B" w:rsidRDefault="004D270B" w:rsidP="004E3076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14:paraId="6B2DBD16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cs/>
              </w:rPr>
              <w:br/>
            </w:r>
            <w:r w:rsidRPr="00250D6B">
              <w:rPr>
                <w:rFonts w:asciiTheme="majorBidi" w:hAnsiTheme="majorBidi" w:cstheme="majorBidi"/>
              </w:rPr>
              <w:t>31</w:t>
            </w:r>
            <w:r w:rsidRPr="00250D6B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532" w:type="pct"/>
          </w:tcPr>
          <w:p w14:paraId="54BBEB27" w14:textId="24F6DFE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cs/>
              </w:rPr>
              <w:br/>
            </w:r>
            <w:r w:rsidRPr="00250D6B">
              <w:rPr>
                <w:rFonts w:asciiTheme="majorBidi" w:hAnsiTheme="majorBidi" w:cstheme="majorBidi"/>
              </w:rPr>
              <w:t xml:space="preserve">31 </w:t>
            </w:r>
            <w:r w:rsidRPr="00250D6B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610" w:type="pct"/>
          </w:tcPr>
          <w:p w14:paraId="4839223E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cs/>
              </w:rPr>
              <w:br/>
            </w:r>
            <w:r w:rsidRPr="00250D6B">
              <w:rPr>
                <w:rFonts w:asciiTheme="majorBidi" w:hAnsiTheme="majorBidi" w:cstheme="majorBidi"/>
              </w:rPr>
              <w:t>31</w:t>
            </w:r>
            <w:r w:rsidRPr="00250D6B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543" w:type="pct"/>
            <w:vMerge w:val="restart"/>
            <w:vAlign w:val="bottom"/>
          </w:tcPr>
          <w:p w14:paraId="52E36DA7" w14:textId="1A10246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เพิ่มขึ้น</w:t>
            </w:r>
            <w:r w:rsidR="00D43FF5" w:rsidRPr="00250D6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92" w:type="pct"/>
            <w:gridSpan w:val="2"/>
            <w:vMerge w:val="restart"/>
            <w:vAlign w:val="bottom"/>
          </w:tcPr>
          <w:p w14:paraId="79F2844B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ab/>
            </w:r>
            <w:r w:rsidRPr="00250D6B">
              <w:rPr>
                <w:rFonts w:asciiTheme="majorBidi" w:hAnsiTheme="majorBidi" w:cstheme="majorBidi"/>
                <w:cs/>
              </w:rPr>
              <w:t>ผลกระทบ</w:t>
            </w:r>
          </w:p>
          <w:p w14:paraId="67CA2F46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จากอัตราแลกเปลี่ยน</w:t>
            </w:r>
          </w:p>
        </w:tc>
        <w:tc>
          <w:tcPr>
            <w:tcW w:w="608" w:type="pct"/>
            <w:gridSpan w:val="2"/>
          </w:tcPr>
          <w:p w14:paraId="52847E59" w14:textId="1663937B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cs/>
              </w:rPr>
              <w:br/>
            </w:r>
            <w:r w:rsidRPr="00250D6B">
              <w:rPr>
                <w:rFonts w:asciiTheme="majorBidi" w:hAnsiTheme="majorBidi" w:cstheme="majorBidi"/>
              </w:rPr>
              <w:t xml:space="preserve">31 </w:t>
            </w:r>
            <w:r w:rsidRPr="00250D6B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4D270B" w:rsidRPr="00250D6B" w14:paraId="43B03FC7" w14:textId="77777777" w:rsidTr="00D543C8">
        <w:trPr>
          <w:trHeight w:val="71"/>
          <w:tblHeader/>
        </w:trPr>
        <w:tc>
          <w:tcPr>
            <w:tcW w:w="1587" w:type="pct"/>
            <w:vAlign w:val="bottom"/>
          </w:tcPr>
          <w:p w14:paraId="7672C8BF" w14:textId="77777777" w:rsidR="004D270B" w:rsidRPr="00250D6B" w:rsidRDefault="004D270B" w:rsidP="004E3076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14:paraId="2C8C2D4A" w14:textId="04E5DBC9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532" w:type="pct"/>
          </w:tcPr>
          <w:p w14:paraId="18B24AEC" w14:textId="779C30A0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610" w:type="pct"/>
          </w:tcPr>
          <w:p w14:paraId="0AF10DD0" w14:textId="53741AE8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543" w:type="pct"/>
            <w:vMerge/>
          </w:tcPr>
          <w:p w14:paraId="5CABA260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  <w:gridSpan w:val="2"/>
            <w:vMerge/>
          </w:tcPr>
          <w:p w14:paraId="3F813775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gridSpan w:val="2"/>
          </w:tcPr>
          <w:p w14:paraId="5B3963A3" w14:textId="5ADE67A6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2566</w:t>
            </w:r>
          </w:p>
        </w:tc>
      </w:tr>
      <w:tr w:rsidR="004D270B" w:rsidRPr="00250D6B" w14:paraId="7D61F39C" w14:textId="77777777" w:rsidTr="004E3076">
        <w:trPr>
          <w:trHeight w:val="81"/>
          <w:tblHeader/>
        </w:trPr>
        <w:tc>
          <w:tcPr>
            <w:tcW w:w="1587" w:type="pct"/>
            <w:vAlign w:val="bottom"/>
          </w:tcPr>
          <w:p w14:paraId="5B8B8DC8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060" w:type="pct"/>
            <w:gridSpan w:val="2"/>
          </w:tcPr>
          <w:p w14:paraId="13CB1F5B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0D6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53" w:type="pct"/>
            <w:gridSpan w:val="6"/>
          </w:tcPr>
          <w:p w14:paraId="727E9689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50D6B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D270B" w:rsidRPr="00250D6B" w14:paraId="05DC5A2B" w14:textId="77777777" w:rsidTr="00D543C8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587" w:type="pct"/>
          </w:tcPr>
          <w:p w14:paraId="31CBB2F7" w14:textId="4F9FDF92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cs/>
              </w:rPr>
              <w:t>บริษัทร่วมและ</w:t>
            </w: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528" w:type="pct"/>
            <w:tcBorders>
              <w:bottom w:val="nil"/>
            </w:tcBorders>
          </w:tcPr>
          <w:p w14:paraId="6E9D7AFB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2" w:type="pct"/>
            <w:tcBorders>
              <w:bottom w:val="nil"/>
            </w:tcBorders>
            <w:shd w:val="clear" w:color="auto" w:fill="auto"/>
          </w:tcPr>
          <w:p w14:paraId="2A83D370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tcBorders>
              <w:bottom w:val="nil"/>
            </w:tcBorders>
            <w:shd w:val="clear" w:color="auto" w:fill="auto"/>
          </w:tcPr>
          <w:p w14:paraId="1E534B07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66" w:type="pct"/>
            <w:gridSpan w:val="2"/>
            <w:tcBorders>
              <w:bottom w:val="nil"/>
            </w:tcBorders>
            <w:shd w:val="clear" w:color="auto" w:fill="auto"/>
          </w:tcPr>
          <w:p w14:paraId="7C720F20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tcBorders>
              <w:bottom w:val="nil"/>
            </w:tcBorders>
            <w:shd w:val="clear" w:color="auto" w:fill="auto"/>
          </w:tcPr>
          <w:p w14:paraId="3EBB38AF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  <w:tcBorders>
              <w:bottom w:val="nil"/>
            </w:tcBorders>
            <w:shd w:val="clear" w:color="auto" w:fill="auto"/>
          </w:tcPr>
          <w:p w14:paraId="2F7A675E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2B3B8F" w:rsidRPr="00250D6B" w14:paraId="32837E06" w14:textId="77777777" w:rsidTr="00D543C8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587" w:type="pct"/>
          </w:tcPr>
          <w:p w14:paraId="717BCF00" w14:textId="77777777" w:rsidR="002B3B8F" w:rsidRPr="00250D6B" w:rsidRDefault="002B3B8F" w:rsidP="002B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Impact Energy Asia Development Limited</w:t>
            </w:r>
          </w:p>
        </w:tc>
        <w:tc>
          <w:tcPr>
            <w:tcW w:w="528" w:type="pct"/>
            <w:tcBorders>
              <w:bottom w:val="nil"/>
            </w:tcBorders>
            <w:vAlign w:val="bottom"/>
          </w:tcPr>
          <w:p w14:paraId="50D03876" w14:textId="4E4D6B60" w:rsidR="002B3B8F" w:rsidRPr="00250D6B" w:rsidRDefault="002B3B8F" w:rsidP="002B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250D6B">
              <w:rPr>
                <w:rFonts w:hint="cs"/>
              </w:rPr>
              <w:t>4</w:t>
            </w:r>
            <w:r w:rsidRPr="00250D6B">
              <w:rPr>
                <w:rFonts w:hint="cs"/>
                <w:cs/>
              </w:rPr>
              <w:t>.</w:t>
            </w:r>
            <w:r w:rsidRPr="00250D6B">
              <w:rPr>
                <w:rFonts w:hint="cs"/>
              </w:rPr>
              <w:t>70</w:t>
            </w:r>
          </w:p>
        </w:tc>
        <w:tc>
          <w:tcPr>
            <w:tcW w:w="532" w:type="pct"/>
            <w:tcBorders>
              <w:bottom w:val="nil"/>
            </w:tcBorders>
            <w:shd w:val="clear" w:color="auto" w:fill="auto"/>
            <w:vAlign w:val="bottom"/>
          </w:tcPr>
          <w:p w14:paraId="724BF109" w14:textId="554E694A" w:rsidR="002B3B8F" w:rsidRPr="00250D6B" w:rsidRDefault="002B3B8F" w:rsidP="002B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250D6B">
              <w:rPr>
                <w:rFonts w:hint="cs"/>
              </w:rPr>
              <w:t>4</w:t>
            </w:r>
            <w:r w:rsidRPr="00250D6B">
              <w:rPr>
                <w:rFonts w:hint="cs"/>
                <w:cs/>
              </w:rPr>
              <w:t>.</w:t>
            </w:r>
            <w:r w:rsidRPr="00250D6B">
              <w:rPr>
                <w:rFonts w:hint="cs"/>
              </w:rPr>
              <w:t>70</w:t>
            </w:r>
          </w:p>
        </w:tc>
        <w:tc>
          <w:tcPr>
            <w:tcW w:w="610" w:type="pct"/>
            <w:tcBorders>
              <w:bottom w:val="nil"/>
            </w:tcBorders>
            <w:shd w:val="clear" w:color="auto" w:fill="auto"/>
            <w:vAlign w:val="bottom"/>
          </w:tcPr>
          <w:p w14:paraId="2C2CF7BF" w14:textId="114BF809" w:rsidR="002B3B8F" w:rsidRPr="00250D6B" w:rsidRDefault="002B3B8F" w:rsidP="002B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652</w:t>
            </w:r>
          </w:p>
        </w:tc>
        <w:tc>
          <w:tcPr>
            <w:tcW w:w="566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4291B93" w14:textId="32EA43CD" w:rsidR="002B3B8F" w:rsidRPr="00250D6B" w:rsidRDefault="001471FF" w:rsidP="002B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1,01</w:t>
            </w:r>
            <w:r w:rsidR="00C55730" w:rsidRPr="00250D6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588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813B14A" w14:textId="68ECCAE1" w:rsidR="002B3B8F" w:rsidRPr="00250D6B" w:rsidRDefault="00C55730" w:rsidP="002B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589" w:type="pct"/>
            <w:tcBorders>
              <w:bottom w:val="nil"/>
            </w:tcBorders>
            <w:shd w:val="clear" w:color="auto" w:fill="auto"/>
            <w:vAlign w:val="bottom"/>
          </w:tcPr>
          <w:p w14:paraId="36854A63" w14:textId="5294E409" w:rsidR="002B3B8F" w:rsidRPr="00250D6B" w:rsidRDefault="001471FF" w:rsidP="002B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C55730" w:rsidRPr="00250D6B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2B3B8F" w:rsidRPr="00250D6B" w14:paraId="3867F6FA" w14:textId="77777777" w:rsidTr="00D543C8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1587" w:type="pct"/>
          </w:tcPr>
          <w:p w14:paraId="79867FA6" w14:textId="77777777" w:rsidR="002B3B8F" w:rsidRPr="00250D6B" w:rsidRDefault="002B3B8F" w:rsidP="002B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 xml:space="preserve">Nam Tai Hydropower </w:t>
            </w:r>
          </w:p>
          <w:p w14:paraId="37DBEA7B" w14:textId="77777777" w:rsidR="002B3B8F" w:rsidRPr="00250D6B" w:rsidRDefault="002B3B8F" w:rsidP="002B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62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Co., Ltd.</w:t>
            </w:r>
          </w:p>
        </w:tc>
        <w:tc>
          <w:tcPr>
            <w:tcW w:w="528" w:type="pct"/>
            <w:tcBorders>
              <w:bottom w:val="nil"/>
            </w:tcBorders>
            <w:vAlign w:val="bottom"/>
          </w:tcPr>
          <w:p w14:paraId="684D0055" w14:textId="37869909" w:rsidR="002B3B8F" w:rsidRPr="00250D6B" w:rsidRDefault="002B3B8F" w:rsidP="002B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250D6B">
              <w:t>5.75</w:t>
            </w:r>
          </w:p>
        </w:tc>
        <w:tc>
          <w:tcPr>
            <w:tcW w:w="532" w:type="pct"/>
            <w:tcBorders>
              <w:bottom w:val="nil"/>
            </w:tcBorders>
            <w:shd w:val="clear" w:color="auto" w:fill="auto"/>
            <w:vAlign w:val="bottom"/>
          </w:tcPr>
          <w:p w14:paraId="7F0FCCC9" w14:textId="3C2A108D" w:rsidR="002B3B8F" w:rsidRPr="00250D6B" w:rsidRDefault="002B3B8F" w:rsidP="002B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  <w:r w:rsidRPr="00250D6B">
              <w:t>5.75</w:t>
            </w:r>
          </w:p>
        </w:tc>
        <w:tc>
          <w:tcPr>
            <w:tcW w:w="610" w:type="pct"/>
            <w:tcBorders>
              <w:bottom w:val="nil"/>
            </w:tcBorders>
            <w:shd w:val="clear" w:color="auto" w:fill="auto"/>
            <w:vAlign w:val="bottom"/>
          </w:tcPr>
          <w:p w14:paraId="010C4F14" w14:textId="6C0F6DAA" w:rsidR="002B3B8F" w:rsidRPr="00250D6B" w:rsidRDefault="002B3B8F" w:rsidP="002B3B8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1,028</w:t>
            </w:r>
          </w:p>
        </w:tc>
        <w:tc>
          <w:tcPr>
            <w:tcW w:w="566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0426C8F" w14:textId="088BF153" w:rsidR="002B3B8F" w:rsidRPr="00250D6B" w:rsidRDefault="001471FF" w:rsidP="002B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88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F4B8FEE" w14:textId="559F8A3A" w:rsidR="002B3B8F" w:rsidRPr="00250D6B" w:rsidRDefault="001471FF" w:rsidP="002B3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589" w:type="pct"/>
            <w:tcBorders>
              <w:bottom w:val="nil"/>
            </w:tcBorders>
            <w:shd w:val="clear" w:color="auto" w:fill="auto"/>
            <w:vAlign w:val="bottom"/>
          </w:tcPr>
          <w:p w14:paraId="30DD6492" w14:textId="25775951" w:rsidR="002B3B8F" w:rsidRPr="00250D6B" w:rsidRDefault="001471FF" w:rsidP="002B3B8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1,014</w:t>
            </w:r>
          </w:p>
        </w:tc>
      </w:tr>
      <w:tr w:rsidR="004D270B" w:rsidRPr="00250D6B" w14:paraId="43809E6C" w14:textId="77777777" w:rsidTr="00D543C8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587" w:type="pct"/>
          </w:tcPr>
          <w:p w14:paraId="077AA8AB" w14:textId="77777777" w:rsidR="004D270B" w:rsidRPr="00250D6B" w:rsidRDefault="004D270B" w:rsidP="004E3076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28" w:type="pct"/>
            <w:tcBorders>
              <w:top w:val="nil"/>
            </w:tcBorders>
          </w:tcPr>
          <w:p w14:paraId="07A5656B" w14:textId="77777777" w:rsidR="004D270B" w:rsidRPr="00250D6B" w:rsidRDefault="004D270B" w:rsidP="0004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14:paraId="6F305D4F" w14:textId="77777777" w:rsidR="004D270B" w:rsidRPr="00250D6B" w:rsidRDefault="004D270B" w:rsidP="002B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</w:pPr>
          </w:p>
        </w:tc>
        <w:tc>
          <w:tcPr>
            <w:tcW w:w="610" w:type="pct"/>
            <w:tcBorders>
              <w:top w:val="nil"/>
            </w:tcBorders>
            <w:shd w:val="clear" w:color="auto" w:fill="auto"/>
          </w:tcPr>
          <w:p w14:paraId="2D789CAE" w14:textId="06A93259" w:rsidR="004D270B" w:rsidRPr="00250D6B" w:rsidRDefault="002B3B8F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1,680</w:t>
            </w:r>
          </w:p>
        </w:tc>
        <w:tc>
          <w:tcPr>
            <w:tcW w:w="566" w:type="pct"/>
            <w:gridSpan w:val="2"/>
            <w:tcBorders>
              <w:top w:val="nil"/>
            </w:tcBorders>
            <w:shd w:val="clear" w:color="auto" w:fill="auto"/>
            <w:vAlign w:val="bottom"/>
          </w:tcPr>
          <w:p w14:paraId="071F9828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gridSpan w:val="2"/>
            <w:tcBorders>
              <w:top w:val="nil"/>
            </w:tcBorders>
            <w:shd w:val="clear" w:color="auto" w:fill="auto"/>
            <w:vAlign w:val="bottom"/>
          </w:tcPr>
          <w:p w14:paraId="621CDAF2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" w:type="pct"/>
            <w:tcBorders>
              <w:top w:val="nil"/>
            </w:tcBorders>
            <w:shd w:val="clear" w:color="auto" w:fill="auto"/>
            <w:vAlign w:val="bottom"/>
          </w:tcPr>
          <w:p w14:paraId="08085A66" w14:textId="55CED910" w:rsidR="004D270B" w:rsidRPr="00250D6B" w:rsidRDefault="001471FF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</w:t>
            </w:r>
            <w:r w:rsidR="00C55730" w:rsidRPr="0025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</w:tr>
      <w:tr w:rsidR="004D270B" w:rsidRPr="00250D6B" w14:paraId="0CFCA231" w14:textId="77777777" w:rsidTr="00D543C8">
        <w:tblPrEx>
          <w:tblLook w:val="04A0" w:firstRow="1" w:lastRow="0" w:firstColumn="1" w:lastColumn="0" w:noHBand="0" w:noVBand="1"/>
        </w:tblPrEx>
        <w:trPr>
          <w:trHeight w:val="807"/>
        </w:trPr>
        <w:tc>
          <w:tcPr>
            <w:tcW w:w="1587" w:type="pct"/>
            <w:tcBorders>
              <w:bottom w:val="nil"/>
            </w:tcBorders>
          </w:tcPr>
          <w:p w14:paraId="384A64E2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250D6B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  <w:p w14:paraId="190D0F2A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   ที่คาดว่าจะเกิดขึ้น</w:t>
            </w:r>
          </w:p>
        </w:tc>
        <w:tc>
          <w:tcPr>
            <w:tcW w:w="528" w:type="pct"/>
            <w:tcBorders>
              <w:bottom w:val="nil"/>
            </w:tcBorders>
          </w:tcPr>
          <w:p w14:paraId="250B88AA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2" w:type="pct"/>
            <w:tcBorders>
              <w:bottom w:val="nil"/>
            </w:tcBorders>
            <w:shd w:val="clear" w:color="auto" w:fill="auto"/>
          </w:tcPr>
          <w:p w14:paraId="4686A365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tcBorders>
              <w:bottom w:val="nil"/>
            </w:tcBorders>
            <w:shd w:val="clear" w:color="auto" w:fill="auto"/>
            <w:vAlign w:val="bottom"/>
          </w:tcPr>
          <w:p w14:paraId="7F6D3251" w14:textId="09C01E62" w:rsidR="004D270B" w:rsidRPr="00250D6B" w:rsidRDefault="002B3B8F" w:rsidP="001C5DF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566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B303C19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47E4980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  <w:tcBorders>
              <w:bottom w:val="nil"/>
            </w:tcBorders>
            <w:shd w:val="clear" w:color="auto" w:fill="auto"/>
            <w:vAlign w:val="bottom"/>
          </w:tcPr>
          <w:p w14:paraId="1BD672BE" w14:textId="060D2303" w:rsidR="004D270B" w:rsidRPr="00250D6B" w:rsidRDefault="001471FF" w:rsidP="004E30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5730" w:rsidRPr="00250D6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250D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270B" w:rsidRPr="00250D6B" w14:paraId="54902D7A" w14:textId="77777777" w:rsidTr="00D543C8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587" w:type="pct"/>
            <w:tcBorders>
              <w:bottom w:val="nil"/>
            </w:tcBorders>
          </w:tcPr>
          <w:p w14:paraId="52E6E9FF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28" w:type="pct"/>
            <w:tcBorders>
              <w:bottom w:val="nil"/>
            </w:tcBorders>
          </w:tcPr>
          <w:p w14:paraId="7FABBE50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2" w:type="pct"/>
            <w:tcBorders>
              <w:bottom w:val="nil"/>
            </w:tcBorders>
            <w:shd w:val="clear" w:color="auto" w:fill="auto"/>
          </w:tcPr>
          <w:p w14:paraId="7AB10BBA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tcBorders>
              <w:bottom w:val="nil"/>
            </w:tcBorders>
            <w:shd w:val="clear" w:color="auto" w:fill="auto"/>
          </w:tcPr>
          <w:p w14:paraId="751BEAC2" w14:textId="2D21FF73" w:rsidR="004D270B" w:rsidRPr="00250D6B" w:rsidRDefault="002B3B8F" w:rsidP="004E3076">
            <w:pPr>
              <w:pStyle w:val="BodyText"/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1,653</w:t>
            </w:r>
          </w:p>
        </w:tc>
        <w:tc>
          <w:tcPr>
            <w:tcW w:w="566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B0A0EFC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BEDB2C9" w14:textId="77777777" w:rsidR="004D270B" w:rsidRPr="00250D6B" w:rsidRDefault="004D270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" w:type="pct"/>
            <w:tcBorders>
              <w:bottom w:val="nil"/>
            </w:tcBorders>
            <w:shd w:val="clear" w:color="auto" w:fill="auto"/>
            <w:vAlign w:val="bottom"/>
          </w:tcPr>
          <w:p w14:paraId="48F0AFAC" w14:textId="45F87037" w:rsidR="004D270B" w:rsidRPr="00250D6B" w:rsidRDefault="001471FF" w:rsidP="004E3076">
            <w:pPr>
              <w:pStyle w:val="BodyText"/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2,639</w:t>
            </w:r>
          </w:p>
        </w:tc>
      </w:tr>
    </w:tbl>
    <w:tbl>
      <w:tblPr>
        <w:tblpPr w:leftFromText="180" w:rightFromText="180" w:vertAnchor="page" w:horzAnchor="page" w:tblpX="1674" w:tblpY="8967"/>
        <w:tblW w:w="921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9"/>
        <w:gridCol w:w="1559"/>
      </w:tblGrid>
      <w:tr w:rsidR="00263B5F" w:rsidRPr="00250D6B" w14:paraId="1ACFEBB6" w14:textId="77777777" w:rsidTr="00263B5F">
        <w:trPr>
          <w:trHeight w:val="291"/>
          <w:tblHeader/>
        </w:trPr>
        <w:tc>
          <w:tcPr>
            <w:tcW w:w="2977" w:type="dxa"/>
            <w:vAlign w:val="bottom"/>
          </w:tcPr>
          <w:p w14:paraId="15FA1C25" w14:textId="77777777" w:rsidR="00263B5F" w:rsidRPr="00250D6B" w:rsidRDefault="00263B5F" w:rsidP="00D543C8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0BA7477C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3118" w:type="dxa"/>
            <w:gridSpan w:val="2"/>
          </w:tcPr>
          <w:p w14:paraId="37167D33" w14:textId="1387BF3B" w:rsidR="00263B5F" w:rsidRPr="00250D6B" w:rsidRDefault="00263B5F" w:rsidP="00263B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50D6B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263B5F" w:rsidRPr="00250D6B" w14:paraId="35C562DD" w14:textId="77777777" w:rsidTr="00263B5F">
        <w:trPr>
          <w:trHeight w:val="291"/>
          <w:tblHeader/>
        </w:trPr>
        <w:tc>
          <w:tcPr>
            <w:tcW w:w="2977" w:type="dxa"/>
            <w:vAlign w:val="bottom"/>
          </w:tcPr>
          <w:p w14:paraId="35925BBE" w14:textId="77777777" w:rsidR="00263B5F" w:rsidRPr="00250D6B" w:rsidRDefault="00263B5F" w:rsidP="00D543C8">
            <w:pPr>
              <w:pStyle w:val="block"/>
              <w:spacing w:after="0" w:line="380" w:lineRule="exact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AD64B75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cs/>
              </w:rPr>
              <w:br/>
            </w:r>
            <w:r w:rsidRPr="00250D6B">
              <w:rPr>
                <w:rFonts w:asciiTheme="majorBidi" w:hAnsiTheme="majorBidi" w:cstheme="majorBidi"/>
              </w:rPr>
              <w:t>31</w:t>
            </w:r>
            <w:r w:rsidRPr="00250D6B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560" w:type="dxa"/>
          </w:tcPr>
          <w:p w14:paraId="1A19B3A1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cs/>
              </w:rPr>
              <w:br/>
            </w:r>
            <w:r w:rsidRPr="00250D6B">
              <w:rPr>
                <w:rFonts w:asciiTheme="majorBidi" w:hAnsiTheme="majorBidi" w:cstheme="majorBidi"/>
              </w:rPr>
              <w:t xml:space="preserve">31 </w:t>
            </w:r>
            <w:r w:rsidRPr="00250D6B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559" w:type="dxa"/>
          </w:tcPr>
          <w:p w14:paraId="670CDF15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cs/>
              </w:rPr>
              <w:br/>
            </w:r>
            <w:r w:rsidRPr="00250D6B">
              <w:rPr>
                <w:rFonts w:asciiTheme="majorBidi" w:hAnsiTheme="majorBidi" w:cstheme="majorBidi"/>
              </w:rPr>
              <w:t>31</w:t>
            </w:r>
            <w:r w:rsidRPr="00250D6B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559" w:type="dxa"/>
          </w:tcPr>
          <w:p w14:paraId="4DEA6F87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50D6B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color w:val="000000" w:themeColor="text1"/>
                <w:cs/>
              </w:rPr>
              <w:br/>
            </w:r>
            <w:r w:rsidRPr="00250D6B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250D6B">
              <w:rPr>
                <w:rFonts w:asciiTheme="majorBidi" w:hAnsiTheme="majorBidi" w:cstheme="majorBidi" w:hint="cs"/>
                <w:color w:val="000000" w:themeColor="text1"/>
                <w:cs/>
              </w:rPr>
              <w:t>มีนาคม</w:t>
            </w:r>
          </w:p>
        </w:tc>
      </w:tr>
      <w:tr w:rsidR="00263B5F" w:rsidRPr="00250D6B" w14:paraId="017ECB53" w14:textId="77777777" w:rsidTr="00263B5F">
        <w:trPr>
          <w:trHeight w:val="153"/>
          <w:tblHeader/>
        </w:trPr>
        <w:tc>
          <w:tcPr>
            <w:tcW w:w="2977" w:type="dxa"/>
            <w:vAlign w:val="bottom"/>
          </w:tcPr>
          <w:p w14:paraId="706E8370" w14:textId="77777777" w:rsidR="00263B5F" w:rsidRPr="00250D6B" w:rsidRDefault="00263B5F" w:rsidP="00D543C8">
            <w:pPr>
              <w:pStyle w:val="block"/>
              <w:spacing w:after="0" w:line="380" w:lineRule="exact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5AB540A5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60" w:type="dxa"/>
          </w:tcPr>
          <w:p w14:paraId="767DD593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9" w:type="dxa"/>
          </w:tcPr>
          <w:p w14:paraId="54776E39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59" w:type="dxa"/>
          </w:tcPr>
          <w:p w14:paraId="15E4B19F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50D6B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</w:tr>
      <w:tr w:rsidR="00263B5F" w:rsidRPr="00250D6B" w14:paraId="44C1BB23" w14:textId="77777777" w:rsidTr="0044175E">
        <w:trPr>
          <w:trHeight w:val="153"/>
          <w:tblHeader/>
        </w:trPr>
        <w:tc>
          <w:tcPr>
            <w:tcW w:w="2977" w:type="dxa"/>
            <w:vAlign w:val="bottom"/>
          </w:tcPr>
          <w:p w14:paraId="185FCAC4" w14:textId="61EA3699" w:rsidR="00263B5F" w:rsidRPr="00250D6B" w:rsidRDefault="00263B5F" w:rsidP="0026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3119" w:type="dxa"/>
            <w:gridSpan w:val="2"/>
          </w:tcPr>
          <w:p w14:paraId="48BB1129" w14:textId="474E7E76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3118" w:type="dxa"/>
            <w:gridSpan w:val="2"/>
          </w:tcPr>
          <w:p w14:paraId="27676606" w14:textId="1D3FCB6E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50D6B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63B5F" w:rsidRPr="00250D6B" w14:paraId="13A7528E" w14:textId="77777777" w:rsidTr="00B56C1A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2977" w:type="dxa"/>
          </w:tcPr>
          <w:p w14:paraId="50EEB6A5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70E1A8F0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</w:tcPr>
          <w:p w14:paraId="1C1AE697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4F0CFBCE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5BA99433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70150C" w:rsidRPr="00250D6B" w14:paraId="6D4D95BE" w14:textId="77777777" w:rsidTr="00921E1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977" w:type="dxa"/>
          </w:tcPr>
          <w:p w14:paraId="1516C5E4" w14:textId="77777777" w:rsidR="0070150C" w:rsidRPr="00250D6B" w:rsidRDefault="0070150C" w:rsidP="0070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1559" w:type="dxa"/>
            <w:vAlign w:val="bottom"/>
          </w:tcPr>
          <w:p w14:paraId="25B26710" w14:textId="503EC64E" w:rsidR="0070150C" w:rsidRPr="00250D6B" w:rsidRDefault="0070150C" w:rsidP="0070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1.75 - 4.00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28A33C" w14:textId="77777777" w:rsidR="0070150C" w:rsidRPr="00250D6B" w:rsidRDefault="0070150C" w:rsidP="0070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1.75 - 4.00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0B0724" w14:textId="77777777" w:rsidR="0070150C" w:rsidRPr="00250D6B" w:rsidRDefault="0070150C" w:rsidP="007015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5D8895" w14:textId="77777777" w:rsidR="0070150C" w:rsidRPr="00250D6B" w:rsidRDefault="0070150C" w:rsidP="007015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810</w:t>
            </w:r>
          </w:p>
        </w:tc>
      </w:tr>
      <w:tr w:rsidR="0070150C" w:rsidRPr="00250D6B" w14:paraId="7F956427" w14:textId="77777777" w:rsidTr="00921E1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977" w:type="dxa"/>
          </w:tcPr>
          <w:p w14:paraId="54767D27" w14:textId="77777777" w:rsidR="0070150C" w:rsidRPr="00250D6B" w:rsidRDefault="0070150C" w:rsidP="0070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3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60AC26FE" w14:textId="77777777" w:rsidR="0070150C" w:rsidRPr="00250D6B" w:rsidRDefault="0070150C" w:rsidP="0070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760D8B5" w14:textId="77777777" w:rsidR="0070150C" w:rsidRPr="00250D6B" w:rsidRDefault="0070150C" w:rsidP="0070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6669F3" w14:textId="77777777" w:rsidR="0070150C" w:rsidRPr="00250D6B" w:rsidRDefault="0070150C" w:rsidP="0070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810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CC3EE3" w14:textId="77777777" w:rsidR="0070150C" w:rsidRPr="00250D6B" w:rsidRDefault="0070150C" w:rsidP="0070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810</w:t>
            </w:r>
          </w:p>
        </w:tc>
      </w:tr>
      <w:tr w:rsidR="00263B5F" w:rsidRPr="00250D6B" w14:paraId="285609CE" w14:textId="77777777" w:rsidTr="00B56C1A">
        <w:tblPrEx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2977" w:type="dxa"/>
          </w:tcPr>
          <w:p w14:paraId="213021BC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หัก ค่าเผื่อผลขาดทุนด้านเครดิตที่</w:t>
            </w:r>
          </w:p>
          <w:p w14:paraId="4E8ADC9F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 xml:space="preserve">   </w:t>
            </w:r>
            <w:r w:rsidRPr="00250D6B">
              <w:rPr>
                <w:rFonts w:asciiTheme="majorBidi" w:hAnsiTheme="majorBidi" w:cstheme="majorBidi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403EA9DC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</w:tcPr>
          <w:p w14:paraId="3F073E8E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</w:tcPr>
          <w:p w14:paraId="13F79B11" w14:textId="77777777" w:rsidR="00263B5F" w:rsidRPr="00250D6B" w:rsidRDefault="00263B5F" w:rsidP="00D5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br/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77F746" w14:textId="77777777" w:rsidR="00263B5F" w:rsidRPr="00250D6B" w:rsidRDefault="00263B5F" w:rsidP="00D543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263B5F" w:rsidRPr="00250D6B" w14:paraId="5F920AAA" w14:textId="77777777" w:rsidTr="00B56C1A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2977" w:type="dxa"/>
          </w:tcPr>
          <w:p w14:paraId="07C2E15B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559" w:type="dxa"/>
          </w:tcPr>
          <w:p w14:paraId="5A4C1867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</w:tcPr>
          <w:p w14:paraId="34511809" w14:textId="77777777" w:rsidR="00263B5F" w:rsidRPr="00250D6B" w:rsidRDefault="00263B5F" w:rsidP="00D5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</w:tcPr>
          <w:p w14:paraId="2613EB56" w14:textId="77777777" w:rsidR="00263B5F" w:rsidRPr="00250D6B" w:rsidRDefault="00263B5F" w:rsidP="00D543C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810</w:t>
            </w:r>
          </w:p>
        </w:tc>
        <w:tc>
          <w:tcPr>
            <w:tcW w:w="1559" w:type="dxa"/>
            <w:shd w:val="clear" w:color="auto" w:fill="auto"/>
          </w:tcPr>
          <w:p w14:paraId="4637A3C1" w14:textId="77777777" w:rsidR="00263B5F" w:rsidRPr="00250D6B" w:rsidRDefault="00263B5F" w:rsidP="00D543C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 w:rsidRPr="00250D6B">
              <w:rPr>
                <w:rFonts w:hint="cs"/>
                <w:b/>
                <w:bCs/>
                <w:cs/>
              </w:rPr>
              <w:t>810</w:t>
            </w:r>
          </w:p>
        </w:tc>
      </w:tr>
      <w:tr w:rsidR="00263B5F" w:rsidRPr="00250D6B" w14:paraId="107E0987" w14:textId="77777777" w:rsidTr="00B56C1A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2977" w:type="dxa"/>
          </w:tcPr>
          <w:p w14:paraId="70D03398" w14:textId="77777777" w:rsidR="00263B5F" w:rsidRPr="00250D6B" w:rsidRDefault="00263B5F" w:rsidP="009C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</w:tcPr>
          <w:p w14:paraId="7E584DAB" w14:textId="77777777" w:rsidR="00263B5F" w:rsidRPr="00250D6B" w:rsidRDefault="00263B5F" w:rsidP="009C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</w:tcPr>
          <w:p w14:paraId="1CA89847" w14:textId="77777777" w:rsidR="00263B5F" w:rsidRPr="00250D6B" w:rsidRDefault="00263B5F" w:rsidP="009C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</w:tcPr>
          <w:p w14:paraId="0AE698B7" w14:textId="77777777" w:rsidR="00263B5F" w:rsidRPr="00250D6B" w:rsidRDefault="00263B5F" w:rsidP="009C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1E0A6980" w14:textId="77777777" w:rsidR="00263B5F" w:rsidRPr="00250D6B" w:rsidRDefault="00263B5F" w:rsidP="009C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b/>
                <w:bCs/>
                <w:cs/>
              </w:rPr>
            </w:pPr>
          </w:p>
        </w:tc>
      </w:tr>
    </w:tbl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"/>
        <w:gridCol w:w="4076"/>
        <w:gridCol w:w="1308"/>
        <w:gridCol w:w="1310"/>
        <w:gridCol w:w="1308"/>
        <w:gridCol w:w="1310"/>
      </w:tblGrid>
      <w:tr w:rsidR="00A010DE" w:rsidRPr="00250D6B" w14:paraId="315FC4EF" w14:textId="77777777" w:rsidTr="009317D0">
        <w:trPr>
          <w:gridBefore w:val="1"/>
          <w:wBefore w:w="10" w:type="pct"/>
          <w:tblHeader/>
        </w:trPr>
        <w:tc>
          <w:tcPr>
            <w:tcW w:w="2184" w:type="pct"/>
          </w:tcPr>
          <w:p w14:paraId="2235F190" w14:textId="77777777" w:rsidR="00A010DE" w:rsidRPr="00250D6B" w:rsidRDefault="00A010DE" w:rsidP="004D2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03" w:type="pct"/>
            <w:gridSpan w:val="2"/>
            <w:vAlign w:val="bottom"/>
          </w:tcPr>
          <w:p w14:paraId="0A80DEC2" w14:textId="77777777" w:rsidR="00A010DE" w:rsidRPr="00250D6B" w:rsidRDefault="00A010DE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3" w:type="pct"/>
            <w:gridSpan w:val="2"/>
            <w:vAlign w:val="bottom"/>
          </w:tcPr>
          <w:p w14:paraId="0CEE69DC" w14:textId="77777777" w:rsidR="00A010DE" w:rsidRPr="00250D6B" w:rsidRDefault="00A010DE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0DE" w:rsidRPr="00250D6B" w14:paraId="6AAE8E27" w14:textId="77777777" w:rsidTr="009317D0">
        <w:trPr>
          <w:gridBefore w:val="1"/>
          <w:wBefore w:w="10" w:type="pct"/>
          <w:tblHeader/>
        </w:trPr>
        <w:tc>
          <w:tcPr>
            <w:tcW w:w="2184" w:type="pct"/>
          </w:tcPr>
          <w:p w14:paraId="33171E63" w14:textId="77777777" w:rsidR="00A010DE" w:rsidRPr="00250D6B" w:rsidRDefault="00A010DE" w:rsidP="00A01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  <w:shd w:val="clear" w:color="auto" w:fill="auto"/>
          </w:tcPr>
          <w:p w14:paraId="18F594D5" w14:textId="1CEA5312" w:rsidR="00A010DE" w:rsidRPr="00250D6B" w:rsidRDefault="00A010DE" w:rsidP="00A01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0D6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05B7331" w14:textId="64819DCC" w:rsidR="00A010DE" w:rsidRPr="00250D6B" w:rsidRDefault="00A010DE" w:rsidP="00A01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>31</w:t>
            </w:r>
            <w:r w:rsidRPr="00250D6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01" w:type="pct"/>
            <w:shd w:val="clear" w:color="auto" w:fill="auto"/>
          </w:tcPr>
          <w:p w14:paraId="6F5EE109" w14:textId="5B8F8728" w:rsidR="00A010DE" w:rsidRPr="00250D6B" w:rsidRDefault="00A010DE" w:rsidP="00A01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0D6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5EC05FD" w14:textId="2C40E086" w:rsidR="00A010DE" w:rsidRPr="00250D6B" w:rsidRDefault="00A010DE" w:rsidP="00A01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>31</w:t>
            </w:r>
            <w:r w:rsidRPr="00250D6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010DE" w:rsidRPr="00250D6B" w14:paraId="55186A93" w14:textId="77777777" w:rsidTr="009317D0">
        <w:trPr>
          <w:gridBefore w:val="1"/>
          <w:wBefore w:w="10" w:type="pct"/>
          <w:tblHeader/>
        </w:trPr>
        <w:tc>
          <w:tcPr>
            <w:tcW w:w="2184" w:type="pct"/>
          </w:tcPr>
          <w:p w14:paraId="4212DE83" w14:textId="77777777" w:rsidR="00A010DE" w:rsidRPr="00250D6B" w:rsidRDefault="00A010DE" w:rsidP="00A01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  <w:shd w:val="clear" w:color="auto" w:fill="auto"/>
          </w:tcPr>
          <w:p w14:paraId="68EF31B0" w14:textId="1D117D9F" w:rsidR="00A010DE" w:rsidRPr="00250D6B" w:rsidRDefault="00A010DE" w:rsidP="00A01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3B520E92" w14:textId="6449303C" w:rsidR="00A010DE" w:rsidRPr="00250D6B" w:rsidRDefault="00A010DE" w:rsidP="00A01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701" w:type="pct"/>
            <w:shd w:val="clear" w:color="auto" w:fill="auto"/>
          </w:tcPr>
          <w:p w14:paraId="5605C484" w14:textId="462CE6A7" w:rsidR="00A010DE" w:rsidRPr="00250D6B" w:rsidRDefault="00A010DE" w:rsidP="00A01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3650CEC0" w14:textId="71EECEDA" w:rsidR="00A010DE" w:rsidRPr="00250D6B" w:rsidRDefault="00A010DE" w:rsidP="00A01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010DE" w:rsidRPr="00250D6B" w14:paraId="362871BE" w14:textId="77777777" w:rsidTr="00200E7E">
        <w:trPr>
          <w:gridBefore w:val="1"/>
          <w:wBefore w:w="10" w:type="pct"/>
          <w:tblHeader/>
        </w:trPr>
        <w:tc>
          <w:tcPr>
            <w:tcW w:w="2184" w:type="pct"/>
          </w:tcPr>
          <w:p w14:paraId="24BD668A" w14:textId="77777777" w:rsidR="00A010DE" w:rsidRPr="00250D6B" w:rsidRDefault="00A010DE" w:rsidP="00A01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6" w:type="pct"/>
            <w:gridSpan w:val="4"/>
            <w:shd w:val="clear" w:color="auto" w:fill="auto"/>
          </w:tcPr>
          <w:p w14:paraId="11138D82" w14:textId="77777777" w:rsidR="00A010DE" w:rsidRPr="00250D6B" w:rsidRDefault="00A010DE" w:rsidP="00A01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10DE" w:rsidRPr="00250D6B" w14:paraId="0767FD86" w14:textId="77777777" w:rsidTr="009317D0">
        <w:tc>
          <w:tcPr>
            <w:tcW w:w="2194" w:type="pct"/>
            <w:gridSpan w:val="2"/>
            <w:shd w:val="clear" w:color="auto" w:fill="auto"/>
          </w:tcPr>
          <w:p w14:paraId="48A064BC" w14:textId="77777777" w:rsidR="00A010DE" w:rsidRPr="00250D6B" w:rsidRDefault="00A010DE" w:rsidP="00A010D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50D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701" w:type="pct"/>
            <w:shd w:val="clear" w:color="auto" w:fill="auto"/>
          </w:tcPr>
          <w:p w14:paraId="4C454A8D" w14:textId="77777777" w:rsidR="00A010DE" w:rsidRPr="00250D6B" w:rsidRDefault="00A010DE" w:rsidP="00A01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701" w:type="pct"/>
            <w:shd w:val="clear" w:color="auto" w:fill="auto"/>
          </w:tcPr>
          <w:p w14:paraId="1949DD4A" w14:textId="77777777" w:rsidR="00A010DE" w:rsidRPr="00250D6B" w:rsidRDefault="00A010DE" w:rsidP="00A01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701" w:type="pct"/>
            <w:shd w:val="clear" w:color="auto" w:fill="auto"/>
          </w:tcPr>
          <w:p w14:paraId="41BB2019" w14:textId="77777777" w:rsidR="00A010DE" w:rsidRPr="00250D6B" w:rsidRDefault="00A010DE" w:rsidP="00A01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  <w:tc>
          <w:tcPr>
            <w:tcW w:w="701" w:type="pct"/>
            <w:shd w:val="clear" w:color="auto" w:fill="auto"/>
          </w:tcPr>
          <w:p w14:paraId="42CB2C1C" w14:textId="77777777" w:rsidR="00A010DE" w:rsidRPr="00250D6B" w:rsidRDefault="00A010DE" w:rsidP="00A01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</w:pPr>
          </w:p>
        </w:tc>
      </w:tr>
      <w:tr w:rsidR="007A10B4" w:rsidRPr="00250D6B" w14:paraId="59243EA2" w14:textId="77777777" w:rsidTr="009317D0">
        <w:tc>
          <w:tcPr>
            <w:tcW w:w="2194" w:type="pct"/>
            <w:gridSpan w:val="2"/>
            <w:shd w:val="clear" w:color="auto" w:fill="auto"/>
          </w:tcPr>
          <w:p w14:paraId="6B5C32FA" w14:textId="6D6391C9" w:rsidR="007A10B4" w:rsidRPr="00250D6B" w:rsidRDefault="007A10B4" w:rsidP="00A010D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50D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auto"/>
          </w:tcPr>
          <w:p w14:paraId="4B1CA0F0" w14:textId="40C6F45C" w:rsidR="007A10B4" w:rsidRPr="00250D6B" w:rsidRDefault="007A10B4" w:rsidP="00B1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50D6B">
              <w:rPr>
                <w:rFonts w:hint="cs"/>
                <w:cs/>
              </w:rPr>
              <w:t>-</w:t>
            </w:r>
          </w:p>
        </w:tc>
        <w:tc>
          <w:tcPr>
            <w:tcW w:w="701" w:type="pct"/>
            <w:shd w:val="clear" w:color="auto" w:fill="auto"/>
          </w:tcPr>
          <w:p w14:paraId="2456F91F" w14:textId="2B9943AA" w:rsidR="007A10B4" w:rsidRPr="00250D6B" w:rsidRDefault="007A10B4" w:rsidP="00B1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50D6B">
              <w:rPr>
                <w:rFonts w:hint="cs"/>
                <w:cs/>
              </w:rPr>
              <w:t>-</w:t>
            </w:r>
          </w:p>
        </w:tc>
        <w:tc>
          <w:tcPr>
            <w:tcW w:w="701" w:type="pct"/>
            <w:shd w:val="clear" w:color="auto" w:fill="auto"/>
          </w:tcPr>
          <w:p w14:paraId="379FDD40" w14:textId="03C9CC92" w:rsidR="007A10B4" w:rsidRPr="00250D6B" w:rsidRDefault="007A10B4" w:rsidP="00B1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50D6B">
              <w:rPr>
                <w:rFonts w:hint="cs"/>
                <w:cs/>
              </w:rPr>
              <w:t>102</w:t>
            </w:r>
          </w:p>
        </w:tc>
        <w:tc>
          <w:tcPr>
            <w:tcW w:w="701" w:type="pct"/>
            <w:shd w:val="clear" w:color="auto" w:fill="auto"/>
          </w:tcPr>
          <w:p w14:paraId="0AF7A291" w14:textId="2ACCEC68" w:rsidR="007A10B4" w:rsidRPr="00250D6B" w:rsidRDefault="009317D0" w:rsidP="00B1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50D6B">
              <w:t>102</w:t>
            </w:r>
          </w:p>
        </w:tc>
      </w:tr>
      <w:tr w:rsidR="00B101AE" w:rsidRPr="00250D6B" w14:paraId="7C15D722" w14:textId="77777777" w:rsidTr="009317D0">
        <w:tc>
          <w:tcPr>
            <w:tcW w:w="2194" w:type="pct"/>
            <w:gridSpan w:val="2"/>
            <w:shd w:val="clear" w:color="auto" w:fill="auto"/>
          </w:tcPr>
          <w:p w14:paraId="7FDF316A" w14:textId="77777777" w:rsidR="00B101AE" w:rsidRPr="00250D6B" w:rsidRDefault="00B101AE" w:rsidP="00B101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50D6B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701" w:type="pct"/>
            <w:shd w:val="clear" w:color="auto" w:fill="auto"/>
          </w:tcPr>
          <w:p w14:paraId="3077AA9E" w14:textId="46D37EB9" w:rsidR="00B101AE" w:rsidRPr="00250D6B" w:rsidRDefault="00B101AE" w:rsidP="00B1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250D6B">
              <w:rPr>
                <w:rFonts w:hint="cs"/>
                <w:cs/>
              </w:rPr>
              <w:t>65</w:t>
            </w:r>
          </w:p>
        </w:tc>
        <w:tc>
          <w:tcPr>
            <w:tcW w:w="701" w:type="pct"/>
            <w:shd w:val="clear" w:color="auto" w:fill="auto"/>
          </w:tcPr>
          <w:p w14:paraId="79D933A8" w14:textId="6AB886B6" w:rsidR="00B101AE" w:rsidRPr="00250D6B" w:rsidRDefault="00B101AE" w:rsidP="00B1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50D6B">
              <w:t>50</w:t>
            </w:r>
          </w:p>
        </w:tc>
        <w:tc>
          <w:tcPr>
            <w:tcW w:w="701" w:type="pct"/>
            <w:shd w:val="clear" w:color="auto" w:fill="auto"/>
          </w:tcPr>
          <w:p w14:paraId="1C9FA015" w14:textId="21345ACB" w:rsidR="00B101AE" w:rsidRPr="00250D6B" w:rsidRDefault="00B101AE" w:rsidP="00B1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50D6B">
              <w:t>-</w:t>
            </w:r>
          </w:p>
        </w:tc>
        <w:tc>
          <w:tcPr>
            <w:tcW w:w="701" w:type="pct"/>
            <w:shd w:val="clear" w:color="auto" w:fill="auto"/>
          </w:tcPr>
          <w:p w14:paraId="32CCF669" w14:textId="057A90D9" w:rsidR="00B101AE" w:rsidRPr="00250D6B" w:rsidRDefault="00020185" w:rsidP="00B1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250D6B">
              <w:t>-</w:t>
            </w:r>
          </w:p>
        </w:tc>
      </w:tr>
      <w:tr w:rsidR="00B101AE" w:rsidRPr="00250D6B" w14:paraId="60D6F7FF" w14:textId="77777777" w:rsidTr="009317D0">
        <w:trPr>
          <w:trHeight w:val="60"/>
        </w:trPr>
        <w:tc>
          <w:tcPr>
            <w:tcW w:w="2194" w:type="pct"/>
            <w:gridSpan w:val="2"/>
            <w:shd w:val="clear" w:color="auto" w:fill="auto"/>
          </w:tcPr>
          <w:p w14:paraId="47DCBEB2" w14:textId="77777777" w:rsidR="00B101AE" w:rsidRPr="00250D6B" w:rsidRDefault="00B101AE" w:rsidP="00B101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1" w:type="pct"/>
            <w:shd w:val="clear" w:color="auto" w:fill="auto"/>
          </w:tcPr>
          <w:p w14:paraId="7A8C9471" w14:textId="60DE451D" w:rsidR="00B101AE" w:rsidRPr="00250D6B" w:rsidRDefault="00200E7E" w:rsidP="00B1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250D6B">
              <w:rPr>
                <w:b/>
                <w:bCs/>
              </w:rPr>
              <w:t>65</w:t>
            </w:r>
          </w:p>
        </w:tc>
        <w:tc>
          <w:tcPr>
            <w:tcW w:w="701" w:type="pct"/>
            <w:shd w:val="clear" w:color="auto" w:fill="auto"/>
          </w:tcPr>
          <w:p w14:paraId="7E27B4D3" w14:textId="62F0D6A9" w:rsidR="00B101AE" w:rsidRPr="00250D6B" w:rsidRDefault="00200E7E" w:rsidP="00B1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250D6B">
              <w:rPr>
                <w:b/>
                <w:bCs/>
              </w:rPr>
              <w:t>50</w:t>
            </w:r>
          </w:p>
        </w:tc>
        <w:tc>
          <w:tcPr>
            <w:tcW w:w="701" w:type="pct"/>
            <w:shd w:val="clear" w:color="auto" w:fill="auto"/>
          </w:tcPr>
          <w:p w14:paraId="5450F392" w14:textId="328A17A0" w:rsidR="00B101AE" w:rsidRPr="00250D6B" w:rsidRDefault="00B101AE" w:rsidP="00B1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250D6B">
              <w:rPr>
                <w:rFonts w:hint="cs"/>
                <w:b/>
                <w:bCs/>
                <w:cs/>
              </w:rPr>
              <w:t>102</w:t>
            </w:r>
          </w:p>
        </w:tc>
        <w:tc>
          <w:tcPr>
            <w:tcW w:w="701" w:type="pct"/>
            <w:shd w:val="clear" w:color="auto" w:fill="auto"/>
          </w:tcPr>
          <w:p w14:paraId="409CF7B0" w14:textId="53D17551" w:rsidR="00B101AE" w:rsidRPr="00250D6B" w:rsidRDefault="009317D0" w:rsidP="00B1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250D6B">
              <w:rPr>
                <w:b/>
                <w:bCs/>
              </w:rPr>
              <w:t>102</w:t>
            </w:r>
          </w:p>
        </w:tc>
      </w:tr>
      <w:tr w:rsidR="00B101AE" w:rsidRPr="00250D6B" w14:paraId="1555EEE1" w14:textId="77777777" w:rsidTr="009317D0">
        <w:tc>
          <w:tcPr>
            <w:tcW w:w="2194" w:type="pct"/>
            <w:gridSpan w:val="2"/>
            <w:shd w:val="clear" w:color="auto" w:fill="auto"/>
          </w:tcPr>
          <w:p w14:paraId="4970846F" w14:textId="77777777" w:rsidR="00B101AE" w:rsidRPr="00250D6B" w:rsidRDefault="00B101AE" w:rsidP="00B101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7C9561EC" w14:textId="77777777" w:rsidR="00B101AE" w:rsidRPr="00250D6B" w:rsidRDefault="00B101AE" w:rsidP="00B1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09DAA581" w14:textId="77777777" w:rsidR="00B101AE" w:rsidRPr="00250D6B" w:rsidRDefault="00B101AE" w:rsidP="00B1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</w:pPr>
          </w:p>
        </w:tc>
        <w:tc>
          <w:tcPr>
            <w:tcW w:w="701" w:type="pct"/>
            <w:shd w:val="clear" w:color="auto" w:fill="auto"/>
          </w:tcPr>
          <w:p w14:paraId="240C08A0" w14:textId="77777777" w:rsidR="00B101AE" w:rsidRPr="00250D6B" w:rsidRDefault="00B101AE" w:rsidP="00B1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701" w:type="pct"/>
            <w:shd w:val="clear" w:color="auto" w:fill="auto"/>
          </w:tcPr>
          <w:p w14:paraId="7CB3B5E4" w14:textId="77777777" w:rsidR="00B101AE" w:rsidRPr="00250D6B" w:rsidRDefault="00B101AE" w:rsidP="00B10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79AA" w:rsidRPr="00250D6B" w14:paraId="780756BE" w14:textId="77777777" w:rsidTr="009317D0">
        <w:tc>
          <w:tcPr>
            <w:tcW w:w="2194" w:type="pct"/>
            <w:gridSpan w:val="2"/>
            <w:shd w:val="clear" w:color="auto" w:fill="auto"/>
          </w:tcPr>
          <w:p w14:paraId="7D8F84F3" w14:textId="30A73356" w:rsidR="00D479AA" w:rsidRPr="00250D6B" w:rsidRDefault="00D479AA" w:rsidP="008322E0">
            <w:pPr>
              <w:pStyle w:val="block"/>
              <w:spacing w:after="0" w:line="240" w:lineRule="auto"/>
              <w:ind w:left="152" w:hanging="1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lang w:val="en-US"/>
              </w:rPr>
            </w:pPr>
            <w:r w:rsidRPr="00250D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(กลับรายการ) ผลขาดทุนด้านเครดิตที่คาดว่าจะ</w:t>
            </w:r>
            <w:r w:rsidR="00475CDE" w:rsidRPr="00250D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เกิดขึ้นสำหรับงวดสามเดือนสิ้นสุดวันที่ </w:t>
            </w:r>
            <w:r w:rsidR="00475CDE" w:rsidRPr="00250D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="001C5DF8" w:rsidRPr="00250D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="00475CDE" w:rsidRPr="00250D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701" w:type="pct"/>
            <w:shd w:val="clear" w:color="auto" w:fill="auto"/>
          </w:tcPr>
          <w:p w14:paraId="05EC5F62" w14:textId="77777777" w:rsidR="00D479AA" w:rsidRPr="00250D6B" w:rsidRDefault="00D479AA" w:rsidP="00CD4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701" w:type="pct"/>
            <w:shd w:val="clear" w:color="auto" w:fill="auto"/>
          </w:tcPr>
          <w:p w14:paraId="5813E4E1" w14:textId="77777777" w:rsidR="00D479AA" w:rsidRPr="00250D6B" w:rsidRDefault="00D479AA" w:rsidP="00CD4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701" w:type="pct"/>
            <w:shd w:val="clear" w:color="auto" w:fill="auto"/>
          </w:tcPr>
          <w:p w14:paraId="0E406103" w14:textId="77777777" w:rsidR="00D479AA" w:rsidRPr="00250D6B" w:rsidRDefault="00D479AA" w:rsidP="00CD4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701" w:type="pct"/>
            <w:shd w:val="clear" w:color="auto" w:fill="auto"/>
          </w:tcPr>
          <w:p w14:paraId="56D65853" w14:textId="77777777" w:rsidR="00D479AA" w:rsidRPr="00250D6B" w:rsidRDefault="00D479AA" w:rsidP="00CD4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200E7E" w:rsidRPr="00250D6B" w14:paraId="23A8F21D" w14:textId="77777777" w:rsidTr="009317D0">
        <w:trPr>
          <w:gridBefore w:val="1"/>
          <w:wBefore w:w="10" w:type="pct"/>
        </w:trPr>
        <w:tc>
          <w:tcPr>
            <w:tcW w:w="2184" w:type="pct"/>
          </w:tcPr>
          <w:p w14:paraId="0353CC3C" w14:textId="77777777" w:rsidR="00200E7E" w:rsidRPr="00250D6B" w:rsidRDefault="00200E7E" w:rsidP="000B6D0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250D6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701" w:type="pct"/>
          </w:tcPr>
          <w:p w14:paraId="40CEBE36" w14:textId="3183B57E" w:rsidR="00200E7E" w:rsidRPr="00250D6B" w:rsidRDefault="00020185" w:rsidP="00CD4A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50D6B">
              <w:t>15</w:t>
            </w:r>
          </w:p>
        </w:tc>
        <w:tc>
          <w:tcPr>
            <w:tcW w:w="701" w:type="pct"/>
            <w:shd w:val="clear" w:color="auto" w:fill="auto"/>
          </w:tcPr>
          <w:p w14:paraId="56640219" w14:textId="6BFD22FB" w:rsidR="00200E7E" w:rsidRPr="00250D6B" w:rsidRDefault="008E0F56" w:rsidP="009C70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50D6B">
              <w:t>1</w:t>
            </w:r>
          </w:p>
        </w:tc>
        <w:tc>
          <w:tcPr>
            <w:tcW w:w="701" w:type="pct"/>
            <w:shd w:val="clear" w:color="auto" w:fill="auto"/>
          </w:tcPr>
          <w:p w14:paraId="55B159D0" w14:textId="77777777" w:rsidR="00200E7E" w:rsidRPr="00250D6B" w:rsidRDefault="00200E7E" w:rsidP="009C70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250D6B">
              <w:rPr>
                <w:rFonts w:hint="cs"/>
                <w:cs/>
              </w:rPr>
              <w:t>-</w:t>
            </w:r>
          </w:p>
        </w:tc>
        <w:tc>
          <w:tcPr>
            <w:tcW w:w="701" w:type="pct"/>
            <w:shd w:val="clear" w:color="auto" w:fill="auto"/>
          </w:tcPr>
          <w:p w14:paraId="0FCF6D83" w14:textId="77777777" w:rsidR="00200E7E" w:rsidRPr="00250D6B" w:rsidRDefault="00200E7E" w:rsidP="009C70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50D6B">
              <w:rPr>
                <w:cs/>
              </w:rPr>
              <w:t>(</w:t>
            </w:r>
            <w:r w:rsidRPr="00250D6B">
              <w:t>985</w:t>
            </w:r>
            <w:r w:rsidRPr="00250D6B">
              <w:rPr>
                <w:cs/>
              </w:rPr>
              <w:t>)</w:t>
            </w:r>
          </w:p>
        </w:tc>
      </w:tr>
      <w:tr w:rsidR="00200E7E" w:rsidRPr="00250D6B" w14:paraId="2C83693D" w14:textId="77777777" w:rsidTr="009317D0">
        <w:trPr>
          <w:gridBefore w:val="1"/>
          <w:wBefore w:w="10" w:type="pct"/>
        </w:trPr>
        <w:tc>
          <w:tcPr>
            <w:tcW w:w="2184" w:type="pct"/>
          </w:tcPr>
          <w:p w14:paraId="07592F1C" w14:textId="2CA9B1F4" w:rsidR="00200E7E" w:rsidRPr="00250D6B" w:rsidRDefault="00200E7E" w:rsidP="00B101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01" w:type="pct"/>
          </w:tcPr>
          <w:p w14:paraId="0370F3C8" w14:textId="500D8C05" w:rsidR="00200E7E" w:rsidRPr="00250D6B" w:rsidRDefault="00020185" w:rsidP="00CD4A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15</w:t>
            </w:r>
          </w:p>
        </w:tc>
        <w:tc>
          <w:tcPr>
            <w:tcW w:w="701" w:type="pct"/>
            <w:shd w:val="clear" w:color="auto" w:fill="auto"/>
          </w:tcPr>
          <w:p w14:paraId="1F44F263" w14:textId="05F1CD65" w:rsidR="00200E7E" w:rsidRPr="00250D6B" w:rsidRDefault="008E0F56" w:rsidP="00CD4A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1</w:t>
            </w:r>
          </w:p>
        </w:tc>
        <w:tc>
          <w:tcPr>
            <w:tcW w:w="701" w:type="pct"/>
            <w:shd w:val="clear" w:color="auto" w:fill="auto"/>
          </w:tcPr>
          <w:p w14:paraId="33137251" w14:textId="6DAC27DC" w:rsidR="00200E7E" w:rsidRPr="00250D6B" w:rsidRDefault="00200E7E" w:rsidP="00CD4A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250D6B">
              <w:rPr>
                <w:b/>
                <w:bCs/>
              </w:rPr>
              <w:t>-</w:t>
            </w:r>
          </w:p>
        </w:tc>
        <w:tc>
          <w:tcPr>
            <w:tcW w:w="701" w:type="pct"/>
            <w:shd w:val="clear" w:color="auto" w:fill="auto"/>
          </w:tcPr>
          <w:p w14:paraId="0C1569AA" w14:textId="08D328AD" w:rsidR="00200E7E" w:rsidRPr="00250D6B" w:rsidRDefault="00200E7E" w:rsidP="00CD4A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250D6B">
              <w:rPr>
                <w:b/>
                <w:bCs/>
              </w:rPr>
              <w:t>(985)</w:t>
            </w:r>
          </w:p>
        </w:tc>
      </w:tr>
      <w:tr w:rsidR="00B101AE" w:rsidRPr="00250D6B" w14:paraId="39173264" w14:textId="77777777" w:rsidTr="009317D0">
        <w:trPr>
          <w:gridBefore w:val="1"/>
          <w:wBefore w:w="10" w:type="pct"/>
        </w:trPr>
        <w:tc>
          <w:tcPr>
            <w:tcW w:w="2184" w:type="pct"/>
          </w:tcPr>
          <w:p w14:paraId="16489115" w14:textId="77777777" w:rsidR="00B101AE" w:rsidRPr="00250D6B" w:rsidRDefault="00B101AE" w:rsidP="00B101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78F28367" w14:textId="77777777" w:rsidR="00B101AE" w:rsidRPr="00250D6B" w:rsidRDefault="00B101AE" w:rsidP="00B1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701" w:type="pct"/>
            <w:shd w:val="clear" w:color="auto" w:fill="auto"/>
          </w:tcPr>
          <w:p w14:paraId="0AA81024" w14:textId="77777777" w:rsidR="00B101AE" w:rsidRPr="00250D6B" w:rsidRDefault="00B101AE" w:rsidP="00B10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  <w:shd w:val="clear" w:color="auto" w:fill="auto"/>
          </w:tcPr>
          <w:p w14:paraId="6C7FE328" w14:textId="77777777" w:rsidR="00B101AE" w:rsidRPr="00250D6B" w:rsidRDefault="00B101AE" w:rsidP="00B10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  <w:shd w:val="clear" w:color="auto" w:fill="auto"/>
          </w:tcPr>
          <w:p w14:paraId="013A6A93" w14:textId="77777777" w:rsidR="00B101AE" w:rsidRPr="00250D6B" w:rsidRDefault="00B101AE" w:rsidP="00B10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1AE" w:rsidRPr="00250D6B" w14:paraId="343B6C0E" w14:textId="77777777" w:rsidTr="009317D0">
        <w:tc>
          <w:tcPr>
            <w:tcW w:w="2194" w:type="pct"/>
            <w:gridSpan w:val="2"/>
            <w:shd w:val="clear" w:color="auto" w:fill="auto"/>
          </w:tcPr>
          <w:p w14:paraId="49F4E784" w14:textId="77777777" w:rsidR="00B101AE" w:rsidRPr="00250D6B" w:rsidRDefault="00B101AE" w:rsidP="00B101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01" w:type="pct"/>
            <w:shd w:val="clear" w:color="auto" w:fill="auto"/>
          </w:tcPr>
          <w:p w14:paraId="5362994E" w14:textId="77777777" w:rsidR="00B101AE" w:rsidRPr="00250D6B" w:rsidRDefault="00B101AE" w:rsidP="00CD4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08A023D3" w14:textId="77777777" w:rsidR="00B101AE" w:rsidRPr="00250D6B" w:rsidRDefault="00B101AE" w:rsidP="00CD4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028B0B01" w14:textId="77777777" w:rsidR="00B101AE" w:rsidRPr="00250D6B" w:rsidRDefault="00B101AE" w:rsidP="00CD4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2B31E56E" w14:textId="77777777" w:rsidR="00B101AE" w:rsidRPr="00250D6B" w:rsidRDefault="00B101AE" w:rsidP="00CD4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</w:tr>
      <w:tr w:rsidR="0095073E" w:rsidRPr="00250D6B" w14:paraId="365D0767" w14:textId="77777777" w:rsidTr="009317D0">
        <w:tc>
          <w:tcPr>
            <w:tcW w:w="2194" w:type="pct"/>
            <w:gridSpan w:val="2"/>
            <w:shd w:val="clear" w:color="auto" w:fill="auto"/>
          </w:tcPr>
          <w:p w14:paraId="66AD1D51" w14:textId="77777777" w:rsidR="0095073E" w:rsidRPr="00250D6B" w:rsidRDefault="0095073E" w:rsidP="0095073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701" w:type="pct"/>
            <w:shd w:val="clear" w:color="auto" w:fill="auto"/>
          </w:tcPr>
          <w:p w14:paraId="1A4A8A2A" w14:textId="4CFB9FE2" w:rsidR="0095073E" w:rsidRPr="00250D6B" w:rsidRDefault="0095073E" w:rsidP="009507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250D6B">
              <w:rPr>
                <w:rFonts w:hint="cs"/>
                <w:cs/>
              </w:rPr>
              <w:t>-</w:t>
            </w:r>
          </w:p>
        </w:tc>
        <w:tc>
          <w:tcPr>
            <w:tcW w:w="701" w:type="pct"/>
            <w:shd w:val="clear" w:color="auto" w:fill="auto"/>
          </w:tcPr>
          <w:p w14:paraId="38A329A7" w14:textId="16CD1310" w:rsidR="0095073E" w:rsidRPr="00250D6B" w:rsidRDefault="0095073E" w:rsidP="009507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cs/>
              </w:rPr>
            </w:pPr>
            <w:r w:rsidRPr="00250D6B">
              <w:rPr>
                <w:cs/>
              </w:rPr>
              <w:t>-</w:t>
            </w:r>
          </w:p>
        </w:tc>
        <w:tc>
          <w:tcPr>
            <w:tcW w:w="701" w:type="pct"/>
            <w:shd w:val="clear" w:color="auto" w:fill="auto"/>
          </w:tcPr>
          <w:p w14:paraId="6681AE94" w14:textId="0CB619E4" w:rsidR="0095073E" w:rsidRPr="00250D6B" w:rsidRDefault="0095073E" w:rsidP="009507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250D6B">
              <w:t>4,765</w:t>
            </w:r>
          </w:p>
        </w:tc>
        <w:tc>
          <w:tcPr>
            <w:tcW w:w="701" w:type="pct"/>
            <w:shd w:val="clear" w:color="auto" w:fill="auto"/>
          </w:tcPr>
          <w:p w14:paraId="1813457A" w14:textId="31E8A8B5" w:rsidR="0095073E" w:rsidRPr="00250D6B" w:rsidRDefault="009317D0" w:rsidP="0095073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>9,371</w:t>
            </w:r>
          </w:p>
        </w:tc>
      </w:tr>
      <w:tr w:rsidR="0095073E" w:rsidRPr="00250D6B" w14:paraId="39830CDB" w14:textId="77777777" w:rsidTr="009317D0">
        <w:trPr>
          <w:trHeight w:val="60"/>
        </w:trPr>
        <w:tc>
          <w:tcPr>
            <w:tcW w:w="2194" w:type="pct"/>
            <w:gridSpan w:val="2"/>
            <w:shd w:val="clear" w:color="auto" w:fill="auto"/>
          </w:tcPr>
          <w:p w14:paraId="52B89F3B" w14:textId="77777777" w:rsidR="0095073E" w:rsidRPr="00250D6B" w:rsidRDefault="0095073E" w:rsidP="0095073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1" w:type="pct"/>
            <w:shd w:val="clear" w:color="auto" w:fill="auto"/>
          </w:tcPr>
          <w:p w14:paraId="0FC17BFE" w14:textId="566E6941" w:rsidR="0095073E" w:rsidRPr="00250D6B" w:rsidRDefault="0095073E" w:rsidP="009507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250D6B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701" w:type="pct"/>
            <w:shd w:val="clear" w:color="auto" w:fill="auto"/>
          </w:tcPr>
          <w:p w14:paraId="0CBE85C9" w14:textId="77777777" w:rsidR="0095073E" w:rsidRPr="00250D6B" w:rsidRDefault="0095073E" w:rsidP="009507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  <w:cs/>
              </w:rPr>
            </w:pPr>
            <w:r w:rsidRPr="00250D6B">
              <w:rPr>
                <w:b/>
                <w:bCs/>
              </w:rPr>
              <w:t>-</w:t>
            </w:r>
          </w:p>
        </w:tc>
        <w:tc>
          <w:tcPr>
            <w:tcW w:w="701" w:type="pct"/>
            <w:shd w:val="clear" w:color="auto" w:fill="auto"/>
          </w:tcPr>
          <w:p w14:paraId="041F2094" w14:textId="5643CA83" w:rsidR="0095073E" w:rsidRPr="00250D6B" w:rsidRDefault="0095073E" w:rsidP="009507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4,765</w:t>
            </w:r>
          </w:p>
        </w:tc>
        <w:tc>
          <w:tcPr>
            <w:tcW w:w="701" w:type="pct"/>
            <w:shd w:val="clear" w:color="auto" w:fill="auto"/>
          </w:tcPr>
          <w:p w14:paraId="393175DA" w14:textId="52C4575E" w:rsidR="0095073E" w:rsidRPr="00250D6B" w:rsidRDefault="009317D0" w:rsidP="0095073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b/>
                <w:bCs/>
                <w:sz w:val="30"/>
                <w:szCs w:val="30"/>
              </w:rPr>
              <w:t>9,371</w:t>
            </w:r>
          </w:p>
        </w:tc>
      </w:tr>
      <w:tr w:rsidR="008D5498" w:rsidRPr="00250D6B" w14:paraId="630C8401" w14:textId="77777777" w:rsidTr="009317D0">
        <w:trPr>
          <w:trHeight w:val="60"/>
        </w:trPr>
        <w:tc>
          <w:tcPr>
            <w:tcW w:w="2194" w:type="pct"/>
            <w:gridSpan w:val="2"/>
            <w:shd w:val="clear" w:color="auto" w:fill="auto"/>
          </w:tcPr>
          <w:p w14:paraId="3CF3284D" w14:textId="77777777" w:rsidR="008D5498" w:rsidRPr="00250D6B" w:rsidRDefault="008D5498" w:rsidP="000B6D0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575DF540" w14:textId="77777777" w:rsidR="008D5498" w:rsidRPr="00250D6B" w:rsidRDefault="008D5498" w:rsidP="008D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4A968BF0" w14:textId="77777777" w:rsidR="008D5498" w:rsidRPr="00250D6B" w:rsidRDefault="008D5498" w:rsidP="008D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</w:pPr>
          </w:p>
        </w:tc>
        <w:tc>
          <w:tcPr>
            <w:tcW w:w="701" w:type="pct"/>
            <w:shd w:val="clear" w:color="auto" w:fill="auto"/>
          </w:tcPr>
          <w:p w14:paraId="0C83616A" w14:textId="77777777" w:rsidR="008D5498" w:rsidRPr="00250D6B" w:rsidRDefault="008D5498" w:rsidP="008D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701" w:type="pct"/>
            <w:shd w:val="clear" w:color="auto" w:fill="auto"/>
          </w:tcPr>
          <w:p w14:paraId="273CD037" w14:textId="77777777" w:rsidR="008D5498" w:rsidRPr="00250D6B" w:rsidRDefault="008D5498" w:rsidP="008D54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1AE" w:rsidRPr="00250D6B" w14:paraId="2A34A3F9" w14:textId="77777777" w:rsidTr="009317D0">
        <w:tc>
          <w:tcPr>
            <w:tcW w:w="2194" w:type="pct"/>
            <w:gridSpan w:val="2"/>
            <w:shd w:val="clear" w:color="auto" w:fill="auto"/>
          </w:tcPr>
          <w:p w14:paraId="3DB729FD" w14:textId="3F7E0078" w:rsidR="00B101AE" w:rsidRPr="00250D6B" w:rsidRDefault="00B101AE" w:rsidP="00B101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701" w:type="pct"/>
            <w:shd w:val="clear" w:color="auto" w:fill="auto"/>
          </w:tcPr>
          <w:p w14:paraId="36D29A70" w14:textId="77777777" w:rsidR="00B101AE" w:rsidRPr="00250D6B" w:rsidRDefault="00B101AE" w:rsidP="00B1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487B981F" w14:textId="77777777" w:rsidR="00B101AE" w:rsidRPr="00250D6B" w:rsidRDefault="00B101AE" w:rsidP="00B10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4887CA82" w14:textId="77777777" w:rsidR="00B101AE" w:rsidRPr="00250D6B" w:rsidRDefault="00B101AE" w:rsidP="00B1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1C70B0A0" w14:textId="77777777" w:rsidR="00B101AE" w:rsidRPr="00250D6B" w:rsidRDefault="00B101AE" w:rsidP="00B10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01AE" w:rsidRPr="00250D6B" w14:paraId="01E9596B" w14:textId="77777777" w:rsidTr="009317D0">
        <w:tc>
          <w:tcPr>
            <w:tcW w:w="2194" w:type="pct"/>
            <w:gridSpan w:val="2"/>
            <w:shd w:val="clear" w:color="auto" w:fill="auto"/>
          </w:tcPr>
          <w:p w14:paraId="408343A0" w14:textId="77777777" w:rsidR="00B101AE" w:rsidRPr="00250D6B" w:rsidRDefault="00B101AE" w:rsidP="00B101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701" w:type="pct"/>
            <w:shd w:val="clear" w:color="auto" w:fill="auto"/>
          </w:tcPr>
          <w:p w14:paraId="06C62580" w14:textId="2E2AC0E0" w:rsidR="00B101AE" w:rsidRPr="00250D6B" w:rsidRDefault="00B101AE" w:rsidP="00B1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250D6B">
              <w:t>-</w:t>
            </w:r>
          </w:p>
        </w:tc>
        <w:tc>
          <w:tcPr>
            <w:tcW w:w="701" w:type="pct"/>
            <w:shd w:val="clear" w:color="auto" w:fill="auto"/>
          </w:tcPr>
          <w:p w14:paraId="7A9940D7" w14:textId="08DA316E" w:rsidR="00B101AE" w:rsidRPr="00250D6B" w:rsidRDefault="00B101AE" w:rsidP="00B1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  <w:r w:rsidRPr="00250D6B">
              <w:t>-</w:t>
            </w:r>
          </w:p>
        </w:tc>
        <w:tc>
          <w:tcPr>
            <w:tcW w:w="701" w:type="pct"/>
            <w:shd w:val="clear" w:color="auto" w:fill="auto"/>
          </w:tcPr>
          <w:p w14:paraId="645971CA" w14:textId="755836F3" w:rsidR="00B101AE" w:rsidRPr="00250D6B" w:rsidRDefault="00B101AE" w:rsidP="00B1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  <w:r w:rsidRPr="00250D6B">
              <w:t>11</w:t>
            </w:r>
            <w:r w:rsidRPr="00250D6B">
              <w:rPr>
                <w:rFonts w:hint="cs"/>
                <w:cs/>
              </w:rPr>
              <w:t>9</w:t>
            </w:r>
          </w:p>
        </w:tc>
        <w:tc>
          <w:tcPr>
            <w:tcW w:w="701" w:type="pct"/>
            <w:shd w:val="clear" w:color="auto" w:fill="auto"/>
          </w:tcPr>
          <w:p w14:paraId="566F2B9F" w14:textId="55A0441A" w:rsidR="00B101AE" w:rsidRPr="00250D6B" w:rsidRDefault="00B101AE" w:rsidP="00B10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B101AE" w:rsidRPr="00250D6B" w14:paraId="1C877C27" w14:textId="77777777" w:rsidTr="009317D0">
        <w:tc>
          <w:tcPr>
            <w:tcW w:w="2194" w:type="pct"/>
            <w:gridSpan w:val="2"/>
            <w:shd w:val="clear" w:color="auto" w:fill="auto"/>
          </w:tcPr>
          <w:p w14:paraId="70180B80" w14:textId="1784F5EA" w:rsidR="00B101AE" w:rsidRPr="00250D6B" w:rsidRDefault="009D3B51" w:rsidP="00B101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701" w:type="pct"/>
            <w:shd w:val="clear" w:color="auto" w:fill="auto"/>
          </w:tcPr>
          <w:p w14:paraId="657E1F17" w14:textId="76B9C886" w:rsidR="00B101AE" w:rsidRPr="00250D6B" w:rsidRDefault="00B101AE" w:rsidP="00B1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250D6B">
              <w:rPr>
                <w:rFonts w:hint="cs"/>
                <w:cs/>
              </w:rPr>
              <w:t>1</w:t>
            </w:r>
          </w:p>
        </w:tc>
        <w:tc>
          <w:tcPr>
            <w:tcW w:w="701" w:type="pct"/>
            <w:shd w:val="clear" w:color="auto" w:fill="auto"/>
          </w:tcPr>
          <w:p w14:paraId="327BB45C" w14:textId="610153F0" w:rsidR="00B101AE" w:rsidRPr="00250D6B" w:rsidRDefault="00B101AE" w:rsidP="00B1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  <w:r w:rsidRPr="00250D6B">
              <w:t>-</w:t>
            </w:r>
          </w:p>
        </w:tc>
        <w:tc>
          <w:tcPr>
            <w:tcW w:w="701" w:type="pct"/>
            <w:shd w:val="clear" w:color="auto" w:fill="auto"/>
          </w:tcPr>
          <w:p w14:paraId="4EC302B1" w14:textId="011E30F8" w:rsidR="00B101AE" w:rsidRPr="00250D6B" w:rsidRDefault="00B101AE" w:rsidP="00B1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250D6B">
              <w:t>1</w:t>
            </w:r>
          </w:p>
        </w:tc>
        <w:tc>
          <w:tcPr>
            <w:tcW w:w="701" w:type="pct"/>
            <w:shd w:val="clear" w:color="auto" w:fill="auto"/>
          </w:tcPr>
          <w:p w14:paraId="2A4B0EE7" w14:textId="360663E4" w:rsidR="00B101AE" w:rsidRPr="00250D6B" w:rsidRDefault="00B101AE" w:rsidP="00B101A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01AE" w:rsidRPr="00250D6B" w14:paraId="3199B783" w14:textId="77777777" w:rsidTr="009317D0">
        <w:trPr>
          <w:trHeight w:val="60"/>
        </w:trPr>
        <w:tc>
          <w:tcPr>
            <w:tcW w:w="2194" w:type="pct"/>
            <w:gridSpan w:val="2"/>
            <w:shd w:val="clear" w:color="auto" w:fill="auto"/>
          </w:tcPr>
          <w:p w14:paraId="1169EF8B" w14:textId="77777777" w:rsidR="00B101AE" w:rsidRPr="00250D6B" w:rsidRDefault="00B101AE" w:rsidP="00B101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1" w:type="pct"/>
            <w:shd w:val="clear" w:color="auto" w:fill="auto"/>
          </w:tcPr>
          <w:p w14:paraId="281768AF" w14:textId="3936108A" w:rsidR="00B101AE" w:rsidRPr="00250D6B" w:rsidRDefault="00B101AE" w:rsidP="00B1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250D6B">
              <w:rPr>
                <w:b/>
                <w:bCs/>
              </w:rPr>
              <w:t>1</w:t>
            </w:r>
          </w:p>
        </w:tc>
        <w:tc>
          <w:tcPr>
            <w:tcW w:w="701" w:type="pct"/>
            <w:shd w:val="clear" w:color="auto" w:fill="auto"/>
          </w:tcPr>
          <w:p w14:paraId="2517DC77" w14:textId="7C847783" w:rsidR="00B101AE" w:rsidRPr="00250D6B" w:rsidRDefault="00B101AE" w:rsidP="00B1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  <w:cs/>
              </w:rPr>
            </w:pPr>
            <w:r w:rsidRPr="00250D6B">
              <w:rPr>
                <w:b/>
                <w:bCs/>
              </w:rPr>
              <w:t>-</w:t>
            </w:r>
          </w:p>
        </w:tc>
        <w:tc>
          <w:tcPr>
            <w:tcW w:w="701" w:type="pct"/>
            <w:shd w:val="clear" w:color="auto" w:fill="auto"/>
          </w:tcPr>
          <w:p w14:paraId="1F71815F" w14:textId="1AE4AD4F" w:rsidR="00B101AE" w:rsidRPr="00250D6B" w:rsidRDefault="00B101AE" w:rsidP="00B1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cs/>
              </w:rPr>
            </w:pPr>
            <w:r w:rsidRPr="00250D6B">
              <w:rPr>
                <w:b/>
                <w:bCs/>
              </w:rPr>
              <w:t>1</w:t>
            </w:r>
            <w:r w:rsidRPr="00250D6B">
              <w:rPr>
                <w:rFonts w:hint="cs"/>
                <w:b/>
                <w:bCs/>
                <w:cs/>
              </w:rPr>
              <w:t>20</w:t>
            </w:r>
          </w:p>
        </w:tc>
        <w:tc>
          <w:tcPr>
            <w:tcW w:w="701" w:type="pct"/>
            <w:shd w:val="clear" w:color="auto" w:fill="auto"/>
          </w:tcPr>
          <w:p w14:paraId="607CDF91" w14:textId="7A0B6DC1" w:rsidR="00B101AE" w:rsidRPr="00250D6B" w:rsidRDefault="00B101AE" w:rsidP="00B101A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</w:tr>
      <w:tr w:rsidR="00B101AE" w:rsidRPr="00250D6B" w14:paraId="021E9618" w14:textId="77777777" w:rsidTr="009317D0">
        <w:tc>
          <w:tcPr>
            <w:tcW w:w="2194" w:type="pct"/>
            <w:gridSpan w:val="2"/>
            <w:shd w:val="clear" w:color="auto" w:fill="auto"/>
          </w:tcPr>
          <w:p w14:paraId="7121DD66" w14:textId="77777777" w:rsidR="00B101AE" w:rsidRPr="00250D6B" w:rsidRDefault="00B101AE" w:rsidP="00B101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3B3796D4" w14:textId="77777777" w:rsidR="00B101AE" w:rsidRPr="00250D6B" w:rsidRDefault="00B101AE" w:rsidP="00CD4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5EA217C2" w14:textId="77777777" w:rsidR="00B101AE" w:rsidRPr="00250D6B" w:rsidRDefault="00B101AE" w:rsidP="00CD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0B765807" w14:textId="77777777" w:rsidR="00B101AE" w:rsidRPr="00250D6B" w:rsidRDefault="00B101AE" w:rsidP="00CD4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561BC342" w14:textId="77777777" w:rsidR="00B101AE" w:rsidRPr="00250D6B" w:rsidRDefault="00B101AE" w:rsidP="00CD4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01AE" w:rsidRPr="00250D6B" w14:paraId="3AA5C9D4" w14:textId="77777777" w:rsidTr="009317D0">
        <w:tc>
          <w:tcPr>
            <w:tcW w:w="2194" w:type="pct"/>
            <w:gridSpan w:val="2"/>
            <w:shd w:val="clear" w:color="auto" w:fill="auto"/>
          </w:tcPr>
          <w:p w14:paraId="6A70C566" w14:textId="77777777" w:rsidR="00B101AE" w:rsidRPr="00250D6B" w:rsidRDefault="00B101AE" w:rsidP="00B101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701" w:type="pct"/>
            <w:shd w:val="clear" w:color="auto" w:fill="auto"/>
          </w:tcPr>
          <w:p w14:paraId="0351BA1E" w14:textId="77777777" w:rsidR="00B101AE" w:rsidRPr="00250D6B" w:rsidRDefault="00B101AE" w:rsidP="00B1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715DD621" w14:textId="77777777" w:rsidR="00B101AE" w:rsidRPr="00250D6B" w:rsidRDefault="00B101AE" w:rsidP="00B10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37ECA9E6" w14:textId="77777777" w:rsidR="00B101AE" w:rsidRPr="00250D6B" w:rsidRDefault="00B101AE" w:rsidP="00B1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0D3EBB58" w14:textId="77777777" w:rsidR="00B101AE" w:rsidRPr="00250D6B" w:rsidRDefault="00B101AE" w:rsidP="00B10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01AE" w:rsidRPr="00250D6B" w14:paraId="075B5C11" w14:textId="77777777" w:rsidTr="009317D0">
        <w:tc>
          <w:tcPr>
            <w:tcW w:w="2194" w:type="pct"/>
            <w:gridSpan w:val="2"/>
            <w:shd w:val="clear" w:color="auto" w:fill="auto"/>
          </w:tcPr>
          <w:p w14:paraId="053C9FF6" w14:textId="77777777" w:rsidR="00B101AE" w:rsidRPr="00250D6B" w:rsidRDefault="00B101AE" w:rsidP="00B101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auto"/>
          </w:tcPr>
          <w:p w14:paraId="01D160F6" w14:textId="6A255CB1" w:rsidR="00B101AE" w:rsidRPr="00250D6B" w:rsidRDefault="00B101AE" w:rsidP="00B1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250D6B">
              <w:t>-</w:t>
            </w:r>
          </w:p>
        </w:tc>
        <w:tc>
          <w:tcPr>
            <w:tcW w:w="701" w:type="pct"/>
            <w:shd w:val="clear" w:color="auto" w:fill="auto"/>
          </w:tcPr>
          <w:p w14:paraId="58816082" w14:textId="271B85AB" w:rsidR="00B101AE" w:rsidRPr="00250D6B" w:rsidRDefault="00B101AE" w:rsidP="00B1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  <w:r w:rsidRPr="00250D6B">
              <w:t>-</w:t>
            </w:r>
          </w:p>
        </w:tc>
        <w:tc>
          <w:tcPr>
            <w:tcW w:w="701" w:type="pct"/>
            <w:shd w:val="clear" w:color="auto" w:fill="auto"/>
          </w:tcPr>
          <w:p w14:paraId="76603C55" w14:textId="1B4E6C11" w:rsidR="00B101AE" w:rsidRPr="00250D6B" w:rsidRDefault="00B101AE" w:rsidP="00B1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  <w:r w:rsidRPr="00250D6B">
              <w:rPr>
                <w:rFonts w:hint="cs"/>
                <w:cs/>
              </w:rPr>
              <w:t>5</w:t>
            </w:r>
          </w:p>
        </w:tc>
        <w:tc>
          <w:tcPr>
            <w:tcW w:w="701" w:type="pct"/>
            <w:shd w:val="clear" w:color="auto" w:fill="auto"/>
          </w:tcPr>
          <w:p w14:paraId="64F7894E" w14:textId="4826623D" w:rsidR="00B101AE" w:rsidRPr="00250D6B" w:rsidRDefault="00B101AE" w:rsidP="00B101A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101AE" w:rsidRPr="00250D6B" w14:paraId="44646E35" w14:textId="77777777" w:rsidTr="009317D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523"/>
        </w:trPr>
        <w:tc>
          <w:tcPr>
            <w:tcW w:w="219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6E7ACC6" w14:textId="77777777" w:rsidR="00B101AE" w:rsidRPr="00250D6B" w:rsidRDefault="00B101AE" w:rsidP="00B101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1" w:type="pct"/>
            <w:tcBorders>
              <w:top w:val="nil"/>
              <w:bottom w:val="nil"/>
            </w:tcBorders>
            <w:shd w:val="clear" w:color="auto" w:fill="auto"/>
          </w:tcPr>
          <w:p w14:paraId="10DC1567" w14:textId="3661D4FB" w:rsidR="00B101AE" w:rsidRPr="00250D6B" w:rsidRDefault="00B101AE" w:rsidP="00B1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-</w:t>
            </w:r>
          </w:p>
        </w:tc>
        <w:tc>
          <w:tcPr>
            <w:tcW w:w="701" w:type="pct"/>
            <w:tcBorders>
              <w:top w:val="nil"/>
              <w:bottom w:val="nil"/>
            </w:tcBorders>
            <w:shd w:val="clear" w:color="auto" w:fill="auto"/>
          </w:tcPr>
          <w:p w14:paraId="662DD25A" w14:textId="6E3344F2" w:rsidR="00B101AE" w:rsidRPr="00250D6B" w:rsidRDefault="00B101AE" w:rsidP="00B1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-</w:t>
            </w:r>
          </w:p>
        </w:tc>
        <w:tc>
          <w:tcPr>
            <w:tcW w:w="701" w:type="pct"/>
            <w:tcBorders>
              <w:top w:val="nil"/>
              <w:bottom w:val="nil"/>
            </w:tcBorders>
            <w:shd w:val="clear" w:color="auto" w:fill="auto"/>
          </w:tcPr>
          <w:p w14:paraId="06EBC0E8" w14:textId="1E5E1B93" w:rsidR="00B101AE" w:rsidRPr="00250D6B" w:rsidRDefault="00B101AE" w:rsidP="00B1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</w:rPr>
            </w:pPr>
            <w:r w:rsidRPr="00250D6B">
              <w:rPr>
                <w:rFonts w:hint="cs"/>
                <w:b/>
                <w:bCs/>
                <w:cs/>
              </w:rPr>
              <w:t>5</w:t>
            </w:r>
          </w:p>
        </w:tc>
        <w:tc>
          <w:tcPr>
            <w:tcW w:w="701" w:type="pct"/>
            <w:tcBorders>
              <w:top w:val="nil"/>
              <w:bottom w:val="nil"/>
            </w:tcBorders>
            <w:shd w:val="clear" w:color="auto" w:fill="auto"/>
          </w:tcPr>
          <w:p w14:paraId="1D544193" w14:textId="505AA840" w:rsidR="00B101AE" w:rsidRPr="00250D6B" w:rsidRDefault="00B101AE" w:rsidP="00B101A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D6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648AD028" w14:textId="6674D757" w:rsidR="00545199" w:rsidRPr="00250D6B" w:rsidRDefault="00545199" w:rsidP="0038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lang w:val="en-GB"/>
        </w:rPr>
      </w:pPr>
    </w:p>
    <w:p w14:paraId="0A2CAEEF" w14:textId="77777777" w:rsidR="004D3ADA" w:rsidRPr="00250D6B" w:rsidRDefault="004D3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  <w:r w:rsidRPr="00250D6B">
        <w:rPr>
          <w:rFonts w:asciiTheme="majorBidi" w:hAnsiTheme="majorBidi" w:cstheme="majorBidi"/>
          <w:b/>
          <w:bCs/>
          <w:cs/>
        </w:rPr>
        <w:br w:type="page"/>
      </w:r>
    </w:p>
    <w:p w14:paraId="74EF51E1" w14:textId="7953428A" w:rsidR="00313EA6" w:rsidRPr="00250D6B" w:rsidRDefault="00313EA6" w:rsidP="008948DC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</w:p>
    <w:p w14:paraId="1DFAB691" w14:textId="77777777" w:rsidR="00A010DE" w:rsidRPr="00250D6B" w:rsidRDefault="00A010DE" w:rsidP="00AF2E5C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A010DE" w:rsidRPr="00250D6B" w14:paraId="0B1C900D" w14:textId="77777777" w:rsidTr="00AF2E5C">
        <w:trPr>
          <w:cantSplit/>
          <w:tblHeader/>
        </w:trPr>
        <w:tc>
          <w:tcPr>
            <w:tcW w:w="4230" w:type="dxa"/>
            <w:vAlign w:val="bottom"/>
          </w:tcPr>
          <w:p w14:paraId="363AA999" w14:textId="77777777" w:rsidR="00A010DE" w:rsidRPr="00250D6B" w:rsidRDefault="00A010DE" w:rsidP="004E307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3893305" w14:textId="77777777" w:rsidR="00A010DE" w:rsidRPr="00250D6B" w:rsidRDefault="00A010DE" w:rsidP="004E307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176F187" w14:textId="77777777" w:rsidR="00A010DE" w:rsidRPr="00250D6B" w:rsidRDefault="00A010DE" w:rsidP="004E307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F2E5C" w:rsidRPr="00250D6B" w14:paraId="6801F665" w14:textId="77777777" w:rsidTr="004E3076">
        <w:trPr>
          <w:cantSplit/>
          <w:tblHeader/>
        </w:trPr>
        <w:tc>
          <w:tcPr>
            <w:tcW w:w="4230" w:type="dxa"/>
            <w:vAlign w:val="bottom"/>
          </w:tcPr>
          <w:p w14:paraId="606013FF" w14:textId="77777777" w:rsidR="00AF2E5C" w:rsidRPr="00250D6B" w:rsidRDefault="00AF2E5C" w:rsidP="00AF2E5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0EC0A95" w14:textId="19FADE1B" w:rsidR="00AF2E5C" w:rsidRPr="00250D6B" w:rsidRDefault="00AF2E5C" w:rsidP="00AF2E5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50D6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250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260" w:type="dxa"/>
          </w:tcPr>
          <w:p w14:paraId="5A5ED403" w14:textId="7F4CB308" w:rsidR="00AF2E5C" w:rsidRPr="00250D6B" w:rsidRDefault="00AF2E5C" w:rsidP="00AF2E5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250D6B">
              <w:rPr>
                <w:rFonts w:asciiTheme="majorBidi" w:hAnsiTheme="majorBidi" w:cstheme="majorBidi"/>
                <w:bCs/>
              </w:rPr>
              <w:t>31</w:t>
            </w:r>
            <w:r w:rsidRPr="00250D6B">
              <w:rPr>
                <w:rFonts w:asciiTheme="majorBidi" w:hAnsiTheme="majorBidi" w:cstheme="majorBidi"/>
                <w:bCs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b/>
                <w:cs/>
              </w:rPr>
              <w:t>ธันวาคม</w:t>
            </w:r>
          </w:p>
        </w:tc>
        <w:tc>
          <w:tcPr>
            <w:tcW w:w="1170" w:type="dxa"/>
          </w:tcPr>
          <w:p w14:paraId="02F867C9" w14:textId="0224241D" w:rsidR="00AF2E5C" w:rsidRPr="00250D6B" w:rsidRDefault="00AF2E5C" w:rsidP="00AF2E5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250D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260" w:type="dxa"/>
          </w:tcPr>
          <w:p w14:paraId="0EB244B1" w14:textId="3F8A191E" w:rsidR="00AF2E5C" w:rsidRPr="00250D6B" w:rsidRDefault="00AF2E5C" w:rsidP="00AF2E5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 w:val="0"/>
                <w:sz w:val="30"/>
                <w:szCs w:val="30"/>
              </w:rPr>
              <w:t>31</w:t>
            </w:r>
            <w:r w:rsidRPr="00250D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</w:p>
        </w:tc>
      </w:tr>
      <w:tr w:rsidR="00AF2E5C" w:rsidRPr="00250D6B" w14:paraId="4A45D28E" w14:textId="77777777" w:rsidTr="004E3076">
        <w:trPr>
          <w:cantSplit/>
          <w:tblHeader/>
        </w:trPr>
        <w:tc>
          <w:tcPr>
            <w:tcW w:w="4230" w:type="dxa"/>
            <w:vAlign w:val="bottom"/>
          </w:tcPr>
          <w:p w14:paraId="61CF0B8D" w14:textId="430A0B68" w:rsidR="00AF2E5C" w:rsidRPr="00250D6B" w:rsidRDefault="00AF2E5C" w:rsidP="00AF2E5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EFB0F57" w14:textId="6C41DF1D" w:rsidR="00AF2E5C" w:rsidRPr="00250D6B" w:rsidRDefault="00AF2E5C" w:rsidP="00AF2E5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08864C1" w14:textId="2AAC9B9C" w:rsidR="00AF2E5C" w:rsidRPr="00250D6B" w:rsidRDefault="00AF2E5C" w:rsidP="00AF2E5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250D6B">
              <w:rPr>
                <w:rFonts w:asciiTheme="majorBidi" w:hAnsiTheme="majorBidi" w:cstheme="majorBidi"/>
                <w:bCs/>
              </w:rPr>
              <w:t>2565</w:t>
            </w:r>
          </w:p>
        </w:tc>
        <w:tc>
          <w:tcPr>
            <w:tcW w:w="1170" w:type="dxa"/>
          </w:tcPr>
          <w:p w14:paraId="6B8E2C62" w14:textId="02D8EF4C" w:rsidR="00AF2E5C" w:rsidRPr="00250D6B" w:rsidRDefault="00AF2E5C" w:rsidP="00AF2E5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8499780" w14:textId="397D3CA3" w:rsidR="00AF2E5C" w:rsidRPr="00250D6B" w:rsidRDefault="00AF2E5C" w:rsidP="00AF2E5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50D6B">
              <w:rPr>
                <w:rFonts w:asciiTheme="majorBidi" w:hAnsiTheme="majorBidi" w:cstheme="majorBidi"/>
                <w:b w:val="0"/>
                <w:sz w:val="30"/>
                <w:szCs w:val="30"/>
              </w:rPr>
              <w:t>2565</w:t>
            </w:r>
          </w:p>
        </w:tc>
      </w:tr>
      <w:tr w:rsidR="00AF2E5C" w:rsidRPr="00250D6B" w14:paraId="751576F4" w14:textId="77777777" w:rsidTr="00AF2E5C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3AB6F3E" w14:textId="77777777" w:rsidR="00AF2E5C" w:rsidRPr="00250D6B" w:rsidRDefault="00AF2E5C" w:rsidP="00AF2E5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2D79FAD" w14:textId="77777777" w:rsidR="00AF2E5C" w:rsidRPr="00250D6B" w:rsidRDefault="00AF2E5C" w:rsidP="00AF2E5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F2E5C" w:rsidRPr="00250D6B" w14:paraId="30FBB3C4" w14:textId="77777777" w:rsidTr="004E3076">
        <w:trPr>
          <w:cantSplit/>
        </w:trPr>
        <w:tc>
          <w:tcPr>
            <w:tcW w:w="4230" w:type="dxa"/>
            <w:hideMark/>
          </w:tcPr>
          <w:p w14:paraId="538156F1" w14:textId="77777777" w:rsidR="00AF2E5C" w:rsidRPr="00250D6B" w:rsidRDefault="00AF2E5C" w:rsidP="00AF2E5C">
            <w:pPr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3F12F66" w14:textId="7744AEF4" w:rsidR="00AF2E5C" w:rsidRPr="00250D6B" w:rsidRDefault="00BA5663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13,124</w:t>
            </w:r>
          </w:p>
        </w:tc>
        <w:tc>
          <w:tcPr>
            <w:tcW w:w="1260" w:type="dxa"/>
          </w:tcPr>
          <w:p w14:paraId="76B41958" w14:textId="322A3650" w:rsidR="00AF2E5C" w:rsidRPr="00250D6B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11,648</w:t>
            </w:r>
          </w:p>
        </w:tc>
        <w:tc>
          <w:tcPr>
            <w:tcW w:w="1170" w:type="dxa"/>
          </w:tcPr>
          <w:p w14:paraId="763D3522" w14:textId="71C62E65" w:rsidR="00AF2E5C" w:rsidRPr="00250D6B" w:rsidRDefault="002038F5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6</w:t>
            </w:r>
            <w:r w:rsidR="00A048ED" w:rsidRPr="00250D6B">
              <w:rPr>
                <w:rFonts w:asciiTheme="majorBidi" w:hAnsiTheme="majorBidi" w:cstheme="majorBidi"/>
              </w:rPr>
              <w:t>,</w:t>
            </w:r>
            <w:r w:rsidRPr="00250D6B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260" w:type="dxa"/>
          </w:tcPr>
          <w:p w14:paraId="252C5669" w14:textId="2F43AFD6" w:rsidR="00AF2E5C" w:rsidRPr="00250D6B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6,549</w:t>
            </w:r>
          </w:p>
        </w:tc>
      </w:tr>
      <w:tr w:rsidR="00AF2E5C" w:rsidRPr="00250D6B" w14:paraId="45B8B970" w14:textId="77777777" w:rsidTr="004E3076">
        <w:trPr>
          <w:cantSplit/>
        </w:trPr>
        <w:tc>
          <w:tcPr>
            <w:tcW w:w="4230" w:type="dxa"/>
            <w:hideMark/>
          </w:tcPr>
          <w:p w14:paraId="432C33D4" w14:textId="77777777" w:rsidR="00AF2E5C" w:rsidRPr="00250D6B" w:rsidRDefault="00AF2E5C" w:rsidP="00AF2E5C">
            <w:pPr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11CD2CC0" w14:textId="77777777" w:rsidR="00AF2E5C" w:rsidRPr="00250D6B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73A8856" w14:textId="77777777" w:rsidR="00AF2E5C" w:rsidRPr="00250D6B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8D02C3" w14:textId="77777777" w:rsidR="00AF2E5C" w:rsidRPr="00250D6B" w:rsidRDefault="00AF2E5C" w:rsidP="00AF2E5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AFE389" w14:textId="77777777" w:rsidR="00AF2E5C" w:rsidRPr="00250D6B" w:rsidRDefault="00AF2E5C" w:rsidP="00AF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2E5C" w:rsidRPr="00250D6B" w14:paraId="05A52787" w14:textId="77777777" w:rsidTr="004E3076">
        <w:trPr>
          <w:cantSplit/>
        </w:trPr>
        <w:tc>
          <w:tcPr>
            <w:tcW w:w="4230" w:type="dxa"/>
            <w:hideMark/>
          </w:tcPr>
          <w:p w14:paraId="5AAEE024" w14:textId="77777777" w:rsidR="00AF2E5C" w:rsidRPr="00250D6B" w:rsidRDefault="00AF2E5C" w:rsidP="00AF2E5C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Pr="00250D6B">
              <w:rPr>
                <w:rFonts w:asciiTheme="majorBidi" w:hAnsiTheme="majorBidi" w:cstheme="majorBidi"/>
              </w:rPr>
              <w:t>3</w:t>
            </w:r>
            <w:r w:rsidRPr="00250D6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1D9B8D9" w14:textId="0649342F" w:rsidR="00AF2E5C" w:rsidRPr="00250D6B" w:rsidRDefault="00BA5663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260" w:type="dxa"/>
          </w:tcPr>
          <w:p w14:paraId="1895024D" w14:textId="79FE7375" w:rsidR="00AF2E5C" w:rsidRPr="00250D6B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1170" w:type="dxa"/>
          </w:tcPr>
          <w:p w14:paraId="2785F08F" w14:textId="33DE4B86" w:rsidR="00AF2E5C" w:rsidRPr="00250D6B" w:rsidRDefault="00A048ED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260" w:type="dxa"/>
          </w:tcPr>
          <w:p w14:paraId="586A6B59" w14:textId="46DC97C5" w:rsidR="00AF2E5C" w:rsidRPr="00250D6B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AF2E5C" w:rsidRPr="00250D6B" w14:paraId="087935BF" w14:textId="77777777" w:rsidTr="004E3076">
        <w:trPr>
          <w:cantSplit/>
        </w:trPr>
        <w:tc>
          <w:tcPr>
            <w:tcW w:w="4230" w:type="dxa"/>
            <w:hideMark/>
          </w:tcPr>
          <w:p w14:paraId="2BEA12A0" w14:textId="77777777" w:rsidR="00AF2E5C" w:rsidRPr="00250D6B" w:rsidRDefault="00AF2E5C" w:rsidP="00AF2E5C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   </w:t>
            </w:r>
            <w:r w:rsidRPr="00250D6B">
              <w:rPr>
                <w:rFonts w:asciiTheme="majorBidi" w:hAnsiTheme="majorBidi" w:cstheme="majorBidi"/>
              </w:rPr>
              <w:t>3</w:t>
            </w:r>
            <w:r w:rsidRPr="00250D6B">
              <w:rPr>
                <w:rFonts w:asciiTheme="majorBidi" w:hAnsiTheme="majorBidi" w:cstheme="majorBidi"/>
                <w:cs/>
              </w:rPr>
              <w:t xml:space="preserve"> - </w:t>
            </w:r>
            <w:r w:rsidRPr="00250D6B">
              <w:rPr>
                <w:rFonts w:asciiTheme="majorBidi" w:hAnsiTheme="majorBidi" w:cstheme="majorBidi"/>
              </w:rPr>
              <w:t>6</w:t>
            </w:r>
            <w:r w:rsidRPr="00250D6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DD960E3" w14:textId="74AFE78A" w:rsidR="00AF2E5C" w:rsidRPr="00250D6B" w:rsidRDefault="00BA5663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1260" w:type="dxa"/>
          </w:tcPr>
          <w:p w14:paraId="2766B95C" w14:textId="6D6F4C76" w:rsidR="00AF2E5C" w:rsidRPr="00250D6B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1170" w:type="dxa"/>
          </w:tcPr>
          <w:p w14:paraId="2AE1D08B" w14:textId="72041278" w:rsidR="00AF2E5C" w:rsidRPr="00250D6B" w:rsidRDefault="00A048ED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60" w:type="dxa"/>
          </w:tcPr>
          <w:p w14:paraId="340A4155" w14:textId="6E399791" w:rsidR="00AF2E5C" w:rsidRPr="00250D6B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F2E5C" w:rsidRPr="00250D6B" w14:paraId="7376D962" w14:textId="77777777" w:rsidTr="004E3076">
        <w:trPr>
          <w:cantSplit/>
        </w:trPr>
        <w:tc>
          <w:tcPr>
            <w:tcW w:w="4230" w:type="dxa"/>
            <w:hideMark/>
          </w:tcPr>
          <w:p w14:paraId="2D0F8806" w14:textId="77777777" w:rsidR="00AF2E5C" w:rsidRPr="00250D6B" w:rsidRDefault="00AF2E5C" w:rsidP="00AF2E5C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   </w:t>
            </w:r>
            <w:r w:rsidRPr="00250D6B">
              <w:rPr>
                <w:rFonts w:asciiTheme="majorBidi" w:hAnsiTheme="majorBidi" w:cstheme="majorBidi"/>
              </w:rPr>
              <w:t>6</w:t>
            </w:r>
            <w:r w:rsidRPr="00250D6B">
              <w:rPr>
                <w:rFonts w:asciiTheme="majorBidi" w:hAnsiTheme="majorBidi" w:cstheme="majorBidi"/>
                <w:cs/>
              </w:rPr>
              <w:t xml:space="preserve"> - </w:t>
            </w:r>
            <w:r w:rsidRPr="00250D6B">
              <w:rPr>
                <w:rFonts w:asciiTheme="majorBidi" w:hAnsiTheme="majorBidi" w:cstheme="majorBidi"/>
              </w:rPr>
              <w:t>12</w:t>
            </w:r>
            <w:r w:rsidRPr="00250D6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7E22B64" w14:textId="158D4F53" w:rsidR="00AF2E5C" w:rsidRPr="00250D6B" w:rsidRDefault="00BA5663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1260" w:type="dxa"/>
          </w:tcPr>
          <w:p w14:paraId="4AA773AB" w14:textId="4E20E9B2" w:rsidR="00AF2E5C" w:rsidRPr="00250D6B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1170" w:type="dxa"/>
          </w:tcPr>
          <w:p w14:paraId="150D46E2" w14:textId="214567AD" w:rsidR="00AF2E5C" w:rsidRPr="00250D6B" w:rsidRDefault="00A048ED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0" w:type="dxa"/>
          </w:tcPr>
          <w:p w14:paraId="396504D3" w14:textId="5634B4D5" w:rsidR="00AF2E5C" w:rsidRPr="00250D6B" w:rsidRDefault="00AF2E5C" w:rsidP="00AF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F2E5C" w:rsidRPr="00250D6B" w14:paraId="4501F088" w14:textId="77777777" w:rsidTr="004E3076">
        <w:trPr>
          <w:cantSplit/>
        </w:trPr>
        <w:tc>
          <w:tcPr>
            <w:tcW w:w="4230" w:type="dxa"/>
            <w:hideMark/>
          </w:tcPr>
          <w:p w14:paraId="317E706D" w14:textId="77777777" w:rsidR="00AF2E5C" w:rsidRPr="00250D6B" w:rsidRDefault="00AF2E5C" w:rsidP="00AF2E5C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 มากกว่า </w:t>
            </w:r>
            <w:r w:rsidRPr="00250D6B">
              <w:rPr>
                <w:rFonts w:asciiTheme="majorBidi" w:hAnsiTheme="majorBidi" w:cstheme="majorBidi"/>
              </w:rPr>
              <w:t>12</w:t>
            </w:r>
            <w:r w:rsidRPr="00250D6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AABC7C2" w14:textId="7FA47087" w:rsidR="00AF2E5C" w:rsidRPr="00250D6B" w:rsidRDefault="00BA5663" w:rsidP="00402756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B1B463B" w14:textId="54C53CCC" w:rsidR="00AF2E5C" w:rsidRPr="00250D6B" w:rsidRDefault="00AF2E5C" w:rsidP="00402756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1170" w:type="dxa"/>
          </w:tcPr>
          <w:p w14:paraId="3061F65D" w14:textId="6DD6CDDE" w:rsidR="00AF2E5C" w:rsidRPr="00250D6B" w:rsidRDefault="00A048ED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93518B7" w14:textId="02804AAB" w:rsidR="00AF2E5C" w:rsidRPr="00250D6B" w:rsidRDefault="00AF2E5C" w:rsidP="00402756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13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AF2E5C" w:rsidRPr="00250D6B" w14:paraId="0CA3B20A" w14:textId="77777777" w:rsidTr="004E3076">
        <w:trPr>
          <w:cantSplit/>
        </w:trPr>
        <w:tc>
          <w:tcPr>
            <w:tcW w:w="4230" w:type="dxa"/>
            <w:hideMark/>
          </w:tcPr>
          <w:p w14:paraId="76757941" w14:textId="77777777" w:rsidR="00AF2E5C" w:rsidRPr="00250D6B" w:rsidRDefault="00AF2E5C" w:rsidP="00AF2E5C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13B9A961" w14:textId="316ABF13" w:rsidR="00AF2E5C" w:rsidRPr="00250D6B" w:rsidRDefault="00BA5663" w:rsidP="004027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14,94</w:t>
            </w:r>
            <w:r w:rsidR="00A34CD6"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4A39DF7" w14:textId="5CDE8CFD" w:rsidR="00AF2E5C" w:rsidRPr="00250D6B" w:rsidRDefault="00AF2E5C" w:rsidP="00402756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13,442</w:t>
            </w:r>
          </w:p>
        </w:tc>
        <w:tc>
          <w:tcPr>
            <w:tcW w:w="1170" w:type="dxa"/>
          </w:tcPr>
          <w:p w14:paraId="23F0019F" w14:textId="378D141B" w:rsidR="00AF2E5C" w:rsidRPr="00250D6B" w:rsidRDefault="002038F5" w:rsidP="0040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6</w:t>
            </w:r>
            <w:r w:rsidR="00BA5663" w:rsidRPr="00250D6B">
              <w:rPr>
                <w:rFonts w:asciiTheme="majorBidi" w:hAnsiTheme="majorBidi" w:cstheme="majorBidi"/>
                <w:b/>
                <w:bCs/>
              </w:rPr>
              <w:t>,</w:t>
            </w:r>
            <w:r w:rsidRPr="00250D6B">
              <w:rPr>
                <w:rFonts w:asciiTheme="majorBidi" w:hAnsiTheme="majorBidi" w:cstheme="majorBidi"/>
                <w:b/>
                <w:bCs/>
              </w:rPr>
              <w:t>333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7AF206" w14:textId="0BA9E12A" w:rsidR="00AF2E5C" w:rsidRPr="00250D6B" w:rsidRDefault="00AF2E5C" w:rsidP="004027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6,757</w:t>
            </w:r>
          </w:p>
        </w:tc>
      </w:tr>
      <w:tr w:rsidR="00AF2E5C" w:rsidRPr="00250D6B" w14:paraId="24380343" w14:textId="77777777" w:rsidTr="004E3076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7EF1E5A6" w14:textId="77777777" w:rsidR="00AF2E5C" w:rsidRPr="00250D6B" w:rsidRDefault="00AF2E5C" w:rsidP="00AF2E5C">
            <w:pPr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50D6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103FE1A" w14:textId="5F796936" w:rsidR="00AF2E5C" w:rsidRPr="00250D6B" w:rsidRDefault="00BA5663" w:rsidP="0040275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56"/>
                <w:tab w:val="decimal" w:pos="636"/>
              </w:tabs>
              <w:spacing w:line="240" w:lineRule="auto"/>
              <w:ind w:left="12"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(448)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137FB65" w14:textId="35C34AF6" w:rsidR="00AF2E5C" w:rsidRPr="00250D6B" w:rsidRDefault="00AF2E5C" w:rsidP="00402756">
            <w:pPr>
              <w:pStyle w:val="acctfourfigures"/>
              <w:pBdr>
                <w:bottom w:val="single" w:sz="4" w:space="1" w:color="auto"/>
              </w:pBdr>
              <w:tabs>
                <w:tab w:val="decimal" w:pos="910"/>
              </w:tabs>
              <w:spacing w:line="240" w:lineRule="auto"/>
              <w:ind w:left="7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(463)</w:t>
            </w:r>
          </w:p>
        </w:tc>
        <w:tc>
          <w:tcPr>
            <w:tcW w:w="1170" w:type="dxa"/>
            <w:vAlign w:val="bottom"/>
          </w:tcPr>
          <w:p w14:paraId="4BB42443" w14:textId="5BD789F0" w:rsidR="00AF2E5C" w:rsidRPr="00250D6B" w:rsidRDefault="00144374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(12)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8DFFE9F" w14:textId="37361678" w:rsidR="00AF2E5C" w:rsidRPr="00250D6B" w:rsidRDefault="00AF2E5C" w:rsidP="0040275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83"/>
                <w:tab w:val="decimal" w:pos="823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</w:tr>
      <w:tr w:rsidR="00AF2E5C" w:rsidRPr="00250D6B" w14:paraId="6E29D290" w14:textId="77777777" w:rsidTr="004E3076">
        <w:trPr>
          <w:cantSplit/>
        </w:trPr>
        <w:tc>
          <w:tcPr>
            <w:tcW w:w="4230" w:type="dxa"/>
            <w:hideMark/>
          </w:tcPr>
          <w:p w14:paraId="13E1F197" w14:textId="77777777" w:rsidR="00AF2E5C" w:rsidRPr="00250D6B" w:rsidRDefault="00AF2E5C" w:rsidP="00AF2E5C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</w:tcPr>
          <w:p w14:paraId="5DFDF5EF" w14:textId="68F32B28" w:rsidR="00AF2E5C" w:rsidRPr="00250D6B" w:rsidRDefault="00BA5663" w:rsidP="00AF2E5C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14,499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2D0C7FC" w14:textId="74C454C3" w:rsidR="00AF2E5C" w:rsidRPr="00250D6B" w:rsidRDefault="00AF2E5C" w:rsidP="00AF2E5C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12,979</w:t>
            </w:r>
          </w:p>
        </w:tc>
        <w:tc>
          <w:tcPr>
            <w:tcW w:w="1170" w:type="dxa"/>
          </w:tcPr>
          <w:p w14:paraId="4E94F98B" w14:textId="56EA12A3" w:rsidR="00AF2E5C" w:rsidRPr="00250D6B" w:rsidRDefault="002038F5" w:rsidP="00AF2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6</w:t>
            </w:r>
            <w:r w:rsidR="00BA5663" w:rsidRPr="00250D6B">
              <w:rPr>
                <w:rFonts w:asciiTheme="majorBidi" w:hAnsiTheme="majorBidi" w:cstheme="majorBidi"/>
                <w:b/>
                <w:bCs/>
              </w:rPr>
              <w:t>,</w:t>
            </w:r>
            <w:r w:rsidRPr="00250D6B">
              <w:rPr>
                <w:rFonts w:asciiTheme="majorBidi" w:hAnsiTheme="majorBidi" w:cstheme="majorBidi"/>
                <w:b/>
                <w:bCs/>
              </w:rPr>
              <w:t>321</w:t>
            </w:r>
          </w:p>
        </w:tc>
        <w:tc>
          <w:tcPr>
            <w:tcW w:w="1260" w:type="dxa"/>
          </w:tcPr>
          <w:p w14:paraId="44363205" w14:textId="3699498E" w:rsidR="00AF2E5C" w:rsidRPr="00250D6B" w:rsidRDefault="00AF2E5C" w:rsidP="00AF2E5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03"/>
              </w:tabs>
              <w:spacing w:line="240" w:lineRule="auto"/>
              <w:ind w:lef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6,735</w:t>
            </w:r>
          </w:p>
        </w:tc>
      </w:tr>
    </w:tbl>
    <w:p w14:paraId="4AD0BD0B" w14:textId="3A1471CD" w:rsidR="006C5CF0" w:rsidRPr="00250D6B" w:rsidRDefault="006C5CF0">
      <w:bookmarkStart w:id="4" w:name="_Hlk102305855"/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0"/>
        <w:gridCol w:w="1170"/>
        <w:gridCol w:w="1260"/>
        <w:gridCol w:w="1170"/>
        <w:gridCol w:w="1260"/>
      </w:tblGrid>
      <w:tr w:rsidR="00AF2E5C" w:rsidRPr="00250D6B" w14:paraId="279A328A" w14:textId="77777777" w:rsidTr="004E307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3AECFB0C" w14:textId="328F9EED" w:rsidR="00AF2E5C" w:rsidRPr="00250D6B" w:rsidRDefault="00AF2E5C" w:rsidP="004E3076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</w:t>
            </w:r>
          </w:p>
        </w:tc>
        <w:tc>
          <w:tcPr>
            <w:tcW w:w="2520" w:type="dxa"/>
            <w:gridSpan w:val="3"/>
            <w:vAlign w:val="bottom"/>
          </w:tcPr>
          <w:p w14:paraId="3067CE9B" w14:textId="77777777" w:rsidR="00AF2E5C" w:rsidRPr="00250D6B" w:rsidRDefault="00AF2E5C" w:rsidP="004E307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0D6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96DE295" w14:textId="77777777" w:rsidR="00AF2E5C" w:rsidRPr="00250D6B" w:rsidRDefault="00AF2E5C" w:rsidP="004E307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F2E5C" w:rsidRPr="00250D6B" w14:paraId="6706E34A" w14:textId="77777777" w:rsidTr="004E3076">
        <w:trPr>
          <w:cantSplit/>
          <w:tblHeader/>
        </w:trPr>
        <w:tc>
          <w:tcPr>
            <w:tcW w:w="4320" w:type="dxa"/>
            <w:gridSpan w:val="2"/>
            <w:vAlign w:val="bottom"/>
          </w:tcPr>
          <w:p w14:paraId="6191ABC0" w14:textId="77777777" w:rsidR="00AF2E5C" w:rsidRPr="00250D6B" w:rsidRDefault="00AF2E5C" w:rsidP="004E3076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เกิดขึ้นสำหรับงวด</w:t>
            </w: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2C76D9DD" w14:textId="57184C7C" w:rsidR="00AF2E5C" w:rsidRPr="00250D6B" w:rsidRDefault="00AF2E5C" w:rsidP="004E307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50D6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60" w:type="dxa"/>
            <w:vAlign w:val="bottom"/>
          </w:tcPr>
          <w:p w14:paraId="6690C973" w14:textId="269072F7" w:rsidR="00AF2E5C" w:rsidRPr="00250D6B" w:rsidRDefault="00AF2E5C" w:rsidP="004E307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5B8D3CA2" w14:textId="5ADB5225" w:rsidR="00AF2E5C" w:rsidRPr="00250D6B" w:rsidRDefault="00AF2E5C" w:rsidP="004E307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50D6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60" w:type="dxa"/>
            <w:vAlign w:val="bottom"/>
          </w:tcPr>
          <w:p w14:paraId="545BF65B" w14:textId="1B48316B" w:rsidR="00AF2E5C" w:rsidRPr="00250D6B" w:rsidRDefault="00AF2E5C" w:rsidP="004E307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AF2E5C" w:rsidRPr="00250D6B" w14:paraId="594848CD" w14:textId="77777777" w:rsidTr="004E3076">
        <w:trPr>
          <w:cantSplit/>
          <w:tblHeader/>
        </w:trPr>
        <w:tc>
          <w:tcPr>
            <w:tcW w:w="4230" w:type="dxa"/>
            <w:vAlign w:val="bottom"/>
          </w:tcPr>
          <w:p w14:paraId="0E4A6CBF" w14:textId="77777777" w:rsidR="00AF2E5C" w:rsidRPr="00250D6B" w:rsidRDefault="00AF2E5C" w:rsidP="004E307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583A8D36" w14:textId="77777777" w:rsidR="00AF2E5C" w:rsidRPr="00250D6B" w:rsidRDefault="00AF2E5C" w:rsidP="004E307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F2E5C" w:rsidRPr="00250D6B" w14:paraId="08FB3C3B" w14:textId="77777777" w:rsidTr="004E3076">
        <w:trPr>
          <w:cantSplit/>
        </w:trPr>
        <w:tc>
          <w:tcPr>
            <w:tcW w:w="4230" w:type="dxa"/>
          </w:tcPr>
          <w:p w14:paraId="451DC7CC" w14:textId="77777777" w:rsidR="00AF2E5C" w:rsidRPr="00250D6B" w:rsidRDefault="00AF2E5C" w:rsidP="00AF2E5C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50D6B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250D6B">
              <w:rPr>
                <w:rFonts w:asciiTheme="majorBidi" w:hAnsiTheme="majorBidi" w:hint="cs"/>
                <w:color w:val="000000" w:themeColor="text1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2286C975" w14:textId="2B1D85B4" w:rsidR="00AF2E5C" w:rsidRPr="00250D6B" w:rsidRDefault="00A34CD6" w:rsidP="005B2BA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27EB5A02" w14:textId="6949F725" w:rsidR="00AF2E5C" w:rsidRPr="00250D6B" w:rsidRDefault="00AF2E5C" w:rsidP="005B2BA5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1170" w:type="dxa"/>
          </w:tcPr>
          <w:p w14:paraId="0AE8C3AA" w14:textId="58DC8F65" w:rsidR="00AF2E5C" w:rsidRPr="00250D6B" w:rsidRDefault="00871910" w:rsidP="005B2BA5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1EA7086F" w14:textId="083868F1" w:rsidR="00AF2E5C" w:rsidRPr="00250D6B" w:rsidRDefault="00AF2E5C" w:rsidP="005B2BA5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AF2E5C" w:rsidRPr="00250D6B" w14:paraId="7BA647E9" w14:textId="77777777" w:rsidTr="004E3076">
        <w:trPr>
          <w:cantSplit/>
        </w:trPr>
        <w:tc>
          <w:tcPr>
            <w:tcW w:w="4230" w:type="dxa"/>
          </w:tcPr>
          <w:p w14:paraId="294255DD" w14:textId="77777777" w:rsidR="00AF2E5C" w:rsidRPr="00250D6B" w:rsidRDefault="00AF2E5C" w:rsidP="00AF2E5C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/>
                <w:color w:val="000000" w:themeColor="text1"/>
              </w:rPr>
            </w:pPr>
            <w:r w:rsidRPr="00250D6B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250D6B">
              <w:rPr>
                <w:rFonts w:asciiTheme="majorBidi" w:hAnsiTheme="majorBidi"/>
                <w:color w:val="000000" w:themeColor="text1"/>
                <w:cs/>
              </w:rPr>
              <w:t>กลับรายการ</w:t>
            </w:r>
          </w:p>
        </w:tc>
        <w:tc>
          <w:tcPr>
            <w:tcW w:w="1260" w:type="dxa"/>
            <w:gridSpan w:val="2"/>
            <w:vAlign w:val="bottom"/>
          </w:tcPr>
          <w:p w14:paraId="70E4BC20" w14:textId="63DD5517" w:rsidR="00AF2E5C" w:rsidRPr="00250D6B" w:rsidRDefault="004F544B" w:rsidP="005B2BA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260" w:type="dxa"/>
            <w:vAlign w:val="bottom"/>
          </w:tcPr>
          <w:p w14:paraId="12120459" w14:textId="3CBEE9FB" w:rsidR="00AF2E5C" w:rsidRPr="00250D6B" w:rsidRDefault="00AF2E5C" w:rsidP="005B2BA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583D9363" w14:textId="53AE1806" w:rsidR="00AF2E5C" w:rsidRPr="00250D6B" w:rsidRDefault="00871910" w:rsidP="005B2BA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260" w:type="dxa"/>
            <w:vAlign w:val="bottom"/>
          </w:tcPr>
          <w:p w14:paraId="4D4C1AA0" w14:textId="696BEF89" w:rsidR="00AF2E5C" w:rsidRPr="00250D6B" w:rsidRDefault="00AF2E5C" w:rsidP="005B2BA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6295516" w14:textId="77777777" w:rsidR="0084533F" w:rsidRPr="00250D6B" w:rsidRDefault="0084533F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p w14:paraId="061F7885" w14:textId="77777777" w:rsidR="00684DAD" w:rsidRPr="00250D6B" w:rsidRDefault="00684DAD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p w14:paraId="00646436" w14:textId="77777777" w:rsidR="00684DAD" w:rsidRPr="00250D6B" w:rsidRDefault="00684DAD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p w14:paraId="3DE9C577" w14:textId="77777777" w:rsidR="00684DAD" w:rsidRPr="00250D6B" w:rsidRDefault="00684DAD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p w14:paraId="4C612DF1" w14:textId="77777777" w:rsidR="00684DAD" w:rsidRPr="00250D6B" w:rsidRDefault="00684DAD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p w14:paraId="3CA80443" w14:textId="77777777" w:rsidR="00684DAD" w:rsidRPr="00250D6B" w:rsidRDefault="00684DAD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p w14:paraId="6A3D48FF" w14:textId="77777777" w:rsidR="00684DAD" w:rsidRPr="00250D6B" w:rsidRDefault="00684DAD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p w14:paraId="283370A4" w14:textId="77777777" w:rsidR="00684DAD" w:rsidRPr="00250D6B" w:rsidRDefault="00684DAD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p w14:paraId="42EC717B" w14:textId="77777777" w:rsidR="00684DAD" w:rsidRPr="00250D6B" w:rsidRDefault="00684DAD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p w14:paraId="723C1259" w14:textId="77777777" w:rsidR="00684DAD" w:rsidRPr="00250D6B" w:rsidRDefault="00684DAD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p w14:paraId="37BBBF23" w14:textId="77777777" w:rsidR="00684DAD" w:rsidRPr="00250D6B" w:rsidRDefault="00684DAD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bookmarkEnd w:id="4"/>
    <w:p w14:paraId="4075A1F9" w14:textId="675E6A95" w:rsidR="00870CCC" w:rsidRPr="00250D6B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สินค้าคงเหลือ</w:t>
      </w:r>
    </w:p>
    <w:p w14:paraId="19D28C72" w14:textId="77777777" w:rsidR="00AF2E5C" w:rsidRPr="00250D6B" w:rsidRDefault="00AF2E5C" w:rsidP="00AF2E5C">
      <w:pPr>
        <w:pStyle w:val="index"/>
        <w:tabs>
          <w:tab w:val="clear" w:pos="1134"/>
          <w:tab w:val="decimal" w:pos="540"/>
        </w:tabs>
        <w:spacing w:after="0" w:line="35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AF2E5C" w:rsidRPr="00250D6B" w14:paraId="3202AE73" w14:textId="77777777" w:rsidTr="004E3076">
        <w:trPr>
          <w:tblHeader/>
        </w:trPr>
        <w:tc>
          <w:tcPr>
            <w:tcW w:w="4230" w:type="dxa"/>
            <w:shd w:val="clear" w:color="auto" w:fill="auto"/>
          </w:tcPr>
          <w:p w14:paraId="29C53EC0" w14:textId="77777777" w:rsidR="00AF2E5C" w:rsidRPr="00250D6B" w:rsidRDefault="00AF2E5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0F050560" w14:textId="77777777" w:rsidR="00AF2E5C" w:rsidRPr="00250D6B" w:rsidRDefault="00AF2E5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250D6B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4EABDB23" w14:textId="77777777" w:rsidR="00AF2E5C" w:rsidRPr="00250D6B" w:rsidRDefault="00AF2E5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250D6B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F2E5C" w:rsidRPr="00250D6B" w14:paraId="48E63C95" w14:textId="77777777" w:rsidTr="004E3076">
        <w:trPr>
          <w:tblHeader/>
        </w:trPr>
        <w:tc>
          <w:tcPr>
            <w:tcW w:w="4230" w:type="dxa"/>
          </w:tcPr>
          <w:p w14:paraId="241DD17F" w14:textId="77777777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26FAC6A9" w14:textId="49B4D720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8" w:type="dxa"/>
          </w:tcPr>
          <w:p w14:paraId="7DA40CD8" w14:textId="39ADD4FF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250D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7" w:type="dxa"/>
          </w:tcPr>
          <w:p w14:paraId="198DB74D" w14:textId="09A3B7B2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8" w:type="dxa"/>
          </w:tcPr>
          <w:p w14:paraId="6CBDD020" w14:textId="473D7D28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250D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AF2E5C" w:rsidRPr="00250D6B" w14:paraId="2673D379" w14:textId="77777777" w:rsidTr="004E3076">
        <w:trPr>
          <w:tblHeader/>
        </w:trPr>
        <w:tc>
          <w:tcPr>
            <w:tcW w:w="4230" w:type="dxa"/>
          </w:tcPr>
          <w:p w14:paraId="2BEB385D" w14:textId="77777777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79DDFF4E" w14:textId="2A24D3F5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50D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54984407" w14:textId="08370E10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237" w:type="dxa"/>
          </w:tcPr>
          <w:p w14:paraId="7076A193" w14:textId="570EEE9A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50D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122166DC" w14:textId="4041F744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AF2E5C" w:rsidRPr="00250D6B" w14:paraId="12169128" w14:textId="77777777" w:rsidTr="004E3076">
        <w:trPr>
          <w:tblHeader/>
        </w:trPr>
        <w:tc>
          <w:tcPr>
            <w:tcW w:w="4230" w:type="dxa"/>
          </w:tcPr>
          <w:p w14:paraId="4484A2B9" w14:textId="77777777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2F635DE9" w14:textId="77777777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2E5C" w:rsidRPr="00250D6B" w14:paraId="236060ED" w14:textId="77777777" w:rsidTr="004E3076">
        <w:tc>
          <w:tcPr>
            <w:tcW w:w="4230" w:type="dxa"/>
          </w:tcPr>
          <w:p w14:paraId="06CB7963" w14:textId="77777777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น้ำมันดิบและวัตถุดิบอื่น</w:t>
            </w:r>
          </w:p>
        </w:tc>
        <w:tc>
          <w:tcPr>
            <w:tcW w:w="1237" w:type="dxa"/>
          </w:tcPr>
          <w:p w14:paraId="46FC73E0" w14:textId="5F42AF93" w:rsidR="00AF2E5C" w:rsidRPr="00250D6B" w:rsidRDefault="00FC0642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250D6B">
              <w:t>13,45</w:t>
            </w:r>
            <w:r w:rsidR="00083046" w:rsidRPr="00250D6B">
              <w:t>5</w:t>
            </w:r>
          </w:p>
        </w:tc>
        <w:tc>
          <w:tcPr>
            <w:tcW w:w="1238" w:type="dxa"/>
          </w:tcPr>
          <w:p w14:paraId="5DF638F5" w14:textId="35968CC4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250D6B">
              <w:rPr>
                <w:rFonts w:hint="cs"/>
              </w:rPr>
              <w:t>16,17</w:t>
            </w:r>
            <w:r w:rsidRPr="00250D6B">
              <w:t>7</w:t>
            </w:r>
          </w:p>
        </w:tc>
        <w:tc>
          <w:tcPr>
            <w:tcW w:w="1237" w:type="dxa"/>
          </w:tcPr>
          <w:p w14:paraId="49F3EE03" w14:textId="672B703A" w:rsidR="00AF2E5C" w:rsidRPr="00250D6B" w:rsidRDefault="00144374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11,41</w:t>
            </w:r>
            <w:r w:rsidR="00211C06" w:rsidRPr="00250D6B">
              <w:t>5</w:t>
            </w:r>
          </w:p>
        </w:tc>
        <w:tc>
          <w:tcPr>
            <w:tcW w:w="1238" w:type="dxa"/>
          </w:tcPr>
          <w:p w14:paraId="2DFECF38" w14:textId="24F29C16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</w:pPr>
            <w:r w:rsidRPr="00250D6B">
              <w:rPr>
                <w:rFonts w:hint="cs"/>
              </w:rPr>
              <w:t>13,192</w:t>
            </w:r>
          </w:p>
        </w:tc>
      </w:tr>
      <w:tr w:rsidR="00AF2E5C" w:rsidRPr="00250D6B" w14:paraId="69086451" w14:textId="77777777" w:rsidTr="004E3076">
        <w:tc>
          <w:tcPr>
            <w:tcW w:w="4230" w:type="dxa"/>
          </w:tcPr>
          <w:p w14:paraId="437325CF" w14:textId="77777777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37" w:type="dxa"/>
          </w:tcPr>
          <w:p w14:paraId="337E5B81" w14:textId="254D1096" w:rsidR="00AF2E5C" w:rsidRPr="00250D6B" w:rsidRDefault="00FC0642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250D6B">
              <w:t>10,950</w:t>
            </w:r>
          </w:p>
        </w:tc>
        <w:tc>
          <w:tcPr>
            <w:tcW w:w="1238" w:type="dxa"/>
          </w:tcPr>
          <w:p w14:paraId="11892D85" w14:textId="682392EB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50D6B">
              <w:rPr>
                <w:rFonts w:hint="cs"/>
              </w:rPr>
              <w:t>11,527</w:t>
            </w:r>
          </w:p>
        </w:tc>
        <w:tc>
          <w:tcPr>
            <w:tcW w:w="1237" w:type="dxa"/>
          </w:tcPr>
          <w:p w14:paraId="56A40FFF" w14:textId="0D50F5F1" w:rsidR="00AF2E5C" w:rsidRPr="00250D6B" w:rsidRDefault="00144374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9,751</w:t>
            </w:r>
          </w:p>
        </w:tc>
        <w:tc>
          <w:tcPr>
            <w:tcW w:w="1238" w:type="dxa"/>
          </w:tcPr>
          <w:p w14:paraId="6F068AD1" w14:textId="55B2B245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</w:pPr>
            <w:r w:rsidRPr="00250D6B">
              <w:rPr>
                <w:rFonts w:hint="cs"/>
              </w:rPr>
              <w:t>10,562</w:t>
            </w:r>
          </w:p>
        </w:tc>
      </w:tr>
      <w:tr w:rsidR="00AF2E5C" w:rsidRPr="00250D6B" w14:paraId="397CCB76" w14:textId="77777777" w:rsidTr="004E3076">
        <w:tc>
          <w:tcPr>
            <w:tcW w:w="4230" w:type="dxa"/>
          </w:tcPr>
          <w:p w14:paraId="01FD62F4" w14:textId="77777777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37" w:type="dxa"/>
          </w:tcPr>
          <w:p w14:paraId="70C9D0DA" w14:textId="00F05CFF" w:rsidR="00AF2E5C" w:rsidRPr="00250D6B" w:rsidRDefault="00211C06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250D6B">
              <w:t>2,157</w:t>
            </w:r>
          </w:p>
        </w:tc>
        <w:tc>
          <w:tcPr>
            <w:tcW w:w="1238" w:type="dxa"/>
          </w:tcPr>
          <w:p w14:paraId="095E2D78" w14:textId="175D8387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50D6B">
              <w:rPr>
                <w:rFonts w:hint="cs"/>
              </w:rPr>
              <w:t>2,26</w:t>
            </w:r>
            <w:r w:rsidRPr="00250D6B">
              <w:t>4</w:t>
            </w:r>
          </w:p>
        </w:tc>
        <w:tc>
          <w:tcPr>
            <w:tcW w:w="1237" w:type="dxa"/>
          </w:tcPr>
          <w:p w14:paraId="7D02F8C8" w14:textId="480F1CE1" w:rsidR="00AF2E5C" w:rsidRPr="00250D6B" w:rsidRDefault="00144374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1,20</w:t>
            </w:r>
            <w:r w:rsidR="00CA7DEB" w:rsidRPr="00250D6B">
              <w:t>0</w:t>
            </w:r>
          </w:p>
        </w:tc>
        <w:tc>
          <w:tcPr>
            <w:tcW w:w="1238" w:type="dxa"/>
          </w:tcPr>
          <w:p w14:paraId="760F0697" w14:textId="6ABB4DB3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</w:pPr>
            <w:r w:rsidRPr="00250D6B">
              <w:rPr>
                <w:rFonts w:hint="cs"/>
              </w:rPr>
              <w:t>1,201</w:t>
            </w:r>
          </w:p>
        </w:tc>
      </w:tr>
      <w:tr w:rsidR="00AF2E5C" w:rsidRPr="00250D6B" w14:paraId="6C8CAC33" w14:textId="77777777" w:rsidTr="004E3076">
        <w:tc>
          <w:tcPr>
            <w:tcW w:w="4230" w:type="dxa"/>
          </w:tcPr>
          <w:p w14:paraId="03964A68" w14:textId="77777777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สินค้าอุปโภค - บริโภค</w:t>
            </w:r>
          </w:p>
        </w:tc>
        <w:tc>
          <w:tcPr>
            <w:tcW w:w="1237" w:type="dxa"/>
          </w:tcPr>
          <w:p w14:paraId="37B137C5" w14:textId="24DA9E26" w:rsidR="00AF2E5C" w:rsidRPr="00250D6B" w:rsidRDefault="00211C06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250D6B">
              <w:t>105</w:t>
            </w:r>
          </w:p>
        </w:tc>
        <w:tc>
          <w:tcPr>
            <w:tcW w:w="1238" w:type="dxa"/>
          </w:tcPr>
          <w:p w14:paraId="24B55F0E" w14:textId="7979C661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50D6B">
              <w:rPr>
                <w:rFonts w:hint="cs"/>
              </w:rPr>
              <w:t>102</w:t>
            </w:r>
          </w:p>
        </w:tc>
        <w:tc>
          <w:tcPr>
            <w:tcW w:w="1237" w:type="dxa"/>
          </w:tcPr>
          <w:p w14:paraId="5D0C516F" w14:textId="173C25DA" w:rsidR="00AF2E5C" w:rsidRPr="00250D6B" w:rsidRDefault="00144374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-</w:t>
            </w:r>
          </w:p>
        </w:tc>
        <w:tc>
          <w:tcPr>
            <w:tcW w:w="1238" w:type="dxa"/>
          </w:tcPr>
          <w:p w14:paraId="3C9CF5C0" w14:textId="65135B4B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</w:pPr>
            <w:r w:rsidRPr="00250D6B">
              <w:rPr>
                <w:rFonts w:hint="cs"/>
              </w:rPr>
              <w:t>-</w:t>
            </w:r>
          </w:p>
        </w:tc>
      </w:tr>
      <w:tr w:rsidR="00AF2E5C" w:rsidRPr="00250D6B" w14:paraId="48405065" w14:textId="77777777" w:rsidTr="004E3076">
        <w:tc>
          <w:tcPr>
            <w:tcW w:w="4230" w:type="dxa"/>
          </w:tcPr>
          <w:p w14:paraId="6BB71E7B" w14:textId="77777777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37" w:type="dxa"/>
          </w:tcPr>
          <w:p w14:paraId="6B193B8F" w14:textId="64863586" w:rsidR="00AF2E5C" w:rsidRPr="00250D6B" w:rsidRDefault="00211C06" w:rsidP="00AF2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250D6B">
              <w:t>77</w:t>
            </w:r>
          </w:p>
        </w:tc>
        <w:tc>
          <w:tcPr>
            <w:tcW w:w="1238" w:type="dxa"/>
          </w:tcPr>
          <w:p w14:paraId="420EC5ED" w14:textId="0D476FE7" w:rsidR="00AF2E5C" w:rsidRPr="00250D6B" w:rsidRDefault="00AF2E5C" w:rsidP="00AF2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50D6B">
              <w:rPr>
                <w:rFonts w:hint="cs"/>
              </w:rPr>
              <w:t>81</w:t>
            </w:r>
          </w:p>
        </w:tc>
        <w:tc>
          <w:tcPr>
            <w:tcW w:w="1237" w:type="dxa"/>
          </w:tcPr>
          <w:p w14:paraId="4BCBDB01" w14:textId="7984E53F" w:rsidR="00AF2E5C" w:rsidRPr="00250D6B" w:rsidRDefault="00144374" w:rsidP="00AF2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-</w:t>
            </w:r>
          </w:p>
        </w:tc>
        <w:tc>
          <w:tcPr>
            <w:tcW w:w="1238" w:type="dxa"/>
          </w:tcPr>
          <w:p w14:paraId="669DA142" w14:textId="11990BCC" w:rsidR="00AF2E5C" w:rsidRPr="00250D6B" w:rsidRDefault="00AF2E5C" w:rsidP="00AF2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</w:pPr>
            <w:r w:rsidRPr="00250D6B">
              <w:rPr>
                <w:rFonts w:hint="cs"/>
              </w:rPr>
              <w:t>-</w:t>
            </w:r>
          </w:p>
        </w:tc>
      </w:tr>
      <w:tr w:rsidR="00AF2E5C" w:rsidRPr="00250D6B" w14:paraId="7F423B6F" w14:textId="77777777" w:rsidTr="004E3076">
        <w:tc>
          <w:tcPr>
            <w:tcW w:w="4230" w:type="dxa"/>
          </w:tcPr>
          <w:p w14:paraId="6659105A" w14:textId="77777777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1D5287D" w14:textId="3E7F201F" w:rsidR="00AF2E5C" w:rsidRPr="00250D6B" w:rsidRDefault="00211C06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250D6B">
              <w:t>26,74</w:t>
            </w:r>
            <w:r w:rsidR="00083046" w:rsidRPr="00250D6B">
              <w:t>4</w:t>
            </w:r>
          </w:p>
        </w:tc>
        <w:tc>
          <w:tcPr>
            <w:tcW w:w="1238" w:type="dxa"/>
          </w:tcPr>
          <w:p w14:paraId="697EE414" w14:textId="7E021559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50D6B">
              <w:rPr>
                <w:rFonts w:hint="cs"/>
              </w:rPr>
              <w:t>30,1</w:t>
            </w:r>
            <w:r w:rsidRPr="00250D6B">
              <w:t>51</w:t>
            </w:r>
          </w:p>
        </w:tc>
        <w:tc>
          <w:tcPr>
            <w:tcW w:w="1237" w:type="dxa"/>
          </w:tcPr>
          <w:p w14:paraId="4400B49A" w14:textId="4B436089" w:rsidR="00AF2E5C" w:rsidRPr="00250D6B" w:rsidRDefault="00144374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22,36</w:t>
            </w:r>
            <w:r w:rsidR="00211C06" w:rsidRPr="00250D6B">
              <w:t>6</w:t>
            </w:r>
          </w:p>
        </w:tc>
        <w:tc>
          <w:tcPr>
            <w:tcW w:w="1238" w:type="dxa"/>
          </w:tcPr>
          <w:p w14:paraId="6A1D408C" w14:textId="69EED9D3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</w:pPr>
            <w:r w:rsidRPr="00250D6B">
              <w:rPr>
                <w:rFonts w:hint="cs"/>
              </w:rPr>
              <w:t>24,955</w:t>
            </w:r>
          </w:p>
        </w:tc>
      </w:tr>
      <w:tr w:rsidR="00AF2E5C" w:rsidRPr="00250D6B" w14:paraId="46A064F3" w14:textId="77777777" w:rsidTr="004E3076">
        <w:tc>
          <w:tcPr>
            <w:tcW w:w="4230" w:type="dxa"/>
          </w:tcPr>
          <w:p w14:paraId="2AEF05D7" w14:textId="77777777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7" w:type="dxa"/>
          </w:tcPr>
          <w:p w14:paraId="2EBFCDF7" w14:textId="24BD6F82" w:rsidR="00AF2E5C" w:rsidRPr="00250D6B" w:rsidRDefault="00211C06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250D6B">
              <w:t>(440)</w:t>
            </w:r>
          </w:p>
        </w:tc>
        <w:tc>
          <w:tcPr>
            <w:tcW w:w="1238" w:type="dxa"/>
          </w:tcPr>
          <w:p w14:paraId="0F4D53CD" w14:textId="01BC6762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50D6B">
              <w:rPr>
                <w:rFonts w:hint="cs"/>
              </w:rPr>
              <w:t>(286)</w:t>
            </w:r>
          </w:p>
        </w:tc>
        <w:tc>
          <w:tcPr>
            <w:tcW w:w="1237" w:type="dxa"/>
          </w:tcPr>
          <w:p w14:paraId="2494957F" w14:textId="20A4D698" w:rsidR="00AF2E5C" w:rsidRPr="00250D6B" w:rsidRDefault="00144374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250D6B">
              <w:t>(440)</w:t>
            </w:r>
          </w:p>
        </w:tc>
        <w:tc>
          <w:tcPr>
            <w:tcW w:w="1238" w:type="dxa"/>
          </w:tcPr>
          <w:p w14:paraId="7338018D" w14:textId="01FF1C78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cs/>
              </w:rPr>
            </w:pPr>
            <w:r w:rsidRPr="00250D6B">
              <w:rPr>
                <w:rFonts w:hint="cs"/>
              </w:rPr>
              <w:t>(286)</w:t>
            </w:r>
          </w:p>
        </w:tc>
      </w:tr>
      <w:tr w:rsidR="00AF2E5C" w:rsidRPr="00250D6B" w14:paraId="53AFFF48" w14:textId="77777777" w:rsidTr="004E3076">
        <w:trPr>
          <w:trHeight w:val="58"/>
        </w:trPr>
        <w:tc>
          <w:tcPr>
            <w:tcW w:w="4230" w:type="dxa"/>
          </w:tcPr>
          <w:p w14:paraId="124D9951" w14:textId="77777777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7" w:type="dxa"/>
          </w:tcPr>
          <w:p w14:paraId="45FF8680" w14:textId="79F7EB32" w:rsidR="00AF2E5C" w:rsidRPr="00250D6B" w:rsidRDefault="00211C06" w:rsidP="00AF2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</w:pPr>
            <w:r w:rsidRPr="00250D6B">
              <w:t>(</w:t>
            </w:r>
            <w:r w:rsidR="00083046" w:rsidRPr="00250D6B">
              <w:t>20</w:t>
            </w:r>
            <w:r w:rsidRPr="00250D6B">
              <w:t>)</w:t>
            </w:r>
          </w:p>
        </w:tc>
        <w:tc>
          <w:tcPr>
            <w:tcW w:w="1238" w:type="dxa"/>
          </w:tcPr>
          <w:p w14:paraId="76D7C0AD" w14:textId="5378BDC2" w:rsidR="00AF2E5C" w:rsidRPr="00250D6B" w:rsidRDefault="00AF2E5C" w:rsidP="00AF2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250D6B">
              <w:rPr>
                <w:rFonts w:hint="cs"/>
              </w:rPr>
              <w:t>(33</w:t>
            </w:r>
            <w:r w:rsidRPr="00250D6B">
              <w:t>2</w:t>
            </w:r>
            <w:r w:rsidRPr="00250D6B">
              <w:rPr>
                <w:rFonts w:hint="cs"/>
              </w:rPr>
              <w:t>)</w:t>
            </w:r>
          </w:p>
        </w:tc>
        <w:tc>
          <w:tcPr>
            <w:tcW w:w="1237" w:type="dxa"/>
            <w:vAlign w:val="bottom"/>
          </w:tcPr>
          <w:p w14:paraId="4E07A76E" w14:textId="7F9ABAC0" w:rsidR="00AF2E5C" w:rsidRPr="00250D6B" w:rsidRDefault="00144374" w:rsidP="00AF2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250D6B">
              <w:t>(18)</w:t>
            </w:r>
          </w:p>
        </w:tc>
        <w:tc>
          <w:tcPr>
            <w:tcW w:w="1238" w:type="dxa"/>
            <w:vAlign w:val="bottom"/>
          </w:tcPr>
          <w:p w14:paraId="16AF0719" w14:textId="50EE6A4A" w:rsidR="00AF2E5C" w:rsidRPr="00250D6B" w:rsidRDefault="00AF2E5C" w:rsidP="00AF2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</w:pPr>
            <w:r w:rsidRPr="00250D6B">
              <w:rPr>
                <w:rFonts w:hint="cs"/>
              </w:rPr>
              <w:t>(324)</w:t>
            </w:r>
          </w:p>
        </w:tc>
      </w:tr>
      <w:tr w:rsidR="00AF2E5C" w:rsidRPr="00250D6B" w14:paraId="1434FE82" w14:textId="77777777" w:rsidTr="004E3076">
        <w:trPr>
          <w:trHeight w:val="58"/>
        </w:trPr>
        <w:tc>
          <w:tcPr>
            <w:tcW w:w="4230" w:type="dxa"/>
          </w:tcPr>
          <w:p w14:paraId="21E145A6" w14:textId="77777777" w:rsidR="00AF2E5C" w:rsidRPr="00250D6B" w:rsidRDefault="00AF2E5C" w:rsidP="00AF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5A39B8A3" w14:textId="729C50C3" w:rsidR="00AF2E5C" w:rsidRPr="00250D6B" w:rsidRDefault="00211C06" w:rsidP="00AF2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b/>
                <w:bCs/>
              </w:rPr>
            </w:pPr>
            <w:r w:rsidRPr="00250D6B">
              <w:rPr>
                <w:b/>
                <w:bCs/>
              </w:rPr>
              <w:t>26,284</w:t>
            </w:r>
          </w:p>
        </w:tc>
        <w:tc>
          <w:tcPr>
            <w:tcW w:w="1238" w:type="dxa"/>
          </w:tcPr>
          <w:p w14:paraId="736D1C0E" w14:textId="627798AF" w:rsidR="00AF2E5C" w:rsidRPr="00250D6B" w:rsidRDefault="00AF2E5C" w:rsidP="00AF2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250D6B">
              <w:rPr>
                <w:rFonts w:hint="cs"/>
                <w:b/>
                <w:bCs/>
              </w:rPr>
              <w:t>29,533</w:t>
            </w:r>
          </w:p>
        </w:tc>
        <w:tc>
          <w:tcPr>
            <w:tcW w:w="1237" w:type="dxa"/>
          </w:tcPr>
          <w:p w14:paraId="3BDA32EE" w14:textId="5DBD8CA1" w:rsidR="00AF2E5C" w:rsidRPr="00250D6B" w:rsidRDefault="00144374" w:rsidP="00AF2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250D6B">
              <w:rPr>
                <w:b/>
                <w:bCs/>
              </w:rPr>
              <w:t>21,908</w:t>
            </w:r>
          </w:p>
        </w:tc>
        <w:tc>
          <w:tcPr>
            <w:tcW w:w="1238" w:type="dxa"/>
          </w:tcPr>
          <w:p w14:paraId="3CE0B964" w14:textId="26F0A93E" w:rsidR="00AF2E5C" w:rsidRPr="00250D6B" w:rsidRDefault="00AF2E5C" w:rsidP="00AF2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b/>
                <w:bCs/>
              </w:rPr>
            </w:pPr>
            <w:r w:rsidRPr="00250D6B">
              <w:rPr>
                <w:rFonts w:hint="cs"/>
                <w:b/>
                <w:bCs/>
              </w:rPr>
              <w:t>24,345</w:t>
            </w:r>
          </w:p>
        </w:tc>
      </w:tr>
    </w:tbl>
    <w:p w14:paraId="5EC97A0C" w14:textId="77777777" w:rsidR="00CF6FDA" w:rsidRPr="00250D6B" w:rsidRDefault="00CF6FDA" w:rsidP="00F77919">
      <w:pPr>
        <w:rPr>
          <w:rFonts w:asciiTheme="majorBidi" w:hAnsiTheme="majorBidi" w:cstheme="majorBidi"/>
        </w:rPr>
      </w:pPr>
    </w:p>
    <w:p w14:paraId="4728F768" w14:textId="6CD78535" w:rsidR="0041074C" w:rsidRPr="00250D6B" w:rsidRDefault="004762B0" w:rsidP="0041074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0D6B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</w:t>
      </w:r>
      <w:r w:rsidR="00EA319F" w:rsidRPr="00250D6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F1E95" w:rsidRPr="00250D6B">
        <w:rPr>
          <w:rFonts w:asciiTheme="majorBidi" w:hAnsiTheme="majorBidi" w:cstheme="majorBidi"/>
          <w:sz w:val="30"/>
          <w:szCs w:val="30"/>
        </w:rPr>
        <w:t>3</w:t>
      </w:r>
      <w:r w:rsidR="00AF2E5C" w:rsidRPr="00250D6B">
        <w:rPr>
          <w:rFonts w:asciiTheme="majorBidi" w:hAnsiTheme="majorBidi" w:cstheme="majorBidi"/>
          <w:sz w:val="30"/>
          <w:szCs w:val="30"/>
        </w:rPr>
        <w:t>1</w:t>
      </w:r>
      <w:r w:rsidR="001651BC" w:rsidRPr="00250D6B">
        <w:rPr>
          <w:rFonts w:asciiTheme="majorBidi" w:hAnsiTheme="majorBidi" w:cstheme="majorBidi"/>
          <w:sz w:val="30"/>
          <w:szCs w:val="30"/>
        </w:rPr>
        <w:t xml:space="preserve"> </w:t>
      </w:r>
      <w:r w:rsidR="00AF2E5C" w:rsidRPr="00250D6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1651BC"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E95" w:rsidRPr="00250D6B">
        <w:rPr>
          <w:rFonts w:asciiTheme="majorBidi" w:hAnsiTheme="majorBidi" w:cstheme="majorBidi"/>
          <w:sz w:val="30"/>
          <w:szCs w:val="30"/>
        </w:rPr>
        <w:t>256</w:t>
      </w:r>
      <w:r w:rsidR="00AF2E5C" w:rsidRPr="00250D6B">
        <w:rPr>
          <w:rFonts w:asciiTheme="majorBidi" w:hAnsiTheme="majorBidi" w:cstheme="majorBidi"/>
          <w:sz w:val="30"/>
          <w:szCs w:val="30"/>
        </w:rPr>
        <w:t>6</w:t>
      </w:r>
      <w:r w:rsidR="00B011A9"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4880" w:rsidRPr="00250D6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F1E95" w:rsidRPr="00250D6B">
        <w:rPr>
          <w:rFonts w:asciiTheme="majorBidi" w:hAnsiTheme="majorBidi" w:cstheme="majorBidi"/>
          <w:sz w:val="30"/>
          <w:szCs w:val="30"/>
        </w:rPr>
        <w:t>31</w:t>
      </w:r>
      <w:r w:rsidRPr="00250D6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250D6B">
        <w:rPr>
          <w:rFonts w:asciiTheme="majorBidi" w:hAnsiTheme="majorBidi" w:cstheme="majorBidi"/>
          <w:sz w:val="30"/>
          <w:szCs w:val="30"/>
        </w:rPr>
        <w:t>256</w:t>
      </w:r>
      <w:r w:rsidR="00AF2E5C" w:rsidRPr="00250D6B">
        <w:rPr>
          <w:rFonts w:asciiTheme="majorBidi" w:hAnsiTheme="majorBidi" w:cstheme="majorBidi"/>
          <w:sz w:val="30"/>
          <w:szCs w:val="30"/>
        </w:rPr>
        <w:t>5</w:t>
      </w:r>
      <w:r w:rsidR="000A28C1"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0D6B">
        <w:rPr>
          <w:rFonts w:asciiTheme="majorBidi" w:hAnsiTheme="majorBidi" w:cstheme="majorBidi"/>
          <w:sz w:val="30"/>
          <w:szCs w:val="30"/>
          <w:cs/>
        </w:rPr>
        <w:t xml:space="preserve">ของบริษัทได้รวมสำรองน้ำมันตามกฎหมายไว้แล้วจำนวน </w:t>
      </w:r>
      <w:r w:rsidR="00CA7DEB" w:rsidRPr="00250D6B">
        <w:rPr>
          <w:rFonts w:asciiTheme="majorBidi" w:hAnsiTheme="majorBidi" w:cstheme="majorBidi"/>
          <w:sz w:val="30"/>
          <w:szCs w:val="30"/>
        </w:rPr>
        <w:t>345</w:t>
      </w:r>
      <w:r w:rsidR="00862309"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70C2" w:rsidRPr="00250D6B">
        <w:rPr>
          <w:rFonts w:asciiTheme="majorBidi" w:hAnsiTheme="majorBidi" w:cstheme="majorBidi"/>
          <w:sz w:val="30"/>
          <w:szCs w:val="30"/>
          <w:cs/>
        </w:rPr>
        <w:t>ล้าน</w:t>
      </w:r>
      <w:r w:rsidR="006C520D" w:rsidRPr="00250D6B">
        <w:rPr>
          <w:rFonts w:asciiTheme="majorBidi" w:hAnsiTheme="majorBidi" w:cstheme="majorBidi"/>
          <w:sz w:val="30"/>
          <w:szCs w:val="30"/>
          <w:cs/>
        </w:rPr>
        <w:t>ลิตร คิดเป็นมูลค่า</w:t>
      </w:r>
      <w:r w:rsidR="00030358"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7DEB" w:rsidRPr="00250D6B">
        <w:rPr>
          <w:rFonts w:asciiTheme="majorBidi" w:hAnsiTheme="majorBidi" w:cstheme="majorBidi"/>
          <w:sz w:val="30"/>
          <w:szCs w:val="30"/>
        </w:rPr>
        <w:t>7,002</w:t>
      </w:r>
      <w:r w:rsidR="00534880"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0D6B">
        <w:rPr>
          <w:rFonts w:asciiTheme="majorBidi" w:hAnsiTheme="majorBidi" w:cstheme="majorBidi"/>
          <w:sz w:val="30"/>
          <w:szCs w:val="30"/>
          <w:cs/>
        </w:rPr>
        <w:t xml:space="preserve">ล้านบาท และจำนวน </w:t>
      </w:r>
      <w:r w:rsidR="00657974" w:rsidRPr="00250D6B">
        <w:rPr>
          <w:rFonts w:asciiTheme="majorBidi" w:hAnsiTheme="majorBidi" w:cstheme="majorBidi"/>
          <w:sz w:val="30"/>
          <w:szCs w:val="30"/>
        </w:rPr>
        <w:t>329</w:t>
      </w:r>
      <w:r w:rsidR="00862309"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0D6B">
        <w:rPr>
          <w:rFonts w:asciiTheme="majorBidi" w:hAnsiTheme="majorBidi" w:cstheme="majorBidi"/>
          <w:sz w:val="30"/>
          <w:szCs w:val="30"/>
          <w:cs/>
        </w:rPr>
        <w:t xml:space="preserve">ล้านลิตร คิดเป็นมูลค่า </w:t>
      </w:r>
      <w:r w:rsidR="00657974" w:rsidRPr="00250D6B">
        <w:rPr>
          <w:rFonts w:asciiTheme="majorBidi" w:hAnsiTheme="majorBidi" w:cstheme="majorBidi"/>
          <w:sz w:val="30"/>
          <w:szCs w:val="30"/>
        </w:rPr>
        <w:t>7,480</w:t>
      </w:r>
      <w:r w:rsidR="00862309"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0D6B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4BEB9E80" w14:textId="1CD3631A" w:rsidR="00083046" w:rsidRPr="00250D6B" w:rsidRDefault="00083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  <w:r w:rsidRPr="00250D6B">
        <w:rPr>
          <w:rFonts w:asciiTheme="majorBidi" w:hAnsiTheme="majorBidi" w:cstheme="majorBidi"/>
          <w:b/>
          <w:bCs/>
        </w:rPr>
        <w:br w:type="page"/>
      </w:r>
    </w:p>
    <w:p w14:paraId="15AB4E17" w14:textId="7FE9EB0F" w:rsidR="00870CCC" w:rsidRPr="00250D6B" w:rsidRDefault="004762B0" w:rsidP="004D301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8E55C8"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5C307FE9" w14:textId="77777777" w:rsidR="00AF2E5C" w:rsidRPr="00250D6B" w:rsidRDefault="00AF2E5C" w:rsidP="00AF2E5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3"/>
        <w:gridCol w:w="1529"/>
        <w:gridCol w:w="1407"/>
      </w:tblGrid>
      <w:tr w:rsidR="00AF2E5C" w:rsidRPr="00250D6B" w14:paraId="111D900C" w14:textId="77777777" w:rsidTr="004E3076">
        <w:trPr>
          <w:trHeight w:val="400"/>
        </w:trPr>
        <w:tc>
          <w:tcPr>
            <w:tcW w:w="2967" w:type="pct"/>
          </w:tcPr>
          <w:p w14:paraId="4BA7F2F2" w14:textId="77777777" w:rsidR="00AF2E5C" w:rsidRPr="00250D6B" w:rsidRDefault="00AF2E5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428" w:type="pct"/>
          </w:tcPr>
          <w:p w14:paraId="05201DF0" w14:textId="77777777" w:rsidR="00AF2E5C" w:rsidRPr="00250D6B" w:rsidRDefault="00AF2E5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605" w:type="pct"/>
            <w:gridSpan w:val="2"/>
          </w:tcPr>
          <w:p w14:paraId="3C292281" w14:textId="77777777" w:rsidR="00AF2E5C" w:rsidRPr="00250D6B" w:rsidRDefault="00AF2E5C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AF2E5C" w:rsidRPr="00250D6B" w14:paraId="3B95507A" w14:textId="77777777" w:rsidTr="004E3076">
        <w:trPr>
          <w:trHeight w:val="421"/>
        </w:trPr>
        <w:tc>
          <w:tcPr>
            <w:tcW w:w="2967" w:type="pct"/>
          </w:tcPr>
          <w:p w14:paraId="362BE664" w14:textId="454EF6B2" w:rsidR="00AF2E5C" w:rsidRPr="00250D6B" w:rsidRDefault="00AF2E5C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50D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50D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50D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50D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28" w:type="pct"/>
          </w:tcPr>
          <w:p w14:paraId="4D324F7D" w14:textId="77777777" w:rsidR="00AF2E5C" w:rsidRPr="00250D6B" w:rsidRDefault="00AF2E5C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14:paraId="1E203AFD" w14:textId="1293AED5" w:rsidR="00AF2E5C" w:rsidRPr="00250D6B" w:rsidRDefault="00AF2E5C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769" w:type="pct"/>
            <w:shd w:val="clear" w:color="auto" w:fill="auto"/>
          </w:tcPr>
          <w:p w14:paraId="5583C7D0" w14:textId="0A601A4D" w:rsidR="00AF2E5C" w:rsidRPr="00250D6B" w:rsidRDefault="00AF2E5C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AF2E5C" w:rsidRPr="00250D6B" w14:paraId="47953B28" w14:textId="77777777" w:rsidTr="004E3076">
        <w:trPr>
          <w:trHeight w:val="421"/>
        </w:trPr>
        <w:tc>
          <w:tcPr>
            <w:tcW w:w="2967" w:type="pct"/>
          </w:tcPr>
          <w:p w14:paraId="6A3D30F5" w14:textId="77777777" w:rsidR="00AF2E5C" w:rsidRPr="00250D6B" w:rsidRDefault="00AF2E5C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488C22A3" w14:textId="77777777" w:rsidR="00AF2E5C" w:rsidRPr="00250D6B" w:rsidRDefault="00AF2E5C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  <w:shd w:val="clear" w:color="auto" w:fill="auto"/>
          </w:tcPr>
          <w:p w14:paraId="431995D1" w14:textId="77777777" w:rsidR="00AF2E5C" w:rsidRPr="00250D6B" w:rsidRDefault="00AF2E5C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2E5C" w:rsidRPr="00250D6B" w14:paraId="424C8B72" w14:textId="77777777" w:rsidTr="004E3076">
        <w:trPr>
          <w:trHeight w:val="400"/>
        </w:trPr>
        <w:tc>
          <w:tcPr>
            <w:tcW w:w="2967" w:type="pct"/>
          </w:tcPr>
          <w:p w14:paraId="430B4B44" w14:textId="77777777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250D6B">
              <w:rPr>
                <w:color w:val="000000" w:themeColor="text1"/>
                <w:cs/>
              </w:rPr>
              <w:t xml:space="preserve">ณ วันที่ </w:t>
            </w:r>
            <w:r w:rsidRPr="00250D6B">
              <w:rPr>
                <w:color w:val="000000" w:themeColor="text1"/>
              </w:rPr>
              <w:t>1</w:t>
            </w:r>
            <w:r w:rsidRPr="00250D6B">
              <w:rPr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428" w:type="pct"/>
          </w:tcPr>
          <w:p w14:paraId="23535276" w14:textId="77777777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836" w:type="pct"/>
          </w:tcPr>
          <w:p w14:paraId="4E8F3BC7" w14:textId="5AF8AA02" w:rsidR="00AF2E5C" w:rsidRPr="00250D6B" w:rsidRDefault="00CF6085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250D6B">
              <w:t>18,57</w:t>
            </w:r>
            <w:r w:rsidR="003C7526" w:rsidRPr="00250D6B">
              <w:rPr>
                <w:rFonts w:hint="cs"/>
                <w:cs/>
              </w:rPr>
              <w:t>3</w:t>
            </w:r>
          </w:p>
        </w:tc>
        <w:tc>
          <w:tcPr>
            <w:tcW w:w="769" w:type="pct"/>
          </w:tcPr>
          <w:p w14:paraId="67F522FF" w14:textId="0E4EC0A7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</w:pPr>
            <w:r w:rsidRPr="00250D6B">
              <w:t>16,492</w:t>
            </w:r>
          </w:p>
        </w:tc>
      </w:tr>
      <w:tr w:rsidR="00AF2E5C" w:rsidRPr="00250D6B" w14:paraId="24FB1EDC" w14:textId="77777777" w:rsidTr="004E3076">
        <w:trPr>
          <w:trHeight w:val="400"/>
        </w:trPr>
        <w:tc>
          <w:tcPr>
            <w:tcW w:w="2967" w:type="pct"/>
          </w:tcPr>
          <w:p w14:paraId="0D8E6318" w14:textId="77777777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250D6B">
              <w:rPr>
                <w:rFonts w:hint="cs"/>
                <w:color w:val="000000" w:themeColor="text1"/>
                <w:cs/>
              </w:rPr>
              <w:t>เพิ่มเงินลงทุน</w:t>
            </w:r>
          </w:p>
        </w:tc>
        <w:tc>
          <w:tcPr>
            <w:tcW w:w="428" w:type="pct"/>
          </w:tcPr>
          <w:p w14:paraId="2A7C388E" w14:textId="77777777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836" w:type="pct"/>
          </w:tcPr>
          <w:p w14:paraId="7A927932" w14:textId="27EA716C" w:rsidR="00AF2E5C" w:rsidRPr="00250D6B" w:rsidRDefault="00B11885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250D6B">
              <w:t>10</w:t>
            </w:r>
          </w:p>
        </w:tc>
        <w:tc>
          <w:tcPr>
            <w:tcW w:w="769" w:type="pct"/>
          </w:tcPr>
          <w:p w14:paraId="60407CA8" w14:textId="3245201D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</w:pPr>
            <w:r w:rsidRPr="00250D6B">
              <w:t>692</w:t>
            </w:r>
          </w:p>
        </w:tc>
      </w:tr>
      <w:tr w:rsidR="00AF2E5C" w:rsidRPr="00250D6B" w14:paraId="2E24027C" w14:textId="77777777" w:rsidTr="004E3076">
        <w:trPr>
          <w:trHeight w:val="400"/>
        </w:trPr>
        <w:tc>
          <w:tcPr>
            <w:tcW w:w="2967" w:type="pct"/>
          </w:tcPr>
          <w:p w14:paraId="50DBB1FE" w14:textId="129D4B27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250D6B">
              <w:rPr>
                <w:color w:val="000000" w:themeColor="text1"/>
                <w:cs/>
              </w:rPr>
              <w:t>จัดประเภทใหม่</w:t>
            </w:r>
          </w:p>
        </w:tc>
        <w:tc>
          <w:tcPr>
            <w:tcW w:w="428" w:type="pct"/>
          </w:tcPr>
          <w:p w14:paraId="17482F79" w14:textId="77777777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836" w:type="pct"/>
          </w:tcPr>
          <w:p w14:paraId="4751F266" w14:textId="681606DA" w:rsidR="00AF2E5C" w:rsidRPr="00250D6B" w:rsidRDefault="00CF6085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250D6B">
              <w:t>-</w:t>
            </w:r>
          </w:p>
        </w:tc>
        <w:tc>
          <w:tcPr>
            <w:tcW w:w="769" w:type="pct"/>
          </w:tcPr>
          <w:p w14:paraId="2DCD0ACC" w14:textId="5BFA9D95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</w:pPr>
            <w:r w:rsidRPr="00250D6B">
              <w:t>1</w:t>
            </w:r>
          </w:p>
        </w:tc>
      </w:tr>
      <w:tr w:rsidR="00AF2E5C" w:rsidRPr="00250D6B" w14:paraId="780A3627" w14:textId="77777777" w:rsidTr="004E3076">
        <w:trPr>
          <w:trHeight w:val="400"/>
        </w:trPr>
        <w:tc>
          <w:tcPr>
            <w:tcW w:w="2967" w:type="pct"/>
          </w:tcPr>
          <w:p w14:paraId="368028BD" w14:textId="77777777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250D6B">
              <w:rPr>
                <w:rFonts w:hint="cs"/>
                <w:color w:val="000000" w:themeColor="text1"/>
                <w:cs/>
              </w:rPr>
              <w:t>กลับรายการขาดทุนจากการด้อยค่า</w:t>
            </w:r>
          </w:p>
        </w:tc>
        <w:tc>
          <w:tcPr>
            <w:tcW w:w="428" w:type="pct"/>
          </w:tcPr>
          <w:p w14:paraId="6DA79E65" w14:textId="77777777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836" w:type="pct"/>
          </w:tcPr>
          <w:p w14:paraId="52746A52" w14:textId="3011B7AE" w:rsidR="00AF2E5C" w:rsidRPr="00250D6B" w:rsidRDefault="00CF6085" w:rsidP="00AF2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250D6B">
              <w:t>-</w:t>
            </w:r>
          </w:p>
        </w:tc>
        <w:tc>
          <w:tcPr>
            <w:tcW w:w="769" w:type="pct"/>
          </w:tcPr>
          <w:p w14:paraId="571FBFB4" w14:textId="14C226D0" w:rsidR="00AF2E5C" w:rsidRPr="00250D6B" w:rsidRDefault="00AF2E5C" w:rsidP="00AF2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cs/>
              </w:rPr>
            </w:pPr>
            <w:r w:rsidRPr="00250D6B">
              <w:t>155</w:t>
            </w:r>
          </w:p>
        </w:tc>
      </w:tr>
      <w:tr w:rsidR="00AF2E5C" w:rsidRPr="00250D6B" w14:paraId="10A38AED" w14:textId="77777777" w:rsidTr="004E3076">
        <w:trPr>
          <w:trHeight w:val="400"/>
        </w:trPr>
        <w:tc>
          <w:tcPr>
            <w:tcW w:w="2967" w:type="pct"/>
          </w:tcPr>
          <w:p w14:paraId="3ACC673C" w14:textId="77777777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250D6B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Pr="00250D6B">
              <w:rPr>
                <w:b/>
                <w:bCs/>
                <w:color w:val="000000" w:themeColor="text1"/>
              </w:rPr>
              <w:t>31</w:t>
            </w:r>
            <w:r w:rsidRPr="00250D6B">
              <w:rPr>
                <w:b/>
                <w:bCs/>
                <w:color w:val="000000" w:themeColor="text1"/>
                <w:cs/>
              </w:rPr>
              <w:t xml:space="preserve"> </w:t>
            </w:r>
            <w:r w:rsidRPr="00250D6B">
              <w:rPr>
                <w:rFonts w:hint="cs"/>
                <w:b/>
                <w:bCs/>
                <w:color w:val="000000" w:themeColor="text1"/>
                <w:cs/>
              </w:rPr>
              <w:t xml:space="preserve">มีนาคม </w:t>
            </w:r>
          </w:p>
        </w:tc>
        <w:tc>
          <w:tcPr>
            <w:tcW w:w="428" w:type="pct"/>
          </w:tcPr>
          <w:p w14:paraId="4EA14662" w14:textId="77777777" w:rsidR="00AF2E5C" w:rsidRPr="00250D6B" w:rsidRDefault="00AF2E5C" w:rsidP="00AF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836" w:type="pct"/>
          </w:tcPr>
          <w:p w14:paraId="1C15F26C" w14:textId="5BDC7E1D" w:rsidR="00AF2E5C" w:rsidRPr="00250D6B" w:rsidRDefault="00CF6085" w:rsidP="00AF2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b/>
                <w:bCs/>
                <w:cs/>
              </w:rPr>
            </w:pPr>
            <w:r w:rsidRPr="00250D6B">
              <w:rPr>
                <w:b/>
                <w:bCs/>
              </w:rPr>
              <w:t>18,58</w:t>
            </w:r>
            <w:r w:rsidR="00B11885" w:rsidRPr="00250D6B">
              <w:rPr>
                <w:b/>
                <w:bCs/>
              </w:rPr>
              <w:t>3</w:t>
            </w:r>
          </w:p>
        </w:tc>
        <w:tc>
          <w:tcPr>
            <w:tcW w:w="769" w:type="pct"/>
          </w:tcPr>
          <w:p w14:paraId="1101E464" w14:textId="7D677E55" w:rsidR="00AF2E5C" w:rsidRPr="00250D6B" w:rsidRDefault="00AF2E5C" w:rsidP="00AF2E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b/>
                <w:bCs/>
                <w:cs/>
              </w:rPr>
            </w:pPr>
            <w:r w:rsidRPr="00250D6B">
              <w:rPr>
                <w:b/>
                <w:bCs/>
              </w:rPr>
              <w:t>17,340</w:t>
            </w:r>
          </w:p>
        </w:tc>
      </w:tr>
    </w:tbl>
    <w:p w14:paraId="478E36B6" w14:textId="77777777" w:rsidR="00AF2E5C" w:rsidRPr="00250D6B" w:rsidRDefault="00AF2E5C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67B137A0" w14:textId="285751BA" w:rsidR="00507F3F" w:rsidRPr="00250D6B" w:rsidRDefault="00507F3F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250D6B">
        <w:rPr>
          <w:rFonts w:asciiTheme="majorBidi" w:hAnsiTheme="majorBidi" w:cstheme="majorBidi"/>
          <w:i/>
          <w:iCs/>
          <w:cs/>
        </w:rPr>
        <w:t>การเปลี่ยนแปลงเงินลงทุนในบริษัทย่อย</w:t>
      </w:r>
    </w:p>
    <w:p w14:paraId="14AFD26A" w14:textId="77777777" w:rsidR="00507F3F" w:rsidRPr="00250D6B" w:rsidRDefault="00507F3F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39B049A8" w14:textId="77777777" w:rsidR="00C1240A" w:rsidRPr="00250D6B" w:rsidRDefault="00C1240A" w:rsidP="00C12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250D6B">
        <w:rPr>
          <w:rFonts w:hint="cs"/>
          <w:i/>
          <w:iCs/>
          <w:cs/>
        </w:rPr>
        <w:t>บริษัท บีซีพีจี จำกัด (มหาชน)</w:t>
      </w:r>
    </w:p>
    <w:p w14:paraId="3B0697B6" w14:textId="77777777" w:rsidR="00C1240A" w:rsidRPr="00250D6B" w:rsidRDefault="00C1240A" w:rsidP="00C12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6F6E741" w14:textId="16751464" w:rsidR="00C1240A" w:rsidRPr="00250D6B" w:rsidRDefault="00C1240A" w:rsidP="00C12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250D6B">
        <w:rPr>
          <w:rFonts w:hint="cs"/>
          <w:cs/>
        </w:rPr>
        <w:t xml:space="preserve">ในระหว่างปี </w:t>
      </w:r>
      <w:r w:rsidRPr="00250D6B">
        <w:rPr>
          <w:rFonts w:hint="cs"/>
        </w:rPr>
        <w:t>256</w:t>
      </w:r>
      <w:r w:rsidRPr="00250D6B">
        <w:t>6</w:t>
      </w:r>
      <w:r w:rsidRPr="00250D6B">
        <w:rPr>
          <w:rFonts w:hint="cs"/>
          <w:cs/>
        </w:rPr>
        <w:t xml:space="preserve"> บริษัท บีซีพีจี จำกัด (มหาชน)</w:t>
      </w:r>
      <w:r w:rsidRPr="00250D6B">
        <w:t xml:space="preserve"> (“</w:t>
      </w:r>
      <w:r w:rsidRPr="00250D6B">
        <w:rPr>
          <w:rFonts w:hint="cs"/>
        </w:rPr>
        <w:t>BCPG</w:t>
      </w:r>
      <w:r w:rsidRPr="00250D6B">
        <w:t>”)</w:t>
      </w:r>
      <w:r w:rsidRPr="00250D6B">
        <w:rPr>
          <w:rFonts w:hint="cs"/>
        </w:rPr>
        <w:t xml:space="preserve"> </w:t>
      </w:r>
      <w:r w:rsidRPr="00250D6B">
        <w:rPr>
          <w:rFonts w:hint="cs"/>
          <w:cs/>
        </w:rPr>
        <w:t xml:space="preserve">ได้ออกหุ้นสามัญเพิ่มทุน เพื่อการใช้สิทธิของใบสำคัญแสดงสิทธิในการจองซื้อหุ้นสามัญของ </w:t>
      </w:r>
      <w:r w:rsidRPr="00250D6B">
        <w:rPr>
          <w:rFonts w:hint="cs"/>
        </w:rPr>
        <w:t xml:space="preserve">BCPG </w:t>
      </w:r>
      <w:r w:rsidRPr="00250D6B">
        <w:rPr>
          <w:rFonts w:hint="cs"/>
          <w:cs/>
        </w:rPr>
        <w:t xml:space="preserve">ครั้งที่ </w:t>
      </w:r>
      <w:r w:rsidR="006250FC" w:rsidRPr="00250D6B">
        <w:t xml:space="preserve">2 </w:t>
      </w:r>
      <w:r w:rsidRPr="00250D6B">
        <w:rPr>
          <w:rFonts w:hint="cs"/>
        </w:rPr>
        <w:t>(BCPG-W</w:t>
      </w:r>
      <w:r w:rsidR="006250FC" w:rsidRPr="00250D6B">
        <w:t>2</w:t>
      </w:r>
      <w:r w:rsidRPr="00250D6B">
        <w:rPr>
          <w:rFonts w:hint="cs"/>
        </w:rPr>
        <w:t xml:space="preserve">) </w:t>
      </w:r>
      <w:r w:rsidRPr="00250D6B">
        <w:rPr>
          <w:rFonts w:hint="cs"/>
          <w:cs/>
        </w:rPr>
        <w:t xml:space="preserve">จำนวน </w:t>
      </w:r>
      <w:r w:rsidR="00646E56" w:rsidRPr="00250D6B">
        <w:t xml:space="preserve">51,781 </w:t>
      </w:r>
      <w:r w:rsidRPr="00250D6B">
        <w:rPr>
          <w:rFonts w:hint="cs"/>
          <w:cs/>
        </w:rPr>
        <w:t xml:space="preserve">หน่วย ทำให้บริษัทมีสัดส่วนการถือหุ้นใน </w:t>
      </w:r>
      <w:r w:rsidRPr="00250D6B">
        <w:rPr>
          <w:rFonts w:hint="cs"/>
        </w:rPr>
        <w:t xml:space="preserve">BCPG </w:t>
      </w:r>
      <w:r w:rsidRPr="00250D6B">
        <w:rPr>
          <w:rFonts w:hint="cs"/>
          <w:cs/>
        </w:rPr>
        <w:t>ลดลง</w:t>
      </w:r>
      <w:r w:rsidR="00646E56" w:rsidRPr="00250D6B">
        <w:t xml:space="preserve"> </w:t>
      </w:r>
      <w:r w:rsidR="00646E56" w:rsidRPr="00250D6B">
        <w:rPr>
          <w:rFonts w:hint="cs"/>
          <w:cs/>
        </w:rPr>
        <w:t xml:space="preserve">จากร้อยละ </w:t>
      </w:r>
      <w:r w:rsidR="00646E56" w:rsidRPr="00250D6B">
        <w:t xml:space="preserve">57.19 </w:t>
      </w:r>
      <w:r w:rsidRPr="00250D6B">
        <w:rPr>
          <w:rFonts w:hint="cs"/>
          <w:cs/>
        </w:rPr>
        <w:t xml:space="preserve">เป็นร้อยละ </w:t>
      </w:r>
      <w:r w:rsidRPr="00250D6B">
        <w:rPr>
          <w:rFonts w:hint="cs"/>
        </w:rPr>
        <w:t>57.1</w:t>
      </w:r>
      <w:r w:rsidRPr="00250D6B">
        <w:t>8</w:t>
      </w:r>
      <w:r w:rsidRPr="00250D6B">
        <w:rPr>
          <w:rFonts w:hint="cs"/>
          <w:cs/>
        </w:rPr>
        <w:t xml:space="preserve"> โดยที่อำนาจควบคุมใน </w:t>
      </w:r>
      <w:r w:rsidRPr="00250D6B">
        <w:rPr>
          <w:rFonts w:hint="cs"/>
        </w:rPr>
        <w:t xml:space="preserve">BCPG </w:t>
      </w:r>
      <w:r w:rsidRPr="00250D6B">
        <w:rPr>
          <w:rFonts w:hint="cs"/>
          <w:cs/>
        </w:rPr>
        <w:t>ไม่เปลี่ยนแปลง</w:t>
      </w:r>
    </w:p>
    <w:p w14:paraId="086E195D" w14:textId="77777777" w:rsidR="005F26ED" w:rsidRPr="00250D6B" w:rsidRDefault="005F26ED" w:rsidP="005F26ED">
      <w:pPr>
        <w:tabs>
          <w:tab w:val="clear" w:pos="454"/>
          <w:tab w:val="clear" w:pos="680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color w:val="000000"/>
        </w:rPr>
      </w:pPr>
    </w:p>
    <w:p w14:paraId="057B8BCF" w14:textId="199291A1" w:rsidR="004A49D6" w:rsidRPr="00250D6B" w:rsidRDefault="004A49D6" w:rsidP="005F26ED">
      <w:pPr>
        <w:tabs>
          <w:tab w:val="clear" w:pos="454"/>
          <w:tab w:val="clear" w:pos="680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color w:val="000000"/>
        </w:rPr>
      </w:pPr>
      <w:r w:rsidRPr="00250D6B">
        <w:rPr>
          <w:color w:val="000000"/>
          <w:cs/>
        </w:rPr>
        <w:t>เมื่อวันที่</w:t>
      </w:r>
      <w:r w:rsidRPr="00250D6B">
        <w:rPr>
          <w:color w:val="000000"/>
        </w:rPr>
        <w:t xml:space="preserve"> 30 </w:t>
      </w:r>
      <w:r w:rsidRPr="00250D6B">
        <w:rPr>
          <w:color w:val="000000"/>
          <w:cs/>
        </w:rPr>
        <w:t>ธันวาคม</w:t>
      </w:r>
      <w:r w:rsidRPr="00250D6B">
        <w:rPr>
          <w:color w:val="000000"/>
        </w:rPr>
        <w:t xml:space="preserve"> 2565 BCPG </w:t>
      </w:r>
      <w:r w:rsidRPr="00250D6B">
        <w:rPr>
          <w:color w:val="000000"/>
          <w:cs/>
        </w:rPr>
        <w:t>ได้ลงนามในสัญญาซื้อขายหุ้นทั้งหมดในบริษัท เอเชียลิงค์ เทอมินัล จำกัด จากบริษัท แพนเอเชียสตอเรจแอนด์เทอร์มินัล จำกัด ในวงเงินไม่เกิน</w:t>
      </w:r>
      <w:r w:rsidRPr="00250D6B">
        <w:rPr>
          <w:color w:val="000000"/>
        </w:rPr>
        <w:t xml:space="preserve"> 9,000 </w:t>
      </w:r>
      <w:r w:rsidRPr="00250D6B">
        <w:rPr>
          <w:color w:val="000000"/>
          <w:cs/>
        </w:rPr>
        <w:t>ล้านบาท โดยคาดว่าธุรกรรมการซื้อหุ้นจะสำเร็จลุล่วงประมาณไตรมาสที่</w:t>
      </w:r>
      <w:r w:rsidRPr="00250D6B">
        <w:rPr>
          <w:color w:val="000000"/>
        </w:rPr>
        <w:t xml:space="preserve"> 2 </w:t>
      </w:r>
      <w:r w:rsidRPr="00250D6B">
        <w:rPr>
          <w:color w:val="000000"/>
          <w:cs/>
        </w:rPr>
        <w:t>ของปี</w:t>
      </w:r>
      <w:r w:rsidRPr="00250D6B">
        <w:rPr>
          <w:color w:val="000000"/>
        </w:rPr>
        <w:t xml:space="preserve"> 2566 </w:t>
      </w:r>
      <w:r w:rsidRPr="00250D6B">
        <w:rPr>
          <w:color w:val="000000"/>
          <w:cs/>
        </w:rPr>
        <w:t>ทั้งนี้ขึ้นอยู่กับความสำเร็จในการดำเนินการตามข้อกำหนดเงื่อนไขบังคับก่อน (</w:t>
      </w:r>
      <w:r w:rsidRPr="00250D6B">
        <w:rPr>
          <w:color w:val="000000"/>
        </w:rPr>
        <w:t xml:space="preserve">Condition Precedent) </w:t>
      </w:r>
      <w:r w:rsidRPr="00250D6B">
        <w:rPr>
          <w:color w:val="000000"/>
          <w:cs/>
        </w:rPr>
        <w:t>อย่างครบถ้วนหรือได้รับการผ่อนผันจากคู่สัญญาที่เกี่ยวข้อง ผู้บริหารเชื่อว่าการเข้าลงทุนในบริษัทดังกล่าวซึ่งดำเนินธุรกิจคลังจัดเก็บน้ำมันและท่าเทียบเรือที่จังหวัดเพชรบุรี เป็นโครงการสาธารณูปโภคเกี่ยวเนื่องกับพลังงานจะสามารถต่อยอดเพื่อรองรับธุรกิจอื่น ๆ ในอนาคต</w:t>
      </w:r>
    </w:p>
    <w:p w14:paraId="0582CBC7" w14:textId="77777777" w:rsidR="005F26ED" w:rsidRPr="00250D6B" w:rsidRDefault="005F26ED" w:rsidP="00C12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</w:p>
    <w:p w14:paraId="072BCA93" w14:textId="4B107640" w:rsidR="00006A4B" w:rsidRPr="00250D6B" w:rsidRDefault="00006A4B" w:rsidP="00D30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cs/>
        </w:rPr>
      </w:pPr>
      <w:r w:rsidRPr="00250D6B">
        <w:rPr>
          <w:rFonts w:hint="cs"/>
          <w:i/>
          <w:iCs/>
          <w:cs/>
        </w:rPr>
        <w:t>บร</w:t>
      </w:r>
      <w:r w:rsidR="00431512" w:rsidRPr="00250D6B">
        <w:rPr>
          <w:rFonts w:hint="cs"/>
          <w:i/>
          <w:iCs/>
          <w:cs/>
        </w:rPr>
        <w:t>ิษัท บางจาก ศูนย์บริหารเงิน จำกัด</w:t>
      </w:r>
    </w:p>
    <w:p w14:paraId="433E56E8" w14:textId="4998E975" w:rsidR="00006A4B" w:rsidRPr="00250D6B" w:rsidRDefault="00006A4B" w:rsidP="00D30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5099EF5E" w14:textId="5B1E3E62" w:rsidR="00507F3F" w:rsidRPr="00250D6B" w:rsidRDefault="00006A4B" w:rsidP="0044460A">
      <w:pPr>
        <w:tabs>
          <w:tab w:val="decimal" w:pos="540"/>
        </w:tabs>
        <w:ind w:left="540"/>
        <w:jc w:val="thaiDistribute"/>
        <w:rPr>
          <w:rFonts w:asciiTheme="majorBidi" w:hAnsiTheme="majorBidi" w:cstheme="majorBidi"/>
          <w:cs/>
        </w:rPr>
      </w:pPr>
      <w:r w:rsidRPr="00250D6B">
        <w:rPr>
          <w:rFonts w:asciiTheme="majorBidi" w:hAnsiTheme="majorBidi" w:cstheme="majorBidi" w:hint="cs"/>
          <w:cs/>
        </w:rPr>
        <w:t xml:space="preserve">เมื่อวันที่ </w:t>
      </w:r>
      <w:r w:rsidR="004C5CFA" w:rsidRPr="00250D6B">
        <w:rPr>
          <w:rFonts w:asciiTheme="majorBidi" w:hAnsiTheme="majorBidi" w:cstheme="majorBidi"/>
        </w:rPr>
        <w:t>20</w:t>
      </w:r>
      <w:r w:rsidR="00997FB5" w:rsidRPr="00250D6B">
        <w:rPr>
          <w:rFonts w:asciiTheme="majorBidi" w:hAnsiTheme="majorBidi" w:cstheme="majorBidi"/>
        </w:rPr>
        <w:t xml:space="preserve"> </w:t>
      </w:r>
      <w:r w:rsidR="00997FB5" w:rsidRPr="00250D6B">
        <w:rPr>
          <w:rFonts w:asciiTheme="majorBidi" w:hAnsiTheme="majorBidi" w:cstheme="majorBidi" w:hint="cs"/>
          <w:cs/>
        </w:rPr>
        <w:t xml:space="preserve">กุมภาพันธ์ </w:t>
      </w:r>
      <w:r w:rsidRPr="00250D6B">
        <w:rPr>
          <w:rFonts w:asciiTheme="majorBidi" w:hAnsiTheme="majorBidi" w:cstheme="majorBidi"/>
        </w:rPr>
        <w:t>256</w:t>
      </w:r>
      <w:r w:rsidR="00997FB5" w:rsidRPr="00250D6B">
        <w:rPr>
          <w:rFonts w:asciiTheme="majorBidi" w:hAnsiTheme="majorBidi" w:cstheme="majorBidi" w:hint="cs"/>
          <w:cs/>
        </w:rPr>
        <w:t>6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hint="cs"/>
          <w:cs/>
        </w:rPr>
        <w:t>ที่ประชุมคณะกรรมการบริษัทมีมติอนุมัติใ</w:t>
      </w:r>
      <w:r w:rsidRPr="00250D6B">
        <w:rPr>
          <w:rFonts w:asciiTheme="majorBidi" w:hAnsiTheme="majorBidi" w:cstheme="majorBidi" w:hint="cs"/>
          <w:cs/>
        </w:rPr>
        <w:t xml:space="preserve">ห้จัดตั้งบริษัท </w:t>
      </w:r>
      <w:r w:rsidR="00997FB5" w:rsidRPr="00250D6B">
        <w:rPr>
          <w:rFonts w:asciiTheme="majorBidi" w:hAnsiTheme="majorBidi" w:cstheme="majorBidi" w:hint="cs"/>
          <w:cs/>
        </w:rPr>
        <w:t xml:space="preserve">บางจาก ศูนย์บริหารเงิน จำกัด </w:t>
      </w:r>
      <w:r w:rsidRPr="00250D6B">
        <w:rPr>
          <w:rFonts w:asciiTheme="majorBidi" w:hAnsiTheme="majorBidi" w:cstheme="majorBidi"/>
        </w:rPr>
        <w:t>(“B</w:t>
      </w:r>
      <w:r w:rsidR="00997FB5" w:rsidRPr="00250D6B">
        <w:rPr>
          <w:rFonts w:asciiTheme="majorBidi" w:hAnsiTheme="majorBidi" w:cstheme="majorBidi"/>
        </w:rPr>
        <w:t>CTC</w:t>
      </w:r>
      <w:r w:rsidRPr="00250D6B">
        <w:rPr>
          <w:rFonts w:asciiTheme="majorBidi" w:hAnsiTheme="majorBidi" w:cstheme="majorBidi"/>
        </w:rPr>
        <w:t>”)</w:t>
      </w:r>
      <w:r w:rsidRPr="00250D6B">
        <w:rPr>
          <w:rFonts w:asciiTheme="majorBidi" w:hAnsiTheme="majorBidi" w:cstheme="majorBidi" w:hint="cs"/>
          <w:cs/>
        </w:rPr>
        <w:t xml:space="preserve"> เพื่อประกอบ</w:t>
      </w:r>
      <w:r w:rsidR="00997FB5" w:rsidRPr="00250D6B">
        <w:rPr>
          <w:rFonts w:asciiTheme="majorBidi" w:hAnsiTheme="majorBidi" w:cstheme="majorBidi" w:hint="cs"/>
          <w:cs/>
        </w:rPr>
        <w:t>กิจการเป็นศูนย์บริหารเงินและศูนย์กลางธุรกิจระหว่างประเทศ</w:t>
      </w:r>
      <w:r w:rsidRPr="00250D6B">
        <w:rPr>
          <w:rFonts w:asciiTheme="majorBidi" w:hAnsiTheme="majorBidi" w:cstheme="majorBidi" w:hint="cs"/>
          <w:cs/>
        </w:rPr>
        <w:t xml:space="preserve"> โดยถือหุ้นในสัดส่วนร้อยละ </w:t>
      </w:r>
      <w:r w:rsidRPr="00250D6B">
        <w:rPr>
          <w:rFonts w:asciiTheme="majorBidi" w:hAnsiTheme="majorBidi" w:cstheme="majorBidi"/>
        </w:rPr>
        <w:t xml:space="preserve">100 </w:t>
      </w:r>
      <w:r w:rsidRPr="00250D6B">
        <w:rPr>
          <w:rFonts w:asciiTheme="majorBidi" w:hAnsiTheme="majorBidi" w:cstheme="majorBidi" w:hint="cs"/>
          <w:cs/>
        </w:rPr>
        <w:t xml:space="preserve">เมื่อวันที่ </w:t>
      </w:r>
      <w:r w:rsidR="00997FB5" w:rsidRPr="00250D6B">
        <w:rPr>
          <w:rFonts w:asciiTheme="majorBidi" w:hAnsiTheme="majorBidi" w:cstheme="majorBidi"/>
        </w:rPr>
        <w:t>1</w:t>
      </w:r>
      <w:r w:rsidR="00997FB5" w:rsidRPr="00250D6B">
        <w:rPr>
          <w:rFonts w:asciiTheme="majorBidi" w:hAnsiTheme="majorBidi" w:cstheme="majorBidi" w:hint="cs"/>
          <w:cs/>
        </w:rPr>
        <w:t xml:space="preserve"> มีนาคม</w:t>
      </w:r>
      <w:r w:rsidRPr="00250D6B">
        <w:rPr>
          <w:rFonts w:asciiTheme="majorBidi" w:hAnsiTheme="majorBidi" w:cstheme="majorBidi" w:hint="cs"/>
          <w:cs/>
        </w:rPr>
        <w:t xml:space="preserve"> </w:t>
      </w:r>
      <w:r w:rsidRPr="00250D6B">
        <w:rPr>
          <w:rFonts w:asciiTheme="majorBidi" w:hAnsiTheme="majorBidi" w:cstheme="majorBidi"/>
        </w:rPr>
        <w:t>256</w:t>
      </w:r>
      <w:r w:rsidR="00997FB5" w:rsidRPr="00250D6B">
        <w:rPr>
          <w:rFonts w:asciiTheme="majorBidi" w:hAnsiTheme="majorBidi" w:cstheme="majorBidi" w:hint="cs"/>
          <w:cs/>
        </w:rPr>
        <w:t>6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 w:hint="cs"/>
          <w:cs/>
        </w:rPr>
        <w:t>บริษัท</w:t>
      </w:r>
      <w:r w:rsidR="00020185" w:rsidRPr="00250D6B">
        <w:rPr>
          <w:rFonts w:asciiTheme="majorBidi" w:hAnsiTheme="majorBidi" w:cstheme="majorBidi" w:hint="cs"/>
          <w:cs/>
        </w:rPr>
        <w:t>ย่อย</w:t>
      </w:r>
      <w:r w:rsidRPr="00250D6B">
        <w:rPr>
          <w:rFonts w:asciiTheme="majorBidi" w:hAnsiTheme="majorBidi" w:cstheme="majorBidi" w:hint="cs"/>
          <w:cs/>
        </w:rPr>
        <w:t>ดังกล่าวได้จดทะเบียนจัดตั้งบริษัทกับกระทรวงพาณิชย์ด้วยทุน</w:t>
      </w:r>
      <w:r w:rsidR="0090325D" w:rsidRPr="00250D6B">
        <w:rPr>
          <w:rFonts w:asciiTheme="majorBidi" w:hAnsiTheme="majorBidi" w:cstheme="majorBidi"/>
        </w:rPr>
        <w:br/>
      </w:r>
      <w:r w:rsidRPr="00250D6B">
        <w:rPr>
          <w:rFonts w:asciiTheme="majorBidi" w:hAnsiTheme="majorBidi" w:cstheme="majorBidi" w:hint="cs"/>
          <w:cs/>
        </w:rPr>
        <w:t xml:space="preserve">จดทะเบียน </w:t>
      </w:r>
      <w:r w:rsidRPr="00250D6B">
        <w:rPr>
          <w:rFonts w:asciiTheme="majorBidi" w:hAnsiTheme="majorBidi" w:cstheme="majorBidi"/>
        </w:rPr>
        <w:t>1</w:t>
      </w:r>
      <w:r w:rsidR="00997FB5" w:rsidRPr="00250D6B">
        <w:rPr>
          <w:rFonts w:asciiTheme="majorBidi" w:hAnsiTheme="majorBidi" w:cstheme="majorBidi"/>
        </w:rPr>
        <w:t xml:space="preserve">0 </w:t>
      </w:r>
      <w:r w:rsidRPr="00250D6B">
        <w:rPr>
          <w:rFonts w:asciiTheme="majorBidi" w:hAnsiTheme="majorBidi" w:cstheme="majorBidi" w:hint="cs"/>
          <w:cs/>
        </w:rPr>
        <w:t xml:space="preserve">ล้านบาท </w:t>
      </w:r>
      <w:r w:rsidRPr="00250D6B">
        <w:rPr>
          <w:rFonts w:hint="cs"/>
          <w:cs/>
        </w:rPr>
        <w:t>และได้รับชำระค่าหุ้นเต็มจำนวนแล้วในเดือน</w:t>
      </w:r>
      <w:r w:rsidR="00997FB5" w:rsidRPr="00250D6B">
        <w:rPr>
          <w:rFonts w:hint="cs"/>
          <w:cs/>
        </w:rPr>
        <w:t>มีนาคม</w:t>
      </w:r>
      <w:r w:rsidRPr="00250D6B">
        <w:rPr>
          <w:rFonts w:hint="cs"/>
          <w:cs/>
        </w:rPr>
        <w:t xml:space="preserve"> </w:t>
      </w:r>
      <w:r w:rsidRPr="00250D6B">
        <w:t>256</w:t>
      </w:r>
      <w:r w:rsidR="00997FB5" w:rsidRPr="00250D6B">
        <w:rPr>
          <w:rFonts w:hint="cs"/>
          <w:cs/>
        </w:rPr>
        <w:t>6</w:t>
      </w:r>
    </w:p>
    <w:p w14:paraId="5497D4B8" w14:textId="3042490A" w:rsidR="007A118A" w:rsidRPr="00250D6B" w:rsidRDefault="007A118A" w:rsidP="00475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</w:rPr>
        <w:sectPr w:rsidR="007A118A" w:rsidRPr="00250D6B" w:rsidSect="00AC0F67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408"/>
        </w:sectPr>
      </w:pPr>
    </w:p>
    <w:p w14:paraId="5FC885A9" w14:textId="2390D21A" w:rsidR="00CD48DF" w:rsidRPr="00250D6B" w:rsidRDefault="004762B0" w:rsidP="003D7EB8">
      <w:pPr>
        <w:pStyle w:val="BodyText2"/>
        <w:tabs>
          <w:tab w:val="decimal" w:pos="540"/>
        </w:tabs>
        <w:spacing w:line="240" w:lineRule="atLeast"/>
        <w:ind w:left="540" w:hanging="540"/>
        <w:jc w:val="left"/>
        <w:rPr>
          <w:rFonts w:asciiTheme="majorBidi" w:hAnsiTheme="majorBidi" w:cstheme="majorBidi"/>
          <w:sz w:val="30"/>
          <w:szCs w:val="30"/>
        </w:rPr>
      </w:pPr>
      <w:r w:rsidRPr="00250D6B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</w:t>
      </w:r>
      <w:r w:rsidR="00941FE5" w:rsidRPr="00250D6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F1E95" w:rsidRPr="00250D6B">
        <w:rPr>
          <w:rFonts w:asciiTheme="majorBidi" w:hAnsiTheme="majorBidi" w:cstheme="majorBidi"/>
          <w:sz w:val="30"/>
          <w:szCs w:val="30"/>
        </w:rPr>
        <w:t>3</w:t>
      </w:r>
      <w:r w:rsidR="00AF2E5C" w:rsidRPr="00250D6B">
        <w:rPr>
          <w:rFonts w:asciiTheme="majorBidi" w:hAnsiTheme="majorBidi" w:cstheme="majorBidi"/>
          <w:sz w:val="30"/>
          <w:szCs w:val="30"/>
        </w:rPr>
        <w:t>1</w:t>
      </w:r>
      <w:r w:rsidR="0093784F" w:rsidRPr="00250D6B">
        <w:rPr>
          <w:rFonts w:asciiTheme="majorBidi" w:hAnsiTheme="majorBidi" w:cstheme="majorBidi"/>
          <w:sz w:val="30"/>
          <w:szCs w:val="30"/>
        </w:rPr>
        <w:t xml:space="preserve"> </w:t>
      </w:r>
      <w:r w:rsidR="00AF2E5C" w:rsidRPr="00250D6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93784F"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E95" w:rsidRPr="00250D6B">
        <w:rPr>
          <w:rFonts w:asciiTheme="majorBidi" w:hAnsiTheme="majorBidi" w:cstheme="majorBidi"/>
          <w:sz w:val="30"/>
          <w:szCs w:val="30"/>
        </w:rPr>
        <w:t>256</w:t>
      </w:r>
      <w:r w:rsidR="00AF2E5C" w:rsidRPr="00250D6B">
        <w:rPr>
          <w:rFonts w:asciiTheme="majorBidi" w:hAnsiTheme="majorBidi" w:cstheme="majorBidi"/>
          <w:sz w:val="30"/>
          <w:szCs w:val="30"/>
        </w:rPr>
        <w:t>6</w:t>
      </w:r>
      <w:r w:rsidR="00FF6346" w:rsidRPr="00250D6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250D6B">
        <w:rPr>
          <w:rFonts w:asciiTheme="majorBidi" w:hAnsiTheme="majorBidi" w:cstheme="majorBidi"/>
          <w:sz w:val="30"/>
          <w:szCs w:val="30"/>
        </w:rPr>
        <w:t>31</w:t>
      </w:r>
      <w:r w:rsidR="00FF6346" w:rsidRPr="00250D6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250D6B">
        <w:rPr>
          <w:rFonts w:asciiTheme="majorBidi" w:hAnsiTheme="majorBidi" w:cstheme="majorBidi"/>
          <w:sz w:val="30"/>
          <w:szCs w:val="30"/>
        </w:rPr>
        <w:t>256</w:t>
      </w:r>
      <w:r w:rsidR="00AF2E5C" w:rsidRPr="00250D6B">
        <w:rPr>
          <w:rFonts w:asciiTheme="majorBidi" w:hAnsiTheme="majorBidi" w:cstheme="majorBidi"/>
          <w:sz w:val="30"/>
          <w:szCs w:val="30"/>
        </w:rPr>
        <w:t>5</w:t>
      </w:r>
      <w:r w:rsidR="00B8432C"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0D6B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</w:t>
      </w:r>
      <w:r w:rsidR="00FF6346" w:rsidRPr="00250D6B">
        <w:rPr>
          <w:rFonts w:asciiTheme="majorBidi" w:hAnsiTheme="majorBidi" w:cstheme="majorBidi"/>
          <w:sz w:val="30"/>
          <w:szCs w:val="30"/>
          <w:cs/>
        </w:rPr>
        <w:t>งวด</w:t>
      </w:r>
      <w:r w:rsidR="00AF2E5C" w:rsidRPr="00250D6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FF6346" w:rsidRPr="00250D6B">
        <w:rPr>
          <w:rFonts w:asciiTheme="majorBidi" w:hAnsiTheme="majorBidi" w:cstheme="majorBidi"/>
          <w:sz w:val="30"/>
          <w:szCs w:val="30"/>
          <w:cs/>
        </w:rPr>
        <w:t>เดือนส</w:t>
      </w:r>
      <w:r w:rsidR="00941FE5" w:rsidRPr="00250D6B">
        <w:rPr>
          <w:rFonts w:asciiTheme="majorBidi" w:hAnsiTheme="majorBidi" w:cstheme="majorBidi"/>
          <w:sz w:val="30"/>
          <w:szCs w:val="30"/>
          <w:cs/>
        </w:rPr>
        <w:t xml:space="preserve">ิ้นสุดวันที่ </w:t>
      </w:r>
      <w:r w:rsidR="006F1E95" w:rsidRPr="00250D6B">
        <w:rPr>
          <w:rFonts w:asciiTheme="majorBidi" w:hAnsiTheme="majorBidi" w:cstheme="majorBidi"/>
          <w:sz w:val="30"/>
          <w:szCs w:val="30"/>
        </w:rPr>
        <w:t>3</w:t>
      </w:r>
      <w:r w:rsidR="00AF2E5C" w:rsidRPr="00250D6B">
        <w:rPr>
          <w:rFonts w:asciiTheme="majorBidi" w:hAnsiTheme="majorBidi" w:cstheme="majorBidi"/>
          <w:sz w:val="30"/>
          <w:szCs w:val="30"/>
        </w:rPr>
        <w:t xml:space="preserve">1 </w:t>
      </w:r>
      <w:r w:rsidR="00AF2E5C" w:rsidRPr="00250D6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90217"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0D6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668DAF" w14:textId="77777777" w:rsidR="00AF2E5C" w:rsidRPr="00250D6B" w:rsidRDefault="00AF2E5C" w:rsidP="00AF2E5C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4A48BA51" w14:textId="77777777" w:rsidR="001269A9" w:rsidRPr="00250D6B" w:rsidRDefault="001269A9" w:rsidP="00AF2E5C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149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862"/>
        <w:gridCol w:w="810"/>
        <w:gridCol w:w="900"/>
        <w:gridCol w:w="900"/>
        <w:gridCol w:w="990"/>
        <w:gridCol w:w="990"/>
        <w:gridCol w:w="900"/>
        <w:gridCol w:w="900"/>
        <w:gridCol w:w="900"/>
        <w:gridCol w:w="900"/>
        <w:gridCol w:w="990"/>
        <w:gridCol w:w="990"/>
        <w:gridCol w:w="900"/>
        <w:gridCol w:w="990"/>
      </w:tblGrid>
      <w:tr w:rsidR="00AF2E5C" w:rsidRPr="00250D6B" w14:paraId="35589D10" w14:textId="77777777" w:rsidTr="004E3076">
        <w:trPr>
          <w:cantSplit/>
          <w:tblHeader/>
        </w:trPr>
        <w:tc>
          <w:tcPr>
            <w:tcW w:w="2862" w:type="dxa"/>
          </w:tcPr>
          <w:p w14:paraId="44563BEE" w14:textId="77777777" w:rsidR="00AF2E5C" w:rsidRPr="00250D6B" w:rsidRDefault="00AF2E5C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3B45ECA2" w14:textId="77777777" w:rsidR="00AF2E5C" w:rsidRPr="00250D6B" w:rsidRDefault="00AF2E5C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11250" w:type="dxa"/>
            <w:gridSpan w:val="12"/>
          </w:tcPr>
          <w:p w14:paraId="0493CE29" w14:textId="77777777" w:rsidR="00AF2E5C" w:rsidRPr="00250D6B" w:rsidRDefault="00AF2E5C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250D6B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งบการเงินเฉพาะกิจการ </w:t>
            </w:r>
          </w:p>
        </w:tc>
      </w:tr>
      <w:tr w:rsidR="00A93E35" w:rsidRPr="00250D6B" w14:paraId="74EB1A72" w14:textId="77777777" w:rsidTr="001269A9">
        <w:trPr>
          <w:cantSplit/>
          <w:tblHeader/>
        </w:trPr>
        <w:tc>
          <w:tcPr>
            <w:tcW w:w="2862" w:type="dxa"/>
          </w:tcPr>
          <w:p w14:paraId="3441A5B0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557E2BE6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4670406" w14:textId="43491177" w:rsidR="00A93E35" w:rsidRPr="00250D6B" w:rsidRDefault="00252855" w:rsidP="001269A9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สัดส่วนความเป็นเ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จ้าของ</w:t>
            </w:r>
          </w:p>
        </w:tc>
        <w:tc>
          <w:tcPr>
            <w:tcW w:w="1980" w:type="dxa"/>
            <w:gridSpan w:val="2"/>
            <w:vAlign w:val="bottom"/>
          </w:tcPr>
          <w:p w14:paraId="5F12427A" w14:textId="51D4E697" w:rsidR="00A93E35" w:rsidRPr="00250D6B" w:rsidRDefault="00A93E35" w:rsidP="001269A9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5A8D3C87" w14:textId="6F9F0E9C" w:rsidR="00A93E35" w:rsidRPr="00250D6B" w:rsidRDefault="00A93E35" w:rsidP="001269A9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7757EAB2" w14:textId="44007C1F" w:rsidR="00A93E35" w:rsidRPr="00250D6B" w:rsidRDefault="00A93E35" w:rsidP="001269A9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980" w:type="dxa"/>
            <w:gridSpan w:val="2"/>
            <w:vAlign w:val="bottom"/>
          </w:tcPr>
          <w:p w14:paraId="02D39ED6" w14:textId="61A67811" w:rsidR="00A93E35" w:rsidRPr="00250D6B" w:rsidRDefault="00A93E35" w:rsidP="001269A9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 xml:space="preserve">ราคาทุน 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- สุทธิ</w:t>
            </w:r>
          </w:p>
        </w:tc>
        <w:tc>
          <w:tcPr>
            <w:tcW w:w="1890" w:type="dxa"/>
            <w:gridSpan w:val="2"/>
          </w:tcPr>
          <w:p w14:paraId="3E66A812" w14:textId="77777777" w:rsidR="00252855" w:rsidRPr="00250D6B" w:rsidRDefault="00252855" w:rsidP="0022528D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เงินปันผลรับสำหรับ</w:t>
            </w:r>
          </w:p>
          <w:p w14:paraId="0B812813" w14:textId="034A919C" w:rsidR="00A93E35" w:rsidRPr="00250D6B" w:rsidRDefault="00252855" w:rsidP="0022528D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250D6B">
              <w:rPr>
                <w:rFonts w:ascii="Angsana New" w:hAnsi="Angsana New"/>
                <w:sz w:val="23"/>
                <w:szCs w:val="23"/>
                <w:cs/>
                <w:lang w:val="en-US"/>
              </w:rPr>
              <w:t>งวดสามเดือนสิ้นสุดวันที่</w:t>
            </w:r>
          </w:p>
        </w:tc>
      </w:tr>
      <w:tr w:rsidR="00A93E35" w:rsidRPr="00250D6B" w14:paraId="752272C1" w14:textId="77777777" w:rsidTr="004E3076">
        <w:trPr>
          <w:cantSplit/>
          <w:tblHeader/>
        </w:trPr>
        <w:tc>
          <w:tcPr>
            <w:tcW w:w="2862" w:type="dxa"/>
          </w:tcPr>
          <w:p w14:paraId="07FD3B44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18D753A2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17B01C9C" w14:textId="159D52EF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31 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14:paraId="5A464D55" w14:textId="4E51DDCE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5611ACB7" w14:textId="322859FC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31 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7F1BC577" w14:textId="5110E1E7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67735007" w14:textId="2E58DA91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31 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14:paraId="4DD208AA" w14:textId="21C5B223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0DA33FB9" w14:textId="2E359CF7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31 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14:paraId="4AD04724" w14:textId="59D38BBE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33460CFE" w14:textId="21232482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31 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216D28BE" w14:textId="5C3C5163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73C0CAE6" w14:textId="055C234F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31 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4634DD81" w14:textId="47A39A2A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 xml:space="preserve">31 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</w:tr>
      <w:tr w:rsidR="00A93E35" w:rsidRPr="00250D6B" w14:paraId="78E4C869" w14:textId="77777777" w:rsidTr="004E3076">
        <w:trPr>
          <w:cantSplit/>
          <w:tblHeader/>
        </w:trPr>
        <w:tc>
          <w:tcPr>
            <w:tcW w:w="2862" w:type="dxa"/>
          </w:tcPr>
          <w:p w14:paraId="7D99AC74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0B79E3BE" w14:textId="3EEEDC34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5E229E67" w14:textId="7F7322B2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7123BFF7" w14:textId="4B96A4B5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990" w:type="dxa"/>
          </w:tcPr>
          <w:p w14:paraId="03884BD0" w14:textId="016FF3AA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90" w:type="dxa"/>
          </w:tcPr>
          <w:p w14:paraId="1ED11F64" w14:textId="3456F158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900" w:type="dxa"/>
          </w:tcPr>
          <w:p w14:paraId="57ADF4FA" w14:textId="63585C41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479BF6C2" w14:textId="2D45A819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900" w:type="dxa"/>
          </w:tcPr>
          <w:p w14:paraId="45564572" w14:textId="05645957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19B2FF82" w14:textId="7DD9C297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990" w:type="dxa"/>
          </w:tcPr>
          <w:p w14:paraId="0300D095" w14:textId="7498E2C5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90" w:type="dxa"/>
          </w:tcPr>
          <w:p w14:paraId="514E9A00" w14:textId="500213F9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900" w:type="dxa"/>
          </w:tcPr>
          <w:p w14:paraId="4F76E2D8" w14:textId="4508E436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990" w:type="dxa"/>
          </w:tcPr>
          <w:p w14:paraId="1EE95814" w14:textId="6D842E89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5</w:t>
            </w:r>
          </w:p>
        </w:tc>
      </w:tr>
      <w:tr w:rsidR="00A93E35" w:rsidRPr="00250D6B" w14:paraId="74A41826" w14:textId="77777777" w:rsidTr="004E3076">
        <w:trPr>
          <w:cantSplit/>
          <w:tblHeader/>
        </w:trPr>
        <w:tc>
          <w:tcPr>
            <w:tcW w:w="2862" w:type="dxa"/>
          </w:tcPr>
          <w:p w14:paraId="7BE9597B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421AAEE8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1800" w:type="dxa"/>
            <w:gridSpan w:val="2"/>
          </w:tcPr>
          <w:p w14:paraId="14B4D16D" w14:textId="77777777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250D6B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9450" w:type="dxa"/>
            <w:gridSpan w:val="10"/>
          </w:tcPr>
          <w:p w14:paraId="77D2FF96" w14:textId="77777777" w:rsidR="00A93E35" w:rsidRPr="00250D6B" w:rsidRDefault="00A93E35" w:rsidP="00A93E35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(ล้านบาท)</w:t>
            </w:r>
          </w:p>
        </w:tc>
      </w:tr>
      <w:tr w:rsidR="00A93E35" w:rsidRPr="00250D6B" w14:paraId="0595740E" w14:textId="77777777" w:rsidTr="004E3076">
        <w:trPr>
          <w:cantSplit/>
        </w:trPr>
        <w:tc>
          <w:tcPr>
            <w:tcW w:w="2862" w:type="dxa"/>
          </w:tcPr>
          <w:p w14:paraId="563F50FB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250D6B">
              <w:rPr>
                <w:rFonts w:hint="cs"/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6128BAB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2084FAD6" w14:textId="77777777" w:rsidR="00A93E35" w:rsidRPr="00250D6B" w:rsidRDefault="00A93E35" w:rsidP="00A93E35">
            <w:pPr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2897A3CF" w14:textId="77777777" w:rsidR="00A93E35" w:rsidRPr="00250D6B" w:rsidRDefault="00A93E35" w:rsidP="00A93E35">
            <w:pPr>
              <w:pStyle w:val="acctfourfigures"/>
              <w:tabs>
                <w:tab w:val="clear" w:pos="765"/>
                <w:tab w:val="decimal" w:pos="396"/>
              </w:tabs>
              <w:spacing w:line="300" w:lineRule="exact"/>
              <w:ind w:left="-79" w:right="-45"/>
              <w:contextualSpacing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C73FB4A" w14:textId="77777777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3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90" w:type="dxa"/>
          </w:tcPr>
          <w:p w14:paraId="687C1D79" w14:textId="77777777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3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</w:tcPr>
          <w:p w14:paraId="7C8391C1" w14:textId="77777777" w:rsidR="00A93E35" w:rsidRPr="00250D6B" w:rsidRDefault="00A93E35" w:rsidP="00A93E35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</w:tcPr>
          <w:p w14:paraId="5E7BA168" w14:textId="77777777" w:rsidR="00A93E35" w:rsidRPr="00250D6B" w:rsidRDefault="00A93E35" w:rsidP="00A93E35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14:paraId="47EBFC35" w14:textId="77777777" w:rsidR="00A93E35" w:rsidRPr="00250D6B" w:rsidRDefault="00A93E35" w:rsidP="00A93E35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</w:tcPr>
          <w:p w14:paraId="43374689" w14:textId="77777777" w:rsidR="00A93E35" w:rsidRPr="00250D6B" w:rsidRDefault="00A93E35" w:rsidP="00A93E35">
            <w:pPr>
              <w:pStyle w:val="acctfourfigures"/>
              <w:tabs>
                <w:tab w:val="clear" w:pos="765"/>
                <w:tab w:val="decimal" w:pos="418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90" w:type="dxa"/>
          </w:tcPr>
          <w:p w14:paraId="3A99C1F9" w14:textId="77777777" w:rsidR="00A93E35" w:rsidRPr="00250D6B" w:rsidRDefault="00A93E35" w:rsidP="00A93E35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90" w:type="dxa"/>
          </w:tcPr>
          <w:p w14:paraId="37B33CE2" w14:textId="77777777" w:rsidR="00A93E35" w:rsidRPr="00250D6B" w:rsidRDefault="00A93E35" w:rsidP="00A93E35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14:paraId="72337241" w14:textId="77777777" w:rsidR="00A93E35" w:rsidRPr="00250D6B" w:rsidRDefault="00A93E35" w:rsidP="00A93E35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3AB324BF" w14:textId="77777777" w:rsidR="00A93E35" w:rsidRPr="00250D6B" w:rsidRDefault="00A93E35" w:rsidP="00A93E35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</w:tr>
      <w:tr w:rsidR="00A93E35" w:rsidRPr="00250D6B" w14:paraId="5DC570DB" w14:textId="77777777" w:rsidTr="00BB1EA8">
        <w:trPr>
          <w:cantSplit/>
        </w:trPr>
        <w:tc>
          <w:tcPr>
            <w:tcW w:w="2862" w:type="dxa"/>
          </w:tcPr>
          <w:p w14:paraId="5191E732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บริษัท บางจากกรีนเนท จำกัด</w:t>
            </w:r>
          </w:p>
        </w:tc>
        <w:tc>
          <w:tcPr>
            <w:tcW w:w="810" w:type="dxa"/>
          </w:tcPr>
          <w:p w14:paraId="655F4626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313099B" w14:textId="468999CC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49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5C644511" w14:textId="6D641FA5" w:rsidR="00A93E35" w:rsidRPr="00250D6B" w:rsidRDefault="00A93E35" w:rsidP="00C41B9A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49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DBA7B24" w14:textId="7F14925B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4612BF03" w14:textId="63050F0F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14:paraId="5836B300" w14:textId="72B0FD8A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57DE9D5" w14:textId="6EB5AD40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A805A43" w14:textId="11F9A87B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913738F" w14:textId="02C6C64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A453021" w14:textId="0DFCD6E0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B545381" w14:textId="5AE1E792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7D145CE4" w14:textId="02A1E7DB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13C9FA6" w14:textId="080D4146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250D6B" w14:paraId="06E2A795" w14:textId="77777777" w:rsidTr="00BB1EA8">
        <w:trPr>
          <w:cantSplit/>
        </w:trPr>
        <w:tc>
          <w:tcPr>
            <w:tcW w:w="2862" w:type="dxa"/>
          </w:tcPr>
          <w:p w14:paraId="7A875B52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บริษัท บีซีพีจี จำกัด (มหาชน)</w:t>
            </w:r>
          </w:p>
        </w:tc>
        <w:tc>
          <w:tcPr>
            <w:tcW w:w="810" w:type="dxa"/>
          </w:tcPr>
          <w:p w14:paraId="35C749DB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9693425" w14:textId="3DF1652A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57.1</w:t>
            </w:r>
            <w:r w:rsidRPr="00250D6B">
              <w:rPr>
                <w:rFonts w:ascii="Angsana New" w:hAnsi="Angsana New"/>
                <w:sz w:val="23"/>
                <w:szCs w:val="23"/>
                <w:lang w:val="en-US" w:bidi="th-TH"/>
              </w:rPr>
              <w:t>8</w:t>
            </w:r>
          </w:p>
        </w:tc>
        <w:tc>
          <w:tcPr>
            <w:tcW w:w="900" w:type="dxa"/>
            <w:vAlign w:val="bottom"/>
          </w:tcPr>
          <w:p w14:paraId="14024443" w14:textId="0107A470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57.19</w:t>
            </w:r>
          </w:p>
        </w:tc>
        <w:tc>
          <w:tcPr>
            <w:tcW w:w="990" w:type="dxa"/>
            <w:vAlign w:val="bottom"/>
          </w:tcPr>
          <w:p w14:paraId="3601897E" w14:textId="533FA7A4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14,538</w:t>
            </w:r>
          </w:p>
        </w:tc>
        <w:tc>
          <w:tcPr>
            <w:tcW w:w="990" w:type="dxa"/>
            <w:vAlign w:val="bottom"/>
          </w:tcPr>
          <w:p w14:paraId="740487BA" w14:textId="5D1B991A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14,538</w:t>
            </w:r>
          </w:p>
        </w:tc>
        <w:tc>
          <w:tcPr>
            <w:tcW w:w="900" w:type="dxa"/>
            <w:vAlign w:val="bottom"/>
          </w:tcPr>
          <w:p w14:paraId="6CD7EC6B" w14:textId="0AFB8DAC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9,780</w:t>
            </w:r>
          </w:p>
        </w:tc>
        <w:tc>
          <w:tcPr>
            <w:tcW w:w="900" w:type="dxa"/>
            <w:vAlign w:val="bottom"/>
          </w:tcPr>
          <w:p w14:paraId="3295BCD5" w14:textId="6C296EC0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9,780</w:t>
            </w:r>
          </w:p>
        </w:tc>
        <w:tc>
          <w:tcPr>
            <w:tcW w:w="900" w:type="dxa"/>
          </w:tcPr>
          <w:p w14:paraId="357A09E0" w14:textId="31C12D15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25D9AFB1" w14:textId="0FC9F01E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2B35E08F" w14:textId="37CC028D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9,780</w:t>
            </w:r>
          </w:p>
        </w:tc>
        <w:tc>
          <w:tcPr>
            <w:tcW w:w="990" w:type="dxa"/>
            <w:vAlign w:val="bottom"/>
          </w:tcPr>
          <w:p w14:paraId="4CF49DD3" w14:textId="1EE645A6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9,780</w:t>
            </w:r>
          </w:p>
        </w:tc>
        <w:tc>
          <w:tcPr>
            <w:tcW w:w="900" w:type="dxa"/>
          </w:tcPr>
          <w:p w14:paraId="5F577341" w14:textId="184866E5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8ED6905" w14:textId="7E7D0AD0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250D6B" w14:paraId="68E021A4" w14:textId="77777777" w:rsidTr="00BB1EA8">
        <w:trPr>
          <w:cantSplit/>
        </w:trPr>
        <w:tc>
          <w:tcPr>
            <w:tcW w:w="2862" w:type="dxa"/>
          </w:tcPr>
          <w:p w14:paraId="4043AC89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บริษัท บางจาก รีเทล จำกัด</w:t>
            </w:r>
          </w:p>
        </w:tc>
        <w:tc>
          <w:tcPr>
            <w:tcW w:w="810" w:type="dxa"/>
          </w:tcPr>
          <w:p w14:paraId="7F3EE074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2A35B66E" w14:textId="0BF0EF47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69A47034" w14:textId="21EC27F6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6471575A" w14:textId="4C0F1EB6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90" w:type="dxa"/>
            <w:vAlign w:val="bottom"/>
          </w:tcPr>
          <w:p w14:paraId="6B30F714" w14:textId="0D8C0D2E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00" w:type="dxa"/>
            <w:vAlign w:val="bottom"/>
          </w:tcPr>
          <w:p w14:paraId="50839CDF" w14:textId="6F76C0BF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00" w:type="dxa"/>
            <w:vAlign w:val="bottom"/>
          </w:tcPr>
          <w:p w14:paraId="6425F259" w14:textId="3CB626E0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00" w:type="dxa"/>
          </w:tcPr>
          <w:p w14:paraId="1ECF2A48" w14:textId="5AEB5385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0C95DFDB" w14:textId="0A80C32B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6CB983E9" w14:textId="288AB763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90" w:type="dxa"/>
            <w:vAlign w:val="bottom"/>
          </w:tcPr>
          <w:p w14:paraId="24067A0E" w14:textId="4B4C13B9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1,500</w:t>
            </w:r>
          </w:p>
        </w:tc>
        <w:tc>
          <w:tcPr>
            <w:tcW w:w="900" w:type="dxa"/>
          </w:tcPr>
          <w:p w14:paraId="27854108" w14:textId="2CA02AB9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E1C907F" w14:textId="1C974770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250D6B" w14:paraId="3BE560A0" w14:textId="77777777" w:rsidTr="00BB1EA8">
        <w:trPr>
          <w:cantSplit/>
        </w:trPr>
        <w:tc>
          <w:tcPr>
            <w:tcW w:w="2862" w:type="dxa"/>
          </w:tcPr>
          <w:p w14:paraId="797771AF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BCP Innovation Pte</w:t>
            </w:r>
            <w:r w:rsidRPr="00250D6B">
              <w:rPr>
                <w:rFonts w:hint="cs"/>
                <w:sz w:val="23"/>
                <w:szCs w:val="23"/>
                <w:cs/>
              </w:rPr>
              <w:t xml:space="preserve">. </w:t>
            </w:r>
            <w:r w:rsidRPr="00250D6B">
              <w:rPr>
                <w:rFonts w:hint="cs"/>
                <w:sz w:val="23"/>
                <w:szCs w:val="23"/>
              </w:rPr>
              <w:t>Ltd</w:t>
            </w:r>
            <w:r w:rsidRPr="00250D6B">
              <w:rPr>
                <w:rFonts w:hint="cs"/>
                <w:sz w:val="23"/>
                <w:szCs w:val="23"/>
                <w:cs/>
              </w:rPr>
              <w:t>.</w:t>
            </w:r>
          </w:p>
        </w:tc>
        <w:tc>
          <w:tcPr>
            <w:tcW w:w="810" w:type="dxa"/>
          </w:tcPr>
          <w:p w14:paraId="76512FFF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3AB395B" w14:textId="35183BF4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7AC42B4D" w14:textId="70041E30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2BE219B" w14:textId="7B1A07AD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90" w:type="dxa"/>
            <w:vAlign w:val="bottom"/>
          </w:tcPr>
          <w:p w14:paraId="631C223B" w14:textId="141AFE14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00" w:type="dxa"/>
            <w:vAlign w:val="bottom"/>
          </w:tcPr>
          <w:p w14:paraId="495A12FD" w14:textId="39CD413E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00" w:type="dxa"/>
            <w:vAlign w:val="bottom"/>
          </w:tcPr>
          <w:p w14:paraId="1F9760C9" w14:textId="5C44F76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00" w:type="dxa"/>
          </w:tcPr>
          <w:p w14:paraId="0D68AF94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042468DB" w14:textId="08CC10A2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90" w:type="dxa"/>
            <w:vAlign w:val="bottom"/>
          </w:tcPr>
          <w:p w14:paraId="03D753DB" w14:textId="6CAA1479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90" w:type="dxa"/>
            <w:vAlign w:val="bottom"/>
          </w:tcPr>
          <w:p w14:paraId="76B8B82B" w14:textId="75687B22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1,790</w:t>
            </w:r>
          </w:p>
        </w:tc>
        <w:tc>
          <w:tcPr>
            <w:tcW w:w="900" w:type="dxa"/>
          </w:tcPr>
          <w:p w14:paraId="277E51FE" w14:textId="1793C949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41C473B" w14:textId="74315C16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250D6B" w14:paraId="44DBC33F" w14:textId="77777777" w:rsidTr="00BB1EA8">
        <w:trPr>
          <w:cantSplit/>
        </w:trPr>
        <w:tc>
          <w:tcPr>
            <w:tcW w:w="2862" w:type="dxa"/>
          </w:tcPr>
          <w:p w14:paraId="69B8AAD2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BCP Trading Pte</w:t>
            </w:r>
            <w:r w:rsidRPr="00250D6B">
              <w:rPr>
                <w:rFonts w:hint="cs"/>
                <w:sz w:val="23"/>
                <w:szCs w:val="23"/>
                <w:cs/>
              </w:rPr>
              <w:t xml:space="preserve">. </w:t>
            </w:r>
            <w:r w:rsidRPr="00250D6B">
              <w:rPr>
                <w:rFonts w:hint="cs"/>
                <w:sz w:val="23"/>
                <w:szCs w:val="23"/>
              </w:rPr>
              <w:t>Ltd</w:t>
            </w:r>
            <w:r w:rsidRPr="00250D6B">
              <w:rPr>
                <w:rFonts w:hint="cs"/>
                <w:sz w:val="23"/>
                <w:szCs w:val="23"/>
                <w:cs/>
              </w:rPr>
              <w:t>.</w:t>
            </w:r>
          </w:p>
        </w:tc>
        <w:tc>
          <w:tcPr>
            <w:tcW w:w="810" w:type="dxa"/>
          </w:tcPr>
          <w:p w14:paraId="6C7E2C2D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F71BE26" w14:textId="7DC0CC37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09987EC4" w14:textId="4F2B8B72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A43D934" w14:textId="30A576B4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991</w:t>
            </w:r>
          </w:p>
        </w:tc>
        <w:tc>
          <w:tcPr>
            <w:tcW w:w="990" w:type="dxa"/>
            <w:vAlign w:val="bottom"/>
          </w:tcPr>
          <w:p w14:paraId="57F07BFA" w14:textId="00647BA5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991</w:t>
            </w:r>
          </w:p>
        </w:tc>
        <w:tc>
          <w:tcPr>
            <w:tcW w:w="900" w:type="dxa"/>
            <w:vAlign w:val="bottom"/>
          </w:tcPr>
          <w:p w14:paraId="3FD108BA" w14:textId="124CCA0F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707</w:t>
            </w:r>
          </w:p>
        </w:tc>
        <w:tc>
          <w:tcPr>
            <w:tcW w:w="900" w:type="dxa"/>
            <w:vAlign w:val="bottom"/>
          </w:tcPr>
          <w:p w14:paraId="5148986B" w14:textId="4FF2E446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707</w:t>
            </w:r>
          </w:p>
        </w:tc>
        <w:tc>
          <w:tcPr>
            <w:tcW w:w="900" w:type="dxa"/>
          </w:tcPr>
          <w:p w14:paraId="690C1A55" w14:textId="10F00DCE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105B2A70" w14:textId="7220478B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1477D252" w14:textId="53E0590C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707</w:t>
            </w:r>
          </w:p>
        </w:tc>
        <w:tc>
          <w:tcPr>
            <w:tcW w:w="990" w:type="dxa"/>
            <w:vAlign w:val="bottom"/>
          </w:tcPr>
          <w:p w14:paraId="53CC6024" w14:textId="365BCCEC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707</w:t>
            </w:r>
          </w:p>
        </w:tc>
        <w:tc>
          <w:tcPr>
            <w:tcW w:w="900" w:type="dxa"/>
          </w:tcPr>
          <w:p w14:paraId="62912270" w14:textId="1B9DB35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4E308F6" w14:textId="2882841B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250D6B" w14:paraId="221A6EB2" w14:textId="77777777" w:rsidTr="002131F0">
        <w:trPr>
          <w:cantSplit/>
        </w:trPr>
        <w:tc>
          <w:tcPr>
            <w:tcW w:w="2862" w:type="dxa"/>
            <w:shd w:val="clear" w:color="auto" w:fill="auto"/>
          </w:tcPr>
          <w:p w14:paraId="3DDE27B8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บริษัท บีบีจีไอ จำกัด (มหาชน)</w:t>
            </w:r>
          </w:p>
        </w:tc>
        <w:tc>
          <w:tcPr>
            <w:tcW w:w="810" w:type="dxa"/>
            <w:shd w:val="clear" w:color="auto" w:fill="auto"/>
          </w:tcPr>
          <w:p w14:paraId="0EA6A3E6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EA712B" w14:textId="68674C3E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45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044475" w14:textId="6C984A41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45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C2FB12" w14:textId="56C79ECC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3,615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26AEB8" w14:textId="45FC248C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3,615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097FC4" w14:textId="26F04F75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2,145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776184" w14:textId="1D316B7E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2,145</w:t>
            </w:r>
          </w:p>
        </w:tc>
        <w:tc>
          <w:tcPr>
            <w:tcW w:w="900" w:type="dxa"/>
            <w:shd w:val="clear" w:color="auto" w:fill="auto"/>
          </w:tcPr>
          <w:p w14:paraId="1FE4BA3B" w14:textId="644E4E4F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4C92288" w14:textId="6111B15C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3E7E9E" w14:textId="60C4FB32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2,145</w:t>
            </w:r>
          </w:p>
        </w:tc>
        <w:tc>
          <w:tcPr>
            <w:tcW w:w="990" w:type="dxa"/>
            <w:vAlign w:val="bottom"/>
          </w:tcPr>
          <w:p w14:paraId="1F8C4A9E" w14:textId="4C9113CA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2,145</w:t>
            </w:r>
          </w:p>
        </w:tc>
        <w:tc>
          <w:tcPr>
            <w:tcW w:w="900" w:type="dxa"/>
          </w:tcPr>
          <w:p w14:paraId="6417535B" w14:textId="0BF5BE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</w:tcPr>
          <w:p w14:paraId="6DE5C098" w14:textId="15D60244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250D6B" w14:paraId="51081DA5" w14:textId="77777777" w:rsidTr="002131F0">
        <w:trPr>
          <w:cantSplit/>
        </w:trPr>
        <w:tc>
          <w:tcPr>
            <w:tcW w:w="2862" w:type="dxa"/>
            <w:shd w:val="clear" w:color="auto" w:fill="auto"/>
          </w:tcPr>
          <w:p w14:paraId="6B1576A8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บริษัท บีซีพีอาร์ จำกัด</w:t>
            </w:r>
          </w:p>
        </w:tc>
        <w:tc>
          <w:tcPr>
            <w:tcW w:w="810" w:type="dxa"/>
            <w:shd w:val="clear" w:color="auto" w:fill="auto"/>
          </w:tcPr>
          <w:p w14:paraId="3175FCA0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6947B1" w14:textId="5DE4E6E0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F0024D" w14:textId="3807A566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953C3C" w14:textId="4323D5EB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3491BB" w14:textId="731999D1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C774CC" w14:textId="6C250335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D882FC" w14:textId="6311E611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661</w:t>
            </w:r>
          </w:p>
        </w:tc>
        <w:tc>
          <w:tcPr>
            <w:tcW w:w="900" w:type="dxa"/>
            <w:shd w:val="clear" w:color="auto" w:fill="auto"/>
          </w:tcPr>
          <w:p w14:paraId="6325E552" w14:textId="2B1F0890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(162)</w:t>
            </w:r>
          </w:p>
        </w:tc>
        <w:tc>
          <w:tcPr>
            <w:tcW w:w="900" w:type="dxa"/>
            <w:shd w:val="clear" w:color="auto" w:fill="auto"/>
          </w:tcPr>
          <w:p w14:paraId="3FDB6A95" w14:textId="425274CA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(162)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94B044" w14:textId="7FE5A532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499</w:t>
            </w:r>
          </w:p>
        </w:tc>
        <w:tc>
          <w:tcPr>
            <w:tcW w:w="990" w:type="dxa"/>
            <w:vAlign w:val="bottom"/>
          </w:tcPr>
          <w:p w14:paraId="663B0E3F" w14:textId="450C589B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499</w:t>
            </w:r>
          </w:p>
        </w:tc>
        <w:tc>
          <w:tcPr>
            <w:tcW w:w="900" w:type="dxa"/>
            <w:vAlign w:val="bottom"/>
          </w:tcPr>
          <w:p w14:paraId="029E7629" w14:textId="6D9894FF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1427AC42" w14:textId="2E4B72BD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250D6B" w14:paraId="7AB379B4" w14:textId="77777777" w:rsidTr="004E3076">
        <w:trPr>
          <w:cantSplit/>
        </w:trPr>
        <w:tc>
          <w:tcPr>
            <w:tcW w:w="2862" w:type="dxa"/>
          </w:tcPr>
          <w:p w14:paraId="1A11F1F8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บริษัท บีซีวี เอ็นเนอร์ยี่ จำกัด</w:t>
            </w:r>
          </w:p>
        </w:tc>
        <w:tc>
          <w:tcPr>
            <w:tcW w:w="810" w:type="dxa"/>
          </w:tcPr>
          <w:p w14:paraId="3D7C83F8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6CDFA8DE" w14:textId="3179FEFC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5B5E3C71" w14:textId="09722368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9419530" w14:textId="50D28218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90" w:type="dxa"/>
            <w:vAlign w:val="bottom"/>
          </w:tcPr>
          <w:p w14:paraId="74053FFB" w14:textId="78036919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00" w:type="dxa"/>
            <w:vAlign w:val="bottom"/>
          </w:tcPr>
          <w:p w14:paraId="08746F75" w14:textId="62F901F0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00" w:type="dxa"/>
            <w:vAlign w:val="bottom"/>
          </w:tcPr>
          <w:p w14:paraId="75E484F0" w14:textId="71A36E4B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00" w:type="dxa"/>
          </w:tcPr>
          <w:p w14:paraId="5ACCD62F" w14:textId="60984A50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7F41B198" w14:textId="14DC804A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16472356" w14:textId="27FF6EEB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90" w:type="dxa"/>
            <w:vAlign w:val="bottom"/>
          </w:tcPr>
          <w:p w14:paraId="42234B52" w14:textId="7D9DD410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1,020</w:t>
            </w:r>
          </w:p>
        </w:tc>
        <w:tc>
          <w:tcPr>
            <w:tcW w:w="900" w:type="dxa"/>
            <w:vAlign w:val="bottom"/>
          </w:tcPr>
          <w:p w14:paraId="5F0D61A7" w14:textId="1198FC91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1F682DD8" w14:textId="53B14865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250D6B" w14:paraId="24FA0935" w14:textId="77777777" w:rsidTr="004E3076">
        <w:trPr>
          <w:cantSplit/>
        </w:trPr>
        <w:tc>
          <w:tcPr>
            <w:tcW w:w="2862" w:type="dxa"/>
          </w:tcPr>
          <w:p w14:paraId="5250DE1C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บริษัท บีซีวี อินโนเวชั่น จำกัด</w:t>
            </w:r>
          </w:p>
        </w:tc>
        <w:tc>
          <w:tcPr>
            <w:tcW w:w="810" w:type="dxa"/>
          </w:tcPr>
          <w:p w14:paraId="0365AB6C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6E6DFA24" w14:textId="3037DAB2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0C2221DB" w14:textId="75BE3215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100</w:t>
            </w: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14797BE5" w14:textId="36D5B7DF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90" w:type="dxa"/>
            <w:vAlign w:val="bottom"/>
          </w:tcPr>
          <w:p w14:paraId="1392AF8D" w14:textId="00EACB2B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00" w:type="dxa"/>
            <w:vAlign w:val="bottom"/>
          </w:tcPr>
          <w:p w14:paraId="7D655FE7" w14:textId="05CC2D6E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00" w:type="dxa"/>
            <w:vAlign w:val="bottom"/>
          </w:tcPr>
          <w:p w14:paraId="351D1D26" w14:textId="7E3143BA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00" w:type="dxa"/>
          </w:tcPr>
          <w:p w14:paraId="38F41AF0" w14:textId="4D67BC46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07BA44C1" w14:textId="260B00B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0FEC523E" w14:textId="0D4EFBAD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90" w:type="dxa"/>
            <w:vAlign w:val="bottom"/>
          </w:tcPr>
          <w:p w14:paraId="781BDBDA" w14:textId="0A250528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165</w:t>
            </w:r>
          </w:p>
        </w:tc>
        <w:tc>
          <w:tcPr>
            <w:tcW w:w="900" w:type="dxa"/>
            <w:vAlign w:val="bottom"/>
          </w:tcPr>
          <w:p w14:paraId="5FCE3766" w14:textId="351DF8F4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053031FA" w14:textId="6C49A45C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250D6B" w14:paraId="26B53B98" w14:textId="77777777" w:rsidTr="004E3076">
        <w:trPr>
          <w:cantSplit/>
        </w:trPr>
        <w:tc>
          <w:tcPr>
            <w:tcW w:w="2862" w:type="dxa"/>
          </w:tcPr>
          <w:p w14:paraId="273FF160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 xml:space="preserve">บริษัท บีทีเอสจี จำกัด </w:t>
            </w:r>
          </w:p>
        </w:tc>
        <w:tc>
          <w:tcPr>
            <w:tcW w:w="810" w:type="dxa"/>
          </w:tcPr>
          <w:p w14:paraId="5B1BAF6A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5025508C" w14:textId="69CDADA3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51.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428FD8EF" w14:textId="7D9CD498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51.</w:t>
            </w: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23822D01" w14:textId="3FFBC818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200</w:t>
            </w:r>
          </w:p>
        </w:tc>
        <w:tc>
          <w:tcPr>
            <w:tcW w:w="990" w:type="dxa"/>
            <w:vAlign w:val="bottom"/>
          </w:tcPr>
          <w:p w14:paraId="54055395" w14:textId="4BB31C2A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200</w:t>
            </w:r>
          </w:p>
        </w:tc>
        <w:tc>
          <w:tcPr>
            <w:tcW w:w="900" w:type="dxa"/>
            <w:vAlign w:val="bottom"/>
          </w:tcPr>
          <w:p w14:paraId="6B645B42" w14:textId="04F79541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102</w:t>
            </w:r>
          </w:p>
        </w:tc>
        <w:tc>
          <w:tcPr>
            <w:tcW w:w="900" w:type="dxa"/>
            <w:vAlign w:val="bottom"/>
          </w:tcPr>
          <w:p w14:paraId="040DF4E8" w14:textId="79CC410D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102</w:t>
            </w:r>
          </w:p>
        </w:tc>
        <w:tc>
          <w:tcPr>
            <w:tcW w:w="900" w:type="dxa"/>
          </w:tcPr>
          <w:p w14:paraId="26791A8F" w14:textId="1FAEA1C6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0EFCB539" w14:textId="70BBC9B8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0FC0F3F2" w14:textId="2A19C835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102</w:t>
            </w:r>
          </w:p>
        </w:tc>
        <w:tc>
          <w:tcPr>
            <w:tcW w:w="990" w:type="dxa"/>
            <w:vAlign w:val="bottom"/>
          </w:tcPr>
          <w:p w14:paraId="785B5324" w14:textId="40A37744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102</w:t>
            </w:r>
          </w:p>
        </w:tc>
        <w:tc>
          <w:tcPr>
            <w:tcW w:w="900" w:type="dxa"/>
            <w:vAlign w:val="bottom"/>
          </w:tcPr>
          <w:p w14:paraId="6291902D" w14:textId="59E47DE8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0554F12F" w14:textId="2C11C6AA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250D6B" w14:paraId="4470D2CA" w14:textId="77777777" w:rsidTr="004E3076">
        <w:trPr>
          <w:cantSplit/>
        </w:trPr>
        <w:tc>
          <w:tcPr>
            <w:tcW w:w="2862" w:type="dxa"/>
          </w:tcPr>
          <w:p w14:paraId="11BBED72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142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810" w:type="dxa"/>
          </w:tcPr>
          <w:p w14:paraId="7190DCDE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142"/>
              <w:contextualSpacing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5D76222A" w14:textId="128B314A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49.00</w:t>
            </w:r>
          </w:p>
        </w:tc>
        <w:tc>
          <w:tcPr>
            <w:tcW w:w="900" w:type="dxa"/>
            <w:vAlign w:val="bottom"/>
          </w:tcPr>
          <w:p w14:paraId="1809864B" w14:textId="58364378" w:rsidR="00A93E35" w:rsidRPr="00250D6B" w:rsidRDefault="00A93E35" w:rsidP="00A93E35">
            <w:pPr>
              <w:pStyle w:val="acctfourfigures"/>
              <w:tabs>
                <w:tab w:val="clear" w:pos="765"/>
                <w:tab w:val="decimal" w:pos="406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49.00</w:t>
            </w:r>
          </w:p>
        </w:tc>
        <w:tc>
          <w:tcPr>
            <w:tcW w:w="990" w:type="dxa"/>
            <w:vAlign w:val="bottom"/>
          </w:tcPr>
          <w:p w14:paraId="4071A757" w14:textId="393811A4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90" w:type="dxa"/>
            <w:vAlign w:val="bottom"/>
          </w:tcPr>
          <w:p w14:paraId="632D8201" w14:textId="56434F9A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00" w:type="dxa"/>
            <w:vAlign w:val="bottom"/>
          </w:tcPr>
          <w:p w14:paraId="63E1528D" w14:textId="29258C3F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5628E488" w14:textId="127EF91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79D4122A" w14:textId="0980E254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57C9D084" w14:textId="17DF0AE0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74512A26" w14:textId="3A22611C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68CAD79B" w14:textId="15F359E3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48BE536A" w14:textId="2DBF223F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4892D7E2" w14:textId="1BE8F7BB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250D6B" w14:paraId="651D732A" w14:textId="77777777" w:rsidTr="004E3076">
        <w:trPr>
          <w:cantSplit/>
        </w:trPr>
        <w:tc>
          <w:tcPr>
            <w:tcW w:w="2862" w:type="dxa"/>
          </w:tcPr>
          <w:p w14:paraId="3753797B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142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บริษัท กรุงเทพขนส่งเชื้อเพลิงทางท่อ</w:t>
            </w:r>
          </w:p>
          <w:p w14:paraId="18684551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2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และโลจิสติกส์ จำกัด</w:t>
            </w:r>
          </w:p>
        </w:tc>
        <w:tc>
          <w:tcPr>
            <w:tcW w:w="810" w:type="dxa"/>
          </w:tcPr>
          <w:p w14:paraId="733801E6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2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46ADCDB7" w14:textId="00EEAD04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100.00</w:t>
            </w:r>
          </w:p>
        </w:tc>
        <w:tc>
          <w:tcPr>
            <w:tcW w:w="900" w:type="dxa"/>
            <w:vAlign w:val="bottom"/>
          </w:tcPr>
          <w:p w14:paraId="14B9B462" w14:textId="5B0B6CF3" w:rsidR="00A93E35" w:rsidRPr="00250D6B" w:rsidRDefault="00A93E35" w:rsidP="00A93E35">
            <w:pPr>
              <w:pStyle w:val="acctfourfigures"/>
              <w:tabs>
                <w:tab w:val="clear" w:pos="765"/>
                <w:tab w:val="decimal" w:pos="406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100.00</w:t>
            </w:r>
          </w:p>
        </w:tc>
        <w:tc>
          <w:tcPr>
            <w:tcW w:w="990" w:type="dxa"/>
            <w:vAlign w:val="bottom"/>
          </w:tcPr>
          <w:p w14:paraId="3349D158" w14:textId="3709A103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90" w:type="dxa"/>
            <w:vAlign w:val="bottom"/>
          </w:tcPr>
          <w:p w14:paraId="31F0EA39" w14:textId="287E1D1C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00" w:type="dxa"/>
            <w:vAlign w:val="bottom"/>
          </w:tcPr>
          <w:p w14:paraId="02564A9A" w14:textId="2082181E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00" w:type="dxa"/>
            <w:vAlign w:val="bottom"/>
          </w:tcPr>
          <w:p w14:paraId="4378AAC5" w14:textId="5EC9DDAA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900" w:type="dxa"/>
            <w:vAlign w:val="bottom"/>
          </w:tcPr>
          <w:p w14:paraId="073C2396" w14:textId="3077693D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5EB906A8" w14:textId="37950ADE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7B4134F1" w14:textId="53F4506E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800</w:t>
            </w:r>
          </w:p>
        </w:tc>
        <w:tc>
          <w:tcPr>
            <w:tcW w:w="990" w:type="dxa"/>
            <w:vAlign w:val="bottom"/>
          </w:tcPr>
          <w:p w14:paraId="0F99008F" w14:textId="37809B0F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800</w:t>
            </w:r>
          </w:p>
        </w:tc>
        <w:tc>
          <w:tcPr>
            <w:tcW w:w="900" w:type="dxa"/>
            <w:vAlign w:val="bottom"/>
          </w:tcPr>
          <w:p w14:paraId="7BB71CED" w14:textId="1891931F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3ADDAC08" w14:textId="36F302B0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250D6B" w14:paraId="6CEC284B" w14:textId="77777777" w:rsidTr="00500C6E">
        <w:trPr>
          <w:cantSplit/>
        </w:trPr>
        <w:tc>
          <w:tcPr>
            <w:tcW w:w="2862" w:type="dxa"/>
          </w:tcPr>
          <w:p w14:paraId="35D7FE4E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2" w:right="-20" w:hanging="142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บริษัท บีเอสจีเอฟ จำกัด</w:t>
            </w:r>
          </w:p>
        </w:tc>
        <w:tc>
          <w:tcPr>
            <w:tcW w:w="810" w:type="dxa"/>
          </w:tcPr>
          <w:p w14:paraId="3A43CD54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5628E4EF" w14:textId="5F7030B8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/>
              </w:rPr>
              <w:t>51.00</w:t>
            </w:r>
          </w:p>
        </w:tc>
        <w:tc>
          <w:tcPr>
            <w:tcW w:w="900" w:type="dxa"/>
            <w:vAlign w:val="bottom"/>
          </w:tcPr>
          <w:p w14:paraId="79E3815C" w14:textId="4A0DB8B8" w:rsidR="00A93E35" w:rsidRPr="00250D6B" w:rsidRDefault="00A93E35" w:rsidP="00A93E35">
            <w:pPr>
              <w:pStyle w:val="acctfourfigures"/>
              <w:tabs>
                <w:tab w:val="clear" w:pos="765"/>
                <w:tab w:val="decimal" w:pos="406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51.00</w:t>
            </w:r>
          </w:p>
        </w:tc>
        <w:tc>
          <w:tcPr>
            <w:tcW w:w="990" w:type="dxa"/>
            <w:vAlign w:val="bottom"/>
          </w:tcPr>
          <w:p w14:paraId="27E68CC7" w14:textId="0772C12B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90" w:type="dxa"/>
            <w:vAlign w:val="bottom"/>
          </w:tcPr>
          <w:p w14:paraId="52B36690" w14:textId="7D7513CC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00" w:type="dxa"/>
            <w:vAlign w:val="bottom"/>
          </w:tcPr>
          <w:p w14:paraId="47728BF6" w14:textId="39E3F876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00" w:type="dxa"/>
            <w:vAlign w:val="bottom"/>
          </w:tcPr>
          <w:p w14:paraId="10703A8E" w14:textId="00C442DA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00" w:type="dxa"/>
          </w:tcPr>
          <w:p w14:paraId="3C83196D" w14:textId="700D0FE4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0C733B26" w14:textId="75AA0DDB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3BB0DE65" w14:textId="5EBE5CF5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90" w:type="dxa"/>
            <w:vAlign w:val="bottom"/>
          </w:tcPr>
          <w:p w14:paraId="0B50AE5F" w14:textId="562BEDA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900" w:type="dxa"/>
            <w:vAlign w:val="bottom"/>
          </w:tcPr>
          <w:p w14:paraId="313E38A5" w14:textId="23C5C3A3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3B0FEC61" w14:textId="52D13160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250D6B" w14:paraId="45CC0EF0" w14:textId="77777777" w:rsidTr="004E3076">
        <w:trPr>
          <w:cantSplit/>
        </w:trPr>
        <w:tc>
          <w:tcPr>
            <w:tcW w:w="2862" w:type="dxa"/>
          </w:tcPr>
          <w:p w14:paraId="3AD2A408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810" w:type="dxa"/>
            <w:vAlign w:val="bottom"/>
          </w:tcPr>
          <w:p w14:paraId="3DEB9834" w14:textId="16B72BA0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300" w:lineRule="exact"/>
              <w:ind w:left="217" w:right="-450"/>
              <w:contextualSpacing/>
              <w:rPr>
                <w:i/>
                <w:iCs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23ADFCE" w14:textId="6E09DA82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/>
              </w:rPr>
              <w:t>50.40</w:t>
            </w:r>
          </w:p>
        </w:tc>
        <w:tc>
          <w:tcPr>
            <w:tcW w:w="900" w:type="dxa"/>
            <w:vAlign w:val="bottom"/>
          </w:tcPr>
          <w:p w14:paraId="77A89E4D" w14:textId="05146F6A" w:rsidR="00A93E35" w:rsidRPr="00250D6B" w:rsidRDefault="00A93E35" w:rsidP="00A93E35">
            <w:pPr>
              <w:pStyle w:val="acctfourfigures"/>
              <w:tabs>
                <w:tab w:val="clear" w:pos="765"/>
                <w:tab w:val="decimal" w:pos="406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lang w:val="en-US" w:bidi="th-TH"/>
              </w:rPr>
              <w:t>50.40</w:t>
            </w:r>
          </w:p>
        </w:tc>
        <w:tc>
          <w:tcPr>
            <w:tcW w:w="990" w:type="dxa"/>
            <w:vAlign w:val="bottom"/>
          </w:tcPr>
          <w:p w14:paraId="1ACDE038" w14:textId="58693043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126</w:t>
            </w:r>
          </w:p>
        </w:tc>
        <w:tc>
          <w:tcPr>
            <w:tcW w:w="990" w:type="dxa"/>
            <w:vAlign w:val="bottom"/>
          </w:tcPr>
          <w:p w14:paraId="671F7BB7" w14:textId="0FDEF48D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126</w:t>
            </w:r>
          </w:p>
        </w:tc>
        <w:tc>
          <w:tcPr>
            <w:tcW w:w="900" w:type="dxa"/>
            <w:vAlign w:val="bottom"/>
          </w:tcPr>
          <w:p w14:paraId="3DD9FE3D" w14:textId="79BF9E3B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64</w:t>
            </w:r>
          </w:p>
        </w:tc>
        <w:tc>
          <w:tcPr>
            <w:tcW w:w="900" w:type="dxa"/>
            <w:vAlign w:val="bottom"/>
          </w:tcPr>
          <w:p w14:paraId="6EFB2D12" w14:textId="73703B44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64</w:t>
            </w:r>
          </w:p>
        </w:tc>
        <w:tc>
          <w:tcPr>
            <w:tcW w:w="900" w:type="dxa"/>
          </w:tcPr>
          <w:p w14:paraId="34FCED3F" w14:textId="402789A6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66265E54" w14:textId="66D5C4E6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68FDB18D" w14:textId="48010A68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64</w:t>
            </w:r>
          </w:p>
        </w:tc>
        <w:tc>
          <w:tcPr>
            <w:tcW w:w="990" w:type="dxa"/>
            <w:vAlign w:val="bottom"/>
          </w:tcPr>
          <w:p w14:paraId="679163C8" w14:textId="0181976D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64</w:t>
            </w:r>
          </w:p>
        </w:tc>
        <w:tc>
          <w:tcPr>
            <w:tcW w:w="900" w:type="dxa"/>
            <w:vAlign w:val="bottom"/>
          </w:tcPr>
          <w:p w14:paraId="4FADEFA2" w14:textId="74EF009B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5ECEFCFB" w14:textId="04C36A45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</w:rPr>
              <w:t>-</w:t>
            </w:r>
          </w:p>
        </w:tc>
      </w:tr>
      <w:tr w:rsidR="00A93E35" w:rsidRPr="00250D6B" w14:paraId="7D35CE54" w14:textId="77777777" w:rsidTr="004E3076">
        <w:trPr>
          <w:cantSplit/>
        </w:trPr>
        <w:tc>
          <w:tcPr>
            <w:tcW w:w="2862" w:type="dxa"/>
          </w:tcPr>
          <w:p w14:paraId="36E2FB70" w14:textId="458A1A0F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810" w:type="dxa"/>
            <w:vAlign w:val="bottom"/>
          </w:tcPr>
          <w:p w14:paraId="3CD4C337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300" w:lineRule="exact"/>
              <w:ind w:left="217" w:right="-450"/>
              <w:contextualSpacing/>
              <w:rPr>
                <w:i/>
                <w:iCs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951F26A" w14:textId="6A08AC47" w:rsidR="00A93E35" w:rsidRPr="00250D6B" w:rsidRDefault="00A93E35" w:rsidP="00A93E35">
            <w:pPr>
              <w:pStyle w:val="acctfourfigures"/>
              <w:tabs>
                <w:tab w:val="clear" w:pos="765"/>
                <w:tab w:val="decimal" w:pos="428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100.00</w:t>
            </w:r>
          </w:p>
        </w:tc>
        <w:tc>
          <w:tcPr>
            <w:tcW w:w="900" w:type="dxa"/>
            <w:vAlign w:val="bottom"/>
          </w:tcPr>
          <w:p w14:paraId="67CDB9C0" w14:textId="442528D9" w:rsidR="00A93E35" w:rsidRPr="00250D6B" w:rsidRDefault="00C41B9A" w:rsidP="00C41B9A">
            <w:pPr>
              <w:pStyle w:val="acctfourfigures"/>
              <w:tabs>
                <w:tab w:val="clear" w:pos="765"/>
                <w:tab w:val="decimal" w:pos="545"/>
              </w:tabs>
              <w:spacing w:line="30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250D6B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5A5BF482" w14:textId="61877DD4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10</w:t>
            </w:r>
          </w:p>
        </w:tc>
        <w:tc>
          <w:tcPr>
            <w:tcW w:w="990" w:type="dxa"/>
            <w:vAlign w:val="bottom"/>
          </w:tcPr>
          <w:p w14:paraId="14BFFF70" w14:textId="566D6988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4B727DB" w14:textId="70D45050" w:rsidR="00A93E35" w:rsidRPr="00250D6B" w:rsidRDefault="00A93E35" w:rsidP="00A93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10</w:t>
            </w:r>
          </w:p>
        </w:tc>
        <w:tc>
          <w:tcPr>
            <w:tcW w:w="900" w:type="dxa"/>
            <w:vAlign w:val="bottom"/>
          </w:tcPr>
          <w:p w14:paraId="2180D0EE" w14:textId="472635B2" w:rsidR="00A93E35" w:rsidRPr="00250D6B" w:rsidRDefault="00A93E35" w:rsidP="00A93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65DC022A" w14:textId="6AF904BB" w:rsidR="00A93E35" w:rsidRPr="00250D6B" w:rsidRDefault="00A93E35" w:rsidP="00A93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444BFEF1" w14:textId="6E3768AD" w:rsidR="00A93E35" w:rsidRPr="00250D6B" w:rsidRDefault="00A93E35" w:rsidP="00A93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2803CCB" w14:textId="459BA8A5" w:rsidR="00A93E35" w:rsidRPr="00250D6B" w:rsidRDefault="00A93E35" w:rsidP="00A93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10</w:t>
            </w:r>
          </w:p>
        </w:tc>
        <w:tc>
          <w:tcPr>
            <w:tcW w:w="990" w:type="dxa"/>
            <w:vAlign w:val="bottom"/>
          </w:tcPr>
          <w:p w14:paraId="7CA8F808" w14:textId="26BF4401" w:rsidR="00A93E35" w:rsidRPr="00250D6B" w:rsidRDefault="00A93E35" w:rsidP="00A93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9404543" w14:textId="0FF72396" w:rsidR="00A93E35" w:rsidRPr="00250D6B" w:rsidRDefault="00A93E35" w:rsidP="00A93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  <w:cs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1AE0D02" w14:textId="6C36BECD" w:rsidR="00A93E35" w:rsidRPr="00250D6B" w:rsidRDefault="00A93E35" w:rsidP="00A93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  <w:r w:rsidRPr="00250D6B">
              <w:rPr>
                <w:rFonts w:hint="cs"/>
                <w:sz w:val="23"/>
                <w:szCs w:val="23"/>
                <w:cs/>
              </w:rPr>
              <w:t>-</w:t>
            </w:r>
          </w:p>
        </w:tc>
      </w:tr>
      <w:tr w:rsidR="00A93E35" w:rsidRPr="00250D6B" w14:paraId="33B33D99" w14:textId="77777777" w:rsidTr="004E3076">
        <w:trPr>
          <w:cantSplit/>
        </w:trPr>
        <w:tc>
          <w:tcPr>
            <w:tcW w:w="2862" w:type="dxa"/>
          </w:tcPr>
          <w:p w14:paraId="4065DA4A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1E741F34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67DDCAF5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left" w:pos="684"/>
              </w:tabs>
              <w:spacing w:line="300" w:lineRule="exact"/>
              <w:jc w:val="right"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2BFF444" w14:textId="77777777" w:rsidR="00A93E35" w:rsidRPr="00250D6B" w:rsidRDefault="00A93E35" w:rsidP="00A93E35">
            <w:pPr>
              <w:pStyle w:val="acctfourfigures"/>
              <w:tabs>
                <w:tab w:val="clear" w:pos="765"/>
                <w:tab w:val="decimal" w:pos="432"/>
              </w:tabs>
              <w:spacing w:line="30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90AB7AF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0B358C65" w14:textId="77777777" w:rsidR="00A93E35" w:rsidRPr="00250D6B" w:rsidRDefault="00A93E35" w:rsidP="00A93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057ADAC" w14:textId="135657D2" w:rsidR="00A93E35" w:rsidRPr="00250D6B" w:rsidRDefault="00A93E35" w:rsidP="00A93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250D6B">
              <w:rPr>
                <w:rFonts w:hint="cs"/>
                <w:b/>
                <w:bCs/>
                <w:sz w:val="23"/>
                <w:szCs w:val="23"/>
                <w:cs/>
              </w:rPr>
              <w:t>18</w:t>
            </w:r>
            <w:r w:rsidRPr="00250D6B">
              <w:rPr>
                <w:b/>
                <w:bCs/>
                <w:sz w:val="23"/>
                <w:szCs w:val="23"/>
              </w:rPr>
              <w:t>,745</w:t>
            </w:r>
          </w:p>
        </w:tc>
        <w:tc>
          <w:tcPr>
            <w:tcW w:w="900" w:type="dxa"/>
            <w:vAlign w:val="bottom"/>
          </w:tcPr>
          <w:p w14:paraId="5EAE750D" w14:textId="643DA99C" w:rsidR="00A93E35" w:rsidRPr="00250D6B" w:rsidRDefault="00A93E35" w:rsidP="00A93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250D6B">
              <w:rPr>
                <w:rFonts w:hint="cs"/>
                <w:b/>
                <w:bCs/>
                <w:sz w:val="23"/>
                <w:szCs w:val="23"/>
              </w:rPr>
              <w:t>18,735</w:t>
            </w:r>
          </w:p>
        </w:tc>
        <w:tc>
          <w:tcPr>
            <w:tcW w:w="900" w:type="dxa"/>
            <w:vAlign w:val="bottom"/>
          </w:tcPr>
          <w:p w14:paraId="65CD5E32" w14:textId="6D4AF3E0" w:rsidR="00A93E35" w:rsidRPr="00250D6B" w:rsidRDefault="00A93E35" w:rsidP="00A93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250D6B">
              <w:rPr>
                <w:b/>
                <w:bCs/>
                <w:sz w:val="23"/>
                <w:szCs w:val="23"/>
              </w:rPr>
              <w:t>(162)</w:t>
            </w:r>
          </w:p>
        </w:tc>
        <w:tc>
          <w:tcPr>
            <w:tcW w:w="900" w:type="dxa"/>
            <w:vAlign w:val="bottom"/>
          </w:tcPr>
          <w:p w14:paraId="12A38247" w14:textId="4EF6CD2E" w:rsidR="00A93E35" w:rsidRPr="00250D6B" w:rsidRDefault="00A93E35" w:rsidP="00A93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250D6B">
              <w:rPr>
                <w:rFonts w:hint="cs"/>
                <w:b/>
                <w:bCs/>
                <w:sz w:val="23"/>
                <w:szCs w:val="23"/>
              </w:rPr>
              <w:t>(162)</w:t>
            </w:r>
          </w:p>
        </w:tc>
        <w:tc>
          <w:tcPr>
            <w:tcW w:w="990" w:type="dxa"/>
            <w:vAlign w:val="bottom"/>
          </w:tcPr>
          <w:p w14:paraId="25C996AA" w14:textId="2549A8EF" w:rsidR="00A93E35" w:rsidRPr="00250D6B" w:rsidRDefault="00A93E35" w:rsidP="00A93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  <w:cs/>
              </w:rPr>
            </w:pPr>
            <w:r w:rsidRPr="00250D6B">
              <w:rPr>
                <w:b/>
                <w:bCs/>
                <w:sz w:val="23"/>
                <w:szCs w:val="23"/>
              </w:rPr>
              <w:t>18,583</w:t>
            </w:r>
          </w:p>
        </w:tc>
        <w:tc>
          <w:tcPr>
            <w:tcW w:w="990" w:type="dxa"/>
            <w:vAlign w:val="bottom"/>
          </w:tcPr>
          <w:p w14:paraId="41A5CC6D" w14:textId="49D5EB6F" w:rsidR="00A93E35" w:rsidRPr="00250D6B" w:rsidRDefault="00A93E35" w:rsidP="00A93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  <w:cs/>
              </w:rPr>
            </w:pPr>
            <w:r w:rsidRPr="00250D6B">
              <w:rPr>
                <w:rFonts w:hint="cs"/>
                <w:b/>
                <w:bCs/>
                <w:sz w:val="23"/>
                <w:szCs w:val="23"/>
              </w:rPr>
              <w:t>18,573</w:t>
            </w:r>
          </w:p>
        </w:tc>
        <w:tc>
          <w:tcPr>
            <w:tcW w:w="900" w:type="dxa"/>
            <w:vAlign w:val="bottom"/>
          </w:tcPr>
          <w:p w14:paraId="10A0552E" w14:textId="36AED539" w:rsidR="00A93E35" w:rsidRPr="00250D6B" w:rsidRDefault="00A93E35" w:rsidP="00A93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250D6B">
              <w:rPr>
                <w:rFonts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1F0888B" w14:textId="7E81110E" w:rsidR="00A93E35" w:rsidRPr="00250D6B" w:rsidRDefault="00A93E35" w:rsidP="00A93E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contextualSpacing/>
              <w:rPr>
                <w:b/>
                <w:bCs/>
                <w:sz w:val="23"/>
                <w:szCs w:val="23"/>
              </w:rPr>
            </w:pPr>
            <w:r w:rsidRPr="00250D6B">
              <w:rPr>
                <w:b/>
                <w:bCs/>
                <w:sz w:val="23"/>
                <w:szCs w:val="23"/>
              </w:rPr>
              <w:t>-</w:t>
            </w:r>
          </w:p>
        </w:tc>
      </w:tr>
    </w:tbl>
    <w:p w14:paraId="43C1DE01" w14:textId="13804AD2" w:rsidR="00AF2E5C" w:rsidRPr="00250D6B" w:rsidRDefault="00AF2E5C" w:rsidP="00F65F9B">
      <w:pPr>
        <w:jc w:val="thaiDistribute"/>
        <w:rPr>
          <w:rFonts w:asciiTheme="majorBidi" w:hAnsiTheme="majorBidi" w:cstheme="majorBidi"/>
        </w:rPr>
        <w:sectPr w:rsidR="00AF2E5C" w:rsidRPr="00250D6B" w:rsidSect="00FB1D27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9ECEED9" w14:textId="51A1F4F0" w:rsidR="00F421FF" w:rsidRPr="00250D6B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5" w:name="OLE_LINK11"/>
      <w:bookmarkStart w:id="6" w:name="OLE_LINK12"/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และการร่วมค้า</w:t>
      </w:r>
    </w:p>
    <w:p w14:paraId="5409B840" w14:textId="35C11F63" w:rsidR="0066035F" w:rsidRPr="00250D6B" w:rsidRDefault="0066035F" w:rsidP="0066035F">
      <w:pPr>
        <w:pStyle w:val="ListParagraph"/>
        <w:ind w:left="540"/>
      </w:pP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535"/>
        <w:gridCol w:w="1080"/>
        <w:gridCol w:w="1080"/>
        <w:gridCol w:w="1080"/>
        <w:gridCol w:w="1105"/>
      </w:tblGrid>
      <w:tr w:rsidR="0066035F" w:rsidRPr="00250D6B" w14:paraId="7241F6BF" w14:textId="77777777" w:rsidTr="0066035F">
        <w:trPr>
          <w:tblHeader/>
        </w:trPr>
        <w:tc>
          <w:tcPr>
            <w:tcW w:w="2347" w:type="pct"/>
          </w:tcPr>
          <w:p w14:paraId="13EE4E69" w14:textId="77777777" w:rsidR="0066035F" w:rsidRPr="00250D6B" w:rsidRDefault="0066035F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1" w:type="pct"/>
          </w:tcPr>
          <w:p w14:paraId="3842DFD9" w14:textId="77777777" w:rsidR="0066035F" w:rsidRPr="00250D6B" w:rsidRDefault="0066035F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4" w:type="pct"/>
            <w:gridSpan w:val="2"/>
          </w:tcPr>
          <w:p w14:paraId="7892492B" w14:textId="77777777" w:rsidR="0066035F" w:rsidRPr="00250D6B" w:rsidRDefault="0066035F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88" w:type="pct"/>
            <w:gridSpan w:val="2"/>
          </w:tcPr>
          <w:p w14:paraId="1F0DDF73" w14:textId="77777777" w:rsidR="0066035F" w:rsidRPr="00250D6B" w:rsidRDefault="0066035F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6035F" w:rsidRPr="00250D6B" w14:paraId="451428F0" w14:textId="77777777" w:rsidTr="0066035F">
        <w:trPr>
          <w:trHeight w:val="182"/>
          <w:tblHeader/>
        </w:trPr>
        <w:tc>
          <w:tcPr>
            <w:tcW w:w="2347" w:type="pct"/>
          </w:tcPr>
          <w:p w14:paraId="67A3F186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291" w:type="pct"/>
          </w:tcPr>
          <w:p w14:paraId="17759080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4354AC8" w14:textId="37DAD032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587" w:type="pct"/>
          </w:tcPr>
          <w:p w14:paraId="5B828AAF" w14:textId="0D80A8B2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587" w:type="pct"/>
          </w:tcPr>
          <w:p w14:paraId="3A0F45F9" w14:textId="7052C50B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601" w:type="pct"/>
          </w:tcPr>
          <w:p w14:paraId="76FC3898" w14:textId="393DD704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2565</w:t>
            </w:r>
          </w:p>
        </w:tc>
      </w:tr>
      <w:tr w:rsidR="0066035F" w:rsidRPr="00250D6B" w14:paraId="3249E224" w14:textId="77777777" w:rsidTr="0066035F">
        <w:trPr>
          <w:tblHeader/>
        </w:trPr>
        <w:tc>
          <w:tcPr>
            <w:tcW w:w="2347" w:type="pct"/>
          </w:tcPr>
          <w:p w14:paraId="317353A2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pct"/>
          </w:tcPr>
          <w:p w14:paraId="305C3C87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2" w:type="pct"/>
            <w:gridSpan w:val="4"/>
          </w:tcPr>
          <w:p w14:paraId="5D8AD63E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035F" w:rsidRPr="00250D6B" w14:paraId="792B6B43" w14:textId="77777777" w:rsidTr="0066035F">
        <w:tc>
          <w:tcPr>
            <w:tcW w:w="2347" w:type="pct"/>
          </w:tcPr>
          <w:p w14:paraId="57753BD8" w14:textId="6A52A704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291" w:type="pct"/>
          </w:tcPr>
          <w:p w14:paraId="4785B339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F395ECE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  <w:vAlign w:val="bottom"/>
          </w:tcPr>
          <w:p w14:paraId="06F70185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  <w:vAlign w:val="bottom"/>
          </w:tcPr>
          <w:p w14:paraId="4D020862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vAlign w:val="bottom"/>
          </w:tcPr>
          <w:p w14:paraId="620872DD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6035F" w:rsidRPr="00250D6B" w14:paraId="233F82A7" w14:textId="77777777" w:rsidTr="0066035F">
        <w:tc>
          <w:tcPr>
            <w:tcW w:w="2347" w:type="pct"/>
          </w:tcPr>
          <w:p w14:paraId="11BEE786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318" w:hanging="270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</w:rPr>
              <w:t>1</w:t>
            </w:r>
            <w:r w:rsidRPr="00250D6B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91" w:type="pct"/>
            <w:vAlign w:val="bottom"/>
          </w:tcPr>
          <w:p w14:paraId="63C4AEA8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B6D5EF7" w14:textId="4A3F6572" w:rsidR="0066035F" w:rsidRPr="00250D6B" w:rsidRDefault="003305F5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587" w:type="pct"/>
            <w:vAlign w:val="bottom"/>
          </w:tcPr>
          <w:p w14:paraId="7DE0EDD6" w14:textId="06E71FFE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13,486</w:t>
            </w:r>
          </w:p>
        </w:tc>
        <w:tc>
          <w:tcPr>
            <w:tcW w:w="587" w:type="pct"/>
            <w:vAlign w:val="bottom"/>
          </w:tcPr>
          <w:p w14:paraId="39112F37" w14:textId="107EDD2C" w:rsidR="0066035F" w:rsidRPr="00250D6B" w:rsidRDefault="003C752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235</w:t>
            </w:r>
          </w:p>
        </w:tc>
        <w:tc>
          <w:tcPr>
            <w:tcW w:w="601" w:type="pct"/>
            <w:vAlign w:val="bottom"/>
          </w:tcPr>
          <w:p w14:paraId="634D3036" w14:textId="1636A376" w:rsidR="0066035F" w:rsidRPr="00250D6B" w:rsidRDefault="00211C0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6035F" w:rsidRPr="00250D6B" w14:paraId="28D683F1" w14:textId="77777777" w:rsidTr="0066035F">
        <w:tc>
          <w:tcPr>
            <w:tcW w:w="2347" w:type="pct"/>
          </w:tcPr>
          <w:p w14:paraId="5683FDE2" w14:textId="4F401A41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ส่วนแบ่งกำไร</w:t>
            </w:r>
            <w:r w:rsidR="005B2BA5" w:rsidRPr="00250D6B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B2BA5" w:rsidRPr="00250D6B">
              <w:rPr>
                <w:rFonts w:asciiTheme="majorBidi" w:hAnsiTheme="majorBidi" w:cstheme="majorBidi"/>
              </w:rPr>
              <w:t>(</w:t>
            </w:r>
            <w:r w:rsidR="005B2BA5" w:rsidRPr="00250D6B">
              <w:rPr>
                <w:rFonts w:asciiTheme="majorBidi" w:hAnsiTheme="majorBidi" w:cstheme="majorBidi" w:hint="cs"/>
                <w:cs/>
              </w:rPr>
              <w:t>ขาดทุน</w:t>
            </w:r>
            <w:r w:rsidR="005B2BA5" w:rsidRPr="00250D6B">
              <w:rPr>
                <w:rFonts w:asciiTheme="majorBidi" w:hAnsiTheme="majorBidi" w:cstheme="majorBidi"/>
              </w:rPr>
              <w:t>)</w:t>
            </w:r>
            <w:r w:rsidR="005B2BA5" w:rsidRPr="00250D6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cs/>
              </w:rPr>
              <w:t>สุทธิจากเงินลงทุนในบริษัทร่วม</w:t>
            </w:r>
          </w:p>
        </w:tc>
        <w:tc>
          <w:tcPr>
            <w:tcW w:w="291" w:type="pct"/>
            <w:vAlign w:val="bottom"/>
          </w:tcPr>
          <w:p w14:paraId="20AFB04E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F0B54B7" w14:textId="3E03F397" w:rsidR="0066035F" w:rsidRPr="00250D6B" w:rsidRDefault="0040275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(30)</w:t>
            </w:r>
          </w:p>
        </w:tc>
        <w:tc>
          <w:tcPr>
            <w:tcW w:w="587" w:type="pct"/>
            <w:vAlign w:val="bottom"/>
          </w:tcPr>
          <w:p w14:paraId="40BDA2AF" w14:textId="550B3A19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</w:t>
            </w:r>
            <w:r w:rsidR="00EB4B78" w:rsidRPr="00250D6B">
              <w:rPr>
                <w:rFonts w:asciiTheme="majorBidi" w:hAnsiTheme="majorBidi" w:cstheme="majorBidi" w:hint="cs"/>
                <w:cs/>
              </w:rPr>
              <w:t>42</w:t>
            </w:r>
          </w:p>
        </w:tc>
        <w:tc>
          <w:tcPr>
            <w:tcW w:w="587" w:type="pct"/>
            <w:vAlign w:val="bottom"/>
          </w:tcPr>
          <w:p w14:paraId="4616E1E0" w14:textId="658A9E9B" w:rsidR="0066035F" w:rsidRPr="00250D6B" w:rsidRDefault="003C752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01" w:type="pct"/>
            <w:vAlign w:val="bottom"/>
          </w:tcPr>
          <w:p w14:paraId="76E42118" w14:textId="3223B77F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66035F" w:rsidRPr="00250D6B" w14:paraId="695CB312" w14:textId="77777777" w:rsidTr="0066035F">
        <w:tc>
          <w:tcPr>
            <w:tcW w:w="2347" w:type="pct"/>
          </w:tcPr>
          <w:p w14:paraId="40C8D52E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291" w:type="pct"/>
            <w:vAlign w:val="bottom"/>
          </w:tcPr>
          <w:p w14:paraId="73A72CCF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F6EFF00" w14:textId="6955EB2C" w:rsidR="0066035F" w:rsidRPr="00250D6B" w:rsidRDefault="00B52759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(</w:t>
            </w:r>
            <w:r w:rsidR="009C7026" w:rsidRPr="00250D6B">
              <w:rPr>
                <w:rFonts w:asciiTheme="majorBidi" w:hAnsiTheme="majorBidi" w:cstheme="majorBidi"/>
              </w:rPr>
              <w:t>3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7" w:type="pct"/>
            <w:vAlign w:val="bottom"/>
          </w:tcPr>
          <w:p w14:paraId="1039A24E" w14:textId="5B31FE4A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(2</w:t>
            </w:r>
            <w:r w:rsidR="00EB4B78" w:rsidRPr="00250D6B">
              <w:rPr>
                <w:rFonts w:asciiTheme="majorBidi" w:hAnsiTheme="majorBidi" w:cstheme="majorBidi" w:hint="cs"/>
                <w:cs/>
              </w:rPr>
              <w:t>81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7" w:type="pct"/>
            <w:vAlign w:val="bottom"/>
          </w:tcPr>
          <w:p w14:paraId="0E145531" w14:textId="49E318F4" w:rsidR="0066035F" w:rsidRPr="00250D6B" w:rsidRDefault="003C752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01" w:type="pct"/>
            <w:vAlign w:val="bottom"/>
          </w:tcPr>
          <w:p w14:paraId="3D14FDE3" w14:textId="164CCB59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66035F" w:rsidRPr="00250D6B" w14:paraId="211DD80D" w14:textId="77777777" w:rsidTr="0066035F">
        <w:tc>
          <w:tcPr>
            <w:tcW w:w="2347" w:type="pct"/>
          </w:tcPr>
          <w:p w14:paraId="244EAFEE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91" w:type="pct"/>
            <w:vAlign w:val="bottom"/>
          </w:tcPr>
          <w:p w14:paraId="79BFF0A2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37F7960" w14:textId="6BE01E96" w:rsidR="0066035F" w:rsidRPr="00250D6B" w:rsidRDefault="0040275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587" w:type="pct"/>
            <w:vAlign w:val="bottom"/>
          </w:tcPr>
          <w:p w14:paraId="5C6041E6" w14:textId="4D67F9BB" w:rsidR="0066035F" w:rsidRPr="00250D6B" w:rsidRDefault="00EB4B78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125</w:t>
            </w:r>
          </w:p>
        </w:tc>
        <w:tc>
          <w:tcPr>
            <w:tcW w:w="587" w:type="pct"/>
            <w:vAlign w:val="bottom"/>
          </w:tcPr>
          <w:p w14:paraId="73CCEF37" w14:textId="2841178B" w:rsidR="0066035F" w:rsidRPr="00250D6B" w:rsidRDefault="003C752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01" w:type="pct"/>
            <w:vAlign w:val="bottom"/>
          </w:tcPr>
          <w:p w14:paraId="180208F2" w14:textId="55C783B8" w:rsidR="0066035F" w:rsidRPr="00250D6B" w:rsidRDefault="00EB4B78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6035F" w:rsidRPr="00250D6B" w14:paraId="43532A38" w14:textId="77777777" w:rsidTr="0066035F">
        <w:tc>
          <w:tcPr>
            <w:tcW w:w="2347" w:type="pct"/>
          </w:tcPr>
          <w:p w14:paraId="10F61DAD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จำหน่ายเงินลงทุน</w:t>
            </w:r>
          </w:p>
        </w:tc>
        <w:tc>
          <w:tcPr>
            <w:tcW w:w="291" w:type="pct"/>
            <w:vAlign w:val="bottom"/>
          </w:tcPr>
          <w:p w14:paraId="4CDD3D1B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E7E04AE" w14:textId="71134722" w:rsidR="0066035F" w:rsidRPr="00250D6B" w:rsidRDefault="00B52759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7" w:type="pct"/>
            <w:vAlign w:val="bottom"/>
          </w:tcPr>
          <w:p w14:paraId="2386792E" w14:textId="4FD96F45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(12,148)</w:t>
            </w:r>
          </w:p>
        </w:tc>
        <w:tc>
          <w:tcPr>
            <w:tcW w:w="587" w:type="pct"/>
            <w:vAlign w:val="bottom"/>
          </w:tcPr>
          <w:p w14:paraId="78E397C0" w14:textId="6430ED3C" w:rsidR="0066035F" w:rsidRPr="00250D6B" w:rsidRDefault="003C752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01" w:type="pct"/>
            <w:vAlign w:val="bottom"/>
          </w:tcPr>
          <w:p w14:paraId="4E4189E0" w14:textId="6C989E39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66035F" w:rsidRPr="00250D6B" w14:paraId="6F847AF5" w14:textId="77777777" w:rsidTr="0066035F">
        <w:tc>
          <w:tcPr>
            <w:tcW w:w="2347" w:type="pct"/>
            <w:shd w:val="clear" w:color="auto" w:fill="auto"/>
          </w:tcPr>
          <w:p w14:paraId="688789FF" w14:textId="436E9743" w:rsidR="0066035F" w:rsidRPr="00250D6B" w:rsidRDefault="00472B51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32C5EBCE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DF41473" w14:textId="7C32A4BA" w:rsidR="0066035F" w:rsidRPr="00250D6B" w:rsidRDefault="00E33ED7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47C17F15" w14:textId="266AC424" w:rsidR="0066035F" w:rsidRPr="00250D6B" w:rsidRDefault="0066035F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(</w:t>
            </w:r>
            <w:r w:rsidRPr="00250D6B">
              <w:rPr>
                <w:rFonts w:asciiTheme="majorBidi" w:hAnsiTheme="majorBidi" w:cstheme="majorBidi"/>
              </w:rPr>
              <w:t>1,</w:t>
            </w:r>
            <w:r w:rsidR="00EB4B78" w:rsidRPr="00250D6B">
              <w:rPr>
                <w:rFonts w:asciiTheme="majorBidi" w:hAnsiTheme="majorBidi" w:cstheme="majorBidi" w:hint="cs"/>
                <w:cs/>
              </w:rPr>
              <w:t>199</w:t>
            </w:r>
            <w:r w:rsidRPr="00250D6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6535137B" w14:textId="440A0A69" w:rsidR="0066035F" w:rsidRPr="00250D6B" w:rsidRDefault="003C7526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0394122" w14:textId="042BBECC" w:rsidR="0066035F" w:rsidRPr="00250D6B" w:rsidRDefault="00EB4B78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6035F" w:rsidRPr="00250D6B" w14:paraId="2EF7AA30" w14:textId="77777777" w:rsidTr="0066035F">
        <w:tc>
          <w:tcPr>
            <w:tcW w:w="2347" w:type="pct"/>
          </w:tcPr>
          <w:p w14:paraId="486DFF64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b/>
                <w:bCs/>
              </w:rPr>
              <w:t>31</w:t>
            </w: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291" w:type="pct"/>
            <w:vAlign w:val="bottom"/>
          </w:tcPr>
          <w:p w14:paraId="3EEB78DE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A88B8CF" w14:textId="4FDF5351" w:rsidR="0066035F" w:rsidRPr="00250D6B" w:rsidRDefault="00402756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56</w:t>
            </w:r>
            <w:r w:rsidR="009C7026" w:rsidRPr="00250D6B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587" w:type="pct"/>
            <w:vAlign w:val="bottom"/>
          </w:tcPr>
          <w:p w14:paraId="1A26C713" w14:textId="4D45FAA6" w:rsidR="0066035F" w:rsidRPr="00250D6B" w:rsidRDefault="00EB4B78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cs/>
              </w:rPr>
              <w:t>125</w:t>
            </w:r>
          </w:p>
        </w:tc>
        <w:tc>
          <w:tcPr>
            <w:tcW w:w="587" w:type="pct"/>
            <w:vAlign w:val="bottom"/>
          </w:tcPr>
          <w:p w14:paraId="5CAFF0A1" w14:textId="5252A65A" w:rsidR="0066035F" w:rsidRPr="00250D6B" w:rsidRDefault="003C7526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235</w:t>
            </w:r>
          </w:p>
        </w:tc>
        <w:tc>
          <w:tcPr>
            <w:tcW w:w="601" w:type="pct"/>
            <w:vAlign w:val="bottom"/>
          </w:tcPr>
          <w:p w14:paraId="64AF2A53" w14:textId="39500FD2" w:rsidR="0066035F" w:rsidRPr="00250D6B" w:rsidRDefault="00EB4B78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</w:tr>
      <w:tr w:rsidR="0066035F" w:rsidRPr="00250D6B" w14:paraId="726B9374" w14:textId="77777777" w:rsidTr="0066035F">
        <w:tc>
          <w:tcPr>
            <w:tcW w:w="2347" w:type="pct"/>
          </w:tcPr>
          <w:p w14:paraId="6E48CCD3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1" w:type="pct"/>
            <w:vAlign w:val="bottom"/>
          </w:tcPr>
          <w:p w14:paraId="79E6AF3D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1DDA947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  <w:vAlign w:val="bottom"/>
          </w:tcPr>
          <w:p w14:paraId="4FB3D4D8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  <w:vAlign w:val="bottom"/>
          </w:tcPr>
          <w:p w14:paraId="40F94A52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vAlign w:val="bottom"/>
          </w:tcPr>
          <w:p w14:paraId="36A4FC30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6035F" w:rsidRPr="00250D6B" w14:paraId="357FB8F3" w14:textId="77777777" w:rsidTr="0066035F">
        <w:tc>
          <w:tcPr>
            <w:tcW w:w="2347" w:type="pct"/>
          </w:tcPr>
          <w:p w14:paraId="2404B710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291" w:type="pct"/>
            <w:vAlign w:val="bottom"/>
          </w:tcPr>
          <w:p w14:paraId="63EFA645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BCA8D83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  <w:vAlign w:val="bottom"/>
          </w:tcPr>
          <w:p w14:paraId="24A3E2BD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  <w:vAlign w:val="bottom"/>
          </w:tcPr>
          <w:p w14:paraId="3E3E21C9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vAlign w:val="bottom"/>
          </w:tcPr>
          <w:p w14:paraId="70A2ED8A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6035F" w:rsidRPr="00250D6B" w14:paraId="3610A2E6" w14:textId="77777777" w:rsidTr="0066035F">
        <w:tc>
          <w:tcPr>
            <w:tcW w:w="2347" w:type="pct"/>
          </w:tcPr>
          <w:p w14:paraId="7FE718D1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</w:rPr>
              <w:t>1</w:t>
            </w:r>
            <w:r w:rsidRPr="00250D6B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91" w:type="pct"/>
            <w:vAlign w:val="bottom"/>
          </w:tcPr>
          <w:p w14:paraId="5FB00242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E539363" w14:textId="1A221097" w:rsidR="0066035F" w:rsidRPr="00250D6B" w:rsidRDefault="00B52759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</w:t>
            </w:r>
            <w:r w:rsidR="003305F5" w:rsidRPr="00250D6B"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587" w:type="pct"/>
            <w:vAlign w:val="bottom"/>
          </w:tcPr>
          <w:p w14:paraId="674A2F01" w14:textId="3640EDEB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587" w:type="pct"/>
            <w:vAlign w:val="bottom"/>
          </w:tcPr>
          <w:p w14:paraId="23FA24E3" w14:textId="5F811B13" w:rsidR="0066035F" w:rsidRPr="00250D6B" w:rsidRDefault="003C752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72</w:t>
            </w:r>
          </w:p>
        </w:tc>
        <w:tc>
          <w:tcPr>
            <w:tcW w:w="601" w:type="pct"/>
            <w:vAlign w:val="bottom"/>
          </w:tcPr>
          <w:p w14:paraId="4E65E50A" w14:textId="58C6FCC8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7</w:t>
            </w:r>
            <w:r w:rsidR="00211C06" w:rsidRPr="00250D6B">
              <w:rPr>
                <w:rFonts w:asciiTheme="majorBidi" w:hAnsiTheme="majorBidi" w:cstheme="majorBidi"/>
                <w:cs/>
              </w:rPr>
              <w:t>3</w:t>
            </w:r>
          </w:p>
        </w:tc>
      </w:tr>
      <w:tr w:rsidR="0066035F" w:rsidRPr="00250D6B" w14:paraId="177D1544" w14:textId="77777777" w:rsidTr="0066035F">
        <w:tc>
          <w:tcPr>
            <w:tcW w:w="2347" w:type="pct"/>
          </w:tcPr>
          <w:p w14:paraId="37462B78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291" w:type="pct"/>
            <w:vAlign w:val="bottom"/>
          </w:tcPr>
          <w:p w14:paraId="19FE733D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1979A11" w14:textId="7AF20D11" w:rsidR="0066035F" w:rsidRPr="00250D6B" w:rsidRDefault="0040275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587" w:type="pct"/>
            <w:vAlign w:val="bottom"/>
          </w:tcPr>
          <w:p w14:paraId="3FFE4CC7" w14:textId="6FF6F5CE" w:rsidR="0066035F" w:rsidRPr="00250D6B" w:rsidRDefault="00EB4B78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587" w:type="pct"/>
            <w:vAlign w:val="bottom"/>
          </w:tcPr>
          <w:p w14:paraId="19D43687" w14:textId="76F89DE9" w:rsidR="0066035F" w:rsidRPr="00250D6B" w:rsidRDefault="003C752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01" w:type="pct"/>
            <w:vAlign w:val="bottom"/>
          </w:tcPr>
          <w:p w14:paraId="7D3C9069" w14:textId="30FD3E91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402756" w:rsidRPr="00250D6B" w14:paraId="3662711B" w14:textId="77777777" w:rsidTr="0066035F">
        <w:tc>
          <w:tcPr>
            <w:tcW w:w="2347" w:type="pct"/>
          </w:tcPr>
          <w:p w14:paraId="47BE0267" w14:textId="47A35E81" w:rsidR="00402756" w:rsidRPr="00250D6B" w:rsidRDefault="0040275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ส่วนแบ่งกำไรขาดทุนเบ็ดเสร็จอื่นจากเงินลงทุนใน</w:t>
            </w:r>
            <w:r w:rsidR="002559CD" w:rsidRPr="00250D6B">
              <w:rPr>
                <w:rFonts w:asciiTheme="majorBidi" w:hAnsiTheme="majorBidi" w:cstheme="majorBidi" w:hint="cs"/>
                <w:cs/>
              </w:rPr>
              <w:t>การร่วมค</w:t>
            </w:r>
            <w:r w:rsidR="00C1240A" w:rsidRPr="00250D6B">
              <w:rPr>
                <w:rFonts w:asciiTheme="majorBidi" w:hAnsiTheme="majorBidi" w:cstheme="majorBidi" w:hint="cs"/>
                <w:cs/>
              </w:rPr>
              <w:t>้า</w:t>
            </w:r>
          </w:p>
        </w:tc>
        <w:tc>
          <w:tcPr>
            <w:tcW w:w="291" w:type="pct"/>
            <w:vAlign w:val="bottom"/>
          </w:tcPr>
          <w:p w14:paraId="5F6F0341" w14:textId="77777777" w:rsidR="00402756" w:rsidRPr="00250D6B" w:rsidRDefault="00402756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0DCCCA6" w14:textId="5E9A6BED" w:rsidR="00402756" w:rsidRPr="00250D6B" w:rsidRDefault="0040275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587" w:type="pct"/>
            <w:vAlign w:val="bottom"/>
          </w:tcPr>
          <w:p w14:paraId="71A3D5B1" w14:textId="652B3E95" w:rsidR="00402756" w:rsidRPr="00250D6B" w:rsidRDefault="0040275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7" w:type="pct"/>
            <w:vAlign w:val="bottom"/>
          </w:tcPr>
          <w:p w14:paraId="3549DBE4" w14:textId="470CD204" w:rsidR="00402756" w:rsidRPr="00250D6B" w:rsidRDefault="0040275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1" w:type="pct"/>
            <w:vAlign w:val="bottom"/>
          </w:tcPr>
          <w:p w14:paraId="6D858594" w14:textId="51E1AEE8" w:rsidR="00402756" w:rsidRPr="00250D6B" w:rsidRDefault="0040275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B52759" w:rsidRPr="00250D6B" w14:paraId="06D917A3" w14:textId="77777777" w:rsidTr="0066035F">
        <w:tc>
          <w:tcPr>
            <w:tcW w:w="2347" w:type="pct"/>
          </w:tcPr>
          <w:p w14:paraId="27C21D59" w14:textId="175C56AE" w:rsidR="00B52759" w:rsidRPr="00250D6B" w:rsidRDefault="00B52759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291" w:type="pct"/>
            <w:vAlign w:val="bottom"/>
          </w:tcPr>
          <w:p w14:paraId="5CECA1F1" w14:textId="77777777" w:rsidR="00B52759" w:rsidRPr="00250D6B" w:rsidRDefault="00B52759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D0D86BE" w14:textId="0E66953E" w:rsidR="00B52759" w:rsidRPr="00250D6B" w:rsidRDefault="0040275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(5</w:t>
            </w:r>
            <w:r w:rsidR="009C7026" w:rsidRPr="00250D6B">
              <w:rPr>
                <w:rFonts w:asciiTheme="majorBidi" w:hAnsiTheme="majorBidi" w:cstheme="majorBidi"/>
              </w:rPr>
              <w:t>3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7" w:type="pct"/>
            <w:vAlign w:val="bottom"/>
          </w:tcPr>
          <w:p w14:paraId="0AF73252" w14:textId="2CE1B9FF" w:rsidR="00B52759" w:rsidRPr="00250D6B" w:rsidRDefault="00EB4B78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48521AAD" w14:textId="03DD258C" w:rsidR="00B52759" w:rsidRPr="00250D6B" w:rsidRDefault="00B833F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1" w:type="pct"/>
            <w:vAlign w:val="bottom"/>
          </w:tcPr>
          <w:p w14:paraId="10D6431B" w14:textId="55F62EFE" w:rsidR="00B52759" w:rsidRPr="00250D6B" w:rsidRDefault="00B833F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B52759" w:rsidRPr="00250D6B" w14:paraId="585717F6" w14:textId="77777777" w:rsidTr="0066035F">
        <w:tc>
          <w:tcPr>
            <w:tcW w:w="2347" w:type="pct"/>
          </w:tcPr>
          <w:p w14:paraId="766D9E1C" w14:textId="7A056416" w:rsidR="00B52759" w:rsidRPr="00250D6B" w:rsidRDefault="00B52759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91" w:type="pct"/>
            <w:vAlign w:val="bottom"/>
          </w:tcPr>
          <w:p w14:paraId="66578963" w14:textId="77777777" w:rsidR="00B52759" w:rsidRPr="00250D6B" w:rsidRDefault="00B52759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73E867D" w14:textId="2FD32E49" w:rsidR="00B52759" w:rsidRPr="00250D6B" w:rsidRDefault="0040275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4,08</w:t>
            </w:r>
            <w:r w:rsidR="009C7026" w:rsidRPr="00250D6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587" w:type="pct"/>
            <w:vAlign w:val="bottom"/>
          </w:tcPr>
          <w:p w14:paraId="44BA35FD" w14:textId="77A2301B" w:rsidR="00B52759" w:rsidRPr="00250D6B" w:rsidRDefault="00EB4B78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36B5F6D0" w14:textId="63D2A4FF" w:rsidR="00B52759" w:rsidRPr="00250D6B" w:rsidRDefault="00B52759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01" w:type="pct"/>
            <w:vAlign w:val="bottom"/>
          </w:tcPr>
          <w:p w14:paraId="7DCA6379" w14:textId="2310C97E" w:rsidR="00B52759" w:rsidRPr="00250D6B" w:rsidRDefault="00B52759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6035F" w:rsidRPr="00250D6B" w14:paraId="4C2B5F7E" w14:textId="77777777" w:rsidTr="0066035F">
        <w:tc>
          <w:tcPr>
            <w:tcW w:w="2347" w:type="pct"/>
            <w:shd w:val="clear" w:color="auto" w:fill="auto"/>
          </w:tcPr>
          <w:p w14:paraId="3159CC30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5CFB0C4D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2613CF06" w14:textId="59048D39" w:rsidR="0066035F" w:rsidRPr="00250D6B" w:rsidRDefault="00E33ED7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60F9E5FB" w14:textId="350F07F2" w:rsidR="0066035F" w:rsidRPr="00250D6B" w:rsidRDefault="0066035F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1,198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6DF8AEFD" w14:textId="30E93818" w:rsidR="0066035F" w:rsidRPr="00250D6B" w:rsidRDefault="003C7526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785E13D2" w14:textId="7CB14A88" w:rsidR="0066035F" w:rsidRPr="00250D6B" w:rsidRDefault="0066035F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(1)</w:t>
            </w:r>
          </w:p>
        </w:tc>
      </w:tr>
      <w:tr w:rsidR="0066035F" w:rsidRPr="00250D6B" w14:paraId="640BA4E5" w14:textId="77777777" w:rsidTr="0066035F">
        <w:tc>
          <w:tcPr>
            <w:tcW w:w="2347" w:type="pct"/>
          </w:tcPr>
          <w:p w14:paraId="36FB3685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b/>
                <w:bCs/>
              </w:rPr>
              <w:t>31</w:t>
            </w: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291" w:type="pct"/>
            <w:vAlign w:val="bottom"/>
          </w:tcPr>
          <w:p w14:paraId="5E676CAC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0C0F2F4" w14:textId="40B42FC9" w:rsidR="0066035F" w:rsidRPr="00250D6B" w:rsidRDefault="00402756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5</w:t>
            </w:r>
            <w:r w:rsidR="00505E47" w:rsidRPr="00250D6B">
              <w:rPr>
                <w:rFonts w:asciiTheme="majorBidi" w:hAnsiTheme="majorBidi" w:cstheme="majorBidi"/>
                <w:b/>
                <w:bCs/>
              </w:rPr>
              <w:t>,</w:t>
            </w:r>
            <w:r w:rsidRPr="00250D6B">
              <w:rPr>
                <w:rFonts w:asciiTheme="majorBidi" w:hAnsiTheme="majorBidi" w:cstheme="majorBidi"/>
                <w:b/>
                <w:bCs/>
              </w:rPr>
              <w:t>51</w:t>
            </w:r>
            <w:r w:rsidR="009C7026" w:rsidRPr="00250D6B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587" w:type="pct"/>
            <w:vAlign w:val="bottom"/>
          </w:tcPr>
          <w:p w14:paraId="453546C5" w14:textId="607F2C00" w:rsidR="0066035F" w:rsidRPr="00250D6B" w:rsidRDefault="0066035F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1,</w:t>
            </w:r>
            <w:r w:rsidR="00EB4B78" w:rsidRPr="00250D6B">
              <w:rPr>
                <w:rFonts w:asciiTheme="majorBidi" w:hAnsiTheme="majorBidi" w:cstheme="majorBidi" w:hint="cs"/>
                <w:b/>
                <w:bCs/>
                <w:cs/>
              </w:rPr>
              <w:t>388</w:t>
            </w:r>
          </w:p>
        </w:tc>
        <w:tc>
          <w:tcPr>
            <w:tcW w:w="587" w:type="pct"/>
            <w:vAlign w:val="bottom"/>
          </w:tcPr>
          <w:p w14:paraId="27E8BC06" w14:textId="3CF2D357" w:rsidR="0066035F" w:rsidRPr="00250D6B" w:rsidRDefault="003C7526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72</w:t>
            </w:r>
          </w:p>
        </w:tc>
        <w:tc>
          <w:tcPr>
            <w:tcW w:w="601" w:type="pct"/>
            <w:vAlign w:val="bottom"/>
          </w:tcPr>
          <w:p w14:paraId="2681FE75" w14:textId="67E7B2CD" w:rsidR="0066035F" w:rsidRPr="00250D6B" w:rsidRDefault="0066035F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72</w:t>
            </w:r>
          </w:p>
        </w:tc>
      </w:tr>
      <w:tr w:rsidR="00A91808" w:rsidRPr="00250D6B" w14:paraId="22AA1E84" w14:textId="77777777" w:rsidTr="0066035F">
        <w:tc>
          <w:tcPr>
            <w:tcW w:w="2347" w:type="pct"/>
          </w:tcPr>
          <w:p w14:paraId="7246A6D8" w14:textId="77777777" w:rsidR="00A91808" w:rsidRPr="00250D6B" w:rsidRDefault="00A91808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6F409AD2" w14:textId="77777777" w:rsidR="000D3C90" w:rsidRPr="00250D6B" w:rsidRDefault="000D3C90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06204E7C" w14:textId="77777777" w:rsidR="000D3C90" w:rsidRPr="00250D6B" w:rsidRDefault="000D3C90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77ADCEFE" w14:textId="77777777" w:rsidR="000D3C90" w:rsidRPr="00250D6B" w:rsidRDefault="000D3C90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09512240" w14:textId="77777777" w:rsidR="000D3C90" w:rsidRPr="00250D6B" w:rsidRDefault="000D3C90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54DD72D2" w14:textId="77777777" w:rsidR="000D3C90" w:rsidRPr="00250D6B" w:rsidRDefault="000D3C90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3CE9DDF1" w14:textId="77777777" w:rsidR="000D3C90" w:rsidRPr="00250D6B" w:rsidRDefault="000D3C90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5C3594AA" w14:textId="77777777" w:rsidR="000D3C90" w:rsidRPr="00250D6B" w:rsidRDefault="000D3C90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14:paraId="7F709D9F" w14:textId="77777777" w:rsidR="006250FC" w:rsidRPr="00250D6B" w:rsidRDefault="006250FC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1" w:type="pct"/>
            <w:vAlign w:val="bottom"/>
          </w:tcPr>
          <w:p w14:paraId="1E5BD22D" w14:textId="77777777" w:rsidR="00A91808" w:rsidRPr="00250D6B" w:rsidRDefault="00A91808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39AD41A" w14:textId="77777777" w:rsidR="00A91808" w:rsidRPr="00250D6B" w:rsidRDefault="00A91808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  <w:vAlign w:val="bottom"/>
          </w:tcPr>
          <w:p w14:paraId="25C7B56D" w14:textId="77777777" w:rsidR="00A91808" w:rsidRPr="00250D6B" w:rsidRDefault="00A91808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  <w:vAlign w:val="bottom"/>
          </w:tcPr>
          <w:p w14:paraId="7987D11D" w14:textId="77777777" w:rsidR="00A91808" w:rsidRPr="00250D6B" w:rsidRDefault="00A91808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vAlign w:val="bottom"/>
          </w:tcPr>
          <w:p w14:paraId="6A6E406A" w14:textId="77777777" w:rsidR="00A91808" w:rsidRPr="00250D6B" w:rsidRDefault="00A91808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6035F" w:rsidRPr="00250D6B" w14:paraId="17EDB933" w14:textId="77777777" w:rsidTr="0066035F">
        <w:tc>
          <w:tcPr>
            <w:tcW w:w="2347" w:type="pct"/>
          </w:tcPr>
          <w:p w14:paraId="0A9247CF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91" w:type="pct"/>
            <w:vAlign w:val="bottom"/>
          </w:tcPr>
          <w:p w14:paraId="28D98FAA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D6940D4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7" w:type="pct"/>
            <w:vAlign w:val="bottom"/>
          </w:tcPr>
          <w:p w14:paraId="09E8D737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  <w:vAlign w:val="bottom"/>
          </w:tcPr>
          <w:p w14:paraId="4495166C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vAlign w:val="bottom"/>
          </w:tcPr>
          <w:p w14:paraId="268A04FA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6035F" w:rsidRPr="00250D6B" w14:paraId="39431D09" w14:textId="77777777" w:rsidTr="0066035F">
        <w:tc>
          <w:tcPr>
            <w:tcW w:w="2347" w:type="pct"/>
          </w:tcPr>
          <w:p w14:paraId="15E68CDB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</w:rPr>
              <w:t>1</w:t>
            </w:r>
            <w:r w:rsidRPr="00250D6B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91" w:type="pct"/>
            <w:vAlign w:val="bottom"/>
          </w:tcPr>
          <w:p w14:paraId="48B6714B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A252BE1" w14:textId="337AC207" w:rsidR="0066035F" w:rsidRPr="00250D6B" w:rsidRDefault="00DA6D41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1,852</w:t>
            </w:r>
          </w:p>
        </w:tc>
        <w:tc>
          <w:tcPr>
            <w:tcW w:w="587" w:type="pct"/>
            <w:vAlign w:val="bottom"/>
          </w:tcPr>
          <w:p w14:paraId="1F112437" w14:textId="65C1FD81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13,670</w:t>
            </w:r>
          </w:p>
        </w:tc>
        <w:tc>
          <w:tcPr>
            <w:tcW w:w="587" w:type="pct"/>
            <w:vAlign w:val="bottom"/>
          </w:tcPr>
          <w:p w14:paraId="6FA724C6" w14:textId="2D409636" w:rsidR="0066035F" w:rsidRPr="00250D6B" w:rsidRDefault="003C752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307</w:t>
            </w:r>
          </w:p>
        </w:tc>
        <w:tc>
          <w:tcPr>
            <w:tcW w:w="601" w:type="pct"/>
            <w:vAlign w:val="bottom"/>
          </w:tcPr>
          <w:p w14:paraId="7A3AB51D" w14:textId="660F96A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73</w:t>
            </w:r>
          </w:p>
        </w:tc>
      </w:tr>
      <w:tr w:rsidR="0066035F" w:rsidRPr="00250D6B" w14:paraId="5FB19850" w14:textId="77777777" w:rsidTr="0066035F">
        <w:tc>
          <w:tcPr>
            <w:tcW w:w="2347" w:type="pct"/>
          </w:tcPr>
          <w:p w14:paraId="5EBDB3B7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ส่วนแบ่งกำไรสุทธิจากเงินลงทุนในบริษัทร่วม</w:t>
            </w:r>
          </w:p>
          <w:p w14:paraId="2EA45E54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และการร่วมค้า</w:t>
            </w:r>
          </w:p>
        </w:tc>
        <w:tc>
          <w:tcPr>
            <w:tcW w:w="291" w:type="pct"/>
            <w:vAlign w:val="bottom"/>
          </w:tcPr>
          <w:p w14:paraId="72C3971A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488B170" w14:textId="45F820C1" w:rsidR="0066035F" w:rsidRPr="00250D6B" w:rsidRDefault="00DA6D41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</w:t>
            </w:r>
            <w:r w:rsidR="00402756" w:rsidRPr="00250D6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587" w:type="pct"/>
            <w:vAlign w:val="bottom"/>
          </w:tcPr>
          <w:p w14:paraId="1B0BEC3B" w14:textId="27BDAE3E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</w:t>
            </w:r>
            <w:r w:rsidR="00EB4B78" w:rsidRPr="00250D6B">
              <w:rPr>
                <w:rFonts w:asciiTheme="majorBidi" w:hAnsiTheme="majorBidi" w:cstheme="majorBidi" w:hint="cs"/>
                <w:cs/>
              </w:rPr>
              <w:t>4</w:t>
            </w:r>
            <w:r w:rsidR="00B833FF" w:rsidRPr="00250D6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587" w:type="pct"/>
            <w:vAlign w:val="bottom"/>
          </w:tcPr>
          <w:p w14:paraId="33726568" w14:textId="21CF645E" w:rsidR="0066035F" w:rsidRPr="00250D6B" w:rsidRDefault="003C752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01" w:type="pct"/>
            <w:vAlign w:val="bottom"/>
          </w:tcPr>
          <w:p w14:paraId="46A915AE" w14:textId="253751BD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B833FF" w:rsidRPr="00250D6B" w14:paraId="190D953B" w14:textId="77777777" w:rsidTr="0066035F">
        <w:tc>
          <w:tcPr>
            <w:tcW w:w="2347" w:type="pct"/>
          </w:tcPr>
          <w:p w14:paraId="3A5CAED4" w14:textId="1210952F" w:rsidR="00B833FF" w:rsidRPr="00250D6B" w:rsidRDefault="00B833FF" w:rsidP="009E6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291" w:type="pct"/>
            <w:vAlign w:val="bottom"/>
          </w:tcPr>
          <w:p w14:paraId="10ABCE30" w14:textId="77777777" w:rsidR="00B833FF" w:rsidRPr="00250D6B" w:rsidRDefault="00B833F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A11D2BE" w14:textId="29D01DC0" w:rsidR="00B833FF" w:rsidRPr="00250D6B" w:rsidRDefault="00DA6D41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587" w:type="pct"/>
            <w:vAlign w:val="bottom"/>
          </w:tcPr>
          <w:p w14:paraId="08CE8B8F" w14:textId="2C7597C8" w:rsidR="00B833FF" w:rsidRPr="00250D6B" w:rsidRDefault="00B833F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76CC99D4" w14:textId="364CA913" w:rsidR="00B833FF" w:rsidRPr="00250D6B" w:rsidRDefault="00B833F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01" w:type="pct"/>
            <w:vAlign w:val="bottom"/>
          </w:tcPr>
          <w:p w14:paraId="223652A7" w14:textId="35FF1A71" w:rsidR="00B833FF" w:rsidRPr="00250D6B" w:rsidRDefault="00B833F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6035F" w:rsidRPr="00250D6B" w14:paraId="7F2B384A" w14:textId="77777777" w:rsidTr="0066035F">
        <w:tc>
          <w:tcPr>
            <w:tcW w:w="2347" w:type="pct"/>
          </w:tcPr>
          <w:p w14:paraId="5FB669A2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291" w:type="pct"/>
            <w:vAlign w:val="bottom"/>
          </w:tcPr>
          <w:p w14:paraId="73FF60F6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737B9E6" w14:textId="31CA302F" w:rsidR="0066035F" w:rsidRPr="00250D6B" w:rsidRDefault="00E33ED7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(5</w:t>
            </w:r>
            <w:r w:rsidR="009C7026" w:rsidRPr="00250D6B">
              <w:rPr>
                <w:rFonts w:asciiTheme="majorBidi" w:hAnsiTheme="majorBidi" w:cstheme="majorBidi"/>
              </w:rPr>
              <w:t>6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7" w:type="pct"/>
            <w:vAlign w:val="bottom"/>
          </w:tcPr>
          <w:p w14:paraId="1FE38233" w14:textId="5A857144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</w:t>
            </w:r>
            <w:r w:rsidR="00EB4B78" w:rsidRPr="00250D6B">
              <w:rPr>
                <w:rFonts w:asciiTheme="majorBidi" w:hAnsiTheme="majorBidi" w:cstheme="majorBidi" w:hint="cs"/>
                <w:cs/>
              </w:rPr>
              <w:t>281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7" w:type="pct"/>
            <w:vAlign w:val="bottom"/>
          </w:tcPr>
          <w:p w14:paraId="7606A99A" w14:textId="7F9E72DF" w:rsidR="0066035F" w:rsidRPr="00250D6B" w:rsidRDefault="003C752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01" w:type="pct"/>
            <w:vAlign w:val="bottom"/>
          </w:tcPr>
          <w:p w14:paraId="78A5794B" w14:textId="3FA46349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66035F" w:rsidRPr="00250D6B" w14:paraId="5214EACB" w14:textId="77777777" w:rsidTr="0066035F">
        <w:tc>
          <w:tcPr>
            <w:tcW w:w="2347" w:type="pct"/>
          </w:tcPr>
          <w:p w14:paraId="381B6D70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91" w:type="pct"/>
            <w:vAlign w:val="bottom"/>
          </w:tcPr>
          <w:p w14:paraId="0F423396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9C1C96C" w14:textId="40C87CF4" w:rsidR="0066035F" w:rsidRPr="00250D6B" w:rsidRDefault="00DA6D41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4,1</w:t>
            </w:r>
            <w:r w:rsidR="006250FC" w:rsidRPr="00250D6B">
              <w:rPr>
                <w:rFonts w:asciiTheme="majorBidi" w:hAnsiTheme="majorBidi" w:cstheme="majorBidi"/>
              </w:rPr>
              <w:t>2</w:t>
            </w:r>
            <w:r w:rsidR="009C7026" w:rsidRPr="00250D6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587" w:type="pct"/>
            <w:vAlign w:val="bottom"/>
          </w:tcPr>
          <w:p w14:paraId="1A591C76" w14:textId="1651B5E4" w:rsidR="0066035F" w:rsidRPr="00250D6B" w:rsidRDefault="00EB4B78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125</w:t>
            </w:r>
          </w:p>
        </w:tc>
        <w:tc>
          <w:tcPr>
            <w:tcW w:w="587" w:type="pct"/>
            <w:vAlign w:val="bottom"/>
          </w:tcPr>
          <w:p w14:paraId="67A5A7D1" w14:textId="7CA9DD9A" w:rsidR="0066035F" w:rsidRPr="00250D6B" w:rsidRDefault="003C752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01" w:type="pct"/>
            <w:vAlign w:val="bottom"/>
          </w:tcPr>
          <w:p w14:paraId="5923EBAB" w14:textId="0BE8DED3" w:rsidR="0066035F" w:rsidRPr="00250D6B" w:rsidRDefault="00EB4B78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66035F" w:rsidRPr="00250D6B" w14:paraId="2E2CA749" w14:textId="77777777" w:rsidTr="0066035F">
        <w:tc>
          <w:tcPr>
            <w:tcW w:w="2347" w:type="pct"/>
          </w:tcPr>
          <w:p w14:paraId="07804843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จำหน่ายเงินลงทุน</w:t>
            </w:r>
          </w:p>
        </w:tc>
        <w:tc>
          <w:tcPr>
            <w:tcW w:w="291" w:type="pct"/>
            <w:vAlign w:val="bottom"/>
          </w:tcPr>
          <w:p w14:paraId="5F60F600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5CA38AA" w14:textId="45C8D31F" w:rsidR="0066035F" w:rsidRPr="00250D6B" w:rsidRDefault="00E33ED7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7" w:type="pct"/>
            <w:vAlign w:val="bottom"/>
          </w:tcPr>
          <w:p w14:paraId="59ECA35A" w14:textId="2782E485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(12,148)</w:t>
            </w:r>
          </w:p>
        </w:tc>
        <w:tc>
          <w:tcPr>
            <w:tcW w:w="587" w:type="pct"/>
            <w:vAlign w:val="bottom"/>
          </w:tcPr>
          <w:p w14:paraId="6643AC7A" w14:textId="1BA7623F" w:rsidR="0066035F" w:rsidRPr="00250D6B" w:rsidRDefault="003C7526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01" w:type="pct"/>
            <w:vAlign w:val="bottom"/>
          </w:tcPr>
          <w:p w14:paraId="4D3CBD08" w14:textId="016CEA7A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66035F" w:rsidRPr="00250D6B" w14:paraId="322A410E" w14:textId="77777777" w:rsidTr="0066035F">
        <w:tc>
          <w:tcPr>
            <w:tcW w:w="2347" w:type="pct"/>
          </w:tcPr>
          <w:p w14:paraId="021A6B06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291" w:type="pct"/>
            <w:vAlign w:val="bottom"/>
          </w:tcPr>
          <w:p w14:paraId="4A886DF1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EEE8932" w14:textId="445813D1" w:rsidR="0066035F" w:rsidRPr="00250D6B" w:rsidRDefault="00E33ED7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7" w:type="pct"/>
            <w:vAlign w:val="bottom"/>
          </w:tcPr>
          <w:p w14:paraId="5012416B" w14:textId="34668DD9" w:rsidR="0066035F" w:rsidRPr="00250D6B" w:rsidRDefault="00EB4B78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587" w:type="pct"/>
            <w:vAlign w:val="bottom"/>
          </w:tcPr>
          <w:p w14:paraId="67648241" w14:textId="7F70C3C1" w:rsidR="0066035F" w:rsidRPr="00250D6B" w:rsidRDefault="003C7526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01" w:type="pct"/>
            <w:vAlign w:val="bottom"/>
          </w:tcPr>
          <w:p w14:paraId="15E5F665" w14:textId="40C9B942" w:rsidR="0066035F" w:rsidRPr="00250D6B" w:rsidRDefault="00EB4B78" w:rsidP="0066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(1)</w:t>
            </w:r>
          </w:p>
        </w:tc>
      </w:tr>
      <w:tr w:rsidR="0066035F" w:rsidRPr="00250D6B" w14:paraId="6487E8B4" w14:textId="77777777" w:rsidTr="0066035F">
        <w:tc>
          <w:tcPr>
            <w:tcW w:w="2347" w:type="pct"/>
          </w:tcPr>
          <w:p w14:paraId="1A0E910D" w14:textId="77777777" w:rsidR="0066035F" w:rsidRPr="00250D6B" w:rsidRDefault="0066035F" w:rsidP="0066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b/>
                <w:bCs/>
              </w:rPr>
              <w:t>31</w:t>
            </w: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291" w:type="pct"/>
            <w:vAlign w:val="bottom"/>
          </w:tcPr>
          <w:p w14:paraId="3BDF66D5" w14:textId="77777777" w:rsidR="0066035F" w:rsidRPr="00250D6B" w:rsidRDefault="0066035F" w:rsidP="0066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478BB52" w14:textId="60990633" w:rsidR="0066035F" w:rsidRPr="00250D6B" w:rsidRDefault="00E33ED7" w:rsidP="005B2B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6,076</w:t>
            </w:r>
          </w:p>
        </w:tc>
        <w:tc>
          <w:tcPr>
            <w:tcW w:w="587" w:type="pct"/>
            <w:vAlign w:val="bottom"/>
          </w:tcPr>
          <w:p w14:paraId="26B6E646" w14:textId="38000C7B" w:rsidR="0066035F" w:rsidRPr="00250D6B" w:rsidRDefault="0066035F" w:rsidP="006603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1,</w:t>
            </w:r>
            <w:r w:rsidR="00EB4B78" w:rsidRPr="00250D6B">
              <w:rPr>
                <w:rFonts w:asciiTheme="majorBidi" w:hAnsiTheme="majorBidi" w:cstheme="majorBidi"/>
                <w:b/>
                <w:bCs/>
              </w:rPr>
              <w:t>513</w:t>
            </w:r>
          </w:p>
        </w:tc>
        <w:tc>
          <w:tcPr>
            <w:tcW w:w="587" w:type="pct"/>
            <w:vAlign w:val="bottom"/>
          </w:tcPr>
          <w:p w14:paraId="51ACC8B8" w14:textId="183CE9C3" w:rsidR="0066035F" w:rsidRPr="00250D6B" w:rsidRDefault="003C7526" w:rsidP="006603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307</w:t>
            </w:r>
          </w:p>
        </w:tc>
        <w:tc>
          <w:tcPr>
            <w:tcW w:w="601" w:type="pct"/>
            <w:vAlign w:val="bottom"/>
          </w:tcPr>
          <w:p w14:paraId="6C9D2B02" w14:textId="1626B974" w:rsidR="0066035F" w:rsidRPr="00250D6B" w:rsidRDefault="00EB4B78" w:rsidP="006603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7</w:t>
            </w:r>
            <w:r w:rsidR="00C81E9B" w:rsidRPr="00250D6B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</w:tr>
    </w:tbl>
    <w:p w14:paraId="19E3E417" w14:textId="77777777" w:rsidR="0066035F" w:rsidRPr="00250D6B" w:rsidRDefault="0066035F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002E8843" w14:textId="33A9F334" w:rsidR="00AE5C41" w:rsidRPr="00250D6B" w:rsidRDefault="00AE5C41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250D6B">
        <w:rPr>
          <w:rFonts w:asciiTheme="majorBidi" w:hAnsiTheme="majorBidi" w:cstheme="majorBidi"/>
          <w:i/>
          <w:iCs/>
          <w:cs/>
          <w:lang w:val="en-GB"/>
        </w:rPr>
        <w:t>การเปลี่ยนแปลงเงินลงทุนใน</w:t>
      </w:r>
      <w:r w:rsidR="00EB4D05" w:rsidRPr="00250D6B">
        <w:rPr>
          <w:rFonts w:asciiTheme="majorBidi" w:hAnsiTheme="majorBidi" w:cstheme="majorBidi" w:hint="cs"/>
          <w:i/>
          <w:iCs/>
          <w:cs/>
          <w:lang w:val="en-GB"/>
        </w:rPr>
        <w:t>บริษัทร่วม</w:t>
      </w:r>
      <w:r w:rsidR="00EA2C81" w:rsidRPr="00250D6B">
        <w:rPr>
          <w:rFonts w:asciiTheme="majorBidi" w:hAnsiTheme="majorBidi" w:cstheme="majorBidi"/>
          <w:i/>
          <w:iCs/>
          <w:cs/>
          <w:lang w:val="en-GB"/>
        </w:rPr>
        <w:t>และการร่วมค้า</w:t>
      </w:r>
    </w:p>
    <w:p w14:paraId="4B61BE19" w14:textId="793D1E78" w:rsidR="00AE5C41" w:rsidRPr="00250D6B" w:rsidRDefault="00AE5C41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450FDE2B" w14:textId="63C6AA2E" w:rsidR="00C36595" w:rsidRPr="00250D6B" w:rsidRDefault="001032C2" w:rsidP="00EB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rPr>
          <w:rFonts w:asciiTheme="majorBidi" w:hAnsiTheme="majorBidi" w:cstheme="majorBidi"/>
          <w:i/>
          <w:iCs/>
        </w:rPr>
      </w:pPr>
      <w:proofErr w:type="spellStart"/>
      <w:r w:rsidRPr="00250D6B">
        <w:rPr>
          <w:rFonts w:asciiTheme="majorBidi" w:hAnsiTheme="majorBidi" w:cstheme="majorBidi"/>
          <w:i/>
          <w:iCs/>
        </w:rPr>
        <w:t>PetroWind</w:t>
      </w:r>
      <w:proofErr w:type="spellEnd"/>
      <w:r w:rsidRPr="00250D6B">
        <w:rPr>
          <w:rFonts w:asciiTheme="majorBidi" w:hAnsiTheme="majorBidi" w:cstheme="majorBidi"/>
          <w:i/>
          <w:iCs/>
        </w:rPr>
        <w:t xml:space="preserve"> Energy Inc.</w:t>
      </w:r>
    </w:p>
    <w:p w14:paraId="4DE865FF" w14:textId="3E07FD5A" w:rsidR="006C5CF0" w:rsidRPr="00250D6B" w:rsidRDefault="006C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lang w:val="en-GB"/>
        </w:rPr>
      </w:pPr>
    </w:p>
    <w:p w14:paraId="3CAD0103" w14:textId="72E7F808" w:rsidR="00D30E52" w:rsidRPr="00250D6B" w:rsidRDefault="00D30E52" w:rsidP="00D30E52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50D6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50D6B">
        <w:rPr>
          <w:rFonts w:ascii="Angsana New" w:hAnsi="Angsana New" w:hint="cs"/>
          <w:sz w:val="30"/>
          <w:szCs w:val="30"/>
        </w:rPr>
        <w:t>20</w:t>
      </w:r>
      <w:r w:rsidRPr="00250D6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50D6B">
        <w:rPr>
          <w:rFonts w:ascii="Angsana New" w:hAnsi="Angsana New" w:hint="cs"/>
          <w:sz w:val="30"/>
          <w:szCs w:val="30"/>
        </w:rPr>
        <w:t>2565</w:t>
      </w:r>
      <w:r w:rsidRPr="00250D6B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ที่ประชุมคณะกรรมการบริษัทของ </w:t>
      </w:r>
      <w:proofErr w:type="spellStart"/>
      <w:r w:rsidRPr="00250D6B">
        <w:rPr>
          <w:rFonts w:ascii="Angsana New" w:hAnsi="Angsana New" w:hint="cs"/>
          <w:sz w:val="30"/>
          <w:szCs w:val="30"/>
        </w:rPr>
        <w:t>PetroWind</w:t>
      </w:r>
      <w:proofErr w:type="spellEnd"/>
      <w:r w:rsidRPr="00250D6B">
        <w:rPr>
          <w:rFonts w:ascii="Angsana New" w:hAnsi="Angsana New" w:hint="cs"/>
          <w:sz w:val="30"/>
          <w:szCs w:val="30"/>
        </w:rPr>
        <w:t xml:space="preserve"> Energy Inc. (“PWEI”) </w:t>
      </w:r>
      <w:r w:rsidRPr="00250D6B">
        <w:rPr>
          <w:rFonts w:ascii="Angsana New" w:hAnsi="Angsana New" w:hint="cs"/>
          <w:sz w:val="30"/>
          <w:szCs w:val="30"/>
          <w:cs/>
        </w:rPr>
        <w:t xml:space="preserve">ซึ่งเป็นการร่วมค้าของ </w:t>
      </w:r>
      <w:r w:rsidRPr="00250D6B">
        <w:rPr>
          <w:rFonts w:ascii="Angsana New" w:hAnsi="Angsana New" w:hint="cs"/>
          <w:sz w:val="30"/>
          <w:szCs w:val="30"/>
        </w:rPr>
        <w:t xml:space="preserve">BCPG Wind </w:t>
      </w:r>
      <w:proofErr w:type="spellStart"/>
      <w:r w:rsidRPr="00250D6B">
        <w:rPr>
          <w:rFonts w:ascii="Angsana New" w:hAnsi="Angsana New" w:hint="cs"/>
          <w:sz w:val="30"/>
          <w:szCs w:val="30"/>
        </w:rPr>
        <w:t>Cooperatief</w:t>
      </w:r>
      <w:proofErr w:type="spellEnd"/>
      <w:r w:rsidRPr="00250D6B">
        <w:rPr>
          <w:rFonts w:ascii="Angsana New" w:hAnsi="Angsana New" w:hint="cs"/>
          <w:sz w:val="30"/>
          <w:szCs w:val="30"/>
        </w:rPr>
        <w:t xml:space="preserve"> U.A. (“BCPGW”) </w:t>
      </w:r>
      <w:r w:rsidRPr="00250D6B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ซึ่งเป็นบริษัทย่อยทางอ้อมของกลุ่มบริษัทมีมติอนุมัติเพิ่มทุนจดทะเบียนจำนวน </w:t>
      </w:r>
      <w:r w:rsidRPr="00250D6B">
        <w:rPr>
          <w:rFonts w:ascii="Angsana New" w:hAnsi="Angsana New" w:hint="cs"/>
          <w:sz w:val="30"/>
          <w:szCs w:val="30"/>
        </w:rPr>
        <w:t>156</w:t>
      </w:r>
      <w:r w:rsidRPr="00250D6B">
        <w:rPr>
          <w:rFonts w:ascii="Angsana New" w:hAnsi="Angsana New" w:hint="cs"/>
          <w:sz w:val="30"/>
          <w:szCs w:val="30"/>
          <w:cs/>
        </w:rPr>
        <w:t xml:space="preserve"> ล้านเปโซฟิลิปปินส์ จากทุนจดทะเบียนเดิมจำนวน </w:t>
      </w:r>
      <w:r w:rsidRPr="00250D6B">
        <w:rPr>
          <w:rFonts w:ascii="Angsana New" w:hAnsi="Angsana New" w:hint="cs"/>
          <w:sz w:val="30"/>
          <w:szCs w:val="30"/>
        </w:rPr>
        <w:t>1,900</w:t>
      </w:r>
      <w:r w:rsidRPr="00250D6B">
        <w:rPr>
          <w:rFonts w:ascii="Angsana New" w:hAnsi="Angsana New" w:hint="cs"/>
          <w:sz w:val="30"/>
          <w:szCs w:val="30"/>
          <w:cs/>
        </w:rPr>
        <w:t xml:space="preserve"> ล้านเปโซฟิลิปปินส์ เป็นทุนจดทะเบียนใหม่จำนวน </w:t>
      </w:r>
      <w:r w:rsidRPr="00250D6B">
        <w:rPr>
          <w:rFonts w:ascii="Angsana New" w:hAnsi="Angsana New" w:hint="cs"/>
          <w:sz w:val="30"/>
          <w:szCs w:val="30"/>
        </w:rPr>
        <w:t>2,056</w:t>
      </w:r>
      <w:r w:rsidRPr="00250D6B">
        <w:rPr>
          <w:rFonts w:ascii="Angsana New" w:hAnsi="Angsana New" w:hint="cs"/>
          <w:sz w:val="30"/>
          <w:szCs w:val="30"/>
          <w:cs/>
        </w:rPr>
        <w:t xml:space="preserve"> ล้านเปโซฟิลิปปินส์ </w:t>
      </w:r>
      <w:r w:rsidRPr="00250D6B">
        <w:rPr>
          <w:rFonts w:ascii="Angsana New" w:hAnsi="Angsana New" w:hint="cs"/>
          <w:sz w:val="30"/>
          <w:szCs w:val="30"/>
        </w:rPr>
        <w:t xml:space="preserve">PWEI </w:t>
      </w:r>
      <w:r w:rsidRPr="00250D6B">
        <w:rPr>
          <w:rFonts w:ascii="Angsana New" w:hAnsi="Angsana New" w:hint="cs"/>
          <w:sz w:val="30"/>
          <w:szCs w:val="30"/>
          <w:cs/>
        </w:rPr>
        <w:t xml:space="preserve">ได้มีการเรียกชำระค่าหุ้นจำนวน </w:t>
      </w:r>
      <w:r w:rsidRPr="00250D6B">
        <w:rPr>
          <w:rFonts w:ascii="Angsana New" w:hAnsi="Angsana New" w:hint="cs"/>
          <w:sz w:val="30"/>
          <w:szCs w:val="30"/>
        </w:rPr>
        <w:t>9.</w:t>
      </w:r>
      <w:r w:rsidR="00402756" w:rsidRPr="00250D6B">
        <w:rPr>
          <w:rFonts w:ascii="Angsana New" w:hAnsi="Angsana New"/>
          <w:sz w:val="30"/>
          <w:szCs w:val="30"/>
        </w:rPr>
        <w:t>8</w:t>
      </w:r>
      <w:r w:rsidRPr="00250D6B">
        <w:rPr>
          <w:rFonts w:ascii="Angsana New" w:hAnsi="Angsana New" w:hint="cs"/>
          <w:sz w:val="30"/>
          <w:szCs w:val="30"/>
          <w:cs/>
        </w:rPr>
        <w:t xml:space="preserve"> ล้านเปโซฟิลิปปินส์ เมื่อวันที่ </w:t>
      </w:r>
      <w:r w:rsidRPr="00250D6B">
        <w:rPr>
          <w:rFonts w:ascii="Angsana New" w:hAnsi="Angsana New" w:hint="cs"/>
          <w:sz w:val="30"/>
          <w:szCs w:val="30"/>
        </w:rPr>
        <w:t>11</w:t>
      </w:r>
      <w:r w:rsidRPr="00250D6B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250D6B">
        <w:rPr>
          <w:rFonts w:ascii="Angsana New" w:hAnsi="Angsana New" w:hint="cs"/>
          <w:sz w:val="30"/>
          <w:szCs w:val="30"/>
        </w:rPr>
        <w:t>2566</w:t>
      </w:r>
      <w:r w:rsidRPr="00250D6B">
        <w:rPr>
          <w:rFonts w:ascii="Angsana New" w:hAnsi="Angsana New" w:hint="cs"/>
          <w:sz w:val="30"/>
          <w:szCs w:val="30"/>
          <w:cs/>
        </w:rPr>
        <w:t xml:space="preserve"> </w:t>
      </w:r>
      <w:r w:rsidRPr="00250D6B">
        <w:rPr>
          <w:rFonts w:ascii="Angsana New" w:hAnsi="Angsana New" w:hint="cs"/>
          <w:sz w:val="30"/>
          <w:szCs w:val="30"/>
        </w:rPr>
        <w:t xml:space="preserve">BCPGW </w:t>
      </w:r>
      <w:r w:rsidRPr="00250D6B">
        <w:rPr>
          <w:rFonts w:ascii="Angsana New" w:hAnsi="Angsana New" w:hint="cs"/>
          <w:sz w:val="30"/>
          <w:szCs w:val="30"/>
          <w:cs/>
        </w:rPr>
        <w:t xml:space="preserve">ได้ชำระค่าหุ้นร้อยละ </w:t>
      </w:r>
      <w:r w:rsidRPr="00250D6B">
        <w:rPr>
          <w:rFonts w:ascii="Angsana New" w:hAnsi="Angsana New" w:hint="cs"/>
          <w:sz w:val="30"/>
          <w:szCs w:val="30"/>
        </w:rPr>
        <w:t>40</w:t>
      </w:r>
      <w:r w:rsidRPr="00250D6B">
        <w:rPr>
          <w:rFonts w:ascii="Angsana New" w:hAnsi="Angsana New" w:hint="cs"/>
          <w:sz w:val="30"/>
          <w:szCs w:val="30"/>
          <w:cs/>
        </w:rPr>
        <w:t xml:space="preserve"> ของจำนวนดังกล่าวตามสัดส่วนการถือหุ้น คิดเป็นจำนวนเงิน </w:t>
      </w:r>
      <w:r w:rsidRPr="00250D6B">
        <w:rPr>
          <w:rFonts w:ascii="Angsana New" w:hAnsi="Angsana New" w:hint="cs"/>
          <w:sz w:val="30"/>
          <w:szCs w:val="30"/>
        </w:rPr>
        <w:t>3.9</w:t>
      </w:r>
      <w:r w:rsidRPr="00250D6B">
        <w:rPr>
          <w:rFonts w:ascii="Angsana New" w:hAnsi="Angsana New" w:hint="cs"/>
          <w:sz w:val="30"/>
          <w:szCs w:val="30"/>
          <w:cs/>
        </w:rPr>
        <w:t xml:space="preserve"> ล้านเปโซฟิลิปปินส์ (ประมาณ </w:t>
      </w:r>
      <w:r w:rsidRPr="00250D6B">
        <w:rPr>
          <w:rFonts w:ascii="Angsana New" w:hAnsi="Angsana New" w:hint="cs"/>
          <w:sz w:val="30"/>
          <w:szCs w:val="30"/>
        </w:rPr>
        <w:t>2.</w:t>
      </w:r>
      <w:r w:rsidR="00402756" w:rsidRPr="00250D6B">
        <w:rPr>
          <w:rFonts w:ascii="Angsana New" w:hAnsi="Angsana New"/>
          <w:sz w:val="30"/>
          <w:szCs w:val="30"/>
        </w:rPr>
        <w:t>5</w:t>
      </w:r>
      <w:r w:rsidRPr="00250D6B">
        <w:rPr>
          <w:rFonts w:ascii="Angsana New" w:hAnsi="Angsana New" w:hint="cs"/>
          <w:sz w:val="30"/>
          <w:szCs w:val="30"/>
          <w:cs/>
        </w:rPr>
        <w:t xml:space="preserve"> ล้านบาท) ทั้งนี้ สัดส่วนการลงทุนของบริษัทย่อยในการร่วมค้ายังคงเป็นร้อยละ</w:t>
      </w:r>
      <w:r w:rsidRPr="00250D6B">
        <w:rPr>
          <w:rFonts w:ascii="Angsana New" w:hAnsi="Angsana New" w:hint="cs"/>
          <w:sz w:val="30"/>
          <w:szCs w:val="30"/>
        </w:rPr>
        <w:t xml:space="preserve"> 40</w:t>
      </w:r>
    </w:p>
    <w:p w14:paraId="62DC9D1D" w14:textId="77777777" w:rsidR="00782A8D" w:rsidRPr="00250D6B" w:rsidRDefault="00782A8D" w:rsidP="00782A8D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251A399" w14:textId="14E1E7AF" w:rsidR="006250FC" w:rsidRPr="00250D6B" w:rsidRDefault="006250FC" w:rsidP="006250FC">
      <w:pPr>
        <w:tabs>
          <w:tab w:val="clear" w:pos="680"/>
        </w:tabs>
        <w:spacing w:line="240" w:lineRule="auto"/>
        <w:ind w:left="540"/>
        <w:jc w:val="thaiDistribute"/>
        <w:rPr>
          <w:i/>
          <w:iCs/>
        </w:rPr>
      </w:pPr>
      <w:bookmarkStart w:id="7" w:name="_Hlk134375092"/>
      <w:r w:rsidRPr="00250D6B">
        <w:rPr>
          <w:rFonts w:hint="cs"/>
          <w:i/>
          <w:iCs/>
          <w:cs/>
        </w:rPr>
        <w:t>บริษัท ประทุมวันสมาร์ทดิสทริคท์คูลลิ่ง จำกัด</w:t>
      </w:r>
    </w:p>
    <w:p w14:paraId="00FDED0B" w14:textId="77777777" w:rsidR="006250FC" w:rsidRPr="00250D6B" w:rsidRDefault="006250FC" w:rsidP="006250FC">
      <w:pPr>
        <w:tabs>
          <w:tab w:val="clear" w:pos="680"/>
        </w:tabs>
        <w:spacing w:line="240" w:lineRule="auto"/>
        <w:jc w:val="thaiDistribute"/>
        <w:rPr>
          <w:color w:val="000000" w:themeColor="text1"/>
        </w:rPr>
      </w:pPr>
    </w:p>
    <w:p w14:paraId="2EAA252C" w14:textId="1EF40325" w:rsidR="00DD204B" w:rsidRPr="00250D6B" w:rsidRDefault="00DD204B" w:rsidP="006250FC">
      <w:pPr>
        <w:tabs>
          <w:tab w:val="clear" w:pos="680"/>
        </w:tabs>
        <w:spacing w:line="240" w:lineRule="auto"/>
        <w:ind w:left="567"/>
        <w:jc w:val="thaiDistribute"/>
        <w:rPr>
          <w:i/>
          <w:iCs/>
        </w:rPr>
      </w:pPr>
      <w:r w:rsidRPr="00250D6B">
        <w:rPr>
          <w:color w:val="000000" w:themeColor="text1"/>
          <w:cs/>
        </w:rPr>
        <w:t>เมื่อวันที่</w:t>
      </w:r>
      <w:r w:rsidRPr="00250D6B">
        <w:rPr>
          <w:rFonts w:ascii="Times New Roman" w:hAnsi="Times New Roman" w:cs="Times New Roman"/>
          <w:color w:val="000000" w:themeColor="text1"/>
        </w:rPr>
        <w:t> </w:t>
      </w:r>
      <w:r w:rsidRPr="00250D6B">
        <w:rPr>
          <w:color w:val="000000" w:themeColor="text1"/>
        </w:rPr>
        <w:t xml:space="preserve">3 </w:t>
      </w:r>
      <w:r w:rsidRPr="00250D6B">
        <w:rPr>
          <w:rFonts w:hint="cs"/>
          <w:color w:val="000000" w:themeColor="text1"/>
          <w:cs/>
        </w:rPr>
        <w:t>มกราคม</w:t>
      </w:r>
      <w:r w:rsidRPr="00250D6B">
        <w:rPr>
          <w:rFonts w:ascii="Times New Roman" w:hAnsi="Times New Roman" w:cs="Times New Roman"/>
          <w:color w:val="000000" w:themeColor="text1"/>
        </w:rPr>
        <w:t> </w:t>
      </w:r>
      <w:r w:rsidRPr="00250D6B">
        <w:rPr>
          <w:color w:val="000000" w:themeColor="text1"/>
        </w:rPr>
        <w:t>2566</w:t>
      </w:r>
      <w:r w:rsidRPr="00250D6B">
        <w:rPr>
          <w:rFonts w:ascii="Times New Roman" w:hAnsi="Times New Roman" w:cs="Times New Roman"/>
          <w:color w:val="000000" w:themeColor="text1"/>
        </w:rPr>
        <w:t> </w:t>
      </w:r>
      <w:r w:rsidRPr="00250D6B">
        <w:rPr>
          <w:color w:val="000000" w:themeColor="text1"/>
          <w:cs/>
        </w:rPr>
        <w:t>ที่ประชุมวิสามัญผู้ถือหุ้นขอ</w:t>
      </w:r>
      <w:r w:rsidRPr="00250D6B">
        <w:rPr>
          <w:rFonts w:hint="cs"/>
          <w:color w:val="000000" w:themeColor="text1"/>
          <w:cs/>
        </w:rPr>
        <w:t xml:space="preserve">งบริษัท </w:t>
      </w:r>
      <w:r w:rsidR="00C41B9A" w:rsidRPr="00250D6B">
        <w:rPr>
          <w:rFonts w:hint="cs"/>
          <w:color w:val="000000" w:themeColor="text1"/>
          <w:cs/>
        </w:rPr>
        <w:t>ประทุมวันสมาร์ทดิสทริคท์คูลลิ่ง จำกัด</w:t>
      </w:r>
      <w:r w:rsidR="00C41B9A" w:rsidRPr="00250D6B">
        <w:rPr>
          <w:color w:val="000000" w:themeColor="text1"/>
        </w:rPr>
        <w:t xml:space="preserve"> (“</w:t>
      </w:r>
      <w:r w:rsidRPr="00250D6B">
        <w:rPr>
          <w:color w:val="000000" w:themeColor="text1"/>
        </w:rPr>
        <w:t>PSDC</w:t>
      </w:r>
      <w:r w:rsidR="00C41B9A" w:rsidRPr="00250D6B">
        <w:rPr>
          <w:color w:val="000000" w:themeColor="text1"/>
        </w:rPr>
        <w:t>”)</w:t>
      </w:r>
      <w:r w:rsidRPr="00250D6B">
        <w:rPr>
          <w:rFonts w:hint="cs"/>
          <w:color w:val="000000" w:themeColor="text1"/>
          <w:cs/>
        </w:rPr>
        <w:t xml:space="preserve"> ซึ่งเป็นบริษัทร่วมทางอ้อมของบริษัท มีมติอนุมัติเพิ่มทุนจดทะเบียนจำนวน </w:t>
      </w:r>
      <w:r w:rsidRPr="00250D6B">
        <w:rPr>
          <w:color w:val="000000" w:themeColor="text1"/>
        </w:rPr>
        <w:t>340</w:t>
      </w:r>
      <w:r w:rsidRPr="00250D6B">
        <w:rPr>
          <w:rFonts w:hint="cs"/>
          <w:color w:val="000000" w:themeColor="text1"/>
          <w:cs/>
        </w:rPr>
        <w:t xml:space="preserve"> ล้านบาท จากทุนจดทะเบียนเดิม </w:t>
      </w:r>
      <w:r w:rsidRPr="00250D6B">
        <w:rPr>
          <w:color w:val="000000" w:themeColor="text1"/>
        </w:rPr>
        <w:lastRenderedPageBreak/>
        <w:t xml:space="preserve">50 </w:t>
      </w:r>
      <w:r w:rsidRPr="00250D6B">
        <w:rPr>
          <w:rFonts w:hint="cs"/>
          <w:color w:val="000000" w:themeColor="text1"/>
          <w:cs/>
        </w:rPr>
        <w:t xml:space="preserve">ล้านบาท เป็นทุนจดทะเบียนใหม่ </w:t>
      </w:r>
      <w:r w:rsidRPr="00250D6B">
        <w:rPr>
          <w:color w:val="000000" w:themeColor="text1"/>
        </w:rPr>
        <w:t xml:space="preserve">390 </w:t>
      </w:r>
      <w:r w:rsidRPr="00250D6B">
        <w:rPr>
          <w:rFonts w:hint="cs"/>
          <w:color w:val="000000" w:themeColor="text1"/>
          <w:cs/>
        </w:rPr>
        <w:t xml:space="preserve">ล้านบาท โดยออกหุ้นสามัญเพิ่มทุน </w:t>
      </w:r>
      <w:r w:rsidRPr="00250D6B">
        <w:rPr>
          <w:color w:val="000000" w:themeColor="text1"/>
        </w:rPr>
        <w:t>3.40</w:t>
      </w:r>
      <w:r w:rsidRPr="00250D6B">
        <w:rPr>
          <w:rFonts w:hint="cs"/>
          <w:color w:val="000000" w:themeColor="text1"/>
          <w:cs/>
        </w:rPr>
        <w:t xml:space="preserve"> ล้านหุ้น มูลค่าหุ้นละ </w:t>
      </w:r>
      <w:r w:rsidRPr="00250D6B">
        <w:rPr>
          <w:color w:val="000000" w:themeColor="text1"/>
        </w:rPr>
        <w:t>100</w:t>
      </w:r>
      <w:r w:rsidRPr="00250D6B">
        <w:rPr>
          <w:rFonts w:hint="cs"/>
          <w:color w:val="000000" w:themeColor="text1"/>
          <w:cs/>
        </w:rPr>
        <w:t xml:space="preserve"> บาท ในเดือนมกราคม </w:t>
      </w:r>
      <w:r w:rsidRPr="00250D6B">
        <w:rPr>
          <w:color w:val="000000" w:themeColor="text1"/>
        </w:rPr>
        <w:t xml:space="preserve">2566 PSDC </w:t>
      </w:r>
      <w:r w:rsidRPr="00250D6B">
        <w:rPr>
          <w:rFonts w:hint="cs"/>
          <w:color w:val="000000" w:themeColor="text1"/>
          <w:cs/>
        </w:rPr>
        <w:t xml:space="preserve">ได้มีการเรียกชำระค่าหุ้นจำนวน </w:t>
      </w:r>
      <w:r w:rsidRPr="00250D6B">
        <w:rPr>
          <w:color w:val="000000" w:themeColor="text1"/>
        </w:rPr>
        <w:t xml:space="preserve">85 </w:t>
      </w:r>
      <w:r w:rsidRPr="00250D6B">
        <w:rPr>
          <w:rFonts w:hint="cs"/>
          <w:color w:val="000000" w:themeColor="text1"/>
          <w:cs/>
        </w:rPr>
        <w:t>ล้านบาท และ</w:t>
      </w:r>
      <w:r w:rsidR="00C41B9A" w:rsidRPr="00250D6B">
        <w:rPr>
          <w:rFonts w:hint="cs"/>
          <w:color w:val="000000" w:themeColor="text1"/>
          <w:cs/>
        </w:rPr>
        <w:t>กลุ่ม</w:t>
      </w:r>
      <w:r w:rsidRPr="00250D6B">
        <w:rPr>
          <w:rFonts w:hint="cs"/>
          <w:color w:val="000000" w:themeColor="text1"/>
          <w:cs/>
        </w:rPr>
        <w:t xml:space="preserve">บริษัทได้ชำระค่าหุ้นร้อยละ </w:t>
      </w:r>
      <w:r w:rsidRPr="00250D6B">
        <w:rPr>
          <w:color w:val="000000" w:themeColor="text1"/>
        </w:rPr>
        <w:t xml:space="preserve">44 </w:t>
      </w:r>
      <w:r w:rsidRPr="00250D6B">
        <w:rPr>
          <w:rFonts w:hint="cs"/>
          <w:color w:val="000000" w:themeColor="text1"/>
          <w:cs/>
        </w:rPr>
        <w:t xml:space="preserve">ของจำนวนดังกล่าวตามสัดส่วนการถือหุ้น คิดเป็นจำนวนเงิน </w:t>
      </w:r>
      <w:r w:rsidRPr="00250D6B">
        <w:rPr>
          <w:color w:val="000000" w:themeColor="text1"/>
        </w:rPr>
        <w:t xml:space="preserve">37 </w:t>
      </w:r>
      <w:r w:rsidRPr="00250D6B">
        <w:rPr>
          <w:rFonts w:hint="cs"/>
          <w:color w:val="000000" w:themeColor="text1"/>
          <w:cs/>
        </w:rPr>
        <w:t>ล้านบาท</w:t>
      </w:r>
      <w:r w:rsidRPr="00250D6B">
        <w:rPr>
          <w:color w:val="000000" w:themeColor="text1"/>
        </w:rPr>
        <w:t>  </w:t>
      </w:r>
    </w:p>
    <w:bookmarkEnd w:id="7"/>
    <w:p w14:paraId="002A62BE" w14:textId="77777777" w:rsidR="006250FC" w:rsidRPr="00250D6B" w:rsidRDefault="006250FC" w:rsidP="00D30E52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24D8F8" w14:textId="402FADC6" w:rsidR="00E75B5B" w:rsidRPr="00250D6B" w:rsidRDefault="00C45B58" w:rsidP="00D30E52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50D6B">
        <w:rPr>
          <w:rFonts w:ascii="Angsana New" w:hAnsi="Angsana New" w:hint="cs"/>
          <w:i/>
          <w:iCs/>
          <w:sz w:val="30"/>
          <w:szCs w:val="30"/>
          <w:cs/>
        </w:rPr>
        <w:t>การลงทุนในโครงการก๊าซธรรมชาติ</w:t>
      </w:r>
    </w:p>
    <w:p w14:paraId="7B160420" w14:textId="77777777" w:rsidR="00402756" w:rsidRPr="00250D6B" w:rsidRDefault="00402756" w:rsidP="00FC0C73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9E4671" w14:textId="18936F86" w:rsidR="00C45B58" w:rsidRPr="00250D6B" w:rsidRDefault="00C45B58" w:rsidP="00FC0C73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50D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50D6B">
        <w:rPr>
          <w:rFonts w:ascii="Angsana New" w:hAnsi="Angsana New"/>
          <w:sz w:val="30"/>
          <w:szCs w:val="30"/>
        </w:rPr>
        <w:t xml:space="preserve">24 </w:t>
      </w:r>
      <w:r w:rsidRPr="00250D6B">
        <w:rPr>
          <w:rFonts w:ascii="Angsana New" w:hAnsi="Angsana New"/>
          <w:sz w:val="30"/>
          <w:szCs w:val="30"/>
          <w:cs/>
        </w:rPr>
        <w:t xml:space="preserve">มกราคม </w:t>
      </w:r>
      <w:r w:rsidRPr="00250D6B">
        <w:rPr>
          <w:rFonts w:ascii="Angsana New" w:hAnsi="Angsana New"/>
          <w:sz w:val="30"/>
          <w:szCs w:val="30"/>
        </w:rPr>
        <w:t>2566</w:t>
      </w:r>
      <w:r w:rsidRPr="00250D6B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ย่อยมีมติอนุมัติการลงทุนในโครงการโรงไฟฟ้าก๊าซธรรมชาติในประเทศสหรัฐอเมริกา โดยเมื่อวันที่ </w:t>
      </w:r>
      <w:r w:rsidRPr="00250D6B">
        <w:rPr>
          <w:rFonts w:ascii="Angsana New" w:hAnsi="Angsana New"/>
          <w:sz w:val="30"/>
          <w:szCs w:val="30"/>
        </w:rPr>
        <w:t>15</w:t>
      </w:r>
      <w:r w:rsidRPr="00250D6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250D6B">
        <w:rPr>
          <w:rFonts w:ascii="Angsana New" w:hAnsi="Angsana New"/>
          <w:sz w:val="30"/>
          <w:szCs w:val="30"/>
        </w:rPr>
        <w:t xml:space="preserve">2566 </w:t>
      </w:r>
      <w:r w:rsidRPr="00250D6B">
        <w:rPr>
          <w:rFonts w:ascii="Angsana New" w:hAnsi="Angsana New"/>
          <w:sz w:val="30"/>
          <w:szCs w:val="30"/>
          <w:cs/>
        </w:rPr>
        <w:t>บริษัทย่อยดังกล่าวได้จัดตั้งบริษัทย่อยทางอ้อมในประเทศสหรัฐอเมริกา</w:t>
      </w:r>
      <w:r w:rsidR="00FC0C73" w:rsidRPr="00250D6B">
        <w:rPr>
          <w:rFonts w:ascii="Angsana New" w:hAnsi="Angsana New"/>
          <w:sz w:val="30"/>
          <w:szCs w:val="30"/>
        </w:rPr>
        <w:t xml:space="preserve"> BCPG USA Inc. (“B</w:t>
      </w:r>
      <w:r w:rsidR="000B591F" w:rsidRPr="00250D6B">
        <w:rPr>
          <w:rFonts w:ascii="Angsana New" w:hAnsi="Angsana New"/>
          <w:sz w:val="30"/>
          <w:szCs w:val="30"/>
        </w:rPr>
        <w:t>USA</w:t>
      </w:r>
      <w:r w:rsidR="00FC0C73" w:rsidRPr="00250D6B">
        <w:rPr>
          <w:rFonts w:ascii="Angsana New" w:hAnsi="Angsana New"/>
          <w:sz w:val="30"/>
          <w:szCs w:val="30"/>
        </w:rPr>
        <w:t>”)</w:t>
      </w:r>
      <w:r w:rsidRPr="00250D6B">
        <w:rPr>
          <w:rFonts w:ascii="Angsana New" w:hAnsi="Angsana New"/>
          <w:sz w:val="30"/>
          <w:szCs w:val="30"/>
          <w:cs/>
        </w:rPr>
        <w:t xml:space="preserve"> </w:t>
      </w:r>
      <w:r w:rsidR="00FC0C73" w:rsidRPr="00250D6B">
        <w:rPr>
          <w:rFonts w:ascii="Angsana New" w:hAnsi="Angsana New" w:hint="cs"/>
          <w:sz w:val="30"/>
          <w:szCs w:val="30"/>
          <w:cs/>
        </w:rPr>
        <w:t xml:space="preserve">ด้วยทุน </w:t>
      </w:r>
      <w:r w:rsidR="00FC0C73" w:rsidRPr="00250D6B">
        <w:rPr>
          <w:rFonts w:ascii="Angsana New" w:hAnsi="Angsana New"/>
          <w:sz w:val="30"/>
          <w:szCs w:val="30"/>
        </w:rPr>
        <w:t xml:space="preserve">65 </w:t>
      </w:r>
      <w:r w:rsidR="00FC0C73" w:rsidRPr="00250D6B">
        <w:rPr>
          <w:rFonts w:ascii="Angsana New" w:hAnsi="Angsana New" w:hint="cs"/>
          <w:sz w:val="30"/>
          <w:szCs w:val="30"/>
          <w:cs/>
        </w:rPr>
        <w:t>ล้านเหรียญ</w:t>
      </w:r>
      <w:r w:rsidR="00FC0C73" w:rsidRPr="00250D6B">
        <w:rPr>
          <w:rFonts w:ascii="Angsana New" w:hAnsi="Angsana New"/>
          <w:sz w:val="30"/>
          <w:szCs w:val="30"/>
          <w:cs/>
        </w:rPr>
        <w:t xml:space="preserve"> </w:t>
      </w:r>
      <w:r w:rsidRPr="00250D6B">
        <w:rPr>
          <w:rFonts w:ascii="Angsana New" w:hAnsi="Angsana New"/>
          <w:sz w:val="30"/>
          <w:szCs w:val="30"/>
          <w:cs/>
        </w:rPr>
        <w:t>เพื่อวัตถุประสงค์ในการลงทุนโครงการโรงไฟฟ้า</w:t>
      </w:r>
      <w:r w:rsidRPr="00250D6B">
        <w:rPr>
          <w:rFonts w:ascii="Angsana New" w:hAnsi="Angsana New"/>
          <w:sz w:val="30"/>
          <w:szCs w:val="30"/>
        </w:rPr>
        <w:t xml:space="preserve"> </w:t>
      </w:r>
      <w:r w:rsidRPr="00250D6B">
        <w:rPr>
          <w:rFonts w:ascii="Angsana New" w:hAnsi="Angsana New"/>
          <w:sz w:val="30"/>
          <w:szCs w:val="30"/>
          <w:cs/>
        </w:rPr>
        <w:t xml:space="preserve">โดยมีสัดส่วนการถือหุ้นร้อยละ </w:t>
      </w:r>
      <w:r w:rsidRPr="00250D6B">
        <w:rPr>
          <w:rFonts w:ascii="Angsana New" w:hAnsi="Angsana New"/>
          <w:sz w:val="30"/>
          <w:szCs w:val="30"/>
        </w:rPr>
        <w:t>100</w:t>
      </w:r>
      <w:r w:rsidRPr="00250D6B">
        <w:rPr>
          <w:rFonts w:ascii="Angsana New" w:hAnsi="Angsana New"/>
          <w:sz w:val="30"/>
          <w:szCs w:val="30"/>
          <w:cs/>
        </w:rPr>
        <w:t xml:space="preserve"> </w:t>
      </w:r>
      <w:r w:rsidR="00FC0C73" w:rsidRPr="00250D6B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FC0C73" w:rsidRPr="00250D6B">
        <w:rPr>
          <w:rFonts w:ascii="Angsana New" w:hAnsi="Angsana New"/>
          <w:sz w:val="30"/>
          <w:szCs w:val="30"/>
        </w:rPr>
        <w:t xml:space="preserve">27 </w:t>
      </w:r>
      <w:r w:rsidR="00FC0C73" w:rsidRPr="00250D6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FC0C73" w:rsidRPr="00250D6B">
        <w:rPr>
          <w:rFonts w:ascii="Angsana New" w:hAnsi="Angsana New"/>
          <w:sz w:val="30"/>
          <w:szCs w:val="30"/>
        </w:rPr>
        <w:t xml:space="preserve">2566 </w:t>
      </w:r>
      <w:r w:rsidR="000B591F" w:rsidRPr="00250D6B">
        <w:rPr>
          <w:rFonts w:ascii="Angsana New" w:hAnsi="Angsana New"/>
          <w:sz w:val="30"/>
          <w:szCs w:val="30"/>
        </w:rPr>
        <w:t xml:space="preserve">BUSA </w:t>
      </w:r>
      <w:r w:rsidR="000B591F" w:rsidRPr="00250D6B">
        <w:rPr>
          <w:rFonts w:ascii="Angsana New" w:hAnsi="Angsana New" w:hint="cs"/>
          <w:sz w:val="30"/>
          <w:szCs w:val="30"/>
          <w:cs/>
        </w:rPr>
        <w:t>ได้ชำระและรับโอนหุ้น</w:t>
      </w:r>
      <w:r w:rsidR="00FC0C73" w:rsidRPr="00250D6B">
        <w:rPr>
          <w:rFonts w:ascii="Angsana New" w:hAnsi="Angsana New" w:hint="cs"/>
          <w:sz w:val="30"/>
          <w:szCs w:val="30"/>
          <w:cs/>
        </w:rPr>
        <w:t xml:space="preserve">ของ </w:t>
      </w:r>
      <w:r w:rsidRPr="00250D6B">
        <w:rPr>
          <w:rFonts w:ascii="Angsana New" w:hAnsi="Angsana New"/>
          <w:sz w:val="30"/>
          <w:szCs w:val="30"/>
        </w:rPr>
        <w:t xml:space="preserve">AP-BCPG CCE Partners LLC (“AP-BCPG CCE”) </w:t>
      </w:r>
      <w:r w:rsidRPr="00250D6B">
        <w:rPr>
          <w:rFonts w:ascii="Angsana New" w:hAnsi="Angsana New"/>
          <w:sz w:val="30"/>
          <w:szCs w:val="30"/>
          <w:cs/>
        </w:rPr>
        <w:t xml:space="preserve">ในสัดส่วนร้อยละ </w:t>
      </w:r>
      <w:r w:rsidR="00FC0C73" w:rsidRPr="00250D6B">
        <w:rPr>
          <w:rFonts w:ascii="Angsana New" w:hAnsi="Angsana New"/>
          <w:sz w:val="30"/>
          <w:szCs w:val="30"/>
        </w:rPr>
        <w:t>49</w:t>
      </w:r>
      <w:r w:rsidRPr="00250D6B">
        <w:rPr>
          <w:rFonts w:ascii="Angsana New" w:hAnsi="Angsana New"/>
          <w:sz w:val="30"/>
          <w:szCs w:val="30"/>
          <w:cs/>
        </w:rPr>
        <w:t xml:space="preserve"> จาก </w:t>
      </w:r>
      <w:r w:rsidRPr="00250D6B">
        <w:rPr>
          <w:rFonts w:ascii="Angsana New" w:hAnsi="Angsana New"/>
          <w:sz w:val="30"/>
          <w:szCs w:val="30"/>
        </w:rPr>
        <w:t xml:space="preserve">AP Carroll County Holdings LLC (“APCCH”) </w:t>
      </w:r>
      <w:r w:rsidRPr="00250D6B">
        <w:rPr>
          <w:rFonts w:ascii="Angsana New" w:hAnsi="Angsana New"/>
          <w:sz w:val="30"/>
          <w:szCs w:val="30"/>
          <w:cs/>
        </w:rPr>
        <w:t xml:space="preserve">และหุ้น </w:t>
      </w:r>
      <w:r w:rsidRPr="00250D6B">
        <w:rPr>
          <w:rFonts w:ascii="Angsana New" w:hAnsi="Angsana New"/>
          <w:sz w:val="30"/>
          <w:szCs w:val="30"/>
        </w:rPr>
        <w:t xml:space="preserve">AP-BCPG SFE Partners LLC (“AP-BCPG SFE”) </w:t>
      </w:r>
      <w:r w:rsidRPr="00250D6B">
        <w:rPr>
          <w:rFonts w:ascii="Angsana New" w:hAnsi="Angsana New"/>
          <w:sz w:val="30"/>
          <w:szCs w:val="30"/>
          <w:cs/>
        </w:rPr>
        <w:t xml:space="preserve">ในสัดส่วนร้อยละ </w:t>
      </w:r>
      <w:r w:rsidR="00FC0C73" w:rsidRPr="00250D6B">
        <w:rPr>
          <w:rFonts w:ascii="Angsana New" w:hAnsi="Angsana New"/>
          <w:sz w:val="30"/>
          <w:szCs w:val="30"/>
        </w:rPr>
        <w:t>49</w:t>
      </w:r>
      <w:r w:rsidRPr="00250D6B">
        <w:rPr>
          <w:rFonts w:ascii="Angsana New" w:hAnsi="Angsana New"/>
          <w:sz w:val="30"/>
          <w:szCs w:val="30"/>
          <w:cs/>
        </w:rPr>
        <w:t xml:space="preserve"> จาก </w:t>
      </w:r>
      <w:r w:rsidRPr="00250D6B">
        <w:rPr>
          <w:rFonts w:ascii="Angsana New" w:hAnsi="Angsana New"/>
          <w:sz w:val="30"/>
          <w:szCs w:val="30"/>
        </w:rPr>
        <w:t xml:space="preserve">AP South Field Holdings LLC (“APSFH”) </w:t>
      </w:r>
      <w:r w:rsidRPr="00250D6B">
        <w:rPr>
          <w:rFonts w:ascii="Angsana New" w:hAnsi="Angsana New"/>
          <w:sz w:val="30"/>
          <w:szCs w:val="30"/>
          <w:cs/>
        </w:rPr>
        <w:t xml:space="preserve">ในวงเงินรวมไม่เกิน </w:t>
      </w:r>
      <w:r w:rsidR="00FC0C73" w:rsidRPr="00250D6B">
        <w:rPr>
          <w:rFonts w:ascii="Angsana New" w:hAnsi="Angsana New"/>
          <w:sz w:val="30"/>
          <w:szCs w:val="30"/>
        </w:rPr>
        <w:t>115</w:t>
      </w:r>
      <w:r w:rsidRPr="00250D6B">
        <w:rPr>
          <w:rFonts w:ascii="Angsana New" w:hAnsi="Angsana New"/>
          <w:sz w:val="30"/>
          <w:szCs w:val="30"/>
          <w:cs/>
        </w:rPr>
        <w:t xml:space="preserve"> ล้านเหรียญสหรัฐฯ</w:t>
      </w:r>
      <w:r w:rsidR="00FC0C73" w:rsidRPr="00250D6B">
        <w:rPr>
          <w:rFonts w:ascii="Angsana New" w:hAnsi="Angsana New"/>
          <w:sz w:val="30"/>
          <w:szCs w:val="30"/>
        </w:rPr>
        <w:t xml:space="preserve"> (</w:t>
      </w:r>
      <w:r w:rsidR="00FC0C73" w:rsidRPr="00250D6B">
        <w:rPr>
          <w:rFonts w:ascii="Angsana New" w:hAnsi="Angsana New" w:hint="cs"/>
          <w:sz w:val="30"/>
          <w:szCs w:val="30"/>
          <w:cs/>
        </w:rPr>
        <w:t xml:space="preserve">หรือเทียบเท่า </w:t>
      </w:r>
      <w:r w:rsidR="000E57BD" w:rsidRPr="00250D6B">
        <w:rPr>
          <w:rFonts w:ascii="Angsana New" w:hAnsi="Angsana New"/>
          <w:sz w:val="30"/>
          <w:szCs w:val="30"/>
        </w:rPr>
        <w:t>4,084</w:t>
      </w:r>
      <w:r w:rsidR="00FC0C73" w:rsidRPr="00250D6B">
        <w:rPr>
          <w:rFonts w:ascii="Angsana New" w:hAnsi="Angsana New"/>
          <w:sz w:val="30"/>
          <w:szCs w:val="30"/>
        </w:rPr>
        <w:t xml:space="preserve"> </w:t>
      </w:r>
      <w:r w:rsidR="00FC0C73" w:rsidRPr="00250D6B">
        <w:rPr>
          <w:rFonts w:ascii="Angsana New" w:hAnsi="Angsana New" w:hint="cs"/>
          <w:sz w:val="30"/>
          <w:szCs w:val="30"/>
          <w:cs/>
        </w:rPr>
        <w:t>ล้านบาท)</w:t>
      </w:r>
      <w:r w:rsidRPr="00250D6B">
        <w:rPr>
          <w:rFonts w:ascii="Angsana New" w:hAnsi="Angsana New"/>
          <w:sz w:val="30"/>
          <w:szCs w:val="30"/>
          <w:cs/>
        </w:rPr>
        <w:t xml:space="preserve"> ซึ่งทำให้กลุ่มบริษัทได้มาซึ่งกำลังการผลิตไฟฟ้าจากโรงไฟฟ้าก๊าซธรรมชาติตามสัดส่วนการถือหุ้นรวม </w:t>
      </w:r>
      <w:r w:rsidR="00FC0C73" w:rsidRPr="00250D6B">
        <w:rPr>
          <w:rFonts w:ascii="Angsana New" w:hAnsi="Angsana New"/>
          <w:sz w:val="30"/>
          <w:szCs w:val="30"/>
        </w:rPr>
        <w:t>15</w:t>
      </w:r>
      <w:r w:rsidR="0015578B" w:rsidRPr="00250D6B">
        <w:rPr>
          <w:rFonts w:ascii="Angsana New" w:hAnsi="Angsana New"/>
          <w:sz w:val="30"/>
          <w:szCs w:val="30"/>
        </w:rPr>
        <w:t xml:space="preserve">1 </w:t>
      </w:r>
      <w:r w:rsidRPr="00250D6B">
        <w:rPr>
          <w:rFonts w:ascii="Angsana New" w:hAnsi="Angsana New"/>
          <w:sz w:val="30"/>
          <w:szCs w:val="30"/>
          <w:cs/>
        </w:rPr>
        <w:t>เมกะวัตต์</w:t>
      </w:r>
    </w:p>
    <w:p w14:paraId="48F85CD2" w14:textId="77777777" w:rsidR="00FC0C73" w:rsidRPr="00250D6B" w:rsidRDefault="00FC0C73" w:rsidP="00FC0C73">
      <w:pPr>
        <w:pStyle w:val="NoSpacing"/>
        <w:tabs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313AE4" w14:textId="6517E8DD" w:rsidR="00D30E52" w:rsidRPr="00250D6B" w:rsidRDefault="00D2504B" w:rsidP="00E7768F">
      <w:pPr>
        <w:pStyle w:val="NoSpacing"/>
        <w:tabs>
          <w:tab w:val="clear" w:pos="907"/>
          <w:tab w:val="left" w:pos="540"/>
        </w:tabs>
        <w:ind w:left="540"/>
        <w:jc w:val="thaiDistribute"/>
        <w:rPr>
          <w:i/>
          <w:iCs/>
          <w:cs/>
        </w:rPr>
      </w:pPr>
      <w:r w:rsidRPr="00250D6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50D6B">
        <w:rPr>
          <w:rFonts w:ascii="Angsana New" w:hAnsi="Angsana New"/>
          <w:sz w:val="30"/>
          <w:szCs w:val="30"/>
        </w:rPr>
        <w:t xml:space="preserve">31 </w:t>
      </w:r>
      <w:r w:rsidR="008D6386" w:rsidRPr="00250D6B">
        <w:rPr>
          <w:rFonts w:ascii="Angsana New" w:hAnsi="Angsana New" w:hint="cs"/>
          <w:sz w:val="30"/>
          <w:szCs w:val="30"/>
          <w:cs/>
        </w:rPr>
        <w:t>มีนาคม</w:t>
      </w:r>
      <w:r w:rsidRPr="00250D6B">
        <w:rPr>
          <w:rFonts w:ascii="Angsana New" w:hAnsi="Angsana New" w:hint="cs"/>
          <w:sz w:val="30"/>
          <w:szCs w:val="30"/>
          <w:cs/>
        </w:rPr>
        <w:t xml:space="preserve"> </w:t>
      </w:r>
      <w:r w:rsidRPr="00250D6B">
        <w:rPr>
          <w:rFonts w:ascii="Angsana New" w:hAnsi="Angsana New"/>
          <w:sz w:val="30"/>
          <w:szCs w:val="30"/>
        </w:rPr>
        <w:t xml:space="preserve">2566 BUSA </w:t>
      </w:r>
      <w:r w:rsidR="00FC0C73" w:rsidRPr="00250D6B">
        <w:rPr>
          <w:rFonts w:ascii="Angsana New" w:hAnsi="Angsana New" w:hint="cs"/>
          <w:sz w:val="30"/>
          <w:szCs w:val="30"/>
          <w:cs/>
        </w:rPr>
        <w:t xml:space="preserve">ได้ลงนามในสัญญาซื้อขายหุ้นกับ </w:t>
      </w:r>
      <w:r w:rsidR="00FC0C73" w:rsidRPr="00250D6B">
        <w:rPr>
          <w:rFonts w:ascii="Angsana New" w:hAnsi="Angsana New"/>
          <w:sz w:val="30"/>
          <w:szCs w:val="30"/>
        </w:rPr>
        <w:t xml:space="preserve">Franklin Power Holding LLC </w:t>
      </w:r>
      <w:r w:rsidRPr="00250D6B">
        <w:rPr>
          <w:rFonts w:ascii="Angsana New" w:hAnsi="Angsana New"/>
          <w:sz w:val="30"/>
          <w:szCs w:val="30"/>
        </w:rPr>
        <w:t>(“</w:t>
      </w:r>
      <w:r w:rsidRPr="00250D6B">
        <w:rPr>
          <w:rFonts w:ascii="Angsana New" w:hAnsi="Angsana New" w:hint="cs"/>
          <w:sz w:val="30"/>
          <w:szCs w:val="30"/>
          <w:cs/>
        </w:rPr>
        <w:t>ผู้ขาย</w:t>
      </w:r>
      <w:r w:rsidRPr="00250D6B">
        <w:rPr>
          <w:rFonts w:ascii="Angsana New" w:hAnsi="Angsana New"/>
          <w:sz w:val="30"/>
          <w:szCs w:val="30"/>
        </w:rPr>
        <w:t>”)</w:t>
      </w:r>
      <w:r w:rsidRPr="00250D6B">
        <w:rPr>
          <w:rFonts w:ascii="Angsana New" w:hAnsi="Angsana New" w:hint="cs"/>
          <w:sz w:val="30"/>
          <w:szCs w:val="30"/>
          <w:cs/>
        </w:rPr>
        <w:t xml:space="preserve"> </w:t>
      </w:r>
      <w:r w:rsidR="00FC0C73" w:rsidRPr="00250D6B">
        <w:rPr>
          <w:rFonts w:ascii="Angsana New" w:hAnsi="Angsana New" w:hint="cs"/>
          <w:sz w:val="30"/>
          <w:szCs w:val="30"/>
          <w:cs/>
        </w:rPr>
        <w:t xml:space="preserve">เพื่อเข้าซื้อหุ้นในสัดส่วนร้อยละ </w:t>
      </w:r>
      <w:r w:rsidR="00FC0C73" w:rsidRPr="00250D6B">
        <w:rPr>
          <w:rFonts w:ascii="Angsana New" w:hAnsi="Angsana New"/>
          <w:sz w:val="30"/>
          <w:szCs w:val="30"/>
        </w:rPr>
        <w:t xml:space="preserve">25 </w:t>
      </w:r>
      <w:r w:rsidR="00FC0C73" w:rsidRPr="00250D6B">
        <w:rPr>
          <w:rFonts w:ascii="Angsana New" w:hAnsi="Angsana New" w:hint="cs"/>
          <w:sz w:val="30"/>
          <w:szCs w:val="30"/>
          <w:cs/>
        </w:rPr>
        <w:t xml:space="preserve">ของหุ้นทั้งหมดใน </w:t>
      </w:r>
      <w:r w:rsidR="00FC0C73" w:rsidRPr="00250D6B">
        <w:rPr>
          <w:rFonts w:ascii="Angsana New" w:hAnsi="Angsana New"/>
          <w:sz w:val="30"/>
          <w:szCs w:val="30"/>
        </w:rPr>
        <w:t xml:space="preserve">Hamilton Holdings II LLC </w:t>
      </w:r>
      <w:r w:rsidR="00FC0C73" w:rsidRPr="00250D6B">
        <w:rPr>
          <w:rFonts w:ascii="Angsana New" w:hAnsi="Angsana New" w:hint="cs"/>
          <w:sz w:val="30"/>
          <w:szCs w:val="30"/>
          <w:cs/>
        </w:rPr>
        <w:t xml:space="preserve">ในวงเงินรวมไม่เกิน </w:t>
      </w:r>
      <w:r w:rsidR="00FC0C73" w:rsidRPr="00250D6B">
        <w:rPr>
          <w:rFonts w:ascii="Angsana New" w:hAnsi="Angsana New"/>
          <w:sz w:val="30"/>
          <w:szCs w:val="30"/>
        </w:rPr>
        <w:t xml:space="preserve">260 </w:t>
      </w:r>
      <w:r w:rsidR="00FC0C73" w:rsidRPr="00250D6B">
        <w:rPr>
          <w:rFonts w:ascii="Angsana New" w:hAnsi="Angsana New" w:hint="cs"/>
          <w:sz w:val="30"/>
          <w:szCs w:val="30"/>
          <w:cs/>
        </w:rPr>
        <w:t>ล้านเหรียญสหรัฐฯ โดยจะทำให้</w:t>
      </w:r>
      <w:r w:rsidR="00AE10AB" w:rsidRPr="00250D6B">
        <w:rPr>
          <w:rFonts w:ascii="Angsana New" w:hAnsi="Angsana New" w:hint="cs"/>
          <w:sz w:val="30"/>
          <w:szCs w:val="30"/>
          <w:cs/>
        </w:rPr>
        <w:t>กลุ่ม</w:t>
      </w:r>
      <w:r w:rsidR="00FC0C73" w:rsidRPr="00250D6B">
        <w:rPr>
          <w:rFonts w:ascii="Angsana New" w:hAnsi="Angsana New" w:hint="cs"/>
          <w:sz w:val="30"/>
          <w:szCs w:val="30"/>
          <w:cs/>
        </w:rPr>
        <w:t xml:space="preserve">บริษัทได้มาซึ่งกำลังการผลิตไฟฟ้าจากโรงไฟฟ้าก๊าซธรรมชาติ </w:t>
      </w:r>
      <w:r w:rsidR="00FC0C73" w:rsidRPr="00250D6B">
        <w:rPr>
          <w:rFonts w:ascii="Angsana New" w:hAnsi="Angsana New"/>
          <w:sz w:val="30"/>
          <w:szCs w:val="30"/>
        </w:rPr>
        <w:t xml:space="preserve">Hamilton Liberty LLC </w:t>
      </w:r>
      <w:r w:rsidR="00FC0C73" w:rsidRPr="00250D6B">
        <w:rPr>
          <w:rFonts w:ascii="Angsana New" w:hAnsi="Angsana New" w:hint="cs"/>
          <w:sz w:val="30"/>
          <w:szCs w:val="30"/>
          <w:cs/>
        </w:rPr>
        <w:t xml:space="preserve">และ </w:t>
      </w:r>
      <w:r w:rsidR="00FC0C73" w:rsidRPr="00250D6B">
        <w:rPr>
          <w:rFonts w:ascii="Angsana New" w:hAnsi="Angsana New"/>
          <w:sz w:val="30"/>
          <w:szCs w:val="30"/>
        </w:rPr>
        <w:t xml:space="preserve">Hamilton Patriot LLC </w:t>
      </w:r>
      <w:r w:rsidR="00FC0C73" w:rsidRPr="00250D6B">
        <w:rPr>
          <w:rFonts w:ascii="Angsana New" w:hAnsi="Angsana New" w:hint="cs"/>
          <w:sz w:val="30"/>
          <w:szCs w:val="30"/>
          <w:cs/>
        </w:rPr>
        <w:t xml:space="preserve">ตามสัดส่วนการถือหุ้น รวม </w:t>
      </w:r>
      <w:r w:rsidR="00FC0C73" w:rsidRPr="00250D6B">
        <w:rPr>
          <w:rFonts w:ascii="Angsana New" w:hAnsi="Angsana New"/>
          <w:sz w:val="30"/>
          <w:szCs w:val="30"/>
        </w:rPr>
        <w:t xml:space="preserve">426 </w:t>
      </w:r>
      <w:r w:rsidR="00FC0C73" w:rsidRPr="00250D6B">
        <w:rPr>
          <w:rFonts w:ascii="Angsana New" w:hAnsi="Angsana New" w:hint="cs"/>
          <w:sz w:val="30"/>
          <w:szCs w:val="30"/>
          <w:cs/>
        </w:rPr>
        <w:t xml:space="preserve">เมกะวัตต์ ทั้งนี้ </w:t>
      </w:r>
      <w:r w:rsidR="00FC0C73" w:rsidRPr="00250D6B">
        <w:rPr>
          <w:rFonts w:ascii="Angsana New" w:hAnsi="Angsana New"/>
          <w:sz w:val="30"/>
          <w:szCs w:val="30"/>
        </w:rPr>
        <w:t>B</w:t>
      </w:r>
      <w:r w:rsidR="004D3ADA" w:rsidRPr="00250D6B">
        <w:rPr>
          <w:rFonts w:ascii="Angsana New" w:hAnsi="Angsana New"/>
          <w:sz w:val="30"/>
          <w:szCs w:val="30"/>
        </w:rPr>
        <w:t>USA</w:t>
      </w:r>
      <w:r w:rsidR="00FC0C73" w:rsidRPr="00250D6B">
        <w:rPr>
          <w:rFonts w:ascii="Angsana New" w:hAnsi="Angsana New"/>
          <w:sz w:val="30"/>
          <w:szCs w:val="30"/>
        </w:rPr>
        <w:t xml:space="preserve"> </w:t>
      </w:r>
      <w:r w:rsidR="00FC0C73" w:rsidRPr="00250D6B">
        <w:rPr>
          <w:rFonts w:ascii="Angsana New" w:hAnsi="Angsana New" w:hint="cs"/>
          <w:sz w:val="30"/>
          <w:szCs w:val="30"/>
          <w:cs/>
        </w:rPr>
        <w:t>และผู้ขายอยู่ระหว่างการดำเนินการตามเงื่อนไขภายใต้สัญญาซื้อขายหุ้น</w:t>
      </w:r>
    </w:p>
    <w:p w14:paraId="19D99CE8" w14:textId="520AAEE8" w:rsidR="008863C7" w:rsidRPr="00250D6B" w:rsidRDefault="008863C7" w:rsidP="00EB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rPr>
          <w:rFonts w:asciiTheme="majorBidi" w:hAnsiTheme="majorBidi" w:cstheme="majorBidi"/>
        </w:rPr>
        <w:sectPr w:rsidR="008863C7" w:rsidRPr="00250D6B" w:rsidSect="00FB1D27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D677599" w14:textId="24944CC8" w:rsidR="0047512C" w:rsidRPr="00250D6B" w:rsidRDefault="006E6CFE" w:rsidP="002C446F">
      <w:pPr>
        <w:pStyle w:val="BodyText2"/>
        <w:spacing w:line="240" w:lineRule="atLeast"/>
        <w:ind w:left="90" w:hanging="540"/>
        <w:jc w:val="left"/>
        <w:rPr>
          <w:rFonts w:asciiTheme="majorBidi" w:hAnsiTheme="majorBidi" w:cstheme="majorBidi"/>
          <w:sz w:val="30"/>
          <w:szCs w:val="30"/>
        </w:rPr>
      </w:pPr>
      <w:r w:rsidRPr="00250D6B"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 w:rsidR="00D42518" w:rsidRPr="00250D6B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  <w:r w:rsidR="00D42518" w:rsidRPr="00250D6B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4F429F" w:rsidRPr="00250D6B">
        <w:rPr>
          <w:rFonts w:asciiTheme="majorBidi" w:hAnsiTheme="majorBidi" w:cstheme="majorBidi"/>
          <w:sz w:val="30"/>
          <w:szCs w:val="30"/>
          <w:cs/>
        </w:rPr>
        <w:t>ณ</w:t>
      </w:r>
      <w:r w:rsidR="004F429F" w:rsidRPr="00250D6B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4F429F" w:rsidRPr="00250D6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9207F6"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E95" w:rsidRPr="00250D6B">
        <w:rPr>
          <w:rFonts w:asciiTheme="majorBidi" w:hAnsiTheme="majorBidi" w:cstheme="majorBidi"/>
          <w:sz w:val="30"/>
          <w:szCs w:val="30"/>
          <w:lang w:bidi="ar-SA"/>
        </w:rPr>
        <w:t>3</w:t>
      </w:r>
      <w:r w:rsidR="00A117EC" w:rsidRPr="00250D6B">
        <w:rPr>
          <w:rFonts w:asciiTheme="majorBidi" w:hAnsiTheme="majorBidi" w:cstheme="majorBidi"/>
          <w:sz w:val="30"/>
          <w:szCs w:val="30"/>
          <w:lang w:bidi="ar-SA"/>
        </w:rPr>
        <w:t>1</w:t>
      </w:r>
      <w:r w:rsidRPr="00250D6B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="00A117EC" w:rsidRPr="00250D6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E95" w:rsidRPr="00250D6B">
        <w:rPr>
          <w:rFonts w:asciiTheme="majorBidi" w:hAnsiTheme="majorBidi" w:cstheme="majorBidi"/>
          <w:sz w:val="30"/>
          <w:szCs w:val="30"/>
        </w:rPr>
        <w:t>256</w:t>
      </w:r>
      <w:r w:rsidR="00A117EC" w:rsidRPr="00250D6B">
        <w:rPr>
          <w:rFonts w:asciiTheme="majorBidi" w:hAnsiTheme="majorBidi" w:cstheme="majorBidi"/>
          <w:sz w:val="30"/>
          <w:szCs w:val="30"/>
        </w:rPr>
        <w:t>6</w:t>
      </w:r>
      <w:r w:rsidR="004F429F" w:rsidRPr="00250D6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250D6B">
        <w:rPr>
          <w:rFonts w:asciiTheme="majorBidi" w:hAnsiTheme="majorBidi" w:cstheme="majorBidi"/>
          <w:sz w:val="30"/>
          <w:szCs w:val="30"/>
        </w:rPr>
        <w:t>31</w:t>
      </w:r>
      <w:r w:rsidR="004F429F" w:rsidRPr="00250D6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250D6B">
        <w:rPr>
          <w:rFonts w:asciiTheme="majorBidi" w:hAnsiTheme="majorBidi" w:cstheme="majorBidi"/>
          <w:sz w:val="30"/>
          <w:szCs w:val="30"/>
        </w:rPr>
        <w:t>256</w:t>
      </w:r>
      <w:r w:rsidR="00A117EC" w:rsidRPr="00250D6B">
        <w:rPr>
          <w:rFonts w:asciiTheme="majorBidi" w:hAnsiTheme="majorBidi" w:cstheme="majorBidi"/>
          <w:sz w:val="30"/>
          <w:szCs w:val="30"/>
        </w:rPr>
        <w:t>5</w:t>
      </w:r>
      <w:r w:rsidR="00A64B6A"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512C" w:rsidRPr="00250D6B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และเงินปันผลรับจากเงินลงทุนสำหรับงวด</w:t>
      </w:r>
      <w:r w:rsidR="00A117EC" w:rsidRPr="00250D6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47512C" w:rsidRPr="00250D6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F1E95" w:rsidRPr="00250D6B">
        <w:rPr>
          <w:rFonts w:asciiTheme="majorBidi" w:hAnsiTheme="majorBidi" w:cstheme="majorBidi"/>
          <w:sz w:val="30"/>
          <w:szCs w:val="30"/>
        </w:rPr>
        <w:t>3</w:t>
      </w:r>
      <w:r w:rsidR="00A117EC" w:rsidRPr="00250D6B">
        <w:rPr>
          <w:rFonts w:asciiTheme="majorBidi" w:hAnsiTheme="majorBidi" w:cstheme="majorBidi"/>
          <w:sz w:val="30"/>
          <w:szCs w:val="30"/>
        </w:rPr>
        <w:t xml:space="preserve">1 </w:t>
      </w:r>
      <w:r w:rsidR="00A117EC" w:rsidRPr="00250D6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250D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512C" w:rsidRPr="00250D6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7A4A300" w14:textId="77777777" w:rsidR="00A117EC" w:rsidRPr="00250D6B" w:rsidRDefault="00A117EC" w:rsidP="00A11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10"/>
          <w:szCs w:val="10"/>
        </w:rPr>
      </w:pPr>
    </w:p>
    <w:tbl>
      <w:tblPr>
        <w:tblW w:w="1494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940"/>
        <w:gridCol w:w="750"/>
        <w:gridCol w:w="750"/>
        <w:gridCol w:w="870"/>
        <w:gridCol w:w="720"/>
        <w:gridCol w:w="720"/>
        <w:gridCol w:w="810"/>
        <w:gridCol w:w="780"/>
        <w:gridCol w:w="900"/>
        <w:gridCol w:w="900"/>
        <w:gridCol w:w="750"/>
        <w:gridCol w:w="750"/>
        <w:gridCol w:w="900"/>
        <w:gridCol w:w="900"/>
        <w:gridCol w:w="750"/>
        <w:gridCol w:w="750"/>
      </w:tblGrid>
      <w:tr w:rsidR="00A117EC" w:rsidRPr="00250D6B" w14:paraId="4CFEDF2C" w14:textId="77777777" w:rsidTr="004E3076">
        <w:trPr>
          <w:cantSplit/>
        </w:trPr>
        <w:tc>
          <w:tcPr>
            <w:tcW w:w="2940" w:type="dxa"/>
          </w:tcPr>
          <w:p w14:paraId="220DEA2E" w14:textId="77777777" w:rsidR="00A117EC" w:rsidRPr="00250D6B" w:rsidRDefault="00A117E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50" w:type="dxa"/>
          </w:tcPr>
          <w:p w14:paraId="0ADD9C83" w14:textId="77777777" w:rsidR="00A117EC" w:rsidRPr="00250D6B" w:rsidRDefault="00A117EC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250" w:type="dxa"/>
            <w:gridSpan w:val="14"/>
          </w:tcPr>
          <w:p w14:paraId="72CA1119" w14:textId="77777777" w:rsidR="00A117EC" w:rsidRPr="00250D6B" w:rsidRDefault="00A117EC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250D6B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 xml:space="preserve">งบการเงินรวม </w:t>
            </w:r>
          </w:p>
        </w:tc>
      </w:tr>
      <w:tr w:rsidR="00A117EC" w:rsidRPr="00250D6B" w14:paraId="2052481C" w14:textId="77777777" w:rsidTr="00252855">
        <w:trPr>
          <w:cantSplit/>
        </w:trPr>
        <w:tc>
          <w:tcPr>
            <w:tcW w:w="2940" w:type="dxa"/>
          </w:tcPr>
          <w:p w14:paraId="68C474D2" w14:textId="77777777" w:rsidR="00A117EC" w:rsidRPr="00250D6B" w:rsidRDefault="00A117E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50" w:type="dxa"/>
          </w:tcPr>
          <w:p w14:paraId="53C29453" w14:textId="77777777" w:rsidR="00A117EC" w:rsidRPr="00250D6B" w:rsidRDefault="00A117EC" w:rsidP="004E307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AC10D8A" w14:textId="77777777" w:rsidR="00A117EC" w:rsidRPr="00250D6B" w:rsidRDefault="00A117EC" w:rsidP="0025285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rtl/>
                <w:cs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สัดส่วนความเป็นเ</w:t>
            </w:r>
            <w:r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จ้าของ</w:t>
            </w:r>
          </w:p>
        </w:tc>
        <w:tc>
          <w:tcPr>
            <w:tcW w:w="1440" w:type="dxa"/>
            <w:gridSpan w:val="2"/>
            <w:vAlign w:val="bottom"/>
          </w:tcPr>
          <w:p w14:paraId="0B315BBA" w14:textId="77777777" w:rsidR="00A117EC" w:rsidRPr="00250D6B" w:rsidRDefault="00A117EC" w:rsidP="0025285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ทุนชำระแล้ว</w:t>
            </w:r>
          </w:p>
        </w:tc>
        <w:tc>
          <w:tcPr>
            <w:tcW w:w="1590" w:type="dxa"/>
            <w:gridSpan w:val="2"/>
            <w:vAlign w:val="bottom"/>
          </w:tcPr>
          <w:p w14:paraId="7F9893F5" w14:textId="77777777" w:rsidR="00A117EC" w:rsidRPr="00250D6B" w:rsidRDefault="00A117EC" w:rsidP="0025285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1B711059" w14:textId="77777777" w:rsidR="00A117EC" w:rsidRPr="00250D6B" w:rsidRDefault="00A117EC" w:rsidP="0025285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500" w:type="dxa"/>
            <w:gridSpan w:val="2"/>
            <w:vAlign w:val="bottom"/>
          </w:tcPr>
          <w:p w14:paraId="5B8CE100" w14:textId="77777777" w:rsidR="00A117EC" w:rsidRPr="00250D6B" w:rsidRDefault="00A117EC" w:rsidP="0025285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การด้อยค่า</w:t>
            </w:r>
          </w:p>
        </w:tc>
        <w:tc>
          <w:tcPr>
            <w:tcW w:w="1800" w:type="dxa"/>
            <w:gridSpan w:val="2"/>
            <w:vAlign w:val="bottom"/>
          </w:tcPr>
          <w:p w14:paraId="46A09F75" w14:textId="77777777" w:rsidR="00A117EC" w:rsidRPr="00250D6B" w:rsidRDefault="00A117EC" w:rsidP="0025285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ส่วนได้เสีย - สุทธิ</w:t>
            </w:r>
          </w:p>
        </w:tc>
        <w:tc>
          <w:tcPr>
            <w:tcW w:w="1500" w:type="dxa"/>
            <w:gridSpan w:val="2"/>
          </w:tcPr>
          <w:p w14:paraId="04BFCF86" w14:textId="77777777" w:rsidR="00252855" w:rsidRPr="00250D6B" w:rsidRDefault="00252855" w:rsidP="0025285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เงินปันผลรับสำหรับ</w:t>
            </w:r>
          </w:p>
          <w:p w14:paraId="1B1218E8" w14:textId="4D88FA68" w:rsidR="00A117EC" w:rsidRPr="00250D6B" w:rsidRDefault="00252855" w:rsidP="0025285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cs/>
                <w:lang w:val="en-US"/>
              </w:rPr>
              <w:t>งวดสามเดือนสิ้นสุดวันที่</w:t>
            </w:r>
          </w:p>
        </w:tc>
      </w:tr>
      <w:tr w:rsidR="00A117EC" w:rsidRPr="00250D6B" w14:paraId="5616F3CF" w14:textId="77777777" w:rsidTr="004E3076">
        <w:trPr>
          <w:cantSplit/>
        </w:trPr>
        <w:tc>
          <w:tcPr>
            <w:tcW w:w="2940" w:type="dxa"/>
          </w:tcPr>
          <w:p w14:paraId="24E4A547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50" w:type="dxa"/>
          </w:tcPr>
          <w:p w14:paraId="72A5687C" w14:textId="77777777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750" w:type="dxa"/>
          </w:tcPr>
          <w:p w14:paraId="4EA65921" w14:textId="67598C85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870" w:type="dxa"/>
          </w:tcPr>
          <w:p w14:paraId="5EB61909" w14:textId="6D350881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20" w:type="dxa"/>
          </w:tcPr>
          <w:p w14:paraId="0AEB4424" w14:textId="238753D5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720" w:type="dxa"/>
          </w:tcPr>
          <w:p w14:paraId="7EA1D2B2" w14:textId="19A7C6FB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211CEAA8" w14:textId="02C8B866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780" w:type="dxa"/>
          </w:tcPr>
          <w:p w14:paraId="6D62E966" w14:textId="6956E22A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06A0DB01" w14:textId="73D2EC39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900" w:type="dxa"/>
          </w:tcPr>
          <w:p w14:paraId="63FE6D08" w14:textId="7DBD30BA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50" w:type="dxa"/>
          </w:tcPr>
          <w:p w14:paraId="32A9CA89" w14:textId="1EE588A2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750" w:type="dxa"/>
          </w:tcPr>
          <w:p w14:paraId="36CBC28F" w14:textId="66B77668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41F3CB28" w14:textId="1D82EE79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900" w:type="dxa"/>
          </w:tcPr>
          <w:p w14:paraId="40C583E4" w14:textId="430369B4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50" w:type="dxa"/>
          </w:tcPr>
          <w:p w14:paraId="74618ACE" w14:textId="7ABF7185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750" w:type="dxa"/>
          </w:tcPr>
          <w:p w14:paraId="5D16FDE4" w14:textId="474296D9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 xml:space="preserve"> </w:t>
            </w:r>
            <w:r w:rsidR="00EE736C" w:rsidRPr="00250D6B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มีนาคม</w:t>
            </w:r>
          </w:p>
        </w:tc>
      </w:tr>
      <w:tr w:rsidR="00A117EC" w:rsidRPr="00250D6B" w14:paraId="54791B69" w14:textId="77777777" w:rsidTr="004E3076">
        <w:trPr>
          <w:cantSplit/>
        </w:trPr>
        <w:tc>
          <w:tcPr>
            <w:tcW w:w="2940" w:type="dxa"/>
          </w:tcPr>
          <w:p w14:paraId="0FA52D1F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50" w:type="dxa"/>
          </w:tcPr>
          <w:p w14:paraId="4EC0B4A9" w14:textId="5BAAF4A6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</w:tcPr>
          <w:p w14:paraId="51DF8C4A" w14:textId="0DEE0F50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870" w:type="dxa"/>
          </w:tcPr>
          <w:p w14:paraId="0815C502" w14:textId="7F86B32E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720" w:type="dxa"/>
          </w:tcPr>
          <w:p w14:paraId="46339433" w14:textId="3326C92F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720" w:type="dxa"/>
          </w:tcPr>
          <w:p w14:paraId="43C94464" w14:textId="27349207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810" w:type="dxa"/>
          </w:tcPr>
          <w:p w14:paraId="1B517E55" w14:textId="457132C2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780" w:type="dxa"/>
          </w:tcPr>
          <w:p w14:paraId="206839BB" w14:textId="1984A353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900" w:type="dxa"/>
          </w:tcPr>
          <w:p w14:paraId="597B6CE9" w14:textId="403AAF20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6F0E0666" w14:textId="609CA6CA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750" w:type="dxa"/>
          </w:tcPr>
          <w:p w14:paraId="08187C81" w14:textId="51CB9F86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750" w:type="dxa"/>
          </w:tcPr>
          <w:p w14:paraId="2E6D27AC" w14:textId="097CD82C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900" w:type="dxa"/>
          </w:tcPr>
          <w:p w14:paraId="2C97BDEA" w14:textId="5C0BD5DA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545D77F9" w14:textId="2C954E44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750" w:type="dxa"/>
          </w:tcPr>
          <w:p w14:paraId="20D06D9E" w14:textId="5302C3C1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750" w:type="dxa"/>
          </w:tcPr>
          <w:p w14:paraId="7709F7EC" w14:textId="62E035BD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5</w:t>
            </w:r>
          </w:p>
        </w:tc>
      </w:tr>
      <w:tr w:rsidR="00A117EC" w:rsidRPr="00250D6B" w14:paraId="3816EB1B" w14:textId="77777777" w:rsidTr="004E3076">
        <w:trPr>
          <w:cantSplit/>
        </w:trPr>
        <w:tc>
          <w:tcPr>
            <w:tcW w:w="2940" w:type="dxa"/>
          </w:tcPr>
          <w:p w14:paraId="451D5C97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50" w:type="dxa"/>
          </w:tcPr>
          <w:p w14:paraId="1275F7B5" w14:textId="77777777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52AC8EFA" w14:textId="77777777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1"/>
                <w:szCs w:val="21"/>
                <w:lang w:bidi="th-TH"/>
              </w:rPr>
            </w:pPr>
            <w:r w:rsidRPr="00250D6B">
              <w:rPr>
                <w:rFonts w:ascii="Angsana New" w:hAnsi="Angsana New" w:hint="cs"/>
                <w:i/>
                <w:iCs/>
                <w:sz w:val="21"/>
                <w:szCs w:val="21"/>
                <w:cs/>
                <w:lang w:bidi="th-TH"/>
              </w:rPr>
              <w:t>(ร้อยละ)</w:t>
            </w:r>
          </w:p>
        </w:tc>
        <w:tc>
          <w:tcPr>
            <w:tcW w:w="9630" w:type="dxa"/>
            <w:gridSpan w:val="12"/>
          </w:tcPr>
          <w:p w14:paraId="40F5FDD0" w14:textId="77777777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i/>
                <w:iCs/>
                <w:sz w:val="21"/>
                <w:szCs w:val="21"/>
                <w:cs/>
                <w:lang w:val="en-US" w:bidi="th-TH"/>
              </w:rPr>
              <w:t>(ล้านบาท)</w:t>
            </w:r>
          </w:p>
        </w:tc>
      </w:tr>
      <w:tr w:rsidR="00A117EC" w:rsidRPr="00250D6B" w14:paraId="4BDB2424" w14:textId="77777777" w:rsidTr="004E3076">
        <w:trPr>
          <w:cantSplit/>
        </w:trPr>
        <w:tc>
          <w:tcPr>
            <w:tcW w:w="2940" w:type="dxa"/>
          </w:tcPr>
          <w:p w14:paraId="62463CC7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1"/>
                <w:szCs w:val="21"/>
                <w:cs/>
              </w:rPr>
            </w:pPr>
            <w:r w:rsidRPr="00250D6B">
              <w:rPr>
                <w:rFonts w:hint="cs"/>
                <w:b/>
                <w:bCs/>
                <w:i/>
                <w:i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750" w:type="dxa"/>
          </w:tcPr>
          <w:p w14:paraId="3B96938E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1AA792B1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29B35D8E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118CE7A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FB5F983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331CC3D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80" w:type="dxa"/>
            <w:vAlign w:val="bottom"/>
          </w:tcPr>
          <w:p w14:paraId="38751C19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FC3C00C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3AB8BD1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371F835A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4EFEF6E6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52C247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FF3E6C6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5AE9109F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3A2F83AC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</w:tr>
      <w:tr w:rsidR="001D443A" w:rsidRPr="00250D6B" w14:paraId="3D13E106" w14:textId="77777777" w:rsidTr="004E3076">
        <w:trPr>
          <w:cantSplit/>
        </w:trPr>
        <w:tc>
          <w:tcPr>
            <w:tcW w:w="2940" w:type="dxa"/>
          </w:tcPr>
          <w:p w14:paraId="04635C4B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  <w:cs/>
              </w:rPr>
              <w:t>บริษัท เคหะสุขประชา จำกัด (มหาชน)</w:t>
            </w:r>
          </w:p>
        </w:tc>
        <w:tc>
          <w:tcPr>
            <w:tcW w:w="750" w:type="dxa"/>
          </w:tcPr>
          <w:p w14:paraId="72D85500" w14:textId="77777777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7041E432" w14:textId="5AAE3207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25.00</w:t>
            </w:r>
          </w:p>
        </w:tc>
        <w:tc>
          <w:tcPr>
            <w:tcW w:w="870" w:type="dxa"/>
            <w:vAlign w:val="bottom"/>
          </w:tcPr>
          <w:p w14:paraId="2ADC5477" w14:textId="13138FFE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25.00</w:t>
            </w:r>
          </w:p>
        </w:tc>
        <w:tc>
          <w:tcPr>
            <w:tcW w:w="720" w:type="dxa"/>
            <w:vAlign w:val="bottom"/>
          </w:tcPr>
          <w:p w14:paraId="61A12E46" w14:textId="55CDC2E2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500</w:t>
            </w:r>
          </w:p>
        </w:tc>
        <w:tc>
          <w:tcPr>
            <w:tcW w:w="720" w:type="dxa"/>
            <w:vAlign w:val="bottom"/>
          </w:tcPr>
          <w:p w14:paraId="7F79137C" w14:textId="7732025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500</w:t>
            </w:r>
          </w:p>
        </w:tc>
        <w:tc>
          <w:tcPr>
            <w:tcW w:w="810" w:type="dxa"/>
            <w:vAlign w:val="bottom"/>
          </w:tcPr>
          <w:p w14:paraId="62ED7701" w14:textId="4AC1744C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125</w:t>
            </w:r>
          </w:p>
        </w:tc>
        <w:tc>
          <w:tcPr>
            <w:tcW w:w="780" w:type="dxa"/>
            <w:vAlign w:val="bottom"/>
          </w:tcPr>
          <w:p w14:paraId="4AFB3E0D" w14:textId="7836EE48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125</w:t>
            </w:r>
          </w:p>
        </w:tc>
        <w:tc>
          <w:tcPr>
            <w:tcW w:w="900" w:type="dxa"/>
            <w:vAlign w:val="bottom"/>
          </w:tcPr>
          <w:p w14:paraId="238846A6" w14:textId="1A18490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91</w:t>
            </w:r>
          </w:p>
        </w:tc>
        <w:tc>
          <w:tcPr>
            <w:tcW w:w="900" w:type="dxa"/>
            <w:vAlign w:val="bottom"/>
          </w:tcPr>
          <w:p w14:paraId="3E0B248C" w14:textId="2E8FF20A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102</w:t>
            </w:r>
          </w:p>
        </w:tc>
        <w:tc>
          <w:tcPr>
            <w:tcW w:w="750" w:type="dxa"/>
            <w:vAlign w:val="bottom"/>
          </w:tcPr>
          <w:p w14:paraId="4C85EB52" w14:textId="48595429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48A1882C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77F1E296" w14:textId="0357AB08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91</w:t>
            </w:r>
          </w:p>
        </w:tc>
        <w:tc>
          <w:tcPr>
            <w:tcW w:w="900" w:type="dxa"/>
            <w:vAlign w:val="bottom"/>
          </w:tcPr>
          <w:p w14:paraId="158E9632" w14:textId="33E288DC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102</w:t>
            </w:r>
          </w:p>
        </w:tc>
        <w:tc>
          <w:tcPr>
            <w:tcW w:w="750" w:type="dxa"/>
            <w:vAlign w:val="bottom"/>
          </w:tcPr>
          <w:p w14:paraId="1A24BFD4" w14:textId="7AB1FD89" w:rsidR="001D443A" w:rsidRPr="00250D6B" w:rsidRDefault="001D443A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0EDFDC52" w14:textId="5C123F1B" w:rsidR="001D443A" w:rsidRPr="00250D6B" w:rsidRDefault="001D443A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</w:tr>
      <w:tr w:rsidR="001D443A" w:rsidRPr="00250D6B" w14:paraId="6E18692F" w14:textId="77777777" w:rsidTr="004E3076">
        <w:trPr>
          <w:cantSplit/>
        </w:trPr>
        <w:tc>
          <w:tcPr>
            <w:tcW w:w="2940" w:type="dxa"/>
          </w:tcPr>
          <w:p w14:paraId="3EAC759A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  <w:cs/>
              </w:rPr>
              <w:t>บริษัท ไบโอม จำกัด</w:t>
            </w:r>
          </w:p>
        </w:tc>
        <w:tc>
          <w:tcPr>
            <w:tcW w:w="750" w:type="dxa"/>
          </w:tcPr>
          <w:p w14:paraId="7928674A" w14:textId="77777777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1E0F73A0" w14:textId="67C218D9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20.00</w:t>
            </w:r>
          </w:p>
        </w:tc>
        <w:tc>
          <w:tcPr>
            <w:tcW w:w="870" w:type="dxa"/>
            <w:vAlign w:val="bottom"/>
          </w:tcPr>
          <w:p w14:paraId="51D390C6" w14:textId="2021C4F1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20.00</w:t>
            </w:r>
          </w:p>
        </w:tc>
        <w:tc>
          <w:tcPr>
            <w:tcW w:w="720" w:type="dxa"/>
            <w:vAlign w:val="bottom"/>
          </w:tcPr>
          <w:p w14:paraId="3C65D8FE" w14:textId="51BA43B3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69</w:t>
            </w:r>
          </w:p>
        </w:tc>
        <w:tc>
          <w:tcPr>
            <w:tcW w:w="720" w:type="dxa"/>
            <w:vAlign w:val="bottom"/>
          </w:tcPr>
          <w:p w14:paraId="2A4252AE" w14:textId="4E140C35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69</w:t>
            </w:r>
          </w:p>
        </w:tc>
        <w:tc>
          <w:tcPr>
            <w:tcW w:w="810" w:type="dxa"/>
            <w:vAlign w:val="bottom"/>
          </w:tcPr>
          <w:p w14:paraId="4D6A9ED9" w14:textId="7A975CF3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83</w:t>
            </w:r>
          </w:p>
        </w:tc>
        <w:tc>
          <w:tcPr>
            <w:tcW w:w="780" w:type="dxa"/>
            <w:vAlign w:val="bottom"/>
          </w:tcPr>
          <w:p w14:paraId="0E5CC92C" w14:textId="7CE842B8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83</w:t>
            </w:r>
          </w:p>
        </w:tc>
        <w:tc>
          <w:tcPr>
            <w:tcW w:w="900" w:type="dxa"/>
            <w:vAlign w:val="bottom"/>
          </w:tcPr>
          <w:p w14:paraId="189E4466" w14:textId="0203AC99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79</w:t>
            </w:r>
          </w:p>
        </w:tc>
        <w:tc>
          <w:tcPr>
            <w:tcW w:w="900" w:type="dxa"/>
            <w:vAlign w:val="bottom"/>
          </w:tcPr>
          <w:p w14:paraId="0AB2C55D" w14:textId="6EE79C6B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81</w:t>
            </w:r>
          </w:p>
        </w:tc>
        <w:tc>
          <w:tcPr>
            <w:tcW w:w="750" w:type="dxa"/>
            <w:vAlign w:val="bottom"/>
          </w:tcPr>
          <w:p w14:paraId="074A3F21" w14:textId="25FE880E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46648D42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1A8C06A1" w14:textId="6BC544C4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79</w:t>
            </w:r>
          </w:p>
        </w:tc>
        <w:tc>
          <w:tcPr>
            <w:tcW w:w="900" w:type="dxa"/>
            <w:vAlign w:val="bottom"/>
          </w:tcPr>
          <w:p w14:paraId="08E70650" w14:textId="39BDEF29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81</w:t>
            </w:r>
          </w:p>
        </w:tc>
        <w:tc>
          <w:tcPr>
            <w:tcW w:w="750" w:type="dxa"/>
            <w:vAlign w:val="bottom"/>
          </w:tcPr>
          <w:p w14:paraId="21E9EAE7" w14:textId="19586F7A" w:rsidR="001D443A" w:rsidRPr="00250D6B" w:rsidRDefault="001D443A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25E57078" w14:textId="365117A6" w:rsidR="001D443A" w:rsidRPr="00250D6B" w:rsidRDefault="001D443A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</w:tr>
      <w:tr w:rsidR="001D443A" w:rsidRPr="00250D6B" w14:paraId="4B3BC849" w14:textId="77777777" w:rsidTr="004E3076">
        <w:trPr>
          <w:cantSplit/>
        </w:trPr>
        <w:tc>
          <w:tcPr>
            <w:tcW w:w="2940" w:type="dxa"/>
          </w:tcPr>
          <w:p w14:paraId="398815C1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  <w:cs/>
              </w:rPr>
              <w:t>บริษัท ดาต้า คาเฟ่ จำกัด</w:t>
            </w:r>
          </w:p>
        </w:tc>
        <w:tc>
          <w:tcPr>
            <w:tcW w:w="750" w:type="dxa"/>
          </w:tcPr>
          <w:p w14:paraId="34B75352" w14:textId="77777777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78045231" w14:textId="1C4022A9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35.00</w:t>
            </w:r>
          </w:p>
        </w:tc>
        <w:tc>
          <w:tcPr>
            <w:tcW w:w="870" w:type="dxa"/>
            <w:vAlign w:val="bottom"/>
          </w:tcPr>
          <w:p w14:paraId="58D22719" w14:textId="2419F4C3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35.00</w:t>
            </w:r>
          </w:p>
        </w:tc>
        <w:tc>
          <w:tcPr>
            <w:tcW w:w="720" w:type="dxa"/>
            <w:vAlign w:val="bottom"/>
          </w:tcPr>
          <w:p w14:paraId="1132C952" w14:textId="71C3FD92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12</w:t>
            </w:r>
          </w:p>
        </w:tc>
        <w:tc>
          <w:tcPr>
            <w:tcW w:w="720" w:type="dxa"/>
            <w:vAlign w:val="bottom"/>
          </w:tcPr>
          <w:p w14:paraId="6461FD18" w14:textId="181CE11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12</w:t>
            </w:r>
          </w:p>
        </w:tc>
        <w:tc>
          <w:tcPr>
            <w:tcW w:w="810" w:type="dxa"/>
            <w:vAlign w:val="bottom"/>
          </w:tcPr>
          <w:p w14:paraId="1E37654D" w14:textId="1BD5D236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35</w:t>
            </w:r>
          </w:p>
        </w:tc>
        <w:tc>
          <w:tcPr>
            <w:tcW w:w="780" w:type="dxa"/>
            <w:vAlign w:val="bottom"/>
          </w:tcPr>
          <w:p w14:paraId="4E35FDCF" w14:textId="4996C161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35</w:t>
            </w:r>
          </w:p>
        </w:tc>
        <w:tc>
          <w:tcPr>
            <w:tcW w:w="900" w:type="dxa"/>
            <w:vAlign w:val="bottom"/>
          </w:tcPr>
          <w:p w14:paraId="0856C8F1" w14:textId="1FFAE1F4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35</w:t>
            </w:r>
          </w:p>
        </w:tc>
        <w:tc>
          <w:tcPr>
            <w:tcW w:w="900" w:type="dxa"/>
            <w:vAlign w:val="bottom"/>
          </w:tcPr>
          <w:p w14:paraId="046777C2" w14:textId="363476E6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36</w:t>
            </w:r>
          </w:p>
        </w:tc>
        <w:tc>
          <w:tcPr>
            <w:tcW w:w="750" w:type="dxa"/>
            <w:vAlign w:val="bottom"/>
          </w:tcPr>
          <w:p w14:paraId="1069F56B" w14:textId="30B64ECA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4BF8B63A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1F73BD4B" w14:textId="3CF419AB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35</w:t>
            </w:r>
          </w:p>
        </w:tc>
        <w:tc>
          <w:tcPr>
            <w:tcW w:w="900" w:type="dxa"/>
            <w:vAlign w:val="bottom"/>
          </w:tcPr>
          <w:p w14:paraId="3631A124" w14:textId="2342CBE0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36</w:t>
            </w:r>
          </w:p>
        </w:tc>
        <w:tc>
          <w:tcPr>
            <w:tcW w:w="750" w:type="dxa"/>
            <w:vAlign w:val="bottom"/>
          </w:tcPr>
          <w:p w14:paraId="28FFB314" w14:textId="70B954CA" w:rsidR="001D443A" w:rsidRPr="00250D6B" w:rsidRDefault="001D443A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7485C74D" w14:textId="3E597A7E" w:rsidR="001D443A" w:rsidRPr="00250D6B" w:rsidRDefault="001D443A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</w:tr>
      <w:tr w:rsidR="001D443A" w:rsidRPr="00250D6B" w14:paraId="22A8D569" w14:textId="77777777" w:rsidTr="004E3076">
        <w:trPr>
          <w:cantSplit/>
        </w:trPr>
        <w:tc>
          <w:tcPr>
            <w:tcW w:w="2940" w:type="dxa"/>
          </w:tcPr>
          <w:p w14:paraId="6A77E0E1" w14:textId="4A254E78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  <w:cs/>
              </w:rPr>
              <w:t>บริษัท มีที่ มีเงิน จำกัด</w:t>
            </w:r>
            <w:r w:rsidRPr="00250D6B">
              <w:rPr>
                <w:rFonts w:hint="cs"/>
                <w:sz w:val="21"/>
                <w:szCs w:val="21"/>
              </w:rPr>
              <w:t xml:space="preserve">   </w:t>
            </w:r>
          </w:p>
        </w:tc>
        <w:tc>
          <w:tcPr>
            <w:tcW w:w="750" w:type="dxa"/>
          </w:tcPr>
          <w:p w14:paraId="224E102C" w14:textId="144032EE" w:rsidR="001D443A" w:rsidRPr="00250D6B" w:rsidRDefault="001D443A" w:rsidP="001D443A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27CF3F21" w14:textId="637E8176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20.00</w:t>
            </w:r>
          </w:p>
        </w:tc>
        <w:tc>
          <w:tcPr>
            <w:tcW w:w="870" w:type="dxa"/>
            <w:vAlign w:val="bottom"/>
          </w:tcPr>
          <w:p w14:paraId="54B591FB" w14:textId="425E6863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20.00</w:t>
            </w:r>
          </w:p>
        </w:tc>
        <w:tc>
          <w:tcPr>
            <w:tcW w:w="720" w:type="dxa"/>
            <w:vAlign w:val="bottom"/>
          </w:tcPr>
          <w:p w14:paraId="54AE1E7A" w14:textId="06E3B830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1,000</w:t>
            </w:r>
          </w:p>
        </w:tc>
        <w:tc>
          <w:tcPr>
            <w:tcW w:w="720" w:type="dxa"/>
            <w:vAlign w:val="bottom"/>
          </w:tcPr>
          <w:p w14:paraId="36D4156C" w14:textId="7609CEC5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1,000</w:t>
            </w:r>
          </w:p>
        </w:tc>
        <w:tc>
          <w:tcPr>
            <w:tcW w:w="810" w:type="dxa"/>
            <w:vAlign w:val="bottom"/>
          </w:tcPr>
          <w:p w14:paraId="0146A7AE" w14:textId="74EE25E0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200</w:t>
            </w:r>
          </w:p>
        </w:tc>
        <w:tc>
          <w:tcPr>
            <w:tcW w:w="780" w:type="dxa"/>
            <w:vAlign w:val="bottom"/>
          </w:tcPr>
          <w:p w14:paraId="0E9B70B7" w14:textId="184748AA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200</w:t>
            </w:r>
          </w:p>
        </w:tc>
        <w:tc>
          <w:tcPr>
            <w:tcW w:w="900" w:type="dxa"/>
            <w:vAlign w:val="bottom"/>
          </w:tcPr>
          <w:p w14:paraId="7C3FE04A" w14:textId="03014C39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sz w:val="21"/>
                <w:szCs w:val="21"/>
              </w:rPr>
              <w:t>19</w:t>
            </w:r>
            <w:r w:rsidR="00B91E6B" w:rsidRPr="00250D6B">
              <w:rPr>
                <w:rFonts w:hint="cs"/>
                <w:sz w:val="21"/>
                <w:szCs w:val="21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14:paraId="398C6AFC" w14:textId="557BA90B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196</w:t>
            </w:r>
          </w:p>
        </w:tc>
        <w:tc>
          <w:tcPr>
            <w:tcW w:w="750" w:type="dxa"/>
            <w:vAlign w:val="bottom"/>
          </w:tcPr>
          <w:p w14:paraId="5AF11D96" w14:textId="5CF95CB8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6F08EDBD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44955B3A" w14:textId="02420916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sz w:val="21"/>
                <w:szCs w:val="21"/>
              </w:rPr>
              <w:t>19</w:t>
            </w:r>
            <w:r w:rsidR="00867612" w:rsidRPr="00250D6B">
              <w:rPr>
                <w:sz w:val="21"/>
                <w:szCs w:val="21"/>
              </w:rPr>
              <w:t>5</w:t>
            </w:r>
          </w:p>
        </w:tc>
        <w:tc>
          <w:tcPr>
            <w:tcW w:w="900" w:type="dxa"/>
            <w:vAlign w:val="bottom"/>
          </w:tcPr>
          <w:p w14:paraId="30D9ABBE" w14:textId="51A602DA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196</w:t>
            </w:r>
          </w:p>
        </w:tc>
        <w:tc>
          <w:tcPr>
            <w:tcW w:w="750" w:type="dxa"/>
            <w:vAlign w:val="bottom"/>
          </w:tcPr>
          <w:p w14:paraId="299E728A" w14:textId="10F6AF70" w:rsidR="001D443A" w:rsidRPr="00250D6B" w:rsidRDefault="001D443A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jc w:val="center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3E9CDBCB" w14:textId="34A35300" w:rsidR="001D443A" w:rsidRPr="00250D6B" w:rsidRDefault="001D443A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jc w:val="center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</w:tr>
      <w:tr w:rsidR="001D443A" w:rsidRPr="00250D6B" w14:paraId="78490961" w14:textId="77777777" w:rsidTr="0057435B">
        <w:trPr>
          <w:cantSplit/>
          <w:trHeight w:val="67"/>
        </w:trPr>
        <w:tc>
          <w:tcPr>
            <w:tcW w:w="2940" w:type="dxa"/>
          </w:tcPr>
          <w:p w14:paraId="420FEEBE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Transitus Energy</w:t>
            </w:r>
            <w:r w:rsidRPr="00250D6B">
              <w:rPr>
                <w:rFonts w:hint="cs"/>
                <w:sz w:val="21"/>
                <w:szCs w:val="21"/>
                <w:cs/>
              </w:rPr>
              <w:t xml:space="preserve"> </w:t>
            </w:r>
            <w:r w:rsidRPr="00250D6B">
              <w:rPr>
                <w:rFonts w:hint="cs"/>
                <w:sz w:val="21"/>
                <w:szCs w:val="21"/>
              </w:rPr>
              <w:t>Ltd.</w:t>
            </w:r>
          </w:p>
        </w:tc>
        <w:tc>
          <w:tcPr>
            <w:tcW w:w="750" w:type="dxa"/>
          </w:tcPr>
          <w:p w14:paraId="7846C171" w14:textId="77777777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4D7804C3" w14:textId="0739846E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40.10</w:t>
            </w:r>
          </w:p>
        </w:tc>
        <w:tc>
          <w:tcPr>
            <w:tcW w:w="870" w:type="dxa"/>
            <w:vAlign w:val="bottom"/>
          </w:tcPr>
          <w:p w14:paraId="105B784C" w14:textId="20789EB5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40.10</w:t>
            </w:r>
          </w:p>
        </w:tc>
        <w:tc>
          <w:tcPr>
            <w:tcW w:w="720" w:type="dxa"/>
            <w:vAlign w:val="bottom"/>
          </w:tcPr>
          <w:p w14:paraId="2022ABB7" w14:textId="691DBD83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20" w:type="dxa"/>
            <w:vAlign w:val="bottom"/>
          </w:tcPr>
          <w:p w14:paraId="6D22567B" w14:textId="66CA1ECF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0" w:type="dxa"/>
            <w:vAlign w:val="bottom"/>
          </w:tcPr>
          <w:p w14:paraId="595CA611" w14:textId="6F2FEE6B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780" w:type="dxa"/>
            <w:vAlign w:val="bottom"/>
          </w:tcPr>
          <w:p w14:paraId="525BBDE8" w14:textId="0B6868F9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900" w:type="dxa"/>
            <w:vAlign w:val="bottom"/>
          </w:tcPr>
          <w:p w14:paraId="24913E0E" w14:textId="412D04D6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34</w:t>
            </w:r>
          </w:p>
        </w:tc>
        <w:tc>
          <w:tcPr>
            <w:tcW w:w="900" w:type="dxa"/>
            <w:vAlign w:val="bottom"/>
          </w:tcPr>
          <w:p w14:paraId="73067194" w14:textId="195DFDF1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750" w:type="dxa"/>
            <w:vAlign w:val="bottom"/>
          </w:tcPr>
          <w:p w14:paraId="59403A71" w14:textId="6566E7AB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100EEEAD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27E70C5C" w14:textId="6419D30C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34</w:t>
            </w:r>
          </w:p>
        </w:tc>
        <w:tc>
          <w:tcPr>
            <w:tcW w:w="900" w:type="dxa"/>
            <w:vAlign w:val="bottom"/>
          </w:tcPr>
          <w:p w14:paraId="65D1F106" w14:textId="66BC5BB4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750" w:type="dxa"/>
            <w:vAlign w:val="bottom"/>
          </w:tcPr>
          <w:p w14:paraId="42185795" w14:textId="62B51E72" w:rsidR="001D443A" w:rsidRPr="00250D6B" w:rsidRDefault="001D443A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3AE4D841" w14:textId="2CED05A4" w:rsidR="001D443A" w:rsidRPr="00250D6B" w:rsidRDefault="001D443A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</w:tr>
      <w:tr w:rsidR="001D443A" w:rsidRPr="00250D6B" w14:paraId="12458F82" w14:textId="77777777" w:rsidTr="004E3076">
        <w:trPr>
          <w:cantSplit/>
        </w:trPr>
        <w:tc>
          <w:tcPr>
            <w:tcW w:w="2940" w:type="dxa"/>
          </w:tcPr>
          <w:p w14:paraId="24F9D14A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Nam Tai Hydropower Co., Ltd.</w:t>
            </w:r>
          </w:p>
        </w:tc>
        <w:tc>
          <w:tcPr>
            <w:tcW w:w="750" w:type="dxa"/>
          </w:tcPr>
          <w:p w14:paraId="1EDED1E3" w14:textId="77777777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6526A84F" w14:textId="449A2D67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25.00</w:t>
            </w:r>
          </w:p>
        </w:tc>
        <w:tc>
          <w:tcPr>
            <w:tcW w:w="870" w:type="dxa"/>
            <w:vAlign w:val="bottom"/>
          </w:tcPr>
          <w:p w14:paraId="1713DD68" w14:textId="263C114D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25.00</w:t>
            </w:r>
          </w:p>
        </w:tc>
        <w:tc>
          <w:tcPr>
            <w:tcW w:w="720" w:type="dxa"/>
            <w:vAlign w:val="bottom"/>
          </w:tcPr>
          <w:p w14:paraId="7021982C" w14:textId="34FC2DA5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319</w:t>
            </w:r>
          </w:p>
        </w:tc>
        <w:tc>
          <w:tcPr>
            <w:tcW w:w="720" w:type="dxa"/>
            <w:vAlign w:val="bottom"/>
          </w:tcPr>
          <w:p w14:paraId="53D7D56E" w14:textId="515963F8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319</w:t>
            </w:r>
          </w:p>
        </w:tc>
        <w:tc>
          <w:tcPr>
            <w:tcW w:w="810" w:type="dxa"/>
            <w:vAlign w:val="bottom"/>
          </w:tcPr>
          <w:p w14:paraId="1A23CA22" w14:textId="1CDA7C61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90</w:t>
            </w:r>
          </w:p>
        </w:tc>
        <w:tc>
          <w:tcPr>
            <w:tcW w:w="780" w:type="dxa"/>
            <w:vAlign w:val="bottom"/>
          </w:tcPr>
          <w:p w14:paraId="6A0E46C7" w14:textId="092B0888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90</w:t>
            </w:r>
          </w:p>
        </w:tc>
        <w:tc>
          <w:tcPr>
            <w:tcW w:w="900" w:type="dxa"/>
            <w:vAlign w:val="bottom"/>
          </w:tcPr>
          <w:p w14:paraId="40BE249F" w14:textId="5AEA495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69</w:t>
            </w:r>
          </w:p>
        </w:tc>
        <w:tc>
          <w:tcPr>
            <w:tcW w:w="900" w:type="dxa"/>
            <w:vAlign w:val="bottom"/>
          </w:tcPr>
          <w:p w14:paraId="598FC9EB" w14:textId="4B649BB9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87</w:t>
            </w:r>
          </w:p>
        </w:tc>
        <w:tc>
          <w:tcPr>
            <w:tcW w:w="750" w:type="dxa"/>
            <w:vAlign w:val="bottom"/>
          </w:tcPr>
          <w:p w14:paraId="7C421442" w14:textId="37D26962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0E102AA8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1D411A1E" w14:textId="365CBE0E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sz w:val="21"/>
                <w:szCs w:val="21"/>
              </w:rPr>
              <w:t>69</w:t>
            </w:r>
          </w:p>
        </w:tc>
        <w:tc>
          <w:tcPr>
            <w:tcW w:w="900" w:type="dxa"/>
            <w:vAlign w:val="bottom"/>
          </w:tcPr>
          <w:p w14:paraId="6593B562" w14:textId="04C8AB5F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87</w:t>
            </w:r>
          </w:p>
        </w:tc>
        <w:tc>
          <w:tcPr>
            <w:tcW w:w="750" w:type="dxa"/>
            <w:vAlign w:val="bottom"/>
          </w:tcPr>
          <w:p w14:paraId="6EA24B30" w14:textId="595DF58C" w:rsidR="001D443A" w:rsidRPr="00250D6B" w:rsidRDefault="001D443A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632B616D" w14:textId="011DFE09" w:rsidR="001D443A" w:rsidRPr="00250D6B" w:rsidRDefault="001D443A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</w:tr>
      <w:tr w:rsidR="001D443A" w:rsidRPr="00250D6B" w14:paraId="38F3CBD5" w14:textId="77777777" w:rsidTr="004E3076">
        <w:trPr>
          <w:cantSplit/>
        </w:trPr>
        <w:tc>
          <w:tcPr>
            <w:tcW w:w="2940" w:type="dxa"/>
          </w:tcPr>
          <w:p w14:paraId="119F19D7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750" w:type="dxa"/>
          </w:tcPr>
          <w:p w14:paraId="1FAEF5A5" w14:textId="77777777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161278AF" w14:textId="69CCA028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44.00</w:t>
            </w:r>
          </w:p>
        </w:tc>
        <w:tc>
          <w:tcPr>
            <w:tcW w:w="870" w:type="dxa"/>
            <w:vAlign w:val="bottom"/>
          </w:tcPr>
          <w:p w14:paraId="5DAC9ED3" w14:textId="19DE61DF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44.00</w:t>
            </w:r>
          </w:p>
        </w:tc>
        <w:tc>
          <w:tcPr>
            <w:tcW w:w="720" w:type="dxa"/>
            <w:vAlign w:val="bottom"/>
          </w:tcPr>
          <w:p w14:paraId="4255E8E8" w14:textId="4016E37A" w:rsidR="001D443A" w:rsidRPr="00250D6B" w:rsidRDefault="00D2504B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  <w:cs/>
              </w:rPr>
              <w:t>135</w:t>
            </w:r>
          </w:p>
        </w:tc>
        <w:tc>
          <w:tcPr>
            <w:tcW w:w="720" w:type="dxa"/>
            <w:vAlign w:val="bottom"/>
          </w:tcPr>
          <w:p w14:paraId="74D4E777" w14:textId="2449E688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50</w:t>
            </w:r>
          </w:p>
        </w:tc>
        <w:tc>
          <w:tcPr>
            <w:tcW w:w="810" w:type="dxa"/>
            <w:vAlign w:val="bottom"/>
          </w:tcPr>
          <w:p w14:paraId="26C0C29C" w14:textId="55965FA2" w:rsidR="001D443A" w:rsidRPr="00250D6B" w:rsidRDefault="00D2504B" w:rsidP="00F50B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  <w:cs/>
              </w:rPr>
              <w:t>59</w:t>
            </w:r>
          </w:p>
        </w:tc>
        <w:tc>
          <w:tcPr>
            <w:tcW w:w="780" w:type="dxa"/>
            <w:vAlign w:val="bottom"/>
          </w:tcPr>
          <w:p w14:paraId="4BF6903F" w14:textId="4CFC315F" w:rsidR="001D443A" w:rsidRPr="00250D6B" w:rsidRDefault="001D443A" w:rsidP="00F50B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22</w:t>
            </w:r>
          </w:p>
        </w:tc>
        <w:tc>
          <w:tcPr>
            <w:tcW w:w="900" w:type="dxa"/>
            <w:vAlign w:val="bottom"/>
          </w:tcPr>
          <w:p w14:paraId="4D0895DB" w14:textId="0704E6F0" w:rsidR="001D443A" w:rsidRPr="00250D6B" w:rsidRDefault="001D443A" w:rsidP="00F50B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58</w:t>
            </w:r>
          </w:p>
        </w:tc>
        <w:tc>
          <w:tcPr>
            <w:tcW w:w="900" w:type="dxa"/>
            <w:vAlign w:val="bottom"/>
          </w:tcPr>
          <w:p w14:paraId="5D69CBA6" w14:textId="1F3273B1" w:rsidR="001D443A" w:rsidRPr="00250D6B" w:rsidRDefault="001D443A" w:rsidP="00F50B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21</w:t>
            </w:r>
          </w:p>
        </w:tc>
        <w:tc>
          <w:tcPr>
            <w:tcW w:w="750" w:type="dxa"/>
            <w:vAlign w:val="bottom"/>
          </w:tcPr>
          <w:p w14:paraId="3EB67805" w14:textId="1E219B69" w:rsidR="001D443A" w:rsidRPr="00250D6B" w:rsidRDefault="001D443A" w:rsidP="00F50B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7927340D" w14:textId="77777777" w:rsidR="001D443A" w:rsidRPr="00250D6B" w:rsidRDefault="001D443A" w:rsidP="00F50B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7004C790" w14:textId="5376F24E" w:rsidR="001D443A" w:rsidRPr="00250D6B" w:rsidRDefault="001D443A" w:rsidP="00F50B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5</w:t>
            </w:r>
            <w:r w:rsidR="00867612" w:rsidRPr="00250D6B">
              <w:rPr>
                <w:sz w:val="21"/>
                <w:szCs w:val="21"/>
              </w:rPr>
              <w:t>8</w:t>
            </w:r>
          </w:p>
        </w:tc>
        <w:tc>
          <w:tcPr>
            <w:tcW w:w="900" w:type="dxa"/>
            <w:vAlign w:val="bottom"/>
          </w:tcPr>
          <w:p w14:paraId="0268CE6F" w14:textId="6E79C624" w:rsidR="001D443A" w:rsidRPr="00250D6B" w:rsidRDefault="001D443A" w:rsidP="00F50B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21</w:t>
            </w:r>
          </w:p>
        </w:tc>
        <w:tc>
          <w:tcPr>
            <w:tcW w:w="750" w:type="dxa"/>
            <w:vAlign w:val="bottom"/>
          </w:tcPr>
          <w:p w14:paraId="09C43A31" w14:textId="04A1D88D" w:rsidR="001D443A" w:rsidRPr="00250D6B" w:rsidRDefault="001D443A" w:rsidP="00EB7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47F91051" w14:textId="09219D77" w:rsidR="001D443A" w:rsidRPr="00250D6B" w:rsidRDefault="001D443A" w:rsidP="00EB7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</w:tr>
      <w:tr w:rsidR="001D443A" w:rsidRPr="00250D6B" w14:paraId="584670B4" w14:textId="77777777" w:rsidTr="004E3076">
        <w:trPr>
          <w:cantSplit/>
        </w:trPr>
        <w:tc>
          <w:tcPr>
            <w:tcW w:w="2940" w:type="dxa"/>
          </w:tcPr>
          <w:p w14:paraId="7BDF81D1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750" w:type="dxa"/>
          </w:tcPr>
          <w:p w14:paraId="48842E27" w14:textId="77777777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11EB787F" w14:textId="77777777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117A49F3" w14:textId="77777777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B73B065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720" w:type="dxa"/>
            <w:vAlign w:val="bottom"/>
          </w:tcPr>
          <w:p w14:paraId="4042C040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5BD61B82" w14:textId="524AC00F" w:rsidR="001D443A" w:rsidRPr="00250D6B" w:rsidRDefault="00336525" w:rsidP="001D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rFonts w:hint="cs"/>
                <w:b/>
                <w:bCs/>
                <w:sz w:val="21"/>
                <w:szCs w:val="21"/>
                <w:cs/>
              </w:rPr>
              <w:t>626</w:t>
            </w:r>
          </w:p>
        </w:tc>
        <w:tc>
          <w:tcPr>
            <w:tcW w:w="780" w:type="dxa"/>
            <w:vAlign w:val="bottom"/>
          </w:tcPr>
          <w:p w14:paraId="3FEA3646" w14:textId="29FA6A27" w:rsidR="001D443A" w:rsidRPr="00250D6B" w:rsidRDefault="001D443A" w:rsidP="001D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rFonts w:hint="cs"/>
                <w:b/>
                <w:bCs/>
                <w:sz w:val="21"/>
                <w:szCs w:val="21"/>
              </w:rPr>
              <w:t>589</w:t>
            </w:r>
          </w:p>
        </w:tc>
        <w:tc>
          <w:tcPr>
            <w:tcW w:w="900" w:type="dxa"/>
            <w:vAlign w:val="bottom"/>
          </w:tcPr>
          <w:p w14:paraId="1730F26D" w14:textId="1E6ACB63" w:rsidR="001D443A" w:rsidRPr="00250D6B" w:rsidRDefault="00F50B13" w:rsidP="001D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b/>
                <w:bCs/>
                <w:sz w:val="21"/>
                <w:szCs w:val="21"/>
              </w:rPr>
              <w:t>56</w:t>
            </w:r>
            <w:r w:rsidR="00B91E6B" w:rsidRPr="00250D6B">
              <w:rPr>
                <w:rFonts w:hint="cs"/>
                <w:b/>
                <w:bCs/>
                <w:sz w:val="21"/>
                <w:szCs w:val="21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14:paraId="4BD0EEA7" w14:textId="5A03EEAE" w:rsidR="001D443A" w:rsidRPr="00250D6B" w:rsidRDefault="001D443A" w:rsidP="001D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rFonts w:hint="cs"/>
                <w:b/>
                <w:bCs/>
                <w:sz w:val="21"/>
                <w:szCs w:val="21"/>
              </w:rPr>
              <w:t>557</w:t>
            </w:r>
          </w:p>
        </w:tc>
        <w:tc>
          <w:tcPr>
            <w:tcW w:w="750" w:type="dxa"/>
            <w:vAlign w:val="bottom"/>
          </w:tcPr>
          <w:p w14:paraId="29605935" w14:textId="26F2381E" w:rsidR="001D443A" w:rsidRPr="00250D6B" w:rsidRDefault="00F50B13" w:rsidP="001D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250D6B"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704B063D" w14:textId="77777777" w:rsidR="001D443A" w:rsidRPr="00250D6B" w:rsidRDefault="001D443A" w:rsidP="001D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250D6B">
              <w:rPr>
                <w:rFonts w:hint="cs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093B5703" w14:textId="5E6CB9B8" w:rsidR="001D443A" w:rsidRPr="00250D6B" w:rsidRDefault="00F50B13" w:rsidP="001D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b/>
                <w:bCs/>
                <w:sz w:val="21"/>
                <w:szCs w:val="21"/>
              </w:rPr>
              <w:t>56</w:t>
            </w:r>
            <w:r w:rsidR="006A3E5E" w:rsidRPr="00250D6B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900" w:type="dxa"/>
            <w:vAlign w:val="bottom"/>
          </w:tcPr>
          <w:p w14:paraId="4485C384" w14:textId="0AF35E75" w:rsidR="001D443A" w:rsidRPr="00250D6B" w:rsidRDefault="001D443A" w:rsidP="001D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rFonts w:hint="cs"/>
                <w:b/>
                <w:bCs/>
                <w:sz w:val="21"/>
                <w:szCs w:val="21"/>
              </w:rPr>
              <w:t>557</w:t>
            </w:r>
          </w:p>
        </w:tc>
        <w:tc>
          <w:tcPr>
            <w:tcW w:w="750" w:type="dxa"/>
            <w:vAlign w:val="bottom"/>
          </w:tcPr>
          <w:p w14:paraId="5AAA65FC" w14:textId="5E2AB1C2" w:rsidR="001D443A" w:rsidRPr="00250D6B" w:rsidRDefault="00F50B13" w:rsidP="00EB7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561755E1" w14:textId="1BF3677B" w:rsidR="001D443A" w:rsidRPr="00250D6B" w:rsidRDefault="001D443A" w:rsidP="00EB7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1"/>
                <w:szCs w:val="21"/>
                <w:cs/>
              </w:rPr>
            </w:pPr>
            <w:r w:rsidRPr="00250D6B">
              <w:rPr>
                <w:rFonts w:hint="cs"/>
                <w:b/>
                <w:bCs/>
                <w:sz w:val="21"/>
                <w:szCs w:val="21"/>
              </w:rPr>
              <w:t>-</w:t>
            </w:r>
          </w:p>
        </w:tc>
      </w:tr>
      <w:tr w:rsidR="001D443A" w:rsidRPr="00250D6B" w14:paraId="4FF7ADDE" w14:textId="77777777" w:rsidTr="004E3076">
        <w:trPr>
          <w:cantSplit/>
        </w:trPr>
        <w:tc>
          <w:tcPr>
            <w:tcW w:w="2940" w:type="dxa"/>
          </w:tcPr>
          <w:p w14:paraId="215E8CAC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1"/>
                <w:szCs w:val="21"/>
                <w:cs/>
              </w:rPr>
            </w:pPr>
            <w:r w:rsidRPr="00250D6B">
              <w:rPr>
                <w:rFonts w:hint="cs"/>
                <w:b/>
                <w:bCs/>
                <w:i/>
                <w:i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750" w:type="dxa"/>
          </w:tcPr>
          <w:p w14:paraId="43476FCF" w14:textId="77777777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2699436C" w14:textId="77777777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60BC5D4D" w14:textId="77777777" w:rsidR="001D443A" w:rsidRPr="00250D6B" w:rsidRDefault="001D443A" w:rsidP="001D443A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5542F5C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9A9B4D6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E8B5C77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780" w:type="dxa"/>
            <w:vAlign w:val="bottom"/>
          </w:tcPr>
          <w:p w14:paraId="436742A2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6B740F00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5E705E25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750" w:type="dxa"/>
            <w:vAlign w:val="bottom"/>
          </w:tcPr>
          <w:p w14:paraId="17D8A80E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</w:p>
        </w:tc>
        <w:tc>
          <w:tcPr>
            <w:tcW w:w="750" w:type="dxa"/>
            <w:vAlign w:val="bottom"/>
          </w:tcPr>
          <w:p w14:paraId="6DB3E92A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2A04E66C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190881F2" w14:textId="77777777" w:rsidR="001D443A" w:rsidRPr="00250D6B" w:rsidRDefault="001D443A" w:rsidP="001D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750" w:type="dxa"/>
            <w:vAlign w:val="bottom"/>
          </w:tcPr>
          <w:p w14:paraId="766DEA0B" w14:textId="77777777" w:rsidR="001D443A" w:rsidRPr="00250D6B" w:rsidRDefault="001D443A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71B88C9F" w14:textId="77777777" w:rsidR="001D443A" w:rsidRPr="00250D6B" w:rsidRDefault="001D443A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</w:tr>
      <w:tr w:rsidR="00045585" w:rsidRPr="00250D6B" w14:paraId="3140575E" w14:textId="77777777" w:rsidTr="004E3076">
        <w:trPr>
          <w:cantSplit/>
        </w:trPr>
        <w:tc>
          <w:tcPr>
            <w:tcW w:w="2940" w:type="dxa"/>
          </w:tcPr>
          <w:p w14:paraId="6BD5EC19" w14:textId="77777777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  <w:cs/>
              </w:rPr>
              <w:t>บริษัท บงกช มารีน เซอร์วิส จำกัด</w:t>
            </w:r>
          </w:p>
        </w:tc>
        <w:tc>
          <w:tcPr>
            <w:tcW w:w="750" w:type="dxa"/>
          </w:tcPr>
          <w:p w14:paraId="08CF5BBE" w14:textId="77777777" w:rsidR="00045585" w:rsidRPr="00250D6B" w:rsidRDefault="00045585" w:rsidP="0004558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15FF47CA" w14:textId="6A291344" w:rsidR="00045585" w:rsidRPr="00250D6B" w:rsidRDefault="00045585" w:rsidP="0004558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30.00</w:t>
            </w:r>
          </w:p>
        </w:tc>
        <w:tc>
          <w:tcPr>
            <w:tcW w:w="870" w:type="dxa"/>
            <w:vAlign w:val="bottom"/>
          </w:tcPr>
          <w:p w14:paraId="7D71D9F5" w14:textId="339F0D23" w:rsidR="00045585" w:rsidRPr="00250D6B" w:rsidRDefault="00045585" w:rsidP="0004558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30.00</w:t>
            </w:r>
          </w:p>
        </w:tc>
        <w:tc>
          <w:tcPr>
            <w:tcW w:w="720" w:type="dxa"/>
            <w:vAlign w:val="bottom"/>
          </w:tcPr>
          <w:p w14:paraId="13C39A72" w14:textId="66993DCA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240</w:t>
            </w:r>
          </w:p>
        </w:tc>
        <w:tc>
          <w:tcPr>
            <w:tcW w:w="720" w:type="dxa"/>
            <w:vAlign w:val="bottom"/>
          </w:tcPr>
          <w:p w14:paraId="5208C66E" w14:textId="083D6FE9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240</w:t>
            </w:r>
          </w:p>
        </w:tc>
        <w:tc>
          <w:tcPr>
            <w:tcW w:w="810" w:type="dxa"/>
            <w:vAlign w:val="bottom"/>
          </w:tcPr>
          <w:p w14:paraId="35B13A96" w14:textId="5F4F363E" w:rsidR="00045585" w:rsidRPr="00250D6B" w:rsidDel="00FF482C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72</w:t>
            </w:r>
          </w:p>
        </w:tc>
        <w:tc>
          <w:tcPr>
            <w:tcW w:w="780" w:type="dxa"/>
            <w:vAlign w:val="bottom"/>
          </w:tcPr>
          <w:p w14:paraId="6B21510D" w14:textId="22EC7BDC" w:rsidR="00045585" w:rsidRPr="00250D6B" w:rsidDel="00FF482C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72</w:t>
            </w:r>
          </w:p>
        </w:tc>
        <w:tc>
          <w:tcPr>
            <w:tcW w:w="900" w:type="dxa"/>
            <w:vAlign w:val="bottom"/>
          </w:tcPr>
          <w:p w14:paraId="782F4147" w14:textId="606A8756" w:rsidR="00045585" w:rsidRPr="00250D6B" w:rsidRDefault="00B91E6B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  <w:cs/>
              </w:rPr>
              <w:t>79</w:t>
            </w:r>
          </w:p>
        </w:tc>
        <w:tc>
          <w:tcPr>
            <w:tcW w:w="900" w:type="dxa"/>
            <w:vAlign w:val="bottom"/>
          </w:tcPr>
          <w:p w14:paraId="47E82DD0" w14:textId="69658AC4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79</w:t>
            </w:r>
          </w:p>
        </w:tc>
        <w:tc>
          <w:tcPr>
            <w:tcW w:w="750" w:type="dxa"/>
            <w:vAlign w:val="bottom"/>
          </w:tcPr>
          <w:p w14:paraId="3132697E" w14:textId="4725451D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7605D3F2" w14:textId="77777777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58A0EE90" w14:textId="39EE08D1" w:rsidR="00045585" w:rsidRPr="00250D6B" w:rsidRDefault="00867612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sz w:val="21"/>
                <w:szCs w:val="21"/>
              </w:rPr>
              <w:t>79</w:t>
            </w:r>
          </w:p>
        </w:tc>
        <w:tc>
          <w:tcPr>
            <w:tcW w:w="900" w:type="dxa"/>
            <w:vAlign w:val="bottom"/>
          </w:tcPr>
          <w:p w14:paraId="30ECE9B3" w14:textId="5711E6E2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79</w:t>
            </w:r>
          </w:p>
        </w:tc>
        <w:tc>
          <w:tcPr>
            <w:tcW w:w="750" w:type="dxa"/>
            <w:vAlign w:val="bottom"/>
          </w:tcPr>
          <w:p w14:paraId="0BCE3446" w14:textId="27D1CC20" w:rsidR="00045585" w:rsidRPr="00250D6B" w:rsidRDefault="00045585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1"/>
                <w:szCs w:val="21"/>
                <w:cs/>
              </w:rPr>
            </w:pPr>
            <w:r w:rsidRPr="00250D6B">
              <w:rPr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00B81668" w14:textId="76FED6F9" w:rsidR="00045585" w:rsidRPr="00250D6B" w:rsidRDefault="00045585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color w:val="000000" w:themeColor="text1"/>
                <w:sz w:val="21"/>
                <w:szCs w:val="21"/>
              </w:rPr>
              <w:t>-</w:t>
            </w:r>
          </w:p>
        </w:tc>
      </w:tr>
      <w:tr w:rsidR="00045585" w:rsidRPr="00250D6B" w14:paraId="077A8140" w14:textId="77777777" w:rsidTr="004E3076">
        <w:trPr>
          <w:cantSplit/>
        </w:trPr>
        <w:tc>
          <w:tcPr>
            <w:tcW w:w="2940" w:type="dxa"/>
          </w:tcPr>
          <w:p w14:paraId="7861BE3D" w14:textId="77777777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bookmarkStart w:id="8" w:name="_Hlk127645979"/>
            <w:proofErr w:type="spellStart"/>
            <w:r w:rsidRPr="00250D6B">
              <w:rPr>
                <w:rFonts w:hint="cs"/>
                <w:sz w:val="21"/>
                <w:szCs w:val="21"/>
              </w:rPr>
              <w:t>PetroWind</w:t>
            </w:r>
            <w:proofErr w:type="spellEnd"/>
            <w:r w:rsidRPr="00250D6B">
              <w:rPr>
                <w:rFonts w:hint="cs"/>
                <w:sz w:val="21"/>
                <w:szCs w:val="21"/>
              </w:rPr>
              <w:t xml:space="preserve"> Energy Inc</w:t>
            </w:r>
            <w:r w:rsidRPr="00250D6B">
              <w:rPr>
                <w:rFonts w:hint="cs"/>
                <w:sz w:val="21"/>
                <w:szCs w:val="21"/>
                <w:cs/>
              </w:rPr>
              <w:t>.</w:t>
            </w:r>
            <w:bookmarkEnd w:id="8"/>
          </w:p>
        </w:tc>
        <w:tc>
          <w:tcPr>
            <w:tcW w:w="750" w:type="dxa"/>
          </w:tcPr>
          <w:p w14:paraId="58CC256A" w14:textId="77777777" w:rsidR="00045585" w:rsidRPr="00250D6B" w:rsidRDefault="00045585" w:rsidP="0004558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2AC44C12" w14:textId="44D517C1" w:rsidR="00045585" w:rsidRPr="00250D6B" w:rsidRDefault="00045585" w:rsidP="0004558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40.00</w:t>
            </w:r>
          </w:p>
        </w:tc>
        <w:tc>
          <w:tcPr>
            <w:tcW w:w="870" w:type="dxa"/>
            <w:vAlign w:val="bottom"/>
          </w:tcPr>
          <w:p w14:paraId="47A70BFB" w14:textId="1EF332A3" w:rsidR="00045585" w:rsidRPr="00250D6B" w:rsidRDefault="00045585" w:rsidP="0004558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40.00</w:t>
            </w:r>
          </w:p>
        </w:tc>
        <w:tc>
          <w:tcPr>
            <w:tcW w:w="720" w:type="dxa"/>
            <w:vAlign w:val="bottom"/>
          </w:tcPr>
          <w:p w14:paraId="6E8373EC" w14:textId="0B8B23C5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9</w:t>
            </w:r>
            <w:r w:rsidR="00D21AF4" w:rsidRPr="00250D6B">
              <w:rPr>
                <w:rFonts w:hint="cs"/>
                <w:sz w:val="21"/>
                <w:szCs w:val="21"/>
                <w:cs/>
              </w:rPr>
              <w:t>94</w:t>
            </w:r>
          </w:p>
        </w:tc>
        <w:tc>
          <w:tcPr>
            <w:tcW w:w="720" w:type="dxa"/>
            <w:vAlign w:val="bottom"/>
          </w:tcPr>
          <w:p w14:paraId="44031979" w14:textId="7DE9FD84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988</w:t>
            </w:r>
          </w:p>
        </w:tc>
        <w:tc>
          <w:tcPr>
            <w:tcW w:w="810" w:type="dxa"/>
            <w:vAlign w:val="bottom"/>
          </w:tcPr>
          <w:p w14:paraId="45F510CC" w14:textId="22420053" w:rsidR="00045585" w:rsidRPr="00250D6B" w:rsidDel="00FF482C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1,2</w:t>
            </w:r>
            <w:r w:rsidR="00D2504B" w:rsidRPr="00250D6B">
              <w:rPr>
                <w:sz w:val="21"/>
                <w:szCs w:val="21"/>
              </w:rPr>
              <w:t>30</w:t>
            </w:r>
          </w:p>
        </w:tc>
        <w:tc>
          <w:tcPr>
            <w:tcW w:w="780" w:type="dxa"/>
            <w:vAlign w:val="bottom"/>
          </w:tcPr>
          <w:p w14:paraId="659233C7" w14:textId="5C9FE1EA" w:rsidR="00045585" w:rsidRPr="00250D6B" w:rsidDel="00FF482C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1,228</w:t>
            </w:r>
          </w:p>
        </w:tc>
        <w:tc>
          <w:tcPr>
            <w:tcW w:w="900" w:type="dxa"/>
            <w:vAlign w:val="bottom"/>
          </w:tcPr>
          <w:p w14:paraId="34D9590C" w14:textId="37E1FAA1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1,236</w:t>
            </w:r>
          </w:p>
        </w:tc>
        <w:tc>
          <w:tcPr>
            <w:tcW w:w="900" w:type="dxa"/>
            <w:vAlign w:val="bottom"/>
          </w:tcPr>
          <w:p w14:paraId="1139EF96" w14:textId="7A4578EF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1,182</w:t>
            </w:r>
          </w:p>
        </w:tc>
        <w:tc>
          <w:tcPr>
            <w:tcW w:w="750" w:type="dxa"/>
            <w:vAlign w:val="bottom"/>
          </w:tcPr>
          <w:p w14:paraId="76A9193E" w14:textId="7BD937D5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503A51DD" w14:textId="77777777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68636C51" w14:textId="2F68CC5E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1,236</w:t>
            </w:r>
          </w:p>
        </w:tc>
        <w:tc>
          <w:tcPr>
            <w:tcW w:w="900" w:type="dxa"/>
            <w:vAlign w:val="bottom"/>
          </w:tcPr>
          <w:p w14:paraId="493F41E2" w14:textId="34A75EEE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1,182</w:t>
            </w:r>
          </w:p>
        </w:tc>
        <w:tc>
          <w:tcPr>
            <w:tcW w:w="750" w:type="dxa"/>
            <w:vAlign w:val="bottom"/>
          </w:tcPr>
          <w:p w14:paraId="1ACF4881" w14:textId="3690A405" w:rsidR="00045585" w:rsidRPr="00250D6B" w:rsidRDefault="00045585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1"/>
                <w:szCs w:val="21"/>
                <w:cs/>
              </w:rPr>
            </w:pPr>
            <w:r w:rsidRPr="00250D6B">
              <w:rPr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1D1D48B1" w14:textId="2D507E86" w:rsidR="00045585" w:rsidRPr="00250D6B" w:rsidRDefault="00045585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color w:val="000000" w:themeColor="text1"/>
                <w:sz w:val="21"/>
                <w:szCs w:val="21"/>
              </w:rPr>
              <w:t>-</w:t>
            </w:r>
          </w:p>
        </w:tc>
      </w:tr>
      <w:tr w:rsidR="00045585" w:rsidRPr="00250D6B" w14:paraId="599E9F08" w14:textId="77777777" w:rsidTr="004E3076">
        <w:trPr>
          <w:cantSplit/>
        </w:trPr>
        <w:tc>
          <w:tcPr>
            <w:tcW w:w="2940" w:type="dxa"/>
          </w:tcPr>
          <w:p w14:paraId="01BD2AA7" w14:textId="77777777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Impact Energy Asia Development Limited</w:t>
            </w:r>
          </w:p>
        </w:tc>
        <w:tc>
          <w:tcPr>
            <w:tcW w:w="750" w:type="dxa"/>
          </w:tcPr>
          <w:p w14:paraId="5119F733" w14:textId="77777777" w:rsidR="00045585" w:rsidRPr="00250D6B" w:rsidRDefault="00045585" w:rsidP="0004558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6C2D31A6" w14:textId="3DFD3136" w:rsidR="00045585" w:rsidRPr="00250D6B" w:rsidRDefault="00045585" w:rsidP="0004558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45.00</w:t>
            </w:r>
          </w:p>
        </w:tc>
        <w:tc>
          <w:tcPr>
            <w:tcW w:w="870" w:type="dxa"/>
            <w:vAlign w:val="bottom"/>
          </w:tcPr>
          <w:p w14:paraId="1CD6A125" w14:textId="25DAC4F3" w:rsidR="00045585" w:rsidRPr="00250D6B" w:rsidRDefault="00045585" w:rsidP="0004558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45.00</w:t>
            </w:r>
          </w:p>
        </w:tc>
        <w:tc>
          <w:tcPr>
            <w:tcW w:w="720" w:type="dxa"/>
            <w:vAlign w:val="bottom"/>
          </w:tcPr>
          <w:p w14:paraId="70F0DB62" w14:textId="18DDC8E4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20" w:type="dxa"/>
            <w:vAlign w:val="bottom"/>
          </w:tcPr>
          <w:p w14:paraId="631D41B9" w14:textId="32E160A4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810" w:type="dxa"/>
            <w:vAlign w:val="bottom"/>
          </w:tcPr>
          <w:p w14:paraId="746F519C" w14:textId="557EF31B" w:rsidR="00045585" w:rsidRPr="00250D6B" w:rsidDel="00FF482C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80" w:type="dxa"/>
            <w:vAlign w:val="bottom"/>
          </w:tcPr>
          <w:p w14:paraId="6D9AD417" w14:textId="3C126931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67C77176" w14:textId="1DCC9503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6958A67D" w14:textId="0B5DB59A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08F7F576" w14:textId="573FDF76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2B90607F" w14:textId="77777777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5CD2BD8E" w14:textId="3DA1EE5F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1BBECD20" w14:textId="38FF7F11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01D0049E" w14:textId="022E7DCD" w:rsidR="00045585" w:rsidRPr="00250D6B" w:rsidRDefault="00045585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1"/>
                <w:szCs w:val="21"/>
                <w:cs/>
              </w:rPr>
            </w:pPr>
            <w:r w:rsidRPr="00250D6B">
              <w:rPr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244DD986" w14:textId="5AC9D953" w:rsidR="00045585" w:rsidRPr="00250D6B" w:rsidRDefault="00045585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1"/>
                <w:szCs w:val="21"/>
              </w:rPr>
            </w:pPr>
            <w:r w:rsidRPr="00250D6B">
              <w:rPr>
                <w:color w:val="000000" w:themeColor="text1"/>
                <w:sz w:val="21"/>
                <w:szCs w:val="21"/>
              </w:rPr>
              <w:t>-</w:t>
            </w:r>
          </w:p>
        </w:tc>
      </w:tr>
      <w:tr w:rsidR="00045585" w:rsidRPr="00250D6B" w14:paraId="616CAA96" w14:textId="77777777" w:rsidTr="004E3076">
        <w:trPr>
          <w:cantSplit/>
        </w:trPr>
        <w:tc>
          <w:tcPr>
            <w:tcW w:w="2940" w:type="dxa"/>
          </w:tcPr>
          <w:p w14:paraId="3547CCF9" w14:textId="77777777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  <w:cs/>
              </w:rPr>
              <w:t>บริษัท วิน อินกรีเดียนส์ จำกัด</w:t>
            </w:r>
          </w:p>
        </w:tc>
        <w:tc>
          <w:tcPr>
            <w:tcW w:w="750" w:type="dxa"/>
          </w:tcPr>
          <w:p w14:paraId="1E8F48D9" w14:textId="77777777" w:rsidR="00045585" w:rsidRPr="00250D6B" w:rsidRDefault="00045585" w:rsidP="0004558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79EA5EE2" w14:textId="3555C640" w:rsidR="00045585" w:rsidRPr="00250D6B" w:rsidRDefault="00045585" w:rsidP="0004558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51.00</w:t>
            </w:r>
          </w:p>
        </w:tc>
        <w:tc>
          <w:tcPr>
            <w:tcW w:w="870" w:type="dxa"/>
            <w:vAlign w:val="bottom"/>
          </w:tcPr>
          <w:p w14:paraId="2F46EAD4" w14:textId="43366C31" w:rsidR="00045585" w:rsidRPr="00250D6B" w:rsidRDefault="00045585" w:rsidP="0004558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 w:hint="cs"/>
                <w:sz w:val="21"/>
                <w:szCs w:val="21"/>
                <w:lang w:val="en-US" w:bidi="th-TH"/>
              </w:rPr>
              <w:t>51.00</w:t>
            </w:r>
          </w:p>
        </w:tc>
        <w:tc>
          <w:tcPr>
            <w:tcW w:w="720" w:type="dxa"/>
            <w:vAlign w:val="bottom"/>
          </w:tcPr>
          <w:p w14:paraId="4EABA20E" w14:textId="0F709C56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81</w:t>
            </w:r>
          </w:p>
        </w:tc>
        <w:tc>
          <w:tcPr>
            <w:tcW w:w="720" w:type="dxa"/>
            <w:vAlign w:val="bottom"/>
          </w:tcPr>
          <w:p w14:paraId="2974C12A" w14:textId="7C8135FF" w:rsidR="00045585" w:rsidRPr="00250D6B" w:rsidRDefault="00045585" w:rsidP="0004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81</w:t>
            </w:r>
          </w:p>
        </w:tc>
        <w:tc>
          <w:tcPr>
            <w:tcW w:w="810" w:type="dxa"/>
            <w:vAlign w:val="bottom"/>
          </w:tcPr>
          <w:p w14:paraId="7F232612" w14:textId="024137BE" w:rsidR="00045585" w:rsidRPr="00250D6B" w:rsidRDefault="00045585" w:rsidP="00F5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41</w:t>
            </w:r>
          </w:p>
        </w:tc>
        <w:tc>
          <w:tcPr>
            <w:tcW w:w="780" w:type="dxa"/>
            <w:vAlign w:val="bottom"/>
          </w:tcPr>
          <w:p w14:paraId="02787B20" w14:textId="088FB0B4" w:rsidR="00045585" w:rsidRPr="00250D6B" w:rsidRDefault="00045585" w:rsidP="00F5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41</w:t>
            </w:r>
          </w:p>
        </w:tc>
        <w:tc>
          <w:tcPr>
            <w:tcW w:w="900" w:type="dxa"/>
            <w:vAlign w:val="bottom"/>
          </w:tcPr>
          <w:p w14:paraId="63183465" w14:textId="30A0A451" w:rsidR="00045585" w:rsidRPr="00250D6B" w:rsidRDefault="00045585" w:rsidP="00F5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31</w:t>
            </w:r>
          </w:p>
        </w:tc>
        <w:tc>
          <w:tcPr>
            <w:tcW w:w="900" w:type="dxa"/>
            <w:vAlign w:val="bottom"/>
          </w:tcPr>
          <w:p w14:paraId="329EE242" w14:textId="6FB767ED" w:rsidR="00045585" w:rsidRPr="00250D6B" w:rsidRDefault="00045585" w:rsidP="00F5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750" w:type="dxa"/>
            <w:vAlign w:val="bottom"/>
          </w:tcPr>
          <w:p w14:paraId="145AC71C" w14:textId="486CA016" w:rsidR="00045585" w:rsidRPr="00250D6B" w:rsidRDefault="00045585" w:rsidP="00F5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79953B6F" w14:textId="77777777" w:rsidR="00045585" w:rsidRPr="00250D6B" w:rsidRDefault="00045585" w:rsidP="00F5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  <w:cs/>
              </w:rPr>
            </w:pPr>
            <w:r w:rsidRPr="00250D6B">
              <w:rPr>
                <w:rFonts w:hint="cs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6D160F5A" w14:textId="08427640" w:rsidR="00045585" w:rsidRPr="00250D6B" w:rsidRDefault="00045585" w:rsidP="00F5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31</w:t>
            </w:r>
          </w:p>
        </w:tc>
        <w:tc>
          <w:tcPr>
            <w:tcW w:w="900" w:type="dxa"/>
            <w:vAlign w:val="bottom"/>
          </w:tcPr>
          <w:p w14:paraId="0257DD9F" w14:textId="5C2144DF" w:rsidR="00045585" w:rsidRPr="00250D6B" w:rsidRDefault="00045585" w:rsidP="00F5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rFonts w:hint="cs"/>
                <w:sz w:val="21"/>
                <w:szCs w:val="21"/>
              </w:rPr>
              <w:t>34</w:t>
            </w:r>
          </w:p>
        </w:tc>
        <w:tc>
          <w:tcPr>
            <w:tcW w:w="750" w:type="dxa"/>
            <w:vAlign w:val="bottom"/>
          </w:tcPr>
          <w:p w14:paraId="7FDDBBDA" w14:textId="65F116BA" w:rsidR="00045585" w:rsidRPr="00250D6B" w:rsidRDefault="00045585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1"/>
                <w:szCs w:val="21"/>
                <w:cs/>
              </w:rPr>
            </w:pPr>
            <w:r w:rsidRPr="00250D6B">
              <w:rPr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787CA902" w14:textId="6D01F8BD" w:rsidR="00045585" w:rsidRPr="00250D6B" w:rsidRDefault="00045585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color w:val="000000" w:themeColor="text1"/>
                <w:sz w:val="21"/>
                <w:szCs w:val="21"/>
              </w:rPr>
              <w:t>-</w:t>
            </w:r>
          </w:p>
        </w:tc>
      </w:tr>
      <w:tr w:rsidR="00402756" w:rsidRPr="00250D6B" w14:paraId="2D42C4E9" w14:textId="77777777" w:rsidTr="004E3076">
        <w:trPr>
          <w:cantSplit/>
        </w:trPr>
        <w:tc>
          <w:tcPr>
            <w:tcW w:w="2940" w:type="dxa"/>
          </w:tcPr>
          <w:p w14:paraId="6FA2905B" w14:textId="7F412D90" w:rsidR="00402756" w:rsidRPr="00250D6B" w:rsidRDefault="00402756" w:rsidP="0040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sz w:val="21"/>
                <w:szCs w:val="21"/>
              </w:rPr>
              <w:t>AP-BCPG CCE Partners LLC</w:t>
            </w:r>
          </w:p>
        </w:tc>
        <w:tc>
          <w:tcPr>
            <w:tcW w:w="750" w:type="dxa"/>
          </w:tcPr>
          <w:p w14:paraId="4A88D5D0" w14:textId="77777777" w:rsidR="00402756" w:rsidRPr="00250D6B" w:rsidRDefault="00402756" w:rsidP="00402756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7E7F75FC" w14:textId="219C6BE6" w:rsidR="00402756" w:rsidRPr="00250D6B" w:rsidRDefault="00402756" w:rsidP="00402756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49.00</w:t>
            </w:r>
          </w:p>
        </w:tc>
        <w:tc>
          <w:tcPr>
            <w:tcW w:w="870" w:type="dxa"/>
            <w:vAlign w:val="bottom"/>
          </w:tcPr>
          <w:p w14:paraId="7ADE3430" w14:textId="08E41439" w:rsidR="00402756" w:rsidRPr="00250D6B" w:rsidRDefault="00402756" w:rsidP="00402756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39850827" w14:textId="717F7420" w:rsidR="00402756" w:rsidRPr="00250D6B" w:rsidRDefault="00F50B13" w:rsidP="0040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3,336</w:t>
            </w:r>
          </w:p>
        </w:tc>
        <w:tc>
          <w:tcPr>
            <w:tcW w:w="720" w:type="dxa"/>
            <w:vAlign w:val="bottom"/>
          </w:tcPr>
          <w:p w14:paraId="3F969D9B" w14:textId="65A89649" w:rsidR="00402756" w:rsidRPr="00250D6B" w:rsidRDefault="00402756" w:rsidP="0040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810" w:type="dxa"/>
            <w:vAlign w:val="bottom"/>
          </w:tcPr>
          <w:p w14:paraId="10290A32" w14:textId="0F9A4956" w:rsidR="00402756" w:rsidRPr="00250D6B" w:rsidRDefault="00402756" w:rsidP="00F5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1,669</w:t>
            </w:r>
          </w:p>
        </w:tc>
        <w:tc>
          <w:tcPr>
            <w:tcW w:w="780" w:type="dxa"/>
            <w:vAlign w:val="bottom"/>
          </w:tcPr>
          <w:p w14:paraId="1178CD33" w14:textId="2CFC216A" w:rsidR="00402756" w:rsidRPr="00250D6B" w:rsidRDefault="00402756" w:rsidP="00F5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6264D75F" w14:textId="5F9AA9AF" w:rsidR="00402756" w:rsidRPr="00250D6B" w:rsidRDefault="00402756" w:rsidP="00F5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1,682</w:t>
            </w:r>
          </w:p>
        </w:tc>
        <w:tc>
          <w:tcPr>
            <w:tcW w:w="900" w:type="dxa"/>
            <w:vAlign w:val="bottom"/>
          </w:tcPr>
          <w:p w14:paraId="51A73A0B" w14:textId="4B6C9808" w:rsidR="00402756" w:rsidRPr="00250D6B" w:rsidRDefault="00402756" w:rsidP="00F5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176A8C5E" w14:textId="2011559B" w:rsidR="00402756" w:rsidRPr="00250D6B" w:rsidRDefault="00402756" w:rsidP="00F5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6D97B9DA" w14:textId="540DE7F6" w:rsidR="00402756" w:rsidRPr="00250D6B" w:rsidRDefault="00402756" w:rsidP="00F5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70C1D9E0" w14:textId="34889B3D" w:rsidR="00402756" w:rsidRPr="00250D6B" w:rsidRDefault="00402756" w:rsidP="00F5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1,682</w:t>
            </w:r>
          </w:p>
        </w:tc>
        <w:tc>
          <w:tcPr>
            <w:tcW w:w="900" w:type="dxa"/>
            <w:vAlign w:val="bottom"/>
          </w:tcPr>
          <w:p w14:paraId="57D065FA" w14:textId="77B848F3" w:rsidR="00402756" w:rsidRPr="00250D6B" w:rsidRDefault="00402756" w:rsidP="00F5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70E50E8B" w14:textId="73D391A7" w:rsidR="00402756" w:rsidRPr="00250D6B" w:rsidRDefault="00402756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1E6BEBD3" w14:textId="1687ABC8" w:rsidR="00402756" w:rsidRPr="00250D6B" w:rsidRDefault="00402756" w:rsidP="00EB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</w:tr>
      <w:tr w:rsidR="00402756" w:rsidRPr="00250D6B" w14:paraId="7859BAC4" w14:textId="77777777" w:rsidTr="004E3076">
        <w:trPr>
          <w:cantSplit/>
        </w:trPr>
        <w:tc>
          <w:tcPr>
            <w:tcW w:w="2940" w:type="dxa"/>
          </w:tcPr>
          <w:p w14:paraId="74528797" w14:textId="027DF802" w:rsidR="00402756" w:rsidRPr="00250D6B" w:rsidRDefault="00402756" w:rsidP="0040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  <w:r w:rsidRPr="00250D6B">
              <w:rPr>
                <w:sz w:val="21"/>
                <w:szCs w:val="21"/>
              </w:rPr>
              <w:t>AP-BCPG SFE Partners LLC</w:t>
            </w:r>
          </w:p>
        </w:tc>
        <w:tc>
          <w:tcPr>
            <w:tcW w:w="750" w:type="dxa"/>
          </w:tcPr>
          <w:p w14:paraId="1D28A445" w14:textId="77777777" w:rsidR="00402756" w:rsidRPr="00250D6B" w:rsidRDefault="00402756" w:rsidP="00402756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3B329AA6" w14:textId="3EDB9DA5" w:rsidR="00402756" w:rsidRPr="00250D6B" w:rsidRDefault="00402756" w:rsidP="00402756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49.00</w:t>
            </w:r>
          </w:p>
        </w:tc>
        <w:tc>
          <w:tcPr>
            <w:tcW w:w="870" w:type="dxa"/>
            <w:vAlign w:val="bottom"/>
          </w:tcPr>
          <w:p w14:paraId="1F6392E5" w14:textId="0A3B8B1A" w:rsidR="00402756" w:rsidRPr="00250D6B" w:rsidRDefault="00402756" w:rsidP="00402756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250D6B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4A0724B2" w14:textId="0D66B84F" w:rsidR="00402756" w:rsidRPr="00250D6B" w:rsidRDefault="00F50B13" w:rsidP="0040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4,827</w:t>
            </w:r>
          </w:p>
        </w:tc>
        <w:tc>
          <w:tcPr>
            <w:tcW w:w="720" w:type="dxa"/>
            <w:vAlign w:val="bottom"/>
          </w:tcPr>
          <w:p w14:paraId="0F17A1C6" w14:textId="19B0AFB6" w:rsidR="00402756" w:rsidRPr="00250D6B" w:rsidRDefault="00402756" w:rsidP="0040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810" w:type="dxa"/>
            <w:vAlign w:val="bottom"/>
          </w:tcPr>
          <w:p w14:paraId="18A5EBFE" w14:textId="2A519BA8" w:rsidR="00402756" w:rsidRPr="00250D6B" w:rsidRDefault="00402756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2,415</w:t>
            </w:r>
          </w:p>
        </w:tc>
        <w:tc>
          <w:tcPr>
            <w:tcW w:w="780" w:type="dxa"/>
            <w:vAlign w:val="bottom"/>
          </w:tcPr>
          <w:p w14:paraId="305B388E" w14:textId="17CD3AE6" w:rsidR="00402756" w:rsidRPr="00250D6B" w:rsidRDefault="00402756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36956BCA" w14:textId="37594C3E" w:rsidR="00402756" w:rsidRPr="00250D6B" w:rsidRDefault="00402756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2,487</w:t>
            </w:r>
          </w:p>
        </w:tc>
        <w:tc>
          <w:tcPr>
            <w:tcW w:w="900" w:type="dxa"/>
            <w:vAlign w:val="bottom"/>
          </w:tcPr>
          <w:p w14:paraId="1D54F3CF" w14:textId="77CEB352" w:rsidR="00402756" w:rsidRPr="00250D6B" w:rsidRDefault="00402756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5F1A145B" w14:textId="4FC257F6" w:rsidR="00402756" w:rsidRPr="00250D6B" w:rsidRDefault="00402756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068BBDD4" w14:textId="6DB545EA" w:rsidR="00402756" w:rsidRPr="00250D6B" w:rsidRDefault="00402756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39FE2E88" w14:textId="5E482222" w:rsidR="00402756" w:rsidRPr="00250D6B" w:rsidRDefault="00402756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2,487</w:t>
            </w:r>
          </w:p>
        </w:tc>
        <w:tc>
          <w:tcPr>
            <w:tcW w:w="900" w:type="dxa"/>
            <w:vAlign w:val="bottom"/>
          </w:tcPr>
          <w:p w14:paraId="674BD9F1" w14:textId="10526392" w:rsidR="00402756" w:rsidRPr="00250D6B" w:rsidRDefault="00402756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63F4D7C7" w14:textId="43C29D1F" w:rsidR="00402756" w:rsidRPr="00250D6B" w:rsidRDefault="00402756" w:rsidP="00EB7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color w:val="000000" w:themeColor="text1"/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4306D658" w14:textId="1C129A3C" w:rsidR="00402756" w:rsidRPr="00250D6B" w:rsidRDefault="00402756" w:rsidP="00EB7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color w:val="000000" w:themeColor="text1"/>
                <w:sz w:val="21"/>
                <w:szCs w:val="21"/>
              </w:rPr>
            </w:pPr>
            <w:r w:rsidRPr="00250D6B">
              <w:rPr>
                <w:sz w:val="21"/>
                <w:szCs w:val="21"/>
              </w:rPr>
              <w:t>-</w:t>
            </w:r>
          </w:p>
        </w:tc>
      </w:tr>
      <w:tr w:rsidR="00402756" w:rsidRPr="00250D6B" w14:paraId="189A34FB" w14:textId="77777777" w:rsidTr="004E3076">
        <w:trPr>
          <w:cantSplit/>
        </w:trPr>
        <w:tc>
          <w:tcPr>
            <w:tcW w:w="2940" w:type="dxa"/>
          </w:tcPr>
          <w:p w14:paraId="20D915E2" w14:textId="77777777" w:rsidR="00402756" w:rsidRPr="00250D6B" w:rsidRDefault="00402756" w:rsidP="0040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1"/>
                <w:szCs w:val="21"/>
                <w:cs/>
              </w:rPr>
            </w:pPr>
          </w:p>
        </w:tc>
        <w:tc>
          <w:tcPr>
            <w:tcW w:w="750" w:type="dxa"/>
          </w:tcPr>
          <w:p w14:paraId="43294D54" w14:textId="77777777" w:rsidR="00402756" w:rsidRPr="00250D6B" w:rsidRDefault="00402756" w:rsidP="00402756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22885B45" w14:textId="77777777" w:rsidR="00402756" w:rsidRPr="00250D6B" w:rsidRDefault="00402756" w:rsidP="00402756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6422320B" w14:textId="77777777" w:rsidR="00402756" w:rsidRPr="00250D6B" w:rsidRDefault="00402756" w:rsidP="00402756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EE6B0E2" w14:textId="77777777" w:rsidR="00402756" w:rsidRPr="00250D6B" w:rsidRDefault="00402756" w:rsidP="0040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431C7C42" w14:textId="77777777" w:rsidR="00402756" w:rsidRPr="00250D6B" w:rsidRDefault="00402756" w:rsidP="0040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6D7C59F" w14:textId="3F112707" w:rsidR="00402756" w:rsidRPr="00250D6B" w:rsidRDefault="00F50B13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b/>
                <w:bCs/>
                <w:sz w:val="21"/>
                <w:szCs w:val="21"/>
              </w:rPr>
              <w:t>5</w:t>
            </w:r>
            <w:r w:rsidR="00402756" w:rsidRPr="00250D6B">
              <w:rPr>
                <w:b/>
                <w:bCs/>
                <w:sz w:val="21"/>
                <w:szCs w:val="21"/>
              </w:rPr>
              <w:t>,</w:t>
            </w:r>
            <w:r w:rsidRPr="00250D6B">
              <w:rPr>
                <w:b/>
                <w:bCs/>
                <w:sz w:val="21"/>
                <w:szCs w:val="21"/>
              </w:rPr>
              <w:t>42</w:t>
            </w:r>
            <w:r w:rsidR="00D2504B" w:rsidRPr="00250D6B"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780" w:type="dxa"/>
            <w:vAlign w:val="bottom"/>
          </w:tcPr>
          <w:p w14:paraId="0EC52FD8" w14:textId="7ACC77B6" w:rsidR="00402756" w:rsidRPr="00250D6B" w:rsidRDefault="00402756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rFonts w:hint="cs"/>
                <w:b/>
                <w:bCs/>
                <w:sz w:val="21"/>
                <w:szCs w:val="21"/>
              </w:rPr>
              <w:t>1,341</w:t>
            </w:r>
          </w:p>
        </w:tc>
        <w:tc>
          <w:tcPr>
            <w:tcW w:w="900" w:type="dxa"/>
            <w:vAlign w:val="bottom"/>
          </w:tcPr>
          <w:p w14:paraId="3DC92518" w14:textId="57FA5CF9" w:rsidR="00402756" w:rsidRPr="00250D6B" w:rsidRDefault="00F50B13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b/>
                <w:bCs/>
                <w:sz w:val="21"/>
                <w:szCs w:val="21"/>
              </w:rPr>
              <w:t>5</w:t>
            </w:r>
            <w:r w:rsidR="00402756" w:rsidRPr="00250D6B">
              <w:rPr>
                <w:b/>
                <w:bCs/>
                <w:sz w:val="21"/>
                <w:szCs w:val="21"/>
              </w:rPr>
              <w:t>,</w:t>
            </w:r>
            <w:r w:rsidRPr="00250D6B">
              <w:rPr>
                <w:b/>
                <w:bCs/>
                <w:sz w:val="21"/>
                <w:szCs w:val="21"/>
              </w:rPr>
              <w:t>51</w:t>
            </w:r>
            <w:r w:rsidR="00B91E6B" w:rsidRPr="00250D6B">
              <w:rPr>
                <w:rFonts w:hint="cs"/>
                <w:b/>
                <w:bCs/>
                <w:sz w:val="21"/>
                <w:szCs w:val="21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14:paraId="68A0E953" w14:textId="2408296B" w:rsidR="00402756" w:rsidRPr="00250D6B" w:rsidRDefault="00402756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rFonts w:hint="cs"/>
                <w:b/>
                <w:bCs/>
                <w:sz w:val="21"/>
                <w:szCs w:val="21"/>
              </w:rPr>
              <w:t>1,295</w:t>
            </w:r>
          </w:p>
        </w:tc>
        <w:tc>
          <w:tcPr>
            <w:tcW w:w="750" w:type="dxa"/>
            <w:vAlign w:val="bottom"/>
          </w:tcPr>
          <w:p w14:paraId="00240CAB" w14:textId="0A464D41" w:rsidR="00402756" w:rsidRPr="00250D6B" w:rsidRDefault="00402756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250D6B"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0206A4BD" w14:textId="77777777" w:rsidR="00402756" w:rsidRPr="00250D6B" w:rsidRDefault="00402756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250D6B">
              <w:rPr>
                <w:rFonts w:hint="cs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53EA8502" w14:textId="0F23ABCE" w:rsidR="00402756" w:rsidRPr="00250D6B" w:rsidRDefault="00F50B13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b/>
                <w:bCs/>
                <w:sz w:val="21"/>
                <w:szCs w:val="21"/>
              </w:rPr>
              <w:t>5</w:t>
            </w:r>
            <w:r w:rsidR="00402756" w:rsidRPr="00250D6B">
              <w:rPr>
                <w:b/>
                <w:bCs/>
                <w:sz w:val="21"/>
                <w:szCs w:val="21"/>
              </w:rPr>
              <w:t>,</w:t>
            </w:r>
            <w:r w:rsidRPr="00250D6B">
              <w:rPr>
                <w:b/>
                <w:bCs/>
                <w:sz w:val="21"/>
                <w:szCs w:val="21"/>
              </w:rPr>
              <w:t>51</w:t>
            </w:r>
            <w:r w:rsidR="00867612" w:rsidRPr="00250D6B"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900" w:type="dxa"/>
            <w:vAlign w:val="bottom"/>
          </w:tcPr>
          <w:p w14:paraId="66FD753B" w14:textId="7E184A51" w:rsidR="00402756" w:rsidRPr="00250D6B" w:rsidRDefault="00402756" w:rsidP="004027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rFonts w:hint="cs"/>
                <w:b/>
                <w:bCs/>
                <w:sz w:val="21"/>
                <w:szCs w:val="21"/>
              </w:rPr>
              <w:t>1,295</w:t>
            </w:r>
          </w:p>
        </w:tc>
        <w:tc>
          <w:tcPr>
            <w:tcW w:w="750" w:type="dxa"/>
            <w:vAlign w:val="bottom"/>
          </w:tcPr>
          <w:p w14:paraId="24873858" w14:textId="6D01BF46" w:rsidR="00402756" w:rsidRPr="00250D6B" w:rsidRDefault="00402756" w:rsidP="00EB7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color w:val="000000" w:themeColor="text1"/>
                <w:sz w:val="21"/>
                <w:szCs w:val="21"/>
                <w:cs/>
              </w:rPr>
            </w:pPr>
            <w:r w:rsidRPr="00250D6B">
              <w:rPr>
                <w:b/>
                <w:bCs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72894EA0" w14:textId="2CBBA0B9" w:rsidR="00402756" w:rsidRPr="00250D6B" w:rsidRDefault="00402756" w:rsidP="00EB7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1"/>
                <w:szCs w:val="21"/>
                <w:cs/>
              </w:rPr>
            </w:pPr>
            <w:r w:rsidRPr="00250D6B">
              <w:rPr>
                <w:b/>
                <w:bCs/>
                <w:color w:val="000000" w:themeColor="text1"/>
                <w:sz w:val="21"/>
                <w:szCs w:val="21"/>
              </w:rPr>
              <w:t>-</w:t>
            </w:r>
          </w:p>
        </w:tc>
      </w:tr>
      <w:tr w:rsidR="00402756" w:rsidRPr="00250D6B" w14:paraId="30F6D300" w14:textId="77777777" w:rsidTr="004E3076">
        <w:trPr>
          <w:cantSplit/>
        </w:trPr>
        <w:tc>
          <w:tcPr>
            <w:tcW w:w="2940" w:type="dxa"/>
            <w:vAlign w:val="bottom"/>
          </w:tcPr>
          <w:p w14:paraId="6EEF478A" w14:textId="77777777" w:rsidR="00402756" w:rsidRPr="00250D6B" w:rsidRDefault="00402756" w:rsidP="0040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rFonts w:hint="cs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750" w:type="dxa"/>
          </w:tcPr>
          <w:p w14:paraId="6C986879" w14:textId="77777777" w:rsidR="00402756" w:rsidRPr="00250D6B" w:rsidRDefault="00402756" w:rsidP="00402756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2DECE72A" w14:textId="77777777" w:rsidR="00402756" w:rsidRPr="00250D6B" w:rsidRDefault="00402756" w:rsidP="00402756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746CFDD0" w14:textId="77777777" w:rsidR="00402756" w:rsidRPr="00250D6B" w:rsidRDefault="00402756" w:rsidP="00402756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4520050" w14:textId="77777777" w:rsidR="00402756" w:rsidRPr="00250D6B" w:rsidRDefault="00402756" w:rsidP="0040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8E2B855" w14:textId="77777777" w:rsidR="00402756" w:rsidRPr="00250D6B" w:rsidRDefault="00402756" w:rsidP="0040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CC6625B" w14:textId="294052F8" w:rsidR="00402756" w:rsidRPr="00250D6B" w:rsidRDefault="00402756" w:rsidP="004027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  <w:cs/>
              </w:rPr>
            </w:pPr>
            <w:r w:rsidRPr="00250D6B">
              <w:rPr>
                <w:b/>
                <w:bCs/>
                <w:sz w:val="21"/>
                <w:szCs w:val="21"/>
              </w:rPr>
              <w:t>6,</w:t>
            </w:r>
            <w:r w:rsidR="00336525" w:rsidRPr="00250D6B">
              <w:rPr>
                <w:rFonts w:hint="cs"/>
                <w:b/>
                <w:bCs/>
                <w:sz w:val="21"/>
                <w:szCs w:val="21"/>
                <w:cs/>
              </w:rPr>
              <w:t>053</w:t>
            </w:r>
          </w:p>
        </w:tc>
        <w:tc>
          <w:tcPr>
            <w:tcW w:w="780" w:type="dxa"/>
            <w:vAlign w:val="bottom"/>
          </w:tcPr>
          <w:p w14:paraId="01B80FDC" w14:textId="1B8B6CA4" w:rsidR="00402756" w:rsidRPr="00250D6B" w:rsidRDefault="00402756" w:rsidP="004027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  <w:cs/>
              </w:rPr>
            </w:pPr>
            <w:r w:rsidRPr="00250D6B">
              <w:rPr>
                <w:rFonts w:hint="cs"/>
                <w:b/>
                <w:bCs/>
                <w:sz w:val="21"/>
                <w:szCs w:val="21"/>
              </w:rPr>
              <w:t>1,930</w:t>
            </w:r>
          </w:p>
        </w:tc>
        <w:tc>
          <w:tcPr>
            <w:tcW w:w="900" w:type="dxa"/>
            <w:vAlign w:val="bottom"/>
          </w:tcPr>
          <w:p w14:paraId="0D451363" w14:textId="77CFA6C7" w:rsidR="00402756" w:rsidRPr="00250D6B" w:rsidRDefault="00402756" w:rsidP="004027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  <w:cs/>
              </w:rPr>
            </w:pPr>
            <w:r w:rsidRPr="00250D6B">
              <w:rPr>
                <w:b/>
                <w:bCs/>
                <w:sz w:val="21"/>
                <w:szCs w:val="21"/>
              </w:rPr>
              <w:t>6,076</w:t>
            </w:r>
          </w:p>
        </w:tc>
        <w:tc>
          <w:tcPr>
            <w:tcW w:w="900" w:type="dxa"/>
            <w:vAlign w:val="bottom"/>
          </w:tcPr>
          <w:p w14:paraId="2E0573BE" w14:textId="216A3622" w:rsidR="00402756" w:rsidRPr="00250D6B" w:rsidRDefault="00402756" w:rsidP="004027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rFonts w:hint="cs"/>
                <w:b/>
                <w:bCs/>
                <w:sz w:val="21"/>
                <w:szCs w:val="21"/>
              </w:rPr>
              <w:t>1,852</w:t>
            </w:r>
          </w:p>
        </w:tc>
        <w:tc>
          <w:tcPr>
            <w:tcW w:w="750" w:type="dxa"/>
            <w:vAlign w:val="bottom"/>
          </w:tcPr>
          <w:p w14:paraId="22360207" w14:textId="460E613F" w:rsidR="00402756" w:rsidRPr="00250D6B" w:rsidRDefault="00402756" w:rsidP="004027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250D6B"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0CF8921D" w14:textId="77777777" w:rsidR="00402756" w:rsidRPr="00250D6B" w:rsidRDefault="00402756" w:rsidP="004027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1"/>
                <w:szCs w:val="21"/>
              </w:rPr>
            </w:pPr>
            <w:r w:rsidRPr="00250D6B">
              <w:rPr>
                <w:rFonts w:hint="cs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370A09E9" w14:textId="59B52BCB" w:rsidR="00402756" w:rsidRPr="00250D6B" w:rsidRDefault="00402756" w:rsidP="004027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b/>
                <w:bCs/>
                <w:sz w:val="21"/>
                <w:szCs w:val="21"/>
              </w:rPr>
              <w:t>6,076</w:t>
            </w:r>
          </w:p>
        </w:tc>
        <w:tc>
          <w:tcPr>
            <w:tcW w:w="900" w:type="dxa"/>
            <w:vAlign w:val="bottom"/>
          </w:tcPr>
          <w:p w14:paraId="172B07A7" w14:textId="52247AB8" w:rsidR="00402756" w:rsidRPr="00250D6B" w:rsidRDefault="00402756" w:rsidP="004027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rFonts w:hint="cs"/>
                <w:b/>
                <w:bCs/>
                <w:sz w:val="21"/>
                <w:szCs w:val="21"/>
              </w:rPr>
              <w:t>1,852</w:t>
            </w:r>
          </w:p>
        </w:tc>
        <w:tc>
          <w:tcPr>
            <w:tcW w:w="750" w:type="dxa"/>
            <w:vAlign w:val="bottom"/>
          </w:tcPr>
          <w:p w14:paraId="68D13EEC" w14:textId="7713DB3C" w:rsidR="00402756" w:rsidRPr="00250D6B" w:rsidRDefault="00402756" w:rsidP="00EB7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750" w:type="dxa"/>
            <w:vAlign w:val="bottom"/>
          </w:tcPr>
          <w:p w14:paraId="3E67D8D9" w14:textId="002346A9" w:rsidR="00402756" w:rsidRPr="00250D6B" w:rsidRDefault="00402756" w:rsidP="00EB7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b/>
                <w:bCs/>
                <w:sz w:val="21"/>
                <w:szCs w:val="21"/>
              </w:rPr>
            </w:pPr>
            <w:r w:rsidRPr="00250D6B">
              <w:rPr>
                <w:b/>
                <w:bCs/>
                <w:sz w:val="21"/>
                <w:szCs w:val="21"/>
              </w:rPr>
              <w:t>-</w:t>
            </w:r>
          </w:p>
        </w:tc>
      </w:tr>
    </w:tbl>
    <w:p w14:paraId="1CA9B444" w14:textId="77777777" w:rsidR="00A117EC" w:rsidRPr="00250D6B" w:rsidRDefault="00A117EC" w:rsidP="002C446F">
      <w:pPr>
        <w:pStyle w:val="BodyText2"/>
        <w:spacing w:line="240" w:lineRule="atLeast"/>
        <w:ind w:left="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1C3A5D7C" w14:textId="14980AF5" w:rsidR="00CE754A" w:rsidRPr="00250D6B" w:rsidRDefault="00F50B13" w:rsidP="002C446F">
      <w:pPr>
        <w:pStyle w:val="BodyText2"/>
        <w:spacing w:line="24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  <w:sectPr w:rsidR="00CE754A" w:rsidRPr="00250D6B" w:rsidSect="00FB1D27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250D6B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250D6B">
        <w:rPr>
          <w:rFonts w:asciiTheme="majorBidi" w:hAnsiTheme="majorBidi" w:cstheme="majorBidi"/>
          <w:sz w:val="30"/>
          <w:szCs w:val="30"/>
        </w:rPr>
        <w:t xml:space="preserve">31 </w:t>
      </w:r>
      <w:r w:rsidRPr="00250D6B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250D6B">
        <w:rPr>
          <w:rFonts w:asciiTheme="majorBidi" w:hAnsiTheme="majorBidi" w:cstheme="majorBidi"/>
          <w:sz w:val="30"/>
          <w:szCs w:val="30"/>
        </w:rPr>
        <w:t xml:space="preserve">2566 </w:t>
      </w:r>
      <w:r w:rsidR="00B94EE9" w:rsidRPr="00250D6B">
        <w:rPr>
          <w:rFonts w:asciiTheme="majorBidi" w:hAnsiTheme="majorBidi" w:cstheme="majorBidi"/>
          <w:sz w:val="30"/>
          <w:szCs w:val="30"/>
          <w:cs/>
        </w:rPr>
        <w:t>กลุ่มบริษัทไม่มี</w:t>
      </w:r>
      <w:r w:rsidR="00680B35" w:rsidRPr="00250D6B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4B22A4" w:rsidRPr="00250D6B">
        <w:rPr>
          <w:rFonts w:asciiTheme="majorBidi" w:hAnsiTheme="majorBidi" w:cstheme="majorBidi"/>
          <w:sz w:val="30"/>
          <w:szCs w:val="30"/>
          <w:cs/>
        </w:rPr>
        <w:t>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51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41"/>
        <w:gridCol w:w="1089"/>
        <w:gridCol w:w="109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936"/>
        <w:gridCol w:w="900"/>
      </w:tblGrid>
      <w:tr w:rsidR="00A117EC" w:rsidRPr="00250D6B" w14:paraId="18309E33" w14:textId="77777777" w:rsidTr="004E3076">
        <w:trPr>
          <w:cantSplit/>
        </w:trPr>
        <w:tc>
          <w:tcPr>
            <w:tcW w:w="3041" w:type="dxa"/>
          </w:tcPr>
          <w:p w14:paraId="57EE26AB" w14:textId="77777777" w:rsidR="00A117EC" w:rsidRPr="00250D6B" w:rsidRDefault="00A117E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179" w:type="dxa"/>
            <w:gridSpan w:val="2"/>
          </w:tcPr>
          <w:p w14:paraId="664E4F60" w14:textId="77777777" w:rsidR="00A117EC" w:rsidRPr="00250D6B" w:rsidRDefault="00A117EC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0" w:type="dxa"/>
            <w:gridSpan w:val="10"/>
          </w:tcPr>
          <w:p w14:paraId="65480D3C" w14:textId="77777777" w:rsidR="00A117EC" w:rsidRPr="00250D6B" w:rsidRDefault="00A117EC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160" w:right="-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0D6B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17EC" w:rsidRPr="00250D6B" w14:paraId="5DF8BC57" w14:textId="77777777" w:rsidTr="007D1FE2">
        <w:trPr>
          <w:cantSplit/>
        </w:trPr>
        <w:tc>
          <w:tcPr>
            <w:tcW w:w="3041" w:type="dxa"/>
          </w:tcPr>
          <w:p w14:paraId="1C31D77B" w14:textId="77777777" w:rsidR="00A117EC" w:rsidRPr="00250D6B" w:rsidRDefault="00A117E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179" w:type="dxa"/>
            <w:gridSpan w:val="2"/>
            <w:vAlign w:val="bottom"/>
          </w:tcPr>
          <w:p w14:paraId="3F245211" w14:textId="77777777" w:rsidR="00A117EC" w:rsidRPr="00250D6B" w:rsidRDefault="00A117EC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250D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2016" w:type="dxa"/>
            <w:gridSpan w:val="2"/>
            <w:vAlign w:val="bottom"/>
          </w:tcPr>
          <w:p w14:paraId="6F6D1B7B" w14:textId="77777777" w:rsidR="00A117EC" w:rsidRPr="00250D6B" w:rsidRDefault="00A117EC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016" w:type="dxa"/>
            <w:gridSpan w:val="2"/>
            <w:vAlign w:val="bottom"/>
          </w:tcPr>
          <w:p w14:paraId="47C43E8F" w14:textId="77777777" w:rsidR="00A117EC" w:rsidRPr="00250D6B" w:rsidRDefault="00A117EC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16" w:type="dxa"/>
            <w:gridSpan w:val="2"/>
            <w:vAlign w:val="bottom"/>
          </w:tcPr>
          <w:p w14:paraId="4EA0DDF9" w14:textId="77777777" w:rsidR="00A117EC" w:rsidRPr="00250D6B" w:rsidRDefault="00A117EC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016" w:type="dxa"/>
            <w:gridSpan w:val="2"/>
            <w:vAlign w:val="bottom"/>
          </w:tcPr>
          <w:p w14:paraId="0C707420" w14:textId="77777777" w:rsidR="00A117EC" w:rsidRPr="00250D6B" w:rsidRDefault="00A117EC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836" w:type="dxa"/>
            <w:gridSpan w:val="2"/>
          </w:tcPr>
          <w:p w14:paraId="67B636A0" w14:textId="77777777" w:rsidR="007D1FE2" w:rsidRPr="00250D6B" w:rsidRDefault="007D1FE2" w:rsidP="007D1FE2">
            <w:pPr>
              <w:pStyle w:val="acctfourfigures"/>
              <w:tabs>
                <w:tab w:val="left" w:pos="720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50D6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เงินปันผลรับสำหรับ</w:t>
            </w:r>
          </w:p>
          <w:p w14:paraId="51239ADC" w14:textId="545A9627" w:rsidR="00A117EC" w:rsidRPr="00250D6B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50D6B">
              <w:rPr>
                <w:sz w:val="24"/>
                <w:szCs w:val="24"/>
                <w:cs/>
              </w:rPr>
              <w:t>งวดสามเดือนสิ้นสุดวันที่</w:t>
            </w:r>
          </w:p>
        </w:tc>
      </w:tr>
      <w:tr w:rsidR="007D1FE2" w:rsidRPr="00250D6B" w14:paraId="5947510D" w14:textId="77777777" w:rsidTr="004E3076">
        <w:trPr>
          <w:cantSplit/>
        </w:trPr>
        <w:tc>
          <w:tcPr>
            <w:tcW w:w="3041" w:type="dxa"/>
          </w:tcPr>
          <w:p w14:paraId="6D148C23" w14:textId="77777777" w:rsidR="007D1FE2" w:rsidRPr="00250D6B" w:rsidRDefault="007D1FE2" w:rsidP="007D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89" w:type="dxa"/>
          </w:tcPr>
          <w:p w14:paraId="485117D8" w14:textId="56298C3E" w:rsidR="007D1FE2" w:rsidRPr="00250D6B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250D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90" w:type="dxa"/>
          </w:tcPr>
          <w:p w14:paraId="6A0CA07E" w14:textId="5E651C09" w:rsidR="007D1FE2" w:rsidRPr="00250D6B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8" w:type="dxa"/>
          </w:tcPr>
          <w:p w14:paraId="0175F89D" w14:textId="4573A74D" w:rsidR="007D1FE2" w:rsidRPr="00250D6B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250D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08" w:type="dxa"/>
          </w:tcPr>
          <w:p w14:paraId="25CF55A9" w14:textId="00E61197" w:rsidR="007D1FE2" w:rsidRPr="00250D6B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8" w:type="dxa"/>
          </w:tcPr>
          <w:p w14:paraId="1E15F7D5" w14:textId="1930EBFF" w:rsidR="007D1FE2" w:rsidRPr="00250D6B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250D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08" w:type="dxa"/>
          </w:tcPr>
          <w:p w14:paraId="4BD177A3" w14:textId="04DA4D50" w:rsidR="007D1FE2" w:rsidRPr="00250D6B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8" w:type="dxa"/>
          </w:tcPr>
          <w:p w14:paraId="3DE794D3" w14:textId="4362ACA4" w:rsidR="007D1FE2" w:rsidRPr="00250D6B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250D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08" w:type="dxa"/>
          </w:tcPr>
          <w:p w14:paraId="78453452" w14:textId="3B85F5EE" w:rsidR="007D1FE2" w:rsidRPr="00250D6B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8" w:type="dxa"/>
          </w:tcPr>
          <w:p w14:paraId="11F52D8C" w14:textId="3945E61F" w:rsidR="007D1FE2" w:rsidRPr="00250D6B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250D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08" w:type="dxa"/>
          </w:tcPr>
          <w:p w14:paraId="05E0FBCD" w14:textId="4999FA4B" w:rsidR="007D1FE2" w:rsidRPr="00250D6B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250D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6" w:type="dxa"/>
          </w:tcPr>
          <w:p w14:paraId="232893D5" w14:textId="57A3FF1E" w:rsidR="007D1FE2" w:rsidRPr="00250D6B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250D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14:paraId="66BC1A3C" w14:textId="122FF3F0" w:rsidR="007D1FE2" w:rsidRPr="00250D6B" w:rsidRDefault="007D1FE2" w:rsidP="007D1FE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250D6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A117EC" w:rsidRPr="00250D6B" w14:paraId="4FE36C7E" w14:textId="77777777" w:rsidTr="004E3076">
        <w:trPr>
          <w:cantSplit/>
        </w:trPr>
        <w:tc>
          <w:tcPr>
            <w:tcW w:w="3041" w:type="dxa"/>
          </w:tcPr>
          <w:p w14:paraId="2A5E4E51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89" w:type="dxa"/>
          </w:tcPr>
          <w:p w14:paraId="7EEF44CD" w14:textId="038F94EB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90" w:type="dxa"/>
          </w:tcPr>
          <w:p w14:paraId="3C2F6256" w14:textId="4DD54916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008" w:type="dxa"/>
          </w:tcPr>
          <w:p w14:paraId="00DC4C72" w14:textId="70C30C24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08" w:type="dxa"/>
          </w:tcPr>
          <w:p w14:paraId="1E6D64AB" w14:textId="2514736D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008" w:type="dxa"/>
          </w:tcPr>
          <w:p w14:paraId="65BBB0E3" w14:textId="0A3C8786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08" w:type="dxa"/>
          </w:tcPr>
          <w:p w14:paraId="6C7DE5B7" w14:textId="4743C70A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008" w:type="dxa"/>
          </w:tcPr>
          <w:p w14:paraId="34E29F8F" w14:textId="1D10E4A1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08" w:type="dxa"/>
          </w:tcPr>
          <w:p w14:paraId="750FF103" w14:textId="575E6AAD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008" w:type="dxa"/>
          </w:tcPr>
          <w:p w14:paraId="7F9DE58A" w14:textId="04D135BC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008" w:type="dxa"/>
          </w:tcPr>
          <w:p w14:paraId="677BDD3C" w14:textId="52EB4D4E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936" w:type="dxa"/>
          </w:tcPr>
          <w:p w14:paraId="15E33B9D" w14:textId="6125548C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4972B054" w14:textId="7F8FA1ED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250D6B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</w:tr>
      <w:tr w:rsidR="00A117EC" w:rsidRPr="00250D6B" w14:paraId="4762DFC5" w14:textId="77777777" w:rsidTr="004E3076">
        <w:trPr>
          <w:cantSplit/>
        </w:trPr>
        <w:tc>
          <w:tcPr>
            <w:tcW w:w="3041" w:type="dxa"/>
          </w:tcPr>
          <w:p w14:paraId="62C5FFC7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179" w:type="dxa"/>
            <w:gridSpan w:val="2"/>
          </w:tcPr>
          <w:p w14:paraId="60F2659C" w14:textId="77777777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9900" w:type="dxa"/>
            <w:gridSpan w:val="10"/>
          </w:tcPr>
          <w:p w14:paraId="4E30F63A" w14:textId="77777777" w:rsidR="00A117EC" w:rsidRPr="00250D6B" w:rsidRDefault="00A117EC" w:rsidP="00A117E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0D6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A117EC" w:rsidRPr="00250D6B" w14:paraId="3A20D2AF" w14:textId="77777777" w:rsidTr="004E3076">
        <w:trPr>
          <w:cantSplit/>
        </w:trPr>
        <w:tc>
          <w:tcPr>
            <w:tcW w:w="3041" w:type="dxa"/>
          </w:tcPr>
          <w:p w14:paraId="372F5418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250D6B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9" w:type="dxa"/>
            <w:vAlign w:val="bottom"/>
          </w:tcPr>
          <w:p w14:paraId="2DB9FA28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52BE976A" w14:textId="77777777" w:rsidR="00A117EC" w:rsidRPr="00250D6B" w:rsidRDefault="00A117EC" w:rsidP="00A117E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74C390E6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D9ACE21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6E28429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3AF4C6E7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5B7F539F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3EB7F472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322992A8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</w:tcPr>
          <w:p w14:paraId="7FEBF751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A7BD8C9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C386253" w14:textId="77777777" w:rsidR="00A117EC" w:rsidRPr="00250D6B" w:rsidRDefault="00A117EC" w:rsidP="00A11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500C6E" w:rsidRPr="00250D6B" w14:paraId="0F923D19" w14:textId="77777777" w:rsidTr="006B2A2F">
        <w:trPr>
          <w:cantSplit/>
        </w:trPr>
        <w:tc>
          <w:tcPr>
            <w:tcW w:w="3041" w:type="dxa"/>
          </w:tcPr>
          <w:p w14:paraId="183F56D3" w14:textId="77777777" w:rsidR="00500C6E" w:rsidRPr="00250D6B" w:rsidRDefault="00500C6E" w:rsidP="0050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  <w:r w:rsidRPr="00250D6B">
              <w:rPr>
                <w:rFonts w:hint="cs"/>
                <w:sz w:val="26"/>
                <w:szCs w:val="26"/>
                <w:cs/>
              </w:rPr>
              <w:t>บริษัท ดาต้า คาเฟ่ จำกัด</w:t>
            </w:r>
          </w:p>
        </w:tc>
        <w:tc>
          <w:tcPr>
            <w:tcW w:w="1089" w:type="dxa"/>
            <w:vAlign w:val="bottom"/>
          </w:tcPr>
          <w:p w14:paraId="50F2888F" w14:textId="28A1FE6E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35.00</w:t>
            </w:r>
          </w:p>
        </w:tc>
        <w:tc>
          <w:tcPr>
            <w:tcW w:w="1090" w:type="dxa"/>
            <w:vAlign w:val="bottom"/>
          </w:tcPr>
          <w:p w14:paraId="036DC0BA" w14:textId="4D07FB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35.00</w:t>
            </w:r>
          </w:p>
        </w:tc>
        <w:tc>
          <w:tcPr>
            <w:tcW w:w="1008" w:type="dxa"/>
            <w:vAlign w:val="bottom"/>
          </w:tcPr>
          <w:p w14:paraId="24874CD4" w14:textId="78DE6752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1008" w:type="dxa"/>
            <w:vAlign w:val="bottom"/>
          </w:tcPr>
          <w:p w14:paraId="759B2FC3" w14:textId="5EB94D3C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1008" w:type="dxa"/>
            <w:vAlign w:val="bottom"/>
          </w:tcPr>
          <w:p w14:paraId="5D84485F" w14:textId="5D2F51C4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8" w:type="dxa"/>
            <w:vAlign w:val="bottom"/>
          </w:tcPr>
          <w:p w14:paraId="36D93A28" w14:textId="07B2D611" w:rsidR="00500C6E" w:rsidRPr="00250D6B" w:rsidRDefault="00500C6E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8" w:type="dxa"/>
            <w:vAlign w:val="bottom"/>
          </w:tcPr>
          <w:p w14:paraId="4698DB9C" w14:textId="22D7B68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712DC9A8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049E3802" w14:textId="39926B4A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1008" w:type="dxa"/>
            <w:vAlign w:val="bottom"/>
          </w:tcPr>
          <w:p w14:paraId="44D74F83" w14:textId="3397DEBC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35</w:t>
            </w:r>
          </w:p>
        </w:tc>
        <w:tc>
          <w:tcPr>
            <w:tcW w:w="936" w:type="dxa"/>
            <w:vAlign w:val="bottom"/>
          </w:tcPr>
          <w:p w14:paraId="13122391" w14:textId="5687E6B4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39EB3663" w14:textId="658C7B08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</w:tr>
      <w:tr w:rsidR="00500C6E" w:rsidRPr="00250D6B" w14:paraId="510A7249" w14:textId="77777777" w:rsidTr="006B2A2F">
        <w:trPr>
          <w:cantSplit/>
        </w:trPr>
        <w:tc>
          <w:tcPr>
            <w:tcW w:w="3041" w:type="dxa"/>
          </w:tcPr>
          <w:p w14:paraId="16807C00" w14:textId="03C48514" w:rsidR="00500C6E" w:rsidRPr="00250D6B" w:rsidRDefault="00500C6E" w:rsidP="0050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  <w:r w:rsidRPr="00250D6B">
              <w:rPr>
                <w:rFonts w:hint="cs"/>
                <w:sz w:val="26"/>
                <w:szCs w:val="26"/>
                <w:cs/>
              </w:rPr>
              <w:t>บริษัท มีที่ มีเงิน จำกัด</w:t>
            </w:r>
            <w:r w:rsidRPr="00250D6B">
              <w:rPr>
                <w:rFonts w:hint="cs"/>
                <w:sz w:val="24"/>
                <w:szCs w:val="24"/>
              </w:rPr>
              <w:t xml:space="preserve">           </w:t>
            </w:r>
          </w:p>
        </w:tc>
        <w:tc>
          <w:tcPr>
            <w:tcW w:w="1089" w:type="dxa"/>
            <w:vAlign w:val="bottom"/>
          </w:tcPr>
          <w:p w14:paraId="5A21D38E" w14:textId="69AA79DB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20.00</w:t>
            </w:r>
          </w:p>
        </w:tc>
        <w:tc>
          <w:tcPr>
            <w:tcW w:w="1090" w:type="dxa"/>
            <w:vAlign w:val="bottom"/>
          </w:tcPr>
          <w:p w14:paraId="5EBDDA55" w14:textId="286EA274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20.00</w:t>
            </w:r>
          </w:p>
        </w:tc>
        <w:tc>
          <w:tcPr>
            <w:tcW w:w="1008" w:type="dxa"/>
            <w:vAlign w:val="bottom"/>
          </w:tcPr>
          <w:p w14:paraId="346DD05D" w14:textId="072EBF1C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1,000</w:t>
            </w:r>
          </w:p>
        </w:tc>
        <w:tc>
          <w:tcPr>
            <w:tcW w:w="1008" w:type="dxa"/>
            <w:vAlign w:val="bottom"/>
          </w:tcPr>
          <w:p w14:paraId="73DF3F52" w14:textId="547C5F09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1,000</w:t>
            </w:r>
          </w:p>
        </w:tc>
        <w:tc>
          <w:tcPr>
            <w:tcW w:w="1008" w:type="dxa"/>
            <w:vAlign w:val="bottom"/>
          </w:tcPr>
          <w:p w14:paraId="568D2E30" w14:textId="7B60A956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8" w:type="dxa"/>
            <w:vAlign w:val="bottom"/>
          </w:tcPr>
          <w:p w14:paraId="0131DBF5" w14:textId="455C1F5F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8" w:type="dxa"/>
            <w:vAlign w:val="bottom"/>
          </w:tcPr>
          <w:p w14:paraId="70CFE46C" w14:textId="48821296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727AF9B2" w14:textId="77777777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C7FB60E" w14:textId="412AD09F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008" w:type="dxa"/>
            <w:vAlign w:val="bottom"/>
          </w:tcPr>
          <w:p w14:paraId="4AF4A85B" w14:textId="1E5A3B1D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936" w:type="dxa"/>
            <w:vAlign w:val="bottom"/>
          </w:tcPr>
          <w:p w14:paraId="26EB8A25" w14:textId="403313AF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900" w:type="dxa"/>
            <w:vAlign w:val="bottom"/>
          </w:tcPr>
          <w:p w14:paraId="12B8A7CF" w14:textId="3C32DF8B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</w:tr>
      <w:tr w:rsidR="00500C6E" w:rsidRPr="00250D6B" w14:paraId="16027D77" w14:textId="77777777" w:rsidTr="006B2A2F">
        <w:trPr>
          <w:cantSplit/>
        </w:trPr>
        <w:tc>
          <w:tcPr>
            <w:tcW w:w="3041" w:type="dxa"/>
          </w:tcPr>
          <w:p w14:paraId="18CF3C4E" w14:textId="77777777" w:rsidR="00500C6E" w:rsidRPr="00250D6B" w:rsidRDefault="00500C6E" w:rsidP="0050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9" w:type="dxa"/>
            <w:vAlign w:val="bottom"/>
          </w:tcPr>
          <w:p w14:paraId="61493162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0" w:type="dxa"/>
            <w:vAlign w:val="bottom"/>
          </w:tcPr>
          <w:p w14:paraId="4FF86D85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088E56E5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57A83EEB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6C82B242" w14:textId="464D3FFA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8" w:type="dxa"/>
            <w:vAlign w:val="bottom"/>
          </w:tcPr>
          <w:p w14:paraId="6CFD759A" w14:textId="11AEEBE8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8" w:type="dxa"/>
            <w:vAlign w:val="bottom"/>
          </w:tcPr>
          <w:p w14:paraId="529576E0" w14:textId="410FF183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8" w:type="dxa"/>
            <w:vAlign w:val="bottom"/>
          </w:tcPr>
          <w:p w14:paraId="4AFE58CC" w14:textId="77777777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8" w:type="dxa"/>
            <w:vAlign w:val="bottom"/>
          </w:tcPr>
          <w:p w14:paraId="1AA179C1" w14:textId="22923C54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1008" w:type="dxa"/>
            <w:vAlign w:val="bottom"/>
          </w:tcPr>
          <w:p w14:paraId="3FC8AD51" w14:textId="73C381D7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235</w:t>
            </w:r>
          </w:p>
        </w:tc>
        <w:tc>
          <w:tcPr>
            <w:tcW w:w="936" w:type="dxa"/>
            <w:vAlign w:val="bottom"/>
          </w:tcPr>
          <w:p w14:paraId="10ADCBDA" w14:textId="10CB5477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900" w:type="dxa"/>
            <w:vAlign w:val="bottom"/>
          </w:tcPr>
          <w:p w14:paraId="76723259" w14:textId="27345F25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</w:tr>
      <w:tr w:rsidR="00500C6E" w:rsidRPr="00250D6B" w14:paraId="5E7094BE" w14:textId="77777777" w:rsidTr="006B2A2F">
        <w:trPr>
          <w:cantSplit/>
        </w:trPr>
        <w:tc>
          <w:tcPr>
            <w:tcW w:w="3041" w:type="dxa"/>
          </w:tcPr>
          <w:p w14:paraId="7893FEE4" w14:textId="77777777" w:rsidR="00500C6E" w:rsidRPr="00250D6B" w:rsidRDefault="00500C6E" w:rsidP="0050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250D6B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9" w:type="dxa"/>
            <w:vAlign w:val="bottom"/>
          </w:tcPr>
          <w:p w14:paraId="60A667AA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0" w:type="dxa"/>
            <w:vAlign w:val="bottom"/>
          </w:tcPr>
          <w:p w14:paraId="6AE3C1E4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3E923F90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0B9D5B58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2EC60541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vAlign w:val="bottom"/>
          </w:tcPr>
          <w:p w14:paraId="7DC4509F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vAlign w:val="bottom"/>
          </w:tcPr>
          <w:p w14:paraId="6F55E4EF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vAlign w:val="bottom"/>
          </w:tcPr>
          <w:p w14:paraId="4D3CAAB8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vAlign w:val="bottom"/>
          </w:tcPr>
          <w:p w14:paraId="2B6E4576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406B99EE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7AFD2609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CA91AA8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500C6E" w:rsidRPr="00250D6B" w14:paraId="6B901A2E" w14:textId="77777777" w:rsidTr="006B2A2F">
        <w:trPr>
          <w:cantSplit/>
        </w:trPr>
        <w:tc>
          <w:tcPr>
            <w:tcW w:w="3041" w:type="dxa"/>
          </w:tcPr>
          <w:p w14:paraId="20072494" w14:textId="77777777" w:rsidR="00500C6E" w:rsidRPr="00250D6B" w:rsidRDefault="00500C6E" w:rsidP="0050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  <w:r w:rsidRPr="00250D6B">
              <w:rPr>
                <w:rFonts w:hint="cs"/>
                <w:sz w:val="26"/>
                <w:szCs w:val="26"/>
                <w:cs/>
              </w:rPr>
              <w:t>บริษัท บงกช มารีน เซอร์วิส จำกัด</w:t>
            </w:r>
          </w:p>
        </w:tc>
        <w:tc>
          <w:tcPr>
            <w:tcW w:w="1089" w:type="dxa"/>
            <w:vAlign w:val="bottom"/>
          </w:tcPr>
          <w:p w14:paraId="4D12F64A" w14:textId="4C11B3BB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30.00</w:t>
            </w:r>
          </w:p>
        </w:tc>
        <w:tc>
          <w:tcPr>
            <w:tcW w:w="1090" w:type="dxa"/>
            <w:vAlign w:val="bottom"/>
          </w:tcPr>
          <w:p w14:paraId="6B7F5B62" w14:textId="39C66E1E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30.00</w:t>
            </w:r>
          </w:p>
        </w:tc>
        <w:tc>
          <w:tcPr>
            <w:tcW w:w="1008" w:type="dxa"/>
            <w:vAlign w:val="bottom"/>
          </w:tcPr>
          <w:p w14:paraId="0FE1AB07" w14:textId="276654A3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240</w:t>
            </w:r>
          </w:p>
        </w:tc>
        <w:tc>
          <w:tcPr>
            <w:tcW w:w="1008" w:type="dxa"/>
            <w:vAlign w:val="bottom"/>
          </w:tcPr>
          <w:p w14:paraId="5F6AD8B9" w14:textId="14F991CF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240</w:t>
            </w:r>
          </w:p>
        </w:tc>
        <w:tc>
          <w:tcPr>
            <w:tcW w:w="1008" w:type="dxa"/>
            <w:vAlign w:val="bottom"/>
          </w:tcPr>
          <w:p w14:paraId="21091F5B" w14:textId="1C9C3DDA" w:rsidR="00500C6E" w:rsidRPr="00250D6B" w:rsidDel="00FF482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72</w:t>
            </w:r>
          </w:p>
        </w:tc>
        <w:tc>
          <w:tcPr>
            <w:tcW w:w="1008" w:type="dxa"/>
            <w:vAlign w:val="bottom"/>
          </w:tcPr>
          <w:p w14:paraId="760499FB" w14:textId="625A9CF9" w:rsidR="00500C6E" w:rsidRPr="00250D6B" w:rsidDel="00FF482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72</w:t>
            </w:r>
          </w:p>
        </w:tc>
        <w:tc>
          <w:tcPr>
            <w:tcW w:w="1008" w:type="dxa"/>
            <w:vAlign w:val="bottom"/>
          </w:tcPr>
          <w:p w14:paraId="29942DAB" w14:textId="1BB11372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34A8B9C9" w14:textId="77777777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7EC247E" w14:textId="5F2130D0" w:rsidR="00500C6E" w:rsidRPr="00250D6B" w:rsidDel="00FF482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72</w:t>
            </w:r>
          </w:p>
        </w:tc>
        <w:tc>
          <w:tcPr>
            <w:tcW w:w="1008" w:type="dxa"/>
            <w:vAlign w:val="bottom"/>
          </w:tcPr>
          <w:p w14:paraId="4940D2C2" w14:textId="27D5E901" w:rsidR="00500C6E" w:rsidRPr="00250D6B" w:rsidDel="00FF482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72</w:t>
            </w:r>
          </w:p>
        </w:tc>
        <w:tc>
          <w:tcPr>
            <w:tcW w:w="936" w:type="dxa"/>
            <w:vAlign w:val="bottom"/>
          </w:tcPr>
          <w:p w14:paraId="56E24646" w14:textId="469B788F" w:rsidR="00500C6E" w:rsidRPr="00250D6B" w:rsidDel="00FF482C" w:rsidRDefault="00CA7DEB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41AED78D" w14:textId="26BD9E44" w:rsidR="00500C6E" w:rsidRPr="00250D6B" w:rsidDel="00FF482C" w:rsidRDefault="007D1FE2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500C6E" w:rsidRPr="00250D6B" w14:paraId="3F9C5B64" w14:textId="77777777" w:rsidTr="006B2A2F">
        <w:trPr>
          <w:cantSplit/>
          <w:trHeight w:val="56"/>
        </w:trPr>
        <w:tc>
          <w:tcPr>
            <w:tcW w:w="3041" w:type="dxa"/>
          </w:tcPr>
          <w:p w14:paraId="428A8726" w14:textId="77777777" w:rsidR="00500C6E" w:rsidRPr="00250D6B" w:rsidRDefault="00500C6E" w:rsidP="0050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89" w:type="dxa"/>
            <w:vAlign w:val="bottom"/>
          </w:tcPr>
          <w:p w14:paraId="576F8C01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0" w:type="dxa"/>
            <w:vAlign w:val="bottom"/>
          </w:tcPr>
          <w:p w14:paraId="6D5ADBFA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51B5E8F3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4AB6981B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59F617E0" w14:textId="30FD9A7B" w:rsidR="00500C6E" w:rsidRPr="00250D6B" w:rsidDel="00FF482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72</w:t>
            </w:r>
          </w:p>
        </w:tc>
        <w:tc>
          <w:tcPr>
            <w:tcW w:w="1008" w:type="dxa"/>
            <w:vAlign w:val="bottom"/>
          </w:tcPr>
          <w:p w14:paraId="50FEE4EF" w14:textId="52B45358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72</w:t>
            </w:r>
          </w:p>
        </w:tc>
        <w:tc>
          <w:tcPr>
            <w:tcW w:w="1008" w:type="dxa"/>
            <w:vAlign w:val="bottom"/>
          </w:tcPr>
          <w:p w14:paraId="5DA188A1" w14:textId="7343C29E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8" w:type="dxa"/>
            <w:vAlign w:val="bottom"/>
          </w:tcPr>
          <w:p w14:paraId="1903603B" w14:textId="77777777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008" w:type="dxa"/>
            <w:vAlign w:val="bottom"/>
          </w:tcPr>
          <w:p w14:paraId="318F85CF" w14:textId="175A94A6" w:rsidR="00500C6E" w:rsidRPr="00250D6B" w:rsidDel="00FF482C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72</w:t>
            </w:r>
          </w:p>
        </w:tc>
        <w:tc>
          <w:tcPr>
            <w:tcW w:w="1008" w:type="dxa"/>
            <w:vAlign w:val="bottom"/>
          </w:tcPr>
          <w:p w14:paraId="6A0D2FE3" w14:textId="4155C557" w:rsidR="00500C6E" w:rsidRPr="00250D6B" w:rsidRDefault="00500C6E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72</w:t>
            </w:r>
          </w:p>
        </w:tc>
        <w:tc>
          <w:tcPr>
            <w:tcW w:w="936" w:type="dxa"/>
            <w:vAlign w:val="bottom"/>
          </w:tcPr>
          <w:p w14:paraId="16F30191" w14:textId="4C575AC0" w:rsidR="00500C6E" w:rsidRPr="00250D6B" w:rsidDel="00FF482C" w:rsidRDefault="00CA7DEB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900" w:type="dxa"/>
            <w:vAlign w:val="bottom"/>
          </w:tcPr>
          <w:p w14:paraId="038FD2F3" w14:textId="25197D7C" w:rsidR="00500C6E" w:rsidRPr="00250D6B" w:rsidRDefault="007D1FE2" w:rsidP="00923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00C6E" w:rsidRPr="00250D6B" w14:paraId="28FA0726" w14:textId="77777777" w:rsidTr="00D21AF4">
        <w:trPr>
          <w:cantSplit/>
          <w:trHeight w:val="457"/>
        </w:trPr>
        <w:tc>
          <w:tcPr>
            <w:tcW w:w="3041" w:type="dxa"/>
            <w:vAlign w:val="bottom"/>
          </w:tcPr>
          <w:p w14:paraId="6C6ADE1F" w14:textId="77777777" w:rsidR="00500C6E" w:rsidRPr="00250D6B" w:rsidRDefault="00500C6E" w:rsidP="0050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250D6B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vAlign w:val="bottom"/>
          </w:tcPr>
          <w:p w14:paraId="5AD84073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0" w:type="dxa"/>
            <w:vAlign w:val="bottom"/>
          </w:tcPr>
          <w:p w14:paraId="352D58EA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vAlign w:val="bottom"/>
          </w:tcPr>
          <w:p w14:paraId="27B8DA62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799E9F1D" w14:textId="77777777" w:rsidR="00500C6E" w:rsidRPr="00250D6B" w:rsidRDefault="00500C6E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554B209B" w14:textId="0C1C22B3" w:rsidR="00500C6E" w:rsidRPr="00250D6B" w:rsidRDefault="00500C6E" w:rsidP="00D2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307</w:t>
            </w:r>
          </w:p>
        </w:tc>
        <w:tc>
          <w:tcPr>
            <w:tcW w:w="1008" w:type="dxa"/>
            <w:vAlign w:val="bottom"/>
          </w:tcPr>
          <w:p w14:paraId="3E2ECAED" w14:textId="4F999DF2" w:rsidR="00500C6E" w:rsidRPr="00250D6B" w:rsidRDefault="00500C6E" w:rsidP="00D2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307</w:t>
            </w:r>
          </w:p>
        </w:tc>
        <w:tc>
          <w:tcPr>
            <w:tcW w:w="1008" w:type="dxa"/>
            <w:vAlign w:val="bottom"/>
          </w:tcPr>
          <w:p w14:paraId="242BC02A" w14:textId="098E2F2C" w:rsidR="00500C6E" w:rsidRPr="00250D6B" w:rsidRDefault="00500C6E" w:rsidP="00D2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3D77CB79" w14:textId="77777777" w:rsidR="00500C6E" w:rsidRPr="00250D6B" w:rsidRDefault="00500C6E" w:rsidP="00D2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37C5ADFC" w14:textId="09056C2A" w:rsidR="00500C6E" w:rsidRPr="00250D6B" w:rsidRDefault="00500C6E" w:rsidP="00D2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307</w:t>
            </w:r>
          </w:p>
        </w:tc>
        <w:tc>
          <w:tcPr>
            <w:tcW w:w="1008" w:type="dxa"/>
            <w:vAlign w:val="bottom"/>
          </w:tcPr>
          <w:p w14:paraId="35B06BE6" w14:textId="63763CCD" w:rsidR="00500C6E" w:rsidRPr="00250D6B" w:rsidRDefault="00500C6E" w:rsidP="00D2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307</w:t>
            </w:r>
          </w:p>
        </w:tc>
        <w:tc>
          <w:tcPr>
            <w:tcW w:w="936" w:type="dxa"/>
            <w:vAlign w:val="bottom"/>
          </w:tcPr>
          <w:p w14:paraId="4C2817BE" w14:textId="56559D60" w:rsidR="00500C6E" w:rsidRPr="00250D6B" w:rsidRDefault="00CA7DEB" w:rsidP="00D2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900" w:type="dxa"/>
            <w:vAlign w:val="bottom"/>
          </w:tcPr>
          <w:p w14:paraId="3923AEEA" w14:textId="532EC8AC" w:rsidR="00500C6E" w:rsidRPr="00250D6B" w:rsidRDefault="007D1FE2" w:rsidP="00D21A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1AF102DD" w14:textId="77777777" w:rsidR="00A117EC" w:rsidRPr="00250D6B" w:rsidRDefault="00A117EC" w:rsidP="00A117EC">
      <w:pPr>
        <w:pStyle w:val="block"/>
        <w:spacing w:after="0" w:line="240" w:lineRule="atLeast"/>
        <w:ind w:left="0" w:right="-512"/>
        <w:rPr>
          <w:rFonts w:ascii="Angsana New" w:hAnsi="Angsana New"/>
          <w:sz w:val="28"/>
          <w:szCs w:val="28"/>
          <w:lang w:bidi="th-TH"/>
        </w:rPr>
      </w:pPr>
    </w:p>
    <w:p w14:paraId="4DCEB53B" w14:textId="6BF5E27E" w:rsidR="009E7A27" w:rsidRPr="00250D6B" w:rsidRDefault="006B2A2F" w:rsidP="002C4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 w:hint="cs"/>
          <w:cs/>
        </w:rPr>
        <w:t xml:space="preserve">ณ วันที่ </w:t>
      </w:r>
      <w:r w:rsidRPr="00250D6B">
        <w:rPr>
          <w:rFonts w:asciiTheme="majorBidi" w:hAnsiTheme="majorBidi" w:cstheme="majorBidi"/>
        </w:rPr>
        <w:t>31</w:t>
      </w:r>
      <w:r w:rsidRPr="00250D6B">
        <w:rPr>
          <w:rFonts w:asciiTheme="majorBidi" w:hAnsiTheme="majorBidi" w:cstheme="majorBidi" w:hint="cs"/>
          <w:cs/>
        </w:rPr>
        <w:t xml:space="preserve"> มีนาคม </w:t>
      </w:r>
      <w:r w:rsidRPr="00250D6B">
        <w:rPr>
          <w:rFonts w:asciiTheme="majorBidi" w:hAnsiTheme="majorBidi" w:cstheme="majorBidi"/>
        </w:rPr>
        <w:t xml:space="preserve">2566 </w:t>
      </w:r>
      <w:r w:rsidR="00E7127C" w:rsidRPr="00250D6B">
        <w:rPr>
          <w:rFonts w:asciiTheme="majorBidi" w:hAnsiTheme="majorBidi" w:cstheme="majorBidi"/>
          <w:cs/>
        </w:rPr>
        <w:t>บริษัท</w:t>
      </w:r>
      <w:r w:rsidR="00D42518" w:rsidRPr="00250D6B">
        <w:rPr>
          <w:rFonts w:asciiTheme="majorBidi" w:hAnsiTheme="majorBidi" w:cstheme="majorBidi"/>
          <w:cs/>
        </w:rPr>
        <w:t>ไม่มีเงินลงทุนใน</w:t>
      </w:r>
      <w:r w:rsidR="00680B35" w:rsidRPr="00250D6B">
        <w:rPr>
          <w:rFonts w:asciiTheme="majorBidi" w:hAnsiTheme="majorBidi" w:cstheme="majorBidi" w:hint="cs"/>
          <w:cs/>
        </w:rPr>
        <w:t>บริษัทร่วมและ</w:t>
      </w:r>
      <w:r w:rsidR="00D42518" w:rsidRPr="00250D6B">
        <w:rPr>
          <w:rFonts w:asciiTheme="majorBidi" w:hAnsiTheme="majorBidi" w:cstheme="majorBidi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54230E6C" w14:textId="77777777" w:rsidR="00A92745" w:rsidRPr="00250D6B" w:rsidRDefault="00A92745" w:rsidP="00A92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 w:hanging="360"/>
        <w:jc w:val="thaiDistribute"/>
        <w:rPr>
          <w:rFonts w:asciiTheme="majorBidi" w:hAnsiTheme="majorBidi" w:cstheme="majorBidi"/>
        </w:rPr>
      </w:pPr>
    </w:p>
    <w:p w14:paraId="1AAE212E" w14:textId="3889B906" w:rsidR="00A00ABD" w:rsidRPr="00250D6B" w:rsidRDefault="00A00ABD" w:rsidP="00562A3C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sectPr w:rsidR="00A00ABD" w:rsidRPr="00250D6B" w:rsidSect="00FB1D27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4F4AF17" w14:textId="253BB1A9" w:rsidR="00BB46DE" w:rsidRPr="00250D6B" w:rsidRDefault="00BB46DE" w:rsidP="002A7A78">
      <w:pPr>
        <w:pStyle w:val="index"/>
        <w:numPr>
          <w:ilvl w:val="0"/>
          <w:numId w:val="3"/>
        </w:numPr>
        <w:tabs>
          <w:tab w:val="decimal" w:pos="63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69EE0B7A" w14:textId="77777777" w:rsidR="00BB46DE" w:rsidRPr="00250D6B" w:rsidRDefault="00BB46DE" w:rsidP="00AD7177">
      <w:pPr>
        <w:rPr>
          <w:rFonts w:asciiTheme="majorBidi" w:hAnsiTheme="majorBidi" w:cstheme="majorBidi"/>
        </w:rPr>
      </w:pPr>
    </w:p>
    <w:p w14:paraId="6C3B3D7B" w14:textId="14561850" w:rsidR="00BB46DE" w:rsidRPr="00250D6B" w:rsidRDefault="00A24F14" w:rsidP="002A7A7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/>
          <w:cs/>
        </w:rPr>
        <w:tab/>
      </w:r>
      <w:r w:rsidRPr="00250D6B">
        <w:rPr>
          <w:rFonts w:asciiTheme="majorBidi" w:hAnsiTheme="majorBidi" w:cstheme="majorBidi"/>
          <w:cs/>
        </w:rPr>
        <w:tab/>
      </w:r>
      <w:r w:rsidR="00BB46DE" w:rsidRPr="00250D6B">
        <w:rPr>
          <w:rFonts w:asciiTheme="majorBidi" w:hAnsiTheme="majorBidi" w:cstheme="majorBidi"/>
          <w:cs/>
        </w:rPr>
        <w:t>รายการเคลื่อนไหวของที่ดิน อาคารและอุปกรณ์ระหว่างงวด</w:t>
      </w:r>
      <w:r w:rsidR="00A117EC" w:rsidRPr="00250D6B">
        <w:rPr>
          <w:rFonts w:asciiTheme="majorBidi" w:hAnsiTheme="majorBidi" w:cstheme="majorBidi" w:hint="cs"/>
          <w:cs/>
        </w:rPr>
        <w:t>สาม</w:t>
      </w:r>
      <w:r w:rsidR="00BB46DE" w:rsidRPr="00250D6B">
        <w:rPr>
          <w:rFonts w:asciiTheme="majorBidi" w:hAnsiTheme="majorBidi" w:cstheme="majorBidi"/>
          <w:cs/>
        </w:rPr>
        <w:t xml:space="preserve">เดือนสิ้นสุดวันที่ </w:t>
      </w:r>
      <w:r w:rsidR="006F1E95" w:rsidRPr="00250D6B">
        <w:rPr>
          <w:rFonts w:asciiTheme="majorBidi" w:hAnsiTheme="majorBidi" w:cstheme="majorBidi"/>
        </w:rPr>
        <w:t>3</w:t>
      </w:r>
      <w:r w:rsidR="00A117EC" w:rsidRPr="00250D6B">
        <w:rPr>
          <w:rFonts w:asciiTheme="majorBidi" w:hAnsiTheme="majorBidi" w:cstheme="majorBidi"/>
        </w:rPr>
        <w:t>1</w:t>
      </w:r>
      <w:r w:rsidR="00A84706" w:rsidRPr="00250D6B">
        <w:rPr>
          <w:rFonts w:asciiTheme="majorBidi" w:hAnsiTheme="majorBidi" w:cstheme="majorBidi"/>
        </w:rPr>
        <w:t xml:space="preserve"> </w:t>
      </w:r>
      <w:r w:rsidR="00A117EC" w:rsidRPr="00250D6B">
        <w:rPr>
          <w:rFonts w:asciiTheme="majorBidi" w:hAnsiTheme="majorBidi" w:cstheme="majorBidi" w:hint="cs"/>
          <w:cs/>
        </w:rPr>
        <w:t>มีนาคม</w:t>
      </w:r>
      <w:r w:rsidR="00A84706" w:rsidRPr="00250D6B">
        <w:rPr>
          <w:rFonts w:asciiTheme="majorBidi" w:hAnsiTheme="majorBidi" w:cstheme="majorBidi"/>
          <w:cs/>
        </w:rPr>
        <w:t xml:space="preserve"> </w:t>
      </w:r>
      <w:r w:rsidR="006F1E95" w:rsidRPr="00250D6B">
        <w:rPr>
          <w:rFonts w:asciiTheme="majorBidi" w:hAnsiTheme="majorBidi" w:cstheme="majorBidi"/>
        </w:rPr>
        <w:t>256</w:t>
      </w:r>
      <w:r w:rsidR="00A117EC" w:rsidRPr="00250D6B">
        <w:rPr>
          <w:rFonts w:asciiTheme="majorBidi" w:hAnsiTheme="majorBidi" w:cstheme="majorBidi"/>
        </w:rPr>
        <w:t>6</w:t>
      </w:r>
      <w:r w:rsidR="00BB46DE" w:rsidRPr="00250D6B">
        <w:rPr>
          <w:rFonts w:asciiTheme="majorBidi" w:hAnsiTheme="majorBidi" w:cstheme="majorBidi"/>
          <w:cs/>
        </w:rPr>
        <w:t xml:space="preserve"> มีดังนี้</w:t>
      </w:r>
    </w:p>
    <w:p w14:paraId="0A9D9736" w14:textId="77777777" w:rsidR="00076D0F" w:rsidRPr="00250D6B" w:rsidRDefault="00076D0F" w:rsidP="002A7A7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</w:rPr>
      </w:pPr>
    </w:p>
    <w:tbl>
      <w:tblPr>
        <w:tblW w:w="4893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234"/>
        <w:gridCol w:w="273"/>
        <w:gridCol w:w="973"/>
        <w:gridCol w:w="973"/>
        <w:gridCol w:w="976"/>
        <w:gridCol w:w="976"/>
        <w:gridCol w:w="976"/>
        <w:gridCol w:w="976"/>
        <w:gridCol w:w="976"/>
        <w:gridCol w:w="973"/>
        <w:gridCol w:w="979"/>
        <w:gridCol w:w="973"/>
        <w:gridCol w:w="967"/>
      </w:tblGrid>
      <w:tr w:rsidR="00831C2E" w:rsidRPr="00250D6B" w14:paraId="4CB9FFD9" w14:textId="77777777" w:rsidTr="00831C2E">
        <w:trPr>
          <w:tblHeader/>
        </w:trPr>
        <w:tc>
          <w:tcPr>
            <w:tcW w:w="1137" w:type="pct"/>
          </w:tcPr>
          <w:p w14:paraId="2DFE08D0" w14:textId="77777777" w:rsidR="00831C2E" w:rsidRPr="00250D6B" w:rsidRDefault="00831C2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6" w:type="pct"/>
          </w:tcPr>
          <w:p w14:paraId="05A4D341" w14:textId="77777777" w:rsidR="00831C2E" w:rsidRPr="00250D6B" w:rsidRDefault="00831C2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3768" w:type="pct"/>
            <w:gridSpan w:val="11"/>
          </w:tcPr>
          <w:p w14:paraId="5472A1E7" w14:textId="77777777" w:rsidR="00831C2E" w:rsidRPr="00250D6B" w:rsidRDefault="00831C2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A6AD6" w:rsidRPr="00250D6B" w14:paraId="59C8FAB2" w14:textId="77777777" w:rsidTr="00FF4CE7">
        <w:trPr>
          <w:tblHeader/>
        </w:trPr>
        <w:tc>
          <w:tcPr>
            <w:tcW w:w="1137" w:type="pct"/>
          </w:tcPr>
          <w:p w14:paraId="1698F503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04FC2B04" w14:textId="366D4876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3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342" w:type="pct"/>
            <w:vAlign w:val="bottom"/>
          </w:tcPr>
          <w:p w14:paraId="590AF166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342" w:type="pct"/>
            <w:vAlign w:val="bottom"/>
          </w:tcPr>
          <w:p w14:paraId="13DBB1B2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อาคาร</w:t>
            </w:r>
          </w:p>
        </w:tc>
        <w:tc>
          <w:tcPr>
            <w:tcW w:w="343" w:type="pct"/>
            <w:vAlign w:val="bottom"/>
          </w:tcPr>
          <w:p w14:paraId="6E3CB2C2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เครื่องจักร</w:t>
            </w:r>
            <w:r w:rsidRPr="00250D6B">
              <w:rPr>
                <w:rFonts w:asciiTheme="majorBidi" w:eastAsia="Calibri" w:hAnsiTheme="majorBidi" w:cstheme="majorBidi"/>
              </w:rPr>
              <w:br/>
            </w:r>
            <w:r w:rsidRPr="00250D6B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29A2A60D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หอกลั่นและ</w:t>
            </w:r>
          </w:p>
          <w:p w14:paraId="5FC91803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343" w:type="pct"/>
            <w:vAlign w:val="bottom"/>
          </w:tcPr>
          <w:p w14:paraId="40AB1C62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7F6CA7A6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ผลิตไฟฟ้า</w:t>
            </w:r>
          </w:p>
        </w:tc>
        <w:tc>
          <w:tcPr>
            <w:tcW w:w="343" w:type="pct"/>
          </w:tcPr>
          <w:p w14:paraId="06689986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สินทรัพย์เพื่อการสำรวจ</w:t>
            </w:r>
          </w:p>
          <w:p w14:paraId="75D653DD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และผลิตปิโตรเลียม</w:t>
            </w:r>
          </w:p>
        </w:tc>
        <w:tc>
          <w:tcPr>
            <w:tcW w:w="343" w:type="pct"/>
            <w:vAlign w:val="bottom"/>
          </w:tcPr>
          <w:p w14:paraId="3A5C293D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43" w:type="pct"/>
            <w:vAlign w:val="bottom"/>
          </w:tcPr>
          <w:p w14:paraId="7CA6EEFC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แพลตินั่ม</w:t>
            </w:r>
          </w:p>
          <w:p w14:paraId="2B2B33FB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แคตตาลีส</w:t>
            </w:r>
          </w:p>
        </w:tc>
        <w:tc>
          <w:tcPr>
            <w:tcW w:w="342" w:type="pct"/>
            <w:vAlign w:val="bottom"/>
          </w:tcPr>
          <w:p w14:paraId="3375F688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344" w:type="pct"/>
            <w:vAlign w:val="bottom"/>
          </w:tcPr>
          <w:p w14:paraId="4F7F8AC9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สินทรัพย์อื่น</w:t>
            </w:r>
          </w:p>
        </w:tc>
        <w:tc>
          <w:tcPr>
            <w:tcW w:w="342" w:type="pct"/>
            <w:vAlign w:val="bottom"/>
          </w:tcPr>
          <w:p w14:paraId="6AFC1084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bookmarkStart w:id="9" w:name="_Hlk134177422"/>
            <w:r w:rsidRPr="00250D6B">
              <w:rPr>
                <w:rFonts w:asciiTheme="majorBidi" w:eastAsia="Calibri" w:hAnsiTheme="majorBidi" w:cstheme="majorBidi"/>
                <w:cs/>
              </w:rPr>
              <w:t>งานระหว่างก่อสร้าง</w:t>
            </w:r>
            <w:bookmarkEnd w:id="9"/>
          </w:p>
        </w:tc>
        <w:tc>
          <w:tcPr>
            <w:tcW w:w="341" w:type="pct"/>
            <w:vAlign w:val="bottom"/>
          </w:tcPr>
          <w:p w14:paraId="63128D70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9237AD" w:rsidRPr="00250D6B" w14:paraId="20750E11" w14:textId="77777777" w:rsidTr="00831C2E">
        <w:trPr>
          <w:trHeight w:val="68"/>
        </w:trPr>
        <w:tc>
          <w:tcPr>
            <w:tcW w:w="1137" w:type="pct"/>
          </w:tcPr>
          <w:p w14:paraId="0E4665EB" w14:textId="77777777" w:rsidR="009237AD" w:rsidRPr="00250D6B" w:rsidRDefault="009237AD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6" w:type="pct"/>
          </w:tcPr>
          <w:p w14:paraId="3DC0A763" w14:textId="77777777" w:rsidR="009237AD" w:rsidRPr="00250D6B" w:rsidRDefault="009237AD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3768" w:type="pct"/>
            <w:gridSpan w:val="11"/>
          </w:tcPr>
          <w:p w14:paraId="5F60D26A" w14:textId="77777777" w:rsidR="009237AD" w:rsidRPr="00250D6B" w:rsidRDefault="009237AD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6AD6" w:rsidRPr="00250D6B" w14:paraId="5EC641B5" w14:textId="77777777" w:rsidTr="00FF4CE7">
        <w:tc>
          <w:tcPr>
            <w:tcW w:w="1137" w:type="pct"/>
          </w:tcPr>
          <w:p w14:paraId="45A968AF" w14:textId="0FBAA314" w:rsidR="00267385" w:rsidRPr="00250D6B" w:rsidRDefault="00267385" w:rsidP="0026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</w:rPr>
              <w:t>1</w:t>
            </w:r>
            <w:r w:rsidRPr="00250D6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250D6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6" w:type="pct"/>
          </w:tcPr>
          <w:p w14:paraId="0F21D87F" w14:textId="77777777" w:rsidR="00267385" w:rsidRPr="00250D6B" w:rsidRDefault="00267385" w:rsidP="0026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" w:type="pct"/>
            <w:vAlign w:val="bottom"/>
          </w:tcPr>
          <w:p w14:paraId="207B283A" w14:textId="20D74BEB" w:rsidR="00267385" w:rsidRPr="00250D6B" w:rsidRDefault="00267385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4,244</w:t>
            </w:r>
          </w:p>
        </w:tc>
        <w:tc>
          <w:tcPr>
            <w:tcW w:w="342" w:type="pct"/>
            <w:vAlign w:val="bottom"/>
          </w:tcPr>
          <w:p w14:paraId="2FC2F35E" w14:textId="48587FE7" w:rsidR="00267385" w:rsidRPr="00250D6B" w:rsidRDefault="00267385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4,557</w:t>
            </w:r>
          </w:p>
        </w:tc>
        <w:tc>
          <w:tcPr>
            <w:tcW w:w="343" w:type="pct"/>
            <w:vAlign w:val="bottom"/>
          </w:tcPr>
          <w:p w14:paraId="64FF1CC3" w14:textId="693FEDF1" w:rsidR="00267385" w:rsidRPr="00250D6B" w:rsidRDefault="00267385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27,04</w:t>
            </w:r>
            <w:r w:rsidRPr="00250D6B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342" w:type="pct"/>
            <w:vAlign w:val="bottom"/>
          </w:tcPr>
          <w:p w14:paraId="29FF46D9" w14:textId="6D0F2C14" w:rsidR="00267385" w:rsidRPr="00250D6B" w:rsidRDefault="00267385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12,854</w:t>
            </w:r>
          </w:p>
        </w:tc>
        <w:tc>
          <w:tcPr>
            <w:tcW w:w="343" w:type="pct"/>
            <w:vAlign w:val="bottom"/>
          </w:tcPr>
          <w:p w14:paraId="414DBCC9" w14:textId="75709BE5" w:rsidR="00267385" w:rsidRPr="00250D6B" w:rsidRDefault="00267385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17,800</w:t>
            </w:r>
          </w:p>
        </w:tc>
        <w:tc>
          <w:tcPr>
            <w:tcW w:w="342" w:type="pct"/>
            <w:vAlign w:val="bottom"/>
          </w:tcPr>
          <w:p w14:paraId="5E504F92" w14:textId="7A9EBD4D" w:rsidR="00267385" w:rsidRPr="00250D6B" w:rsidRDefault="00267385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3,340</w:t>
            </w:r>
          </w:p>
        </w:tc>
        <w:tc>
          <w:tcPr>
            <w:tcW w:w="343" w:type="pct"/>
            <w:vAlign w:val="bottom"/>
          </w:tcPr>
          <w:p w14:paraId="4A098B1A" w14:textId="13518F57" w:rsidR="00267385" w:rsidRPr="00250D6B" w:rsidRDefault="00267385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342" w:type="pct"/>
            <w:vAlign w:val="bottom"/>
          </w:tcPr>
          <w:p w14:paraId="6B2A2FF9" w14:textId="567E9989" w:rsidR="00267385" w:rsidRPr="00250D6B" w:rsidRDefault="00267385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343" w:type="pct"/>
            <w:vAlign w:val="bottom"/>
          </w:tcPr>
          <w:p w14:paraId="4C7F40E4" w14:textId="72CBE76B" w:rsidR="00267385" w:rsidRPr="00250D6B" w:rsidRDefault="00267385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342" w:type="pct"/>
            <w:vAlign w:val="bottom"/>
          </w:tcPr>
          <w:p w14:paraId="48E95826" w14:textId="46258ACA" w:rsidR="00267385" w:rsidRPr="00250D6B" w:rsidRDefault="00267385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2,724</w:t>
            </w:r>
          </w:p>
        </w:tc>
        <w:tc>
          <w:tcPr>
            <w:tcW w:w="343" w:type="pct"/>
            <w:vAlign w:val="bottom"/>
          </w:tcPr>
          <w:p w14:paraId="3AE7842B" w14:textId="1EC3AFC1" w:rsidR="00267385" w:rsidRPr="00250D6B" w:rsidRDefault="00267385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73,018</w:t>
            </w:r>
          </w:p>
        </w:tc>
      </w:tr>
      <w:tr w:rsidR="00EA6AD6" w:rsidRPr="00250D6B" w14:paraId="13E3EDF5" w14:textId="77777777" w:rsidTr="00FF4CE7">
        <w:tc>
          <w:tcPr>
            <w:tcW w:w="1137" w:type="pct"/>
          </w:tcPr>
          <w:p w14:paraId="76D39FA8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6" w:type="pct"/>
          </w:tcPr>
          <w:p w14:paraId="2FA0E73E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40F10" w14:textId="20605409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2B4F9" w14:textId="2A849697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9E55" w14:textId="3B91F6F9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EF9A" w14:textId="112CF26B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FE726" w14:textId="68DB6E42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1,149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36E8D" w14:textId="3E79CB5C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7204F794" w14:textId="617B4D81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AD93C" w14:textId="440C96C4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268C9F00" w14:textId="3200B6BE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shd w:val="clear" w:color="auto" w:fill="auto"/>
          </w:tcPr>
          <w:p w14:paraId="7BBC926C" w14:textId="34112601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343" w:type="pct"/>
            <w:shd w:val="clear" w:color="auto" w:fill="auto"/>
          </w:tcPr>
          <w:p w14:paraId="0C4A27C2" w14:textId="114E9327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1,538</w:t>
            </w:r>
          </w:p>
        </w:tc>
      </w:tr>
      <w:tr w:rsidR="00EA6AD6" w:rsidRPr="00250D6B" w14:paraId="77FFCF52" w14:textId="77777777" w:rsidTr="00FF4CE7">
        <w:trPr>
          <w:trHeight w:val="272"/>
        </w:trPr>
        <w:tc>
          <w:tcPr>
            <w:tcW w:w="1137" w:type="pct"/>
          </w:tcPr>
          <w:p w14:paraId="3F4BBC8B" w14:textId="013B874A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96" w:type="pct"/>
          </w:tcPr>
          <w:p w14:paraId="578D0041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F9CB2" w14:textId="6FEA23AB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B45C3" w14:textId="25D51DF4" w:rsidR="00076D0F" w:rsidRPr="00250D6B" w:rsidRDefault="00941099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00F4D" w14:textId="317BA3CC" w:rsidR="00076D0F" w:rsidRPr="00250D6B" w:rsidRDefault="00941099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7BF0F" w14:textId="4454DFAF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B9843B" w14:textId="5517D64D" w:rsidR="00076D0F" w:rsidRPr="00250D6B" w:rsidRDefault="00165001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2A6D8" w14:textId="3695AA5C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24979D63" w14:textId="26B56843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DAE89" w14:textId="512B9628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(11)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5B9DBA39" w14:textId="102C5C5E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shd w:val="clear" w:color="auto" w:fill="auto"/>
          </w:tcPr>
          <w:p w14:paraId="4CFE1198" w14:textId="0FE2CC00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(7</w:t>
            </w:r>
            <w:r w:rsidR="00B60934" w:rsidRPr="00250D6B">
              <w:rPr>
                <w:rFonts w:asciiTheme="majorBidi" w:hAnsiTheme="majorBidi" w:cstheme="majorBidi"/>
              </w:rPr>
              <w:t>39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3" w:type="pct"/>
            <w:shd w:val="clear" w:color="auto" w:fill="auto"/>
          </w:tcPr>
          <w:p w14:paraId="49F5DBD8" w14:textId="63FFA6C4" w:rsidR="00076D0F" w:rsidRPr="00250D6B" w:rsidRDefault="00B60934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9</w:t>
            </w:r>
          </w:p>
        </w:tc>
      </w:tr>
      <w:tr w:rsidR="00EA6AD6" w:rsidRPr="00250D6B" w14:paraId="42683606" w14:textId="77777777" w:rsidTr="00FF4CE7">
        <w:trPr>
          <w:trHeight w:val="272"/>
        </w:trPr>
        <w:tc>
          <w:tcPr>
            <w:tcW w:w="1137" w:type="pct"/>
          </w:tcPr>
          <w:p w14:paraId="5AB29903" w14:textId="27DE65B2" w:rsidR="00670086" w:rsidRPr="00250D6B" w:rsidRDefault="00670086" w:rsidP="00670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96" w:type="pct"/>
          </w:tcPr>
          <w:p w14:paraId="10A4F770" w14:textId="77777777" w:rsidR="00670086" w:rsidRPr="00250D6B" w:rsidRDefault="00670086" w:rsidP="00670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B53405" w14:textId="748AD73E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995D5C" w14:textId="0D706A13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9F7F72" w14:textId="2CA21AD1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0E8F6FC" w14:textId="61EB9B71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57C85D" w14:textId="26B71DE3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AE4EB6" w14:textId="5A024D27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3" w:type="pct"/>
            <w:shd w:val="clear" w:color="auto" w:fill="auto"/>
          </w:tcPr>
          <w:p w14:paraId="580E608F" w14:textId="2556BA25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9B30A1" w14:textId="472ED95C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3" w:type="pct"/>
            <w:shd w:val="clear" w:color="auto" w:fill="auto"/>
          </w:tcPr>
          <w:p w14:paraId="6EA572CB" w14:textId="6B556B98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shd w:val="clear" w:color="auto" w:fill="auto"/>
          </w:tcPr>
          <w:p w14:paraId="5C31BB92" w14:textId="696A5288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343" w:type="pct"/>
            <w:shd w:val="clear" w:color="auto" w:fill="auto"/>
          </w:tcPr>
          <w:p w14:paraId="7AF5CA8B" w14:textId="1E30F9ED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120</w:t>
            </w:r>
          </w:p>
        </w:tc>
      </w:tr>
      <w:tr w:rsidR="00EA6AD6" w:rsidRPr="00250D6B" w14:paraId="798BED63" w14:textId="77777777" w:rsidTr="00FF4CE7">
        <w:trPr>
          <w:trHeight w:val="272"/>
        </w:trPr>
        <w:tc>
          <w:tcPr>
            <w:tcW w:w="1137" w:type="pct"/>
          </w:tcPr>
          <w:p w14:paraId="2BC18589" w14:textId="77777777" w:rsidR="00670086" w:rsidRPr="00250D6B" w:rsidRDefault="00670086" w:rsidP="00670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96" w:type="pct"/>
          </w:tcPr>
          <w:p w14:paraId="3A2C9F47" w14:textId="77777777" w:rsidR="00670086" w:rsidRPr="00250D6B" w:rsidRDefault="00670086" w:rsidP="00670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E73DB5" w14:textId="50F053FA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373D92" w14:textId="2ED276E9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841C456" w14:textId="5B28A15C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5D6DC" w14:textId="66E01CB0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</w:t>
            </w:r>
            <w:r w:rsidR="00941099" w:rsidRPr="00250D6B">
              <w:rPr>
                <w:rFonts w:asciiTheme="majorBidi" w:hAnsiTheme="majorBidi" w:cstheme="majorBidi"/>
              </w:rPr>
              <w:t>3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E07191" w14:textId="4CEE21D5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191A1" w14:textId="6EFD6BB0" w:rsidR="00670086" w:rsidRPr="00250D6B" w:rsidRDefault="00941099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0EECB20C" w14:textId="117B941F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720B2" w14:textId="0B192644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343" w:type="pct"/>
            <w:shd w:val="clear" w:color="auto" w:fill="auto"/>
          </w:tcPr>
          <w:p w14:paraId="5A2E1831" w14:textId="59A3CE4C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shd w:val="clear" w:color="auto" w:fill="auto"/>
          </w:tcPr>
          <w:p w14:paraId="3562ED3D" w14:textId="7C2E262D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3" w:type="pct"/>
            <w:shd w:val="clear" w:color="auto" w:fill="auto"/>
          </w:tcPr>
          <w:p w14:paraId="2F34040B" w14:textId="5EDDC4C2" w:rsidR="00670086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(4)</w:t>
            </w:r>
          </w:p>
        </w:tc>
      </w:tr>
      <w:tr w:rsidR="00EA6AD6" w:rsidRPr="00250D6B" w14:paraId="78DE1F18" w14:textId="77777777" w:rsidTr="00FF4CE7">
        <w:trPr>
          <w:trHeight w:val="272"/>
        </w:trPr>
        <w:tc>
          <w:tcPr>
            <w:tcW w:w="1137" w:type="pct"/>
          </w:tcPr>
          <w:p w14:paraId="081EF58A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96" w:type="pct"/>
          </w:tcPr>
          <w:p w14:paraId="26BE6B4D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73D57" w14:textId="6CD049CF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920AC" w14:textId="4FB2B4EF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(81)</w:t>
            </w: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7603E" w14:textId="60CEA67E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(785)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D40ABC" w14:textId="47707971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(203)</w:t>
            </w: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AC8A76" w14:textId="1A668CB9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(876)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8CB99" w14:textId="51102329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(147)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1BB79AA7" w14:textId="50E4990C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4CC10" w14:textId="6681D540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(15)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4C056205" w14:textId="438B2BDD" w:rsidR="00076D0F" w:rsidRPr="00250D6B" w:rsidRDefault="00211CCE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342" w:type="pct"/>
            <w:shd w:val="clear" w:color="auto" w:fill="auto"/>
          </w:tcPr>
          <w:p w14:paraId="058E3C5A" w14:textId="39EFDA4B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3" w:type="pct"/>
            <w:shd w:val="clear" w:color="auto" w:fill="auto"/>
          </w:tcPr>
          <w:p w14:paraId="3CADF6B4" w14:textId="3153C9AB" w:rsidR="00076D0F" w:rsidRPr="00250D6B" w:rsidRDefault="00670086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(2,10</w:t>
            </w:r>
            <w:r w:rsidR="00211CCE" w:rsidRPr="00250D6B">
              <w:rPr>
                <w:rFonts w:asciiTheme="majorBidi" w:hAnsiTheme="majorBidi" w:cstheme="majorBidi"/>
              </w:rPr>
              <w:t>8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</w:tr>
      <w:tr w:rsidR="00831C2E" w:rsidRPr="00250D6B" w14:paraId="115B19FE" w14:textId="77777777" w:rsidTr="00FF4CE7">
        <w:trPr>
          <w:trHeight w:val="272"/>
        </w:trPr>
        <w:tc>
          <w:tcPr>
            <w:tcW w:w="1137" w:type="pct"/>
          </w:tcPr>
          <w:p w14:paraId="4F0944C1" w14:textId="77777777" w:rsidR="00831C2E" w:rsidRPr="00250D6B" w:rsidRDefault="00831C2E" w:rsidP="00941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กลับรายการ (ขาดทุนจากการด้อยค่า)</w:t>
            </w:r>
          </w:p>
        </w:tc>
        <w:tc>
          <w:tcPr>
            <w:tcW w:w="96" w:type="pct"/>
          </w:tcPr>
          <w:p w14:paraId="7C5BD566" w14:textId="7467D953" w:rsidR="00831C2E" w:rsidRPr="00250D6B" w:rsidRDefault="00831C2E" w:rsidP="00941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16A9A8" w14:textId="06EF3C05" w:rsidR="00831C2E" w:rsidRPr="00250D6B" w:rsidRDefault="00831C2E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7778C3" w14:textId="22DE4E0E" w:rsidR="00831C2E" w:rsidRPr="00250D6B" w:rsidRDefault="00831C2E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08571" w14:textId="4320CBF7" w:rsidR="00831C2E" w:rsidRPr="00250D6B" w:rsidRDefault="00831C2E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(193)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EC0729" w14:textId="48A97F95" w:rsidR="00831C2E" w:rsidRPr="00250D6B" w:rsidRDefault="00831C2E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DB88D6" w14:textId="67317903" w:rsidR="00831C2E" w:rsidRPr="00250D6B" w:rsidRDefault="00831C2E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(313)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1D4484" w14:textId="3EB1FADC" w:rsidR="00831C2E" w:rsidRPr="00250D6B" w:rsidRDefault="00831C2E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3" w:type="pct"/>
            <w:shd w:val="clear" w:color="auto" w:fill="auto"/>
          </w:tcPr>
          <w:p w14:paraId="2CDA86CC" w14:textId="4CF197B2" w:rsidR="00831C2E" w:rsidRPr="00250D6B" w:rsidRDefault="00831C2E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7209EA" w14:textId="6B557655" w:rsidR="00831C2E" w:rsidRPr="00250D6B" w:rsidRDefault="00831C2E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6FF32C9F" w14:textId="45740C77" w:rsidR="00831C2E" w:rsidRPr="00250D6B" w:rsidRDefault="00831C2E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shd w:val="clear" w:color="auto" w:fill="auto"/>
            <w:vAlign w:val="bottom"/>
          </w:tcPr>
          <w:p w14:paraId="5F03CF10" w14:textId="60D97AC9" w:rsidR="00831C2E" w:rsidRPr="00250D6B" w:rsidRDefault="00831C2E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4</w:t>
            </w:r>
            <w:r w:rsidR="00D44712" w:rsidRPr="00250D6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302B8A08" w14:textId="3070DBAF" w:rsidR="00831C2E" w:rsidRPr="00250D6B" w:rsidRDefault="00831C2E" w:rsidP="00FF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(4</w:t>
            </w:r>
            <w:r w:rsidR="006544D2" w:rsidRPr="00250D6B">
              <w:rPr>
                <w:rFonts w:asciiTheme="majorBidi" w:hAnsiTheme="majorBidi" w:cstheme="majorBidi"/>
              </w:rPr>
              <w:t>58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</w:tr>
      <w:tr w:rsidR="00EA6AD6" w:rsidRPr="00250D6B" w14:paraId="041C52F4" w14:textId="77777777" w:rsidTr="00FF4CE7">
        <w:trPr>
          <w:trHeight w:val="227"/>
        </w:trPr>
        <w:tc>
          <w:tcPr>
            <w:tcW w:w="1137" w:type="pct"/>
          </w:tcPr>
          <w:p w14:paraId="6F00EAE1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96" w:type="pct"/>
          </w:tcPr>
          <w:p w14:paraId="113FB021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4952A" w14:textId="198D58DD" w:rsidR="00076D0F" w:rsidRPr="00250D6B" w:rsidRDefault="00941099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B486B" w14:textId="3EEC597A" w:rsidR="00076D0F" w:rsidRPr="00250D6B" w:rsidRDefault="00941099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(29)</w:t>
            </w: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61ABE" w14:textId="0C318420" w:rsidR="00076D0F" w:rsidRPr="00250D6B" w:rsidRDefault="00941099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7CDE30" w14:textId="47F9A102" w:rsidR="00076D0F" w:rsidRPr="00250D6B" w:rsidRDefault="00941099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(80)</w:t>
            </w: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64B83F" w14:textId="4943BB2A" w:rsidR="00076D0F" w:rsidRPr="00250D6B" w:rsidRDefault="00941099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(1,350)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D1670" w14:textId="36D0F36D" w:rsidR="00076D0F" w:rsidRPr="00250D6B" w:rsidRDefault="00941099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(11)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1A52A074" w14:textId="09176CB3" w:rsidR="00076D0F" w:rsidRPr="00250D6B" w:rsidRDefault="00941099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24CD7" w14:textId="0704C6D9" w:rsidR="00076D0F" w:rsidRPr="00250D6B" w:rsidRDefault="00211CCE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7AAAD7FA" w14:textId="597F7506" w:rsidR="00076D0F" w:rsidRPr="00250D6B" w:rsidRDefault="00941099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42" w:type="pct"/>
            <w:shd w:val="clear" w:color="auto" w:fill="auto"/>
          </w:tcPr>
          <w:p w14:paraId="072C860A" w14:textId="63FFEFF2" w:rsidR="00076D0F" w:rsidRPr="00250D6B" w:rsidRDefault="00B60934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</w:t>
            </w:r>
            <w:r w:rsidR="006544D2" w:rsidRPr="00250D6B">
              <w:rPr>
                <w:rFonts w:asciiTheme="majorBidi" w:hAnsiTheme="majorBidi" w:cstheme="majorBidi"/>
              </w:rPr>
              <w:t>8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3" w:type="pct"/>
            <w:shd w:val="clear" w:color="auto" w:fill="auto"/>
          </w:tcPr>
          <w:p w14:paraId="521ED69E" w14:textId="790D6C0E" w:rsidR="00076D0F" w:rsidRPr="00250D6B" w:rsidRDefault="00941099" w:rsidP="00FF4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(1,4</w:t>
            </w:r>
            <w:r w:rsidR="006544D2" w:rsidRPr="00250D6B">
              <w:rPr>
                <w:rFonts w:asciiTheme="majorBidi" w:hAnsiTheme="majorBidi" w:cstheme="majorBidi"/>
              </w:rPr>
              <w:t>83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</w:tr>
      <w:tr w:rsidR="00EA6AD6" w:rsidRPr="00250D6B" w14:paraId="1DCF9E8E" w14:textId="77777777" w:rsidTr="00FF4CE7">
        <w:tc>
          <w:tcPr>
            <w:tcW w:w="1137" w:type="pct"/>
          </w:tcPr>
          <w:p w14:paraId="4DA70F2A" w14:textId="543CB825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117EC" w:rsidRPr="00250D6B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A117EC" w:rsidRPr="00250D6B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b/>
                <w:bCs/>
              </w:rPr>
              <w:t>256</w:t>
            </w:r>
            <w:r w:rsidR="00A117EC" w:rsidRPr="00250D6B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96" w:type="pct"/>
          </w:tcPr>
          <w:p w14:paraId="1CFDA4C3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2" w:type="pct"/>
            <w:shd w:val="clear" w:color="auto" w:fill="auto"/>
          </w:tcPr>
          <w:p w14:paraId="49A692E6" w14:textId="0B91680C" w:rsidR="00076D0F" w:rsidRPr="00250D6B" w:rsidRDefault="00941099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4,45</w:t>
            </w:r>
            <w:r w:rsidR="00267385" w:rsidRPr="00250D6B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342" w:type="pct"/>
            <w:shd w:val="clear" w:color="auto" w:fill="auto"/>
          </w:tcPr>
          <w:p w14:paraId="165E5507" w14:textId="1744BE63" w:rsidR="00076D0F" w:rsidRPr="00250D6B" w:rsidRDefault="00267385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4,726</w:t>
            </w:r>
          </w:p>
        </w:tc>
        <w:tc>
          <w:tcPr>
            <w:tcW w:w="343" w:type="pct"/>
            <w:shd w:val="clear" w:color="auto" w:fill="auto"/>
          </w:tcPr>
          <w:p w14:paraId="3BF0AE5B" w14:textId="53AC35ED" w:rsidR="00076D0F" w:rsidRPr="00250D6B" w:rsidRDefault="00267385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26,230</w:t>
            </w:r>
          </w:p>
        </w:tc>
        <w:tc>
          <w:tcPr>
            <w:tcW w:w="342" w:type="pct"/>
            <w:shd w:val="clear" w:color="auto" w:fill="auto"/>
          </w:tcPr>
          <w:p w14:paraId="1B5DB779" w14:textId="4438C54A" w:rsidR="00076D0F" w:rsidRPr="00250D6B" w:rsidRDefault="00267385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12,606</w:t>
            </w:r>
          </w:p>
        </w:tc>
        <w:tc>
          <w:tcPr>
            <w:tcW w:w="343" w:type="pct"/>
            <w:shd w:val="clear" w:color="auto" w:fill="auto"/>
          </w:tcPr>
          <w:p w14:paraId="75544B56" w14:textId="106D464B" w:rsidR="00076D0F" w:rsidRPr="00250D6B" w:rsidRDefault="00267385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16,425</w:t>
            </w:r>
          </w:p>
        </w:tc>
        <w:tc>
          <w:tcPr>
            <w:tcW w:w="342" w:type="pct"/>
            <w:shd w:val="clear" w:color="auto" w:fill="auto"/>
          </w:tcPr>
          <w:p w14:paraId="3DDB0CCA" w14:textId="730BD01B" w:rsidR="00076D0F" w:rsidRPr="00250D6B" w:rsidRDefault="00267385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3,276</w:t>
            </w:r>
          </w:p>
        </w:tc>
        <w:tc>
          <w:tcPr>
            <w:tcW w:w="343" w:type="pct"/>
            <w:shd w:val="clear" w:color="auto" w:fill="auto"/>
          </w:tcPr>
          <w:p w14:paraId="1786869D" w14:textId="1FFDA085" w:rsidR="00076D0F" w:rsidRPr="00250D6B" w:rsidRDefault="00941099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239</w:t>
            </w:r>
          </w:p>
        </w:tc>
        <w:tc>
          <w:tcPr>
            <w:tcW w:w="342" w:type="pct"/>
            <w:shd w:val="clear" w:color="auto" w:fill="auto"/>
          </w:tcPr>
          <w:p w14:paraId="1EE6F7B9" w14:textId="3D6B6FAB" w:rsidR="00076D0F" w:rsidRPr="00250D6B" w:rsidRDefault="00267385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18</w:t>
            </w:r>
            <w:r w:rsidR="00211CCE" w:rsidRPr="00250D6B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343" w:type="pct"/>
            <w:shd w:val="clear" w:color="auto" w:fill="auto"/>
          </w:tcPr>
          <w:p w14:paraId="1DBA4103" w14:textId="27C9AD1F" w:rsidR="00076D0F" w:rsidRPr="00250D6B" w:rsidRDefault="00267385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</w:t>
            </w:r>
            <w:r w:rsidR="00211CCE" w:rsidRPr="00250D6B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342" w:type="pct"/>
            <w:shd w:val="clear" w:color="auto" w:fill="auto"/>
          </w:tcPr>
          <w:p w14:paraId="0D5CCA8A" w14:textId="1C86029E" w:rsidR="00076D0F" w:rsidRPr="00250D6B" w:rsidRDefault="00941099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2,</w:t>
            </w:r>
            <w:r w:rsidR="00267385" w:rsidRPr="00250D6B">
              <w:rPr>
                <w:rFonts w:asciiTheme="majorBidi" w:hAnsiTheme="majorBidi" w:cstheme="majorBidi"/>
                <w:b/>
                <w:bCs/>
              </w:rPr>
              <w:t>47</w:t>
            </w:r>
            <w:r w:rsidR="00211CCE" w:rsidRPr="00250D6B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343" w:type="pct"/>
            <w:shd w:val="clear" w:color="auto" w:fill="auto"/>
          </w:tcPr>
          <w:p w14:paraId="3BD2B752" w14:textId="5219CC9F" w:rsidR="00076D0F" w:rsidRPr="00250D6B" w:rsidRDefault="00267385" w:rsidP="00FF4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70,63</w:t>
            </w:r>
            <w:r w:rsidR="00A91808" w:rsidRPr="00250D6B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</w:tr>
    </w:tbl>
    <w:p w14:paraId="41EA4F49" w14:textId="571FB579" w:rsidR="001959CE" w:rsidRPr="00250D6B" w:rsidRDefault="001959CE" w:rsidP="00AD7177">
      <w:pPr>
        <w:rPr>
          <w:rFonts w:asciiTheme="majorBidi" w:hAnsiTheme="majorBidi" w:cstheme="majorBidi"/>
        </w:rPr>
      </w:pPr>
    </w:p>
    <w:p w14:paraId="4067AC10" w14:textId="23759E47" w:rsidR="00532602" w:rsidRPr="00250D6B" w:rsidRDefault="004F1261" w:rsidP="0053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 w:hint="cs"/>
          <w:cs/>
        </w:rPr>
        <w:lastRenderedPageBreak/>
        <w:t xml:space="preserve">ในระหว่างงวดสิ้นสุดวันที่ </w:t>
      </w:r>
      <w:r w:rsidRPr="00250D6B">
        <w:rPr>
          <w:rFonts w:asciiTheme="majorBidi" w:hAnsiTheme="majorBidi" w:cstheme="majorBidi" w:hint="cs"/>
        </w:rPr>
        <w:t xml:space="preserve">31 </w:t>
      </w:r>
      <w:r w:rsidRPr="00250D6B">
        <w:rPr>
          <w:rFonts w:asciiTheme="majorBidi" w:hAnsiTheme="majorBidi" w:cstheme="majorBidi" w:hint="cs"/>
          <w:cs/>
        </w:rPr>
        <w:t xml:space="preserve">มีนาคม </w:t>
      </w:r>
      <w:r w:rsidRPr="00250D6B">
        <w:rPr>
          <w:rFonts w:asciiTheme="majorBidi" w:hAnsiTheme="majorBidi" w:cstheme="majorBidi" w:hint="cs"/>
        </w:rPr>
        <w:t>25</w:t>
      </w:r>
      <w:r w:rsidRPr="00250D6B">
        <w:rPr>
          <w:rFonts w:asciiTheme="majorBidi" w:hAnsiTheme="majorBidi" w:cstheme="majorBidi"/>
        </w:rPr>
        <w:t>66</w:t>
      </w:r>
      <w:r w:rsidRPr="00250D6B">
        <w:rPr>
          <w:rFonts w:asciiTheme="majorBidi" w:hAnsiTheme="majorBidi" w:cstheme="majorBidi" w:hint="cs"/>
          <w:cs/>
        </w:rPr>
        <w:t xml:space="preserve"> </w:t>
      </w:r>
      <w:r w:rsidR="00E6606B" w:rsidRPr="00250D6B">
        <w:rPr>
          <w:rFonts w:asciiTheme="majorBidi" w:hAnsiTheme="majorBidi" w:cstheme="majorBidi" w:hint="cs"/>
          <w:cs/>
        </w:rPr>
        <w:t xml:space="preserve">กลุ่มบริษัทได้บันทึกรายการขาดทุนจากการด้อยค่าของสินทรัพย์เพื่อการสำรวจและผลิตปิโตรเลียมจำนวน </w:t>
      </w:r>
      <w:r w:rsidR="00D634C0" w:rsidRPr="00250D6B">
        <w:rPr>
          <w:rFonts w:asciiTheme="majorBidi" w:hAnsiTheme="majorBidi" w:cstheme="majorBidi"/>
        </w:rPr>
        <w:t>94</w:t>
      </w:r>
      <w:r w:rsidR="00E6606B" w:rsidRPr="00250D6B">
        <w:rPr>
          <w:rFonts w:asciiTheme="majorBidi" w:hAnsiTheme="majorBidi" w:cstheme="majorBidi" w:hint="cs"/>
        </w:rPr>
        <w:t xml:space="preserve"> </w:t>
      </w:r>
      <w:r w:rsidR="00E6606B" w:rsidRPr="00250D6B">
        <w:rPr>
          <w:rFonts w:asciiTheme="majorBidi" w:hAnsiTheme="majorBidi" w:cstheme="majorBidi" w:hint="cs"/>
          <w:cs/>
        </w:rPr>
        <w:t xml:space="preserve">ล้านโครนนอร์เวย์ (หรือเทียบเท่า </w:t>
      </w:r>
      <w:r w:rsidR="00D634C0" w:rsidRPr="00250D6B">
        <w:rPr>
          <w:rFonts w:asciiTheme="majorBidi" w:hAnsiTheme="majorBidi" w:cstheme="majorBidi"/>
        </w:rPr>
        <w:t>313</w:t>
      </w:r>
      <w:r w:rsidR="00E6606B" w:rsidRPr="00250D6B">
        <w:rPr>
          <w:rFonts w:asciiTheme="majorBidi" w:hAnsiTheme="majorBidi" w:cstheme="majorBidi" w:hint="cs"/>
        </w:rPr>
        <w:t xml:space="preserve"> </w:t>
      </w:r>
      <w:r w:rsidR="00E6606B" w:rsidRPr="00250D6B">
        <w:rPr>
          <w:rFonts w:asciiTheme="majorBidi" w:hAnsiTheme="majorBidi" w:cstheme="majorBidi" w:hint="cs"/>
          <w:cs/>
        </w:rPr>
        <w:t>ล้านบาท) เพื่อปรับมูลค่าตามบัญชีให้ใกล้เคียงกับมูลค่าที่คาดว่าจะได้รับคืน</w:t>
      </w:r>
    </w:p>
    <w:p w14:paraId="58A4A449" w14:textId="77777777" w:rsidR="00E6606B" w:rsidRPr="00250D6B" w:rsidRDefault="00E6606B" w:rsidP="00E6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</w:p>
    <w:p w14:paraId="377D65EC" w14:textId="7B295A7C" w:rsidR="00E6606B" w:rsidRPr="00250D6B" w:rsidRDefault="00BE3234" w:rsidP="00E6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Theme="majorBidi" w:hAnsiTheme="majorBidi" w:cstheme="majorBidi"/>
          <w:cs/>
        </w:rPr>
      </w:pPr>
      <w:bookmarkStart w:id="10" w:name="_Hlk134375828"/>
      <w:r w:rsidRPr="00250D6B">
        <w:rPr>
          <w:rFonts w:asciiTheme="majorBidi" w:hAnsiTheme="majorBidi" w:cstheme="majorBidi" w:hint="cs"/>
          <w:cs/>
        </w:rPr>
        <w:t xml:space="preserve">ในระหว่างงวดสิ้นสุดวันที่ </w:t>
      </w:r>
      <w:r w:rsidRPr="00250D6B">
        <w:rPr>
          <w:rFonts w:asciiTheme="majorBidi" w:hAnsiTheme="majorBidi" w:cstheme="majorBidi" w:hint="cs"/>
        </w:rPr>
        <w:t xml:space="preserve">31 </w:t>
      </w:r>
      <w:r w:rsidRPr="00250D6B">
        <w:rPr>
          <w:rFonts w:asciiTheme="majorBidi" w:hAnsiTheme="majorBidi" w:cstheme="majorBidi" w:hint="cs"/>
          <w:cs/>
        </w:rPr>
        <w:t xml:space="preserve">มีนาคม </w:t>
      </w:r>
      <w:r w:rsidRPr="00250D6B">
        <w:rPr>
          <w:rFonts w:asciiTheme="majorBidi" w:hAnsiTheme="majorBidi" w:cstheme="majorBidi" w:hint="cs"/>
        </w:rPr>
        <w:t>25</w:t>
      </w:r>
      <w:r w:rsidRPr="00250D6B">
        <w:rPr>
          <w:rFonts w:asciiTheme="majorBidi" w:hAnsiTheme="majorBidi" w:cstheme="majorBidi"/>
        </w:rPr>
        <w:t>66</w:t>
      </w:r>
      <w:r w:rsidRPr="00250D6B">
        <w:rPr>
          <w:rFonts w:asciiTheme="majorBidi" w:hAnsiTheme="majorBidi" w:cstheme="majorBidi" w:hint="cs"/>
          <w:cs/>
        </w:rPr>
        <w:t xml:space="preserve"> </w:t>
      </w:r>
      <w:r w:rsidR="00E6606B" w:rsidRPr="00250D6B">
        <w:rPr>
          <w:rFonts w:asciiTheme="majorBidi" w:hAnsiTheme="majorBidi" w:cstheme="majorBidi" w:hint="cs"/>
          <w:cs/>
        </w:rPr>
        <w:t xml:space="preserve">โครงการโรงไฟฟ้าพลังงานแสงอาทิตย์ขนาดกำลังการผลิตตามสัญญาซื้อขายไฟ </w:t>
      </w:r>
      <w:r w:rsidR="00E6606B" w:rsidRPr="00250D6B">
        <w:rPr>
          <w:rFonts w:asciiTheme="majorBidi" w:hAnsiTheme="majorBidi" w:cstheme="majorBidi"/>
        </w:rPr>
        <w:t xml:space="preserve">10 </w:t>
      </w:r>
      <w:r w:rsidR="00E6606B" w:rsidRPr="00250D6B">
        <w:rPr>
          <w:rFonts w:asciiTheme="majorBidi" w:hAnsiTheme="majorBidi" w:cstheme="majorBidi" w:hint="cs"/>
          <w:cs/>
        </w:rPr>
        <w:t>เมกะวัตต์ แห่งหนึ่งในประเทศญี่ปุ่น ซึ่ง</w:t>
      </w:r>
      <w:r w:rsidR="00782A8D" w:rsidRPr="00250D6B">
        <w:rPr>
          <w:rFonts w:asciiTheme="majorBidi" w:hAnsiTheme="majorBidi" w:cstheme="majorBidi" w:hint="cs"/>
          <w:cs/>
        </w:rPr>
        <w:t>บริษัทย่อย</w:t>
      </w:r>
      <w:r w:rsidR="00E6606B" w:rsidRPr="00250D6B">
        <w:rPr>
          <w:rFonts w:asciiTheme="majorBidi" w:hAnsiTheme="majorBidi" w:cstheme="majorBidi" w:hint="cs"/>
          <w:cs/>
        </w:rPr>
        <w:t xml:space="preserve">รับรู้ค่าเผื่อการด้อยค่าในปี </w:t>
      </w:r>
      <w:r w:rsidR="00E6606B" w:rsidRPr="00250D6B">
        <w:rPr>
          <w:rFonts w:asciiTheme="majorBidi" w:hAnsiTheme="majorBidi" w:cstheme="majorBidi"/>
        </w:rPr>
        <w:t xml:space="preserve">2565 </w:t>
      </w:r>
      <w:r w:rsidR="00E6606B" w:rsidRPr="00250D6B">
        <w:rPr>
          <w:rFonts w:asciiTheme="majorBidi" w:hAnsiTheme="majorBidi" w:cstheme="majorBidi" w:hint="cs"/>
          <w:cs/>
        </w:rPr>
        <w:t>สามารถเริ่มการก่อสร้างและคาดว่าจะดำเนินการได้เสร็จตามกำหนดเวลา บริษัท</w:t>
      </w:r>
      <w:r w:rsidR="00782A8D" w:rsidRPr="00250D6B">
        <w:rPr>
          <w:rFonts w:asciiTheme="majorBidi" w:hAnsiTheme="majorBidi" w:cstheme="majorBidi" w:hint="cs"/>
          <w:cs/>
        </w:rPr>
        <w:t>ย่อยดังกล่าว</w:t>
      </w:r>
      <w:r w:rsidR="00E6606B" w:rsidRPr="00250D6B">
        <w:rPr>
          <w:rFonts w:asciiTheme="majorBidi" w:hAnsiTheme="majorBidi" w:cstheme="majorBidi" w:hint="cs"/>
          <w:cs/>
        </w:rPr>
        <w:t>จึงกลับรายการขาดทุนจากการด้อยค่าของสินทรัพย์ที่เกี่ยวข้องกับโครงการ ซึ่งได้แก่ งานระหว่างก่อสร้าง (แสดงรวมอยู่ในที่ดิน อาคาร และอุปกรณ์) จำนวน</w:t>
      </w:r>
      <w:r w:rsidR="00E6606B" w:rsidRPr="00250D6B">
        <w:rPr>
          <w:rFonts w:asciiTheme="majorBidi" w:hAnsiTheme="majorBidi" w:cstheme="majorBidi"/>
        </w:rPr>
        <w:t> 1</w:t>
      </w:r>
      <w:r w:rsidR="00A42E42" w:rsidRPr="00250D6B">
        <w:rPr>
          <w:rFonts w:asciiTheme="majorBidi" w:hAnsiTheme="majorBidi" w:cstheme="majorBidi"/>
        </w:rPr>
        <w:t>69</w:t>
      </w:r>
      <w:r w:rsidR="00E6606B" w:rsidRPr="00250D6B">
        <w:rPr>
          <w:rFonts w:asciiTheme="majorBidi" w:hAnsiTheme="majorBidi" w:cstheme="majorBidi"/>
        </w:rPr>
        <w:t xml:space="preserve"> </w:t>
      </w:r>
      <w:r w:rsidR="00E6606B" w:rsidRPr="00250D6B">
        <w:rPr>
          <w:rFonts w:asciiTheme="majorBidi" w:hAnsiTheme="majorBidi" w:cstheme="majorBidi" w:hint="cs"/>
          <w:cs/>
        </w:rPr>
        <w:t>ล้านเยน (ประมาณ</w:t>
      </w:r>
      <w:r w:rsidR="00E6606B" w:rsidRPr="00250D6B">
        <w:rPr>
          <w:rFonts w:asciiTheme="majorBidi" w:hAnsiTheme="majorBidi" w:cstheme="majorBidi"/>
        </w:rPr>
        <w:t> 4</w:t>
      </w:r>
      <w:r w:rsidR="00A42E42" w:rsidRPr="00250D6B">
        <w:rPr>
          <w:rFonts w:asciiTheme="majorBidi" w:hAnsiTheme="majorBidi" w:cstheme="majorBidi"/>
        </w:rPr>
        <w:t>8</w:t>
      </w:r>
      <w:r w:rsidR="00E6606B" w:rsidRPr="00250D6B">
        <w:rPr>
          <w:rFonts w:asciiTheme="majorBidi" w:hAnsiTheme="majorBidi" w:cstheme="majorBidi"/>
        </w:rPr>
        <w:t xml:space="preserve"> </w:t>
      </w:r>
      <w:r w:rsidR="00E6606B" w:rsidRPr="00250D6B">
        <w:rPr>
          <w:rFonts w:asciiTheme="majorBidi" w:hAnsiTheme="majorBidi" w:cstheme="majorBidi" w:hint="cs"/>
          <w:cs/>
        </w:rPr>
        <w:t>ล้านบาท) สินทรัพย์ไม่มีตัวตนจำนวน</w:t>
      </w:r>
      <w:r w:rsidR="00E6606B" w:rsidRPr="00250D6B">
        <w:rPr>
          <w:rFonts w:asciiTheme="majorBidi" w:hAnsiTheme="majorBidi" w:cstheme="majorBidi"/>
        </w:rPr>
        <w:t> 70</w:t>
      </w:r>
      <w:r w:rsidR="0097164D" w:rsidRPr="00250D6B">
        <w:rPr>
          <w:rFonts w:asciiTheme="majorBidi" w:hAnsiTheme="majorBidi" w:cstheme="majorBidi"/>
        </w:rPr>
        <w:t>5</w:t>
      </w:r>
      <w:r w:rsidR="00E6606B" w:rsidRPr="00250D6B">
        <w:rPr>
          <w:rFonts w:asciiTheme="majorBidi" w:hAnsiTheme="majorBidi" w:cstheme="majorBidi"/>
        </w:rPr>
        <w:t xml:space="preserve"> </w:t>
      </w:r>
      <w:r w:rsidR="00E6606B" w:rsidRPr="00250D6B">
        <w:rPr>
          <w:rFonts w:asciiTheme="majorBidi" w:hAnsiTheme="majorBidi" w:cstheme="majorBidi" w:hint="cs"/>
          <w:cs/>
        </w:rPr>
        <w:t>ล้านเยน (ประมาณ</w:t>
      </w:r>
      <w:r w:rsidR="00E6606B" w:rsidRPr="00250D6B">
        <w:rPr>
          <w:rFonts w:asciiTheme="majorBidi" w:hAnsiTheme="majorBidi" w:cstheme="majorBidi"/>
        </w:rPr>
        <w:t> 20</w:t>
      </w:r>
      <w:r w:rsidR="0097164D" w:rsidRPr="00250D6B">
        <w:rPr>
          <w:rFonts w:asciiTheme="majorBidi" w:hAnsiTheme="majorBidi" w:cstheme="majorBidi"/>
        </w:rPr>
        <w:t>1</w:t>
      </w:r>
      <w:r w:rsidR="00E6606B" w:rsidRPr="00250D6B">
        <w:rPr>
          <w:rFonts w:asciiTheme="majorBidi" w:hAnsiTheme="majorBidi" w:cstheme="majorBidi"/>
        </w:rPr>
        <w:t xml:space="preserve"> </w:t>
      </w:r>
      <w:r w:rsidR="00E6606B" w:rsidRPr="00250D6B">
        <w:rPr>
          <w:rFonts w:asciiTheme="majorBidi" w:hAnsiTheme="majorBidi" w:cstheme="majorBidi" w:hint="cs"/>
          <w:cs/>
        </w:rPr>
        <w:t>ล้านบาท)</w:t>
      </w:r>
      <w:r w:rsidR="00CE2805" w:rsidRPr="00250D6B">
        <w:rPr>
          <w:rFonts w:asciiTheme="majorBidi" w:hAnsiTheme="majorBidi" w:cstheme="majorBidi"/>
        </w:rPr>
        <w:t xml:space="preserve"> </w:t>
      </w:r>
      <w:r w:rsidR="002163AB" w:rsidRPr="00250D6B">
        <w:rPr>
          <w:rFonts w:asciiTheme="majorBidi" w:hAnsiTheme="majorBidi" w:cstheme="majorBidi"/>
          <w:i/>
          <w:iCs/>
        </w:rPr>
        <w:t>(</w:t>
      </w:r>
      <w:r w:rsidR="002163AB" w:rsidRPr="00250D6B">
        <w:rPr>
          <w:rFonts w:asciiTheme="majorBidi" w:hAnsiTheme="majorBidi" w:cstheme="majorBidi" w:hint="cs"/>
          <w:i/>
          <w:iCs/>
          <w:cs/>
        </w:rPr>
        <w:t>หมายเหตุ 11</w:t>
      </w:r>
      <w:r w:rsidR="002163AB" w:rsidRPr="00250D6B">
        <w:rPr>
          <w:rFonts w:asciiTheme="majorBidi" w:hAnsiTheme="majorBidi" w:cstheme="majorBidi"/>
          <w:i/>
          <w:iCs/>
        </w:rPr>
        <w:t>)</w:t>
      </w:r>
      <w:r w:rsidR="002163AB" w:rsidRPr="00250D6B">
        <w:rPr>
          <w:rFonts w:asciiTheme="majorBidi" w:hAnsiTheme="majorBidi" w:cstheme="majorBidi" w:hint="cs"/>
          <w:cs/>
        </w:rPr>
        <w:t xml:space="preserve"> </w:t>
      </w:r>
      <w:r w:rsidR="00CE2805" w:rsidRPr="00250D6B">
        <w:rPr>
          <w:rFonts w:asciiTheme="majorBidi" w:hAnsiTheme="majorBidi" w:cstheme="majorBidi" w:hint="cs"/>
          <w:cs/>
        </w:rPr>
        <w:t>สินทรัพย์ไม่หมุนเวียนอื่น จำนวน</w:t>
      </w:r>
      <w:r w:rsidR="00CE2805" w:rsidRPr="00250D6B">
        <w:rPr>
          <w:rFonts w:asciiTheme="majorBidi" w:hAnsiTheme="majorBidi" w:cstheme="majorBidi"/>
        </w:rPr>
        <w:t> </w:t>
      </w:r>
      <w:r w:rsidR="00CE2805" w:rsidRPr="00250D6B">
        <w:rPr>
          <w:rFonts w:asciiTheme="majorBidi" w:hAnsiTheme="majorBidi" w:cstheme="majorBidi" w:hint="cs"/>
          <w:cs/>
        </w:rPr>
        <w:t>65</w:t>
      </w:r>
      <w:r w:rsidR="00CE2805" w:rsidRPr="00250D6B">
        <w:rPr>
          <w:rFonts w:asciiTheme="majorBidi" w:hAnsiTheme="majorBidi" w:cstheme="majorBidi"/>
        </w:rPr>
        <w:t xml:space="preserve"> </w:t>
      </w:r>
      <w:r w:rsidR="00CE2805" w:rsidRPr="00250D6B">
        <w:rPr>
          <w:rFonts w:asciiTheme="majorBidi" w:hAnsiTheme="majorBidi" w:cstheme="majorBidi" w:hint="cs"/>
          <w:cs/>
        </w:rPr>
        <w:t>ล้านเยน (ประมาณ</w:t>
      </w:r>
      <w:r w:rsidR="00CE2805" w:rsidRPr="00250D6B">
        <w:rPr>
          <w:rFonts w:asciiTheme="majorBidi" w:hAnsiTheme="majorBidi" w:cstheme="majorBidi"/>
        </w:rPr>
        <w:t> </w:t>
      </w:r>
      <w:r w:rsidR="00CE2805" w:rsidRPr="00250D6B">
        <w:rPr>
          <w:rFonts w:asciiTheme="majorBidi" w:hAnsiTheme="majorBidi" w:cstheme="majorBidi" w:hint="cs"/>
          <w:cs/>
        </w:rPr>
        <w:t>18</w:t>
      </w:r>
      <w:r w:rsidR="00CE2805" w:rsidRPr="00250D6B">
        <w:rPr>
          <w:rFonts w:asciiTheme="majorBidi" w:hAnsiTheme="majorBidi" w:cstheme="majorBidi"/>
        </w:rPr>
        <w:t xml:space="preserve"> </w:t>
      </w:r>
      <w:r w:rsidR="00CE2805" w:rsidRPr="00250D6B">
        <w:rPr>
          <w:rFonts w:asciiTheme="majorBidi" w:hAnsiTheme="majorBidi" w:cstheme="majorBidi" w:hint="cs"/>
          <w:cs/>
        </w:rPr>
        <w:t>ล้านบาท)</w:t>
      </w:r>
    </w:p>
    <w:bookmarkEnd w:id="10"/>
    <w:p w14:paraId="2D920FE9" w14:textId="450630D2" w:rsidR="00E6606B" w:rsidRPr="00250D6B" w:rsidRDefault="00E66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46E66F00" w14:textId="3A78BBD3" w:rsidR="00BB46DE" w:rsidRPr="00250D6B" w:rsidRDefault="001032C2" w:rsidP="00216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/>
          <w:cs/>
        </w:rPr>
        <w:t xml:space="preserve">ณ วันที่ </w:t>
      </w:r>
      <w:r w:rsidRPr="00250D6B">
        <w:rPr>
          <w:rFonts w:asciiTheme="majorBidi" w:hAnsiTheme="majorBidi" w:cstheme="majorBidi"/>
        </w:rPr>
        <w:t xml:space="preserve">31 </w:t>
      </w:r>
      <w:r w:rsidRPr="00250D6B">
        <w:rPr>
          <w:rFonts w:asciiTheme="majorBidi" w:hAnsiTheme="majorBidi" w:cstheme="majorBidi" w:hint="cs"/>
          <w:cs/>
        </w:rPr>
        <w:t>มีนาคม</w:t>
      </w:r>
      <w:r w:rsidRPr="00250D6B">
        <w:rPr>
          <w:rFonts w:asciiTheme="majorBidi" w:hAnsiTheme="majorBidi" w:cstheme="majorBidi"/>
          <w:cs/>
        </w:rPr>
        <w:t xml:space="preserve"> </w:t>
      </w:r>
      <w:r w:rsidRPr="00250D6B">
        <w:rPr>
          <w:rFonts w:asciiTheme="majorBidi" w:hAnsiTheme="majorBidi" w:cstheme="majorBidi"/>
        </w:rPr>
        <w:t>2566</w:t>
      </w:r>
      <w:r w:rsidRPr="00250D6B">
        <w:rPr>
          <w:rFonts w:asciiTheme="majorBidi" w:hAnsiTheme="majorBidi" w:cstheme="majorBidi"/>
          <w:cs/>
        </w:rPr>
        <w:t xml:space="preserve"> บริษัทย่อย</w:t>
      </w:r>
      <w:r w:rsidRPr="00250D6B">
        <w:rPr>
          <w:rFonts w:asciiTheme="majorBidi" w:hAnsiTheme="majorBidi" w:cstheme="majorBidi" w:hint="cs"/>
          <w:cs/>
        </w:rPr>
        <w:t>และบริษัทย่อยทางอ้อม</w:t>
      </w:r>
      <w:r w:rsidRPr="00250D6B">
        <w:rPr>
          <w:rFonts w:asciiTheme="majorBidi" w:hAnsiTheme="majorBidi" w:cstheme="majorBidi"/>
          <w:cs/>
        </w:rPr>
        <w:t>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</w:t>
      </w:r>
      <w:r w:rsidR="00216448" w:rsidRPr="00250D6B">
        <w:rPr>
          <w:rFonts w:asciiTheme="majorBidi" w:hAnsiTheme="majorBidi" w:cstheme="majorBidi" w:hint="cs"/>
          <w:cs/>
        </w:rPr>
        <w:t>ก</w:t>
      </w:r>
      <w:r w:rsidRPr="00250D6B">
        <w:rPr>
          <w:rFonts w:asciiTheme="majorBidi" w:hAnsiTheme="majorBidi" w:cstheme="majorBidi"/>
          <w:cs/>
        </w:rPr>
        <w:t>สถาบันการเงินเหล่านั้น มูลค่าตามบัญชีเป็นจำนวน</w:t>
      </w:r>
      <w:r w:rsidRPr="00250D6B">
        <w:rPr>
          <w:rFonts w:asciiTheme="majorBidi" w:hAnsiTheme="majorBidi" w:cstheme="majorBidi" w:hint="cs"/>
          <w:cs/>
        </w:rPr>
        <w:t xml:space="preserve"> </w:t>
      </w:r>
      <w:bookmarkStart w:id="11" w:name="_Hlk134001492"/>
      <w:r w:rsidR="00267385" w:rsidRPr="00250D6B">
        <w:rPr>
          <w:rFonts w:asciiTheme="majorBidi" w:hAnsiTheme="majorBidi" w:cstheme="majorBidi"/>
        </w:rPr>
        <w:t>29,232</w:t>
      </w:r>
      <w:r w:rsidRPr="00250D6B">
        <w:rPr>
          <w:rFonts w:asciiTheme="majorBidi" w:hAnsiTheme="majorBidi" w:cstheme="majorBidi"/>
        </w:rPr>
        <w:t xml:space="preserve"> </w:t>
      </w:r>
      <w:bookmarkEnd w:id="11"/>
      <w:r w:rsidRPr="00250D6B">
        <w:rPr>
          <w:rFonts w:asciiTheme="majorBidi" w:hAnsiTheme="majorBidi" w:cstheme="majorBidi"/>
          <w:cs/>
        </w:rPr>
        <w:t>ล้านบาท (</w:t>
      </w:r>
      <w:r w:rsidRPr="00250D6B">
        <w:rPr>
          <w:rFonts w:asciiTheme="majorBidi" w:hAnsiTheme="majorBidi" w:cstheme="majorBidi"/>
        </w:rPr>
        <w:t>31</w:t>
      </w:r>
      <w:r w:rsidRPr="00250D6B">
        <w:rPr>
          <w:rFonts w:asciiTheme="majorBidi" w:hAnsiTheme="majorBidi" w:cstheme="majorBidi"/>
          <w:cs/>
        </w:rPr>
        <w:t xml:space="preserve"> ธันวาคม </w:t>
      </w:r>
      <w:r w:rsidRPr="00250D6B">
        <w:rPr>
          <w:rFonts w:asciiTheme="majorBidi" w:hAnsiTheme="majorBidi" w:cstheme="majorBidi"/>
        </w:rPr>
        <w:t>2565</w:t>
      </w:r>
      <w:r w:rsidRPr="00250D6B">
        <w:rPr>
          <w:rFonts w:asciiTheme="majorBidi" w:hAnsiTheme="majorBidi" w:cstheme="majorBidi"/>
          <w:cs/>
        </w:rPr>
        <w:t xml:space="preserve">: </w:t>
      </w:r>
      <w:r w:rsidRPr="00250D6B">
        <w:rPr>
          <w:rFonts w:asciiTheme="majorBidi" w:hAnsiTheme="majorBidi" w:cstheme="majorBidi"/>
        </w:rPr>
        <w:t>35,021</w:t>
      </w:r>
      <w:r w:rsidRPr="00250D6B">
        <w:rPr>
          <w:rFonts w:asciiTheme="majorBidi" w:hAnsiTheme="majorBidi" w:cstheme="majorBidi"/>
          <w:cs/>
        </w:rPr>
        <w:t xml:space="preserve"> ล้านบาท)</w:t>
      </w:r>
    </w:p>
    <w:p w14:paraId="2360E09F" w14:textId="77777777" w:rsidR="002F6745" w:rsidRPr="00250D6B" w:rsidRDefault="002F6745" w:rsidP="001032C2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506A5A1B" w14:textId="77777777" w:rsidR="002F6745" w:rsidRPr="00250D6B" w:rsidRDefault="002F6745" w:rsidP="001032C2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4289B256" w14:textId="77777777" w:rsidR="002F6745" w:rsidRPr="00250D6B" w:rsidRDefault="002F6745" w:rsidP="001032C2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792F6B9C" w14:textId="77777777" w:rsidR="002F6745" w:rsidRPr="00250D6B" w:rsidRDefault="002F6745" w:rsidP="001032C2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  <w:i/>
          <w:iCs/>
        </w:rPr>
      </w:pPr>
    </w:p>
    <w:p w14:paraId="4329E7D3" w14:textId="309AB726" w:rsidR="00BB46DE" w:rsidRPr="00250D6B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37B125F" w14:textId="30BA005A" w:rsidR="00BB46DE" w:rsidRPr="00250D6B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4941" w:type="pct"/>
        <w:tblInd w:w="142" w:type="dxa"/>
        <w:tblLayout w:type="fixed"/>
        <w:tblLook w:val="01E0" w:firstRow="1" w:lastRow="1" w:firstColumn="1" w:lastColumn="1" w:noHBand="0" w:noVBand="0"/>
      </w:tblPr>
      <w:tblGrid>
        <w:gridCol w:w="2975"/>
        <w:gridCol w:w="263"/>
        <w:gridCol w:w="1112"/>
        <w:gridCol w:w="1112"/>
        <w:gridCol w:w="1112"/>
        <w:gridCol w:w="1112"/>
        <w:gridCol w:w="1112"/>
        <w:gridCol w:w="1112"/>
        <w:gridCol w:w="1115"/>
        <w:gridCol w:w="1115"/>
        <w:gridCol w:w="1112"/>
        <w:gridCol w:w="1112"/>
      </w:tblGrid>
      <w:tr w:rsidR="00076D0F" w:rsidRPr="00250D6B" w14:paraId="16A95C14" w14:textId="77777777" w:rsidTr="00DC4C06">
        <w:trPr>
          <w:tblHeader/>
        </w:trPr>
        <w:tc>
          <w:tcPr>
            <w:tcW w:w="1036" w:type="pct"/>
          </w:tcPr>
          <w:p w14:paraId="020346DB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2" w:type="pct"/>
          </w:tcPr>
          <w:p w14:paraId="52C1FD39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3873" w:type="pct"/>
            <w:gridSpan w:val="10"/>
            <w:vAlign w:val="bottom"/>
          </w:tcPr>
          <w:p w14:paraId="771C605A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</w:pPr>
            <w:r w:rsidRPr="00250D6B">
              <w:rPr>
                <w:rFonts w:asciiTheme="majorBidi" w:eastAsia="Calibr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076D0F" w:rsidRPr="00250D6B" w14:paraId="67186C6E" w14:textId="77777777" w:rsidTr="00831C2E">
        <w:trPr>
          <w:tblHeader/>
        </w:trPr>
        <w:tc>
          <w:tcPr>
            <w:tcW w:w="1036" w:type="pct"/>
          </w:tcPr>
          <w:p w14:paraId="7A3E16A5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2" w:type="pct"/>
            <w:vAlign w:val="bottom"/>
          </w:tcPr>
          <w:p w14:paraId="3AF7BEAA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387" w:type="pct"/>
            <w:vAlign w:val="bottom"/>
          </w:tcPr>
          <w:p w14:paraId="4D5A4A03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387" w:type="pct"/>
            <w:vAlign w:val="bottom"/>
          </w:tcPr>
          <w:p w14:paraId="1BD62F28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อาคาร</w:t>
            </w:r>
          </w:p>
        </w:tc>
        <w:tc>
          <w:tcPr>
            <w:tcW w:w="387" w:type="pct"/>
            <w:vAlign w:val="bottom"/>
          </w:tcPr>
          <w:p w14:paraId="02DBD1C0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เครื่องจักร</w:t>
            </w:r>
            <w:r w:rsidRPr="00250D6B">
              <w:rPr>
                <w:rFonts w:asciiTheme="majorBidi" w:eastAsia="Calibri" w:hAnsiTheme="majorBidi" w:cstheme="majorBidi"/>
              </w:rPr>
              <w:br/>
            </w:r>
            <w:r w:rsidRPr="00250D6B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460A596A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หอกลั่นและ</w:t>
            </w:r>
          </w:p>
          <w:p w14:paraId="161506DD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387" w:type="pct"/>
            <w:vAlign w:val="bottom"/>
          </w:tcPr>
          <w:p w14:paraId="3FB4FE1D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1D85705C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ผลิตไฟฟ้า</w:t>
            </w:r>
          </w:p>
        </w:tc>
        <w:tc>
          <w:tcPr>
            <w:tcW w:w="387" w:type="pct"/>
            <w:vAlign w:val="bottom"/>
          </w:tcPr>
          <w:p w14:paraId="23343A63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87" w:type="pct"/>
            <w:vAlign w:val="bottom"/>
          </w:tcPr>
          <w:p w14:paraId="25B0ADF3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แพลตินั่ม</w:t>
            </w:r>
          </w:p>
          <w:p w14:paraId="060E0FC8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แคตตาลีส</w:t>
            </w:r>
          </w:p>
        </w:tc>
        <w:tc>
          <w:tcPr>
            <w:tcW w:w="388" w:type="pct"/>
            <w:vAlign w:val="bottom"/>
          </w:tcPr>
          <w:p w14:paraId="64803097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388" w:type="pct"/>
            <w:vAlign w:val="bottom"/>
          </w:tcPr>
          <w:p w14:paraId="24D4EEE4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สินทรัพย์อื่น</w:t>
            </w:r>
          </w:p>
        </w:tc>
        <w:tc>
          <w:tcPr>
            <w:tcW w:w="387" w:type="pct"/>
            <w:vAlign w:val="bottom"/>
          </w:tcPr>
          <w:p w14:paraId="17DD7919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389" w:type="pct"/>
            <w:vAlign w:val="bottom"/>
          </w:tcPr>
          <w:p w14:paraId="267B6683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076D0F" w:rsidRPr="00250D6B" w14:paraId="5A422FB3" w14:textId="77777777" w:rsidTr="00DC4C06">
        <w:trPr>
          <w:trHeight w:val="68"/>
        </w:trPr>
        <w:tc>
          <w:tcPr>
            <w:tcW w:w="1036" w:type="pct"/>
          </w:tcPr>
          <w:p w14:paraId="2F04A4AF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2" w:type="pct"/>
          </w:tcPr>
          <w:p w14:paraId="602E968E" w14:textId="77777777" w:rsidR="00076D0F" w:rsidRPr="00250D6B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3873" w:type="pct"/>
            <w:gridSpan w:val="10"/>
          </w:tcPr>
          <w:p w14:paraId="76529C46" w14:textId="77777777" w:rsidR="00076D0F" w:rsidRPr="00250D6B" w:rsidRDefault="00076D0F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F1A16" w:rsidRPr="00250D6B" w14:paraId="5517DA24" w14:textId="77777777" w:rsidTr="00831C2E">
        <w:tc>
          <w:tcPr>
            <w:tcW w:w="1036" w:type="pct"/>
          </w:tcPr>
          <w:p w14:paraId="382CD30C" w14:textId="06AAE4AA" w:rsidR="008F1A16" w:rsidRPr="00250D6B" w:rsidRDefault="008F1A16" w:rsidP="008F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</w:rPr>
              <w:t>1</w:t>
            </w:r>
            <w:r w:rsidRPr="00250D6B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250D6B"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92" w:type="pct"/>
          </w:tcPr>
          <w:p w14:paraId="2AA95837" w14:textId="77777777" w:rsidR="008F1A16" w:rsidRPr="00250D6B" w:rsidRDefault="008F1A16" w:rsidP="008F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7" w:type="pct"/>
            <w:tcBorders>
              <w:left w:val="nil"/>
              <w:right w:val="nil"/>
            </w:tcBorders>
            <w:shd w:val="clear" w:color="auto" w:fill="auto"/>
          </w:tcPr>
          <w:p w14:paraId="3DA9FC30" w14:textId="5495A4A1" w:rsidR="008F1A16" w:rsidRPr="00250D6B" w:rsidRDefault="008F1A1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2,369</w:t>
            </w:r>
          </w:p>
        </w:tc>
        <w:tc>
          <w:tcPr>
            <w:tcW w:w="387" w:type="pct"/>
            <w:tcBorders>
              <w:left w:val="nil"/>
              <w:right w:val="nil"/>
            </w:tcBorders>
            <w:shd w:val="clear" w:color="auto" w:fill="auto"/>
          </w:tcPr>
          <w:p w14:paraId="3D3C9ED8" w14:textId="32DFF90B" w:rsidR="008F1A16" w:rsidRPr="00250D6B" w:rsidRDefault="008F1A1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387" w:type="pct"/>
            <w:tcBorders>
              <w:left w:val="nil"/>
              <w:right w:val="nil"/>
            </w:tcBorders>
            <w:shd w:val="clear" w:color="auto" w:fill="auto"/>
          </w:tcPr>
          <w:p w14:paraId="59A6A367" w14:textId="2776A463" w:rsidR="008F1A16" w:rsidRPr="00250D6B" w:rsidRDefault="008F1A1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23,739</w:t>
            </w:r>
          </w:p>
        </w:tc>
        <w:tc>
          <w:tcPr>
            <w:tcW w:w="387" w:type="pct"/>
            <w:tcBorders>
              <w:left w:val="nil"/>
              <w:right w:val="nil"/>
            </w:tcBorders>
            <w:shd w:val="clear" w:color="auto" w:fill="auto"/>
          </w:tcPr>
          <w:p w14:paraId="68D78593" w14:textId="79FA065B" w:rsidR="008F1A16" w:rsidRPr="00250D6B" w:rsidRDefault="008F1A1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387" w:type="pct"/>
          </w:tcPr>
          <w:p w14:paraId="2F2C4C78" w14:textId="3ED23C28" w:rsidR="008F1A16" w:rsidRPr="00250D6B" w:rsidRDefault="008F1A1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2,976</w:t>
            </w:r>
          </w:p>
        </w:tc>
        <w:tc>
          <w:tcPr>
            <w:tcW w:w="387" w:type="pct"/>
            <w:shd w:val="clear" w:color="auto" w:fill="auto"/>
          </w:tcPr>
          <w:p w14:paraId="517E58EE" w14:textId="07166814" w:rsidR="008F1A16" w:rsidRPr="00250D6B" w:rsidRDefault="008F1A1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387" w:type="pct"/>
            <w:tcBorders>
              <w:left w:val="nil"/>
              <w:right w:val="nil"/>
            </w:tcBorders>
            <w:shd w:val="clear" w:color="auto" w:fill="auto"/>
          </w:tcPr>
          <w:p w14:paraId="77268B48" w14:textId="7A51DE0B" w:rsidR="008F1A16" w:rsidRPr="00250D6B" w:rsidRDefault="008F1A1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387" w:type="pct"/>
            <w:tcBorders>
              <w:left w:val="nil"/>
              <w:right w:val="nil"/>
            </w:tcBorders>
            <w:shd w:val="clear" w:color="auto" w:fill="auto"/>
          </w:tcPr>
          <w:p w14:paraId="1CBA4DC8" w14:textId="36835CE8" w:rsidR="008F1A16" w:rsidRPr="00250D6B" w:rsidRDefault="008F1A1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387" w:type="pct"/>
          </w:tcPr>
          <w:p w14:paraId="3246B89D" w14:textId="7803C2E3" w:rsidR="008F1A16" w:rsidRPr="00250D6B" w:rsidRDefault="008F1A1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1,238</w:t>
            </w:r>
          </w:p>
        </w:tc>
        <w:tc>
          <w:tcPr>
            <w:tcW w:w="387" w:type="pct"/>
          </w:tcPr>
          <w:p w14:paraId="5E253966" w14:textId="367E8698" w:rsidR="008F1A16" w:rsidRPr="00250D6B" w:rsidRDefault="008F1A1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30,880</w:t>
            </w:r>
          </w:p>
        </w:tc>
      </w:tr>
      <w:tr w:rsidR="00DC4C06" w:rsidRPr="00250D6B" w14:paraId="27C98C67" w14:textId="77777777" w:rsidTr="00831C2E">
        <w:tc>
          <w:tcPr>
            <w:tcW w:w="1036" w:type="pct"/>
          </w:tcPr>
          <w:p w14:paraId="0F1879FD" w14:textId="77777777" w:rsidR="00DC4C06" w:rsidRPr="00250D6B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2" w:type="pct"/>
          </w:tcPr>
          <w:p w14:paraId="390C8965" w14:textId="77777777" w:rsidR="00DC4C06" w:rsidRPr="00250D6B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FC128" w14:textId="37911DCB" w:rsidR="00DC4C06" w:rsidRPr="00250D6B" w:rsidRDefault="00241D92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1F0B9" w14:textId="1E0CB0C4" w:rsidR="00DC4C06" w:rsidRPr="00250D6B" w:rsidRDefault="00B17E47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CD735" w14:textId="655DD96E" w:rsidR="00DC4C06" w:rsidRPr="00250D6B" w:rsidRDefault="00901438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8B23D" w14:textId="078FBAB3" w:rsidR="00DC4C06" w:rsidRPr="00250D6B" w:rsidRDefault="00B17E47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D1E3" w14:textId="6EC0566E" w:rsidR="00DC4C06" w:rsidRPr="00250D6B" w:rsidRDefault="00B17E47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4B2B188" w14:textId="63C0B524" w:rsidR="00DC4C06" w:rsidRPr="00250D6B" w:rsidRDefault="00B17E47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16D7F" w14:textId="28F2B8F5" w:rsidR="00DC4C06" w:rsidRPr="00250D6B" w:rsidRDefault="00B17E47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CE278BA" w14:textId="00E3AC69" w:rsidR="00DC4C06" w:rsidRPr="00250D6B" w:rsidRDefault="00B17E47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573E5E5F" w14:textId="4A54FF33" w:rsidR="00DC4C06" w:rsidRPr="00250D6B" w:rsidRDefault="00DC4C0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23</w:t>
            </w:r>
            <w:r w:rsidR="00D96C83" w:rsidRPr="00250D6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EB74472" w14:textId="59E10916" w:rsidR="00DC4C06" w:rsidRPr="00250D6B" w:rsidRDefault="00DC4C0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24</w:t>
            </w:r>
            <w:r w:rsidR="00D96C83" w:rsidRPr="00250D6B">
              <w:rPr>
                <w:rFonts w:asciiTheme="majorBidi" w:hAnsiTheme="majorBidi" w:cstheme="majorBidi"/>
              </w:rPr>
              <w:t>7</w:t>
            </w:r>
          </w:p>
        </w:tc>
      </w:tr>
      <w:tr w:rsidR="00DC4C06" w:rsidRPr="00250D6B" w14:paraId="54106388" w14:textId="77777777" w:rsidTr="00831C2E">
        <w:trPr>
          <w:trHeight w:val="272"/>
        </w:trPr>
        <w:tc>
          <w:tcPr>
            <w:tcW w:w="1036" w:type="pct"/>
          </w:tcPr>
          <w:p w14:paraId="7A1C0DBA" w14:textId="77777777" w:rsidR="00DC4C06" w:rsidRPr="00250D6B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92" w:type="pct"/>
          </w:tcPr>
          <w:p w14:paraId="21478F42" w14:textId="77777777" w:rsidR="00DC4C06" w:rsidRPr="00250D6B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FA606" w14:textId="383CD8D8" w:rsidR="00DC4C06" w:rsidRPr="00250D6B" w:rsidRDefault="00DC4C0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21</w:t>
            </w:r>
            <w:r w:rsidR="00576F77" w:rsidRPr="00250D6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12638" w14:textId="67E60347" w:rsidR="00DC4C06" w:rsidRPr="00250D6B" w:rsidRDefault="00B17E47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1DB6" w14:textId="18A74A8B" w:rsidR="00DC4C06" w:rsidRPr="00250D6B" w:rsidRDefault="00DC4C0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3</w:t>
            </w:r>
            <w:r w:rsidR="006B616F" w:rsidRPr="00250D6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4DA8F" w14:textId="2FFA1B94" w:rsidR="00DC4C06" w:rsidRPr="00250D6B" w:rsidRDefault="00B17E47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17B22" w14:textId="17AEC675" w:rsidR="00DC4C06" w:rsidRPr="00250D6B" w:rsidRDefault="00DC4C0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DCDC9BB" w14:textId="72F21797" w:rsidR="00DC4C06" w:rsidRPr="00250D6B" w:rsidRDefault="00B17E47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0C081" w14:textId="4669AA33" w:rsidR="00DC4C06" w:rsidRPr="00250D6B" w:rsidRDefault="00B17E47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4FA61032" w14:textId="1BBC5EB7" w:rsidR="00DC4C06" w:rsidRPr="00250D6B" w:rsidRDefault="00B17E47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0C82768" w14:textId="50A34CF1" w:rsidR="00DC4C06" w:rsidRPr="00250D6B" w:rsidRDefault="00DC4C0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(31</w:t>
            </w:r>
            <w:r w:rsidR="00576F77" w:rsidRPr="00250D6B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99C8113" w14:textId="6AEF2B66" w:rsidR="00DC4C06" w:rsidRPr="00250D6B" w:rsidRDefault="00DC4C0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</w:t>
            </w:r>
            <w:r w:rsidR="006B616F" w:rsidRPr="00250D6B">
              <w:rPr>
                <w:rFonts w:asciiTheme="majorBidi" w:hAnsiTheme="majorBidi" w:cstheme="majorBidi"/>
              </w:rPr>
              <w:t>3</w:t>
            </w:r>
            <w:r w:rsidR="008F1A16" w:rsidRPr="00250D6B">
              <w:rPr>
                <w:rFonts w:asciiTheme="majorBidi" w:hAnsiTheme="majorBidi" w:cstheme="majorBidi"/>
              </w:rPr>
              <w:t>)</w:t>
            </w:r>
          </w:p>
        </w:tc>
      </w:tr>
      <w:tr w:rsidR="00DC4C06" w:rsidRPr="00250D6B" w14:paraId="594D1400" w14:textId="77777777" w:rsidTr="00831C2E">
        <w:trPr>
          <w:trHeight w:val="272"/>
        </w:trPr>
        <w:tc>
          <w:tcPr>
            <w:tcW w:w="1036" w:type="pct"/>
          </w:tcPr>
          <w:p w14:paraId="2F14B118" w14:textId="5459EC5E" w:rsidR="00DC4C06" w:rsidRPr="00250D6B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92" w:type="pct"/>
          </w:tcPr>
          <w:p w14:paraId="47DAABC7" w14:textId="77777777" w:rsidR="00DC4C06" w:rsidRPr="00250D6B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CC4C4" w14:textId="49924345" w:rsidR="00DC4C06" w:rsidRPr="00250D6B" w:rsidRDefault="00241D92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55404" w14:textId="44EDFBBF" w:rsidR="00DC4C06" w:rsidRPr="00250D6B" w:rsidRDefault="008F1A1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</w:t>
            </w:r>
            <w:r w:rsidR="00D96C83" w:rsidRPr="00250D6B">
              <w:rPr>
                <w:rFonts w:asciiTheme="majorBidi" w:hAnsiTheme="majorBidi" w:cstheme="majorBidi"/>
              </w:rPr>
              <w:t>6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4FBDD" w14:textId="3554411E" w:rsidR="00DC4C06" w:rsidRPr="00250D6B" w:rsidRDefault="008F1A1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(70</w:t>
            </w:r>
            <w:r w:rsidR="00D96C83" w:rsidRPr="00250D6B">
              <w:rPr>
                <w:rFonts w:asciiTheme="majorBidi" w:hAnsiTheme="majorBidi" w:cstheme="majorBidi"/>
              </w:rPr>
              <w:t>3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F2208" w14:textId="2531D8D6" w:rsidR="00DC4C06" w:rsidRPr="00250D6B" w:rsidRDefault="008F1A16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</w:t>
            </w:r>
            <w:r w:rsidR="00861DAB" w:rsidRPr="00250D6B">
              <w:rPr>
                <w:rFonts w:asciiTheme="majorBidi" w:hAnsiTheme="majorBidi" w:cstheme="majorBidi"/>
                <w:cs/>
              </w:rPr>
              <w:t>1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95117" w14:textId="1F17AD64" w:rsidR="00DC4C06" w:rsidRPr="00250D6B" w:rsidRDefault="00241D92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(11</w:t>
            </w:r>
            <w:r w:rsidR="00B17E47" w:rsidRPr="00250D6B">
              <w:rPr>
                <w:rFonts w:asciiTheme="majorBidi" w:hAnsiTheme="majorBidi" w:cstheme="majorBidi"/>
              </w:rPr>
              <w:t>7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7B8C46E" w14:textId="6606B0FC" w:rsidR="00DC4C06" w:rsidRPr="00250D6B" w:rsidRDefault="00B17E47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4B171" w14:textId="58C14479" w:rsidR="00DC4C06" w:rsidRPr="00250D6B" w:rsidRDefault="00352174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</w:t>
            </w:r>
            <w:r w:rsidR="00C6039A" w:rsidRPr="00250D6B">
              <w:rPr>
                <w:rFonts w:asciiTheme="majorBidi" w:hAnsiTheme="majorBidi" w:cstheme="majorBidi"/>
              </w:rPr>
              <w:t>6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A27EABA" w14:textId="73065B97" w:rsidR="00DC4C06" w:rsidRPr="00250D6B" w:rsidRDefault="00241D92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 xml:space="preserve"> </w:t>
            </w:r>
            <w:r w:rsidR="00C6039A"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864E7FD" w14:textId="3BC35197" w:rsidR="00DC4C06" w:rsidRPr="00250D6B" w:rsidRDefault="00B17E47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224D005" w14:textId="13378187" w:rsidR="00DC4C06" w:rsidRPr="00250D6B" w:rsidRDefault="00352174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(8</w:t>
            </w:r>
            <w:r w:rsidR="00792F24" w:rsidRPr="00250D6B">
              <w:rPr>
                <w:rFonts w:asciiTheme="majorBidi" w:hAnsiTheme="majorBidi" w:cstheme="majorBidi"/>
              </w:rPr>
              <w:t>3</w:t>
            </w:r>
            <w:r w:rsidR="00D96C83" w:rsidRPr="00250D6B">
              <w:rPr>
                <w:rFonts w:asciiTheme="majorBidi" w:hAnsiTheme="majorBidi" w:cstheme="majorBidi"/>
              </w:rPr>
              <w:t>3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</w:tr>
      <w:tr w:rsidR="00DC4C06" w:rsidRPr="00250D6B" w14:paraId="4ED653EF" w14:textId="77777777" w:rsidTr="00831C2E">
        <w:trPr>
          <w:trHeight w:val="272"/>
        </w:trPr>
        <w:tc>
          <w:tcPr>
            <w:tcW w:w="1036" w:type="pct"/>
          </w:tcPr>
          <w:p w14:paraId="13C74A00" w14:textId="63C1C6D2" w:rsidR="00DC4C06" w:rsidRPr="00250D6B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ขาดทุนจากการด้อยค่า</w:t>
            </w:r>
          </w:p>
        </w:tc>
        <w:tc>
          <w:tcPr>
            <w:tcW w:w="92" w:type="pct"/>
          </w:tcPr>
          <w:p w14:paraId="5F6EA390" w14:textId="77777777" w:rsidR="00DC4C06" w:rsidRPr="00250D6B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5A2AE" w14:textId="0B2B9AA4" w:rsidR="00DC4C06" w:rsidRPr="00250D6B" w:rsidRDefault="00241D92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EBF1B" w14:textId="116C6C9F" w:rsidR="00DC4C06" w:rsidRPr="00250D6B" w:rsidRDefault="00B17E47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65D1A" w14:textId="4A834248" w:rsidR="00DC4C06" w:rsidRPr="00250D6B" w:rsidRDefault="008F1A16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(193)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E96AC" w14:textId="1BCEFCAE" w:rsidR="00DC4C06" w:rsidRPr="00250D6B" w:rsidRDefault="00B17E47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71170" w14:textId="5BD476F0" w:rsidR="00DC4C06" w:rsidRPr="00250D6B" w:rsidRDefault="00B17E47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AB4BE12" w14:textId="29C09302" w:rsidR="00DC4C06" w:rsidRPr="00250D6B" w:rsidRDefault="00B17E47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C7DDA" w14:textId="5EB3331A" w:rsidR="00DC4C06" w:rsidRPr="00250D6B" w:rsidRDefault="00B17E47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5A4C858" w14:textId="67AD798B" w:rsidR="00DC4C06" w:rsidRPr="00250D6B" w:rsidRDefault="00B17E47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DA6C1FD" w14:textId="4F1DD616" w:rsidR="00DC4C06" w:rsidRPr="00250D6B" w:rsidRDefault="00B17E47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16D07F1" w14:textId="0F1EA7F9" w:rsidR="00DC4C06" w:rsidRPr="00250D6B" w:rsidRDefault="00352174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(193)</w:t>
            </w:r>
          </w:p>
        </w:tc>
      </w:tr>
      <w:tr w:rsidR="00DC4C06" w:rsidRPr="00250D6B" w14:paraId="592B5213" w14:textId="77777777" w:rsidTr="00831C2E">
        <w:tc>
          <w:tcPr>
            <w:tcW w:w="1036" w:type="pct"/>
          </w:tcPr>
          <w:p w14:paraId="0F5ED830" w14:textId="5EC5D4B6" w:rsidR="00DC4C06" w:rsidRPr="00250D6B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250D6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2" w:type="pct"/>
          </w:tcPr>
          <w:p w14:paraId="449858A4" w14:textId="77777777" w:rsidR="00DC4C06" w:rsidRPr="00250D6B" w:rsidRDefault="00DC4C06" w:rsidP="00DC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238D760E" w14:textId="6975D680" w:rsidR="00DC4C06" w:rsidRPr="00250D6B" w:rsidRDefault="00DC4C06" w:rsidP="004A6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2,58</w:t>
            </w:r>
            <w:r w:rsidR="00576F77" w:rsidRPr="00250D6B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387" w:type="pct"/>
            <w:shd w:val="clear" w:color="auto" w:fill="auto"/>
          </w:tcPr>
          <w:p w14:paraId="04F6AED6" w14:textId="05AAA73F" w:rsidR="00DC4C06" w:rsidRPr="00250D6B" w:rsidRDefault="00241D92" w:rsidP="004A6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17</w:t>
            </w:r>
            <w:r w:rsidR="00D96C83" w:rsidRPr="00250D6B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387" w:type="pct"/>
            <w:shd w:val="clear" w:color="auto" w:fill="auto"/>
          </w:tcPr>
          <w:p w14:paraId="069E009E" w14:textId="46BFDDB2" w:rsidR="00DC4C06" w:rsidRPr="00250D6B" w:rsidRDefault="00241D92" w:rsidP="004A6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22,88</w:t>
            </w:r>
            <w:r w:rsidR="00D96C83" w:rsidRPr="00250D6B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387" w:type="pct"/>
            <w:shd w:val="clear" w:color="auto" w:fill="auto"/>
          </w:tcPr>
          <w:p w14:paraId="768A5BB3" w14:textId="49AFADD1" w:rsidR="00DC4C06" w:rsidRPr="00250D6B" w:rsidRDefault="00241D92" w:rsidP="004A6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4</w:t>
            </w:r>
            <w:r w:rsidR="00861DAB" w:rsidRPr="00250D6B">
              <w:rPr>
                <w:rFonts w:asciiTheme="majorBidi" w:hAnsiTheme="majorBidi" w:cstheme="majorBidi"/>
                <w:b/>
                <w:bCs/>
                <w:cs/>
              </w:rPr>
              <w:t>4</w:t>
            </w:r>
          </w:p>
        </w:tc>
        <w:tc>
          <w:tcPr>
            <w:tcW w:w="387" w:type="pct"/>
            <w:shd w:val="clear" w:color="auto" w:fill="auto"/>
          </w:tcPr>
          <w:p w14:paraId="34ECEBF9" w14:textId="31CBC811" w:rsidR="00DC4C06" w:rsidRPr="00250D6B" w:rsidRDefault="00352174" w:rsidP="004A6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2,916</w:t>
            </w:r>
          </w:p>
        </w:tc>
        <w:tc>
          <w:tcPr>
            <w:tcW w:w="387" w:type="pct"/>
            <w:shd w:val="clear" w:color="auto" w:fill="auto"/>
          </w:tcPr>
          <w:p w14:paraId="0025725F" w14:textId="1CAC3B94" w:rsidR="00DC4C06" w:rsidRPr="00250D6B" w:rsidRDefault="00241D92" w:rsidP="004A6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239</w:t>
            </w:r>
          </w:p>
        </w:tc>
        <w:tc>
          <w:tcPr>
            <w:tcW w:w="387" w:type="pct"/>
            <w:shd w:val="clear" w:color="auto" w:fill="auto"/>
          </w:tcPr>
          <w:p w14:paraId="37A161DB" w14:textId="2BF11C24" w:rsidR="00DC4C06" w:rsidRPr="00250D6B" w:rsidRDefault="00352174" w:rsidP="004A6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7</w:t>
            </w:r>
            <w:r w:rsidR="00C6039A" w:rsidRPr="00250D6B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387" w:type="pct"/>
            <w:shd w:val="clear" w:color="auto" w:fill="auto"/>
          </w:tcPr>
          <w:p w14:paraId="4533E301" w14:textId="22B7B360" w:rsidR="00DC4C06" w:rsidRPr="00250D6B" w:rsidRDefault="00241D92" w:rsidP="004A6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</w:t>
            </w:r>
            <w:r w:rsidR="00C6039A" w:rsidRPr="00250D6B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387" w:type="pct"/>
            <w:shd w:val="clear" w:color="auto" w:fill="auto"/>
          </w:tcPr>
          <w:p w14:paraId="72987A6C" w14:textId="52C5A1CD" w:rsidR="00DC4C06" w:rsidRPr="00250D6B" w:rsidRDefault="00241D92" w:rsidP="004A6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1,16</w:t>
            </w:r>
            <w:r w:rsidR="00576F77" w:rsidRPr="00250D6B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387" w:type="pct"/>
            <w:shd w:val="clear" w:color="auto" w:fill="auto"/>
          </w:tcPr>
          <w:p w14:paraId="5E9D7200" w14:textId="1EF74D8C" w:rsidR="00DC4C06" w:rsidRPr="00250D6B" w:rsidRDefault="00352174" w:rsidP="004A6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30,0</w:t>
            </w:r>
            <w:r w:rsidR="00792F24" w:rsidRPr="00250D6B">
              <w:rPr>
                <w:rFonts w:asciiTheme="majorBidi" w:hAnsiTheme="majorBidi" w:cstheme="majorBidi"/>
                <w:b/>
                <w:bCs/>
              </w:rPr>
              <w:t>9</w:t>
            </w:r>
            <w:r w:rsidR="006B616F" w:rsidRPr="00250D6B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</w:tr>
    </w:tbl>
    <w:p w14:paraId="65EC4073" w14:textId="77777777" w:rsidR="006672E5" w:rsidRPr="00250D6B" w:rsidRDefault="006672E5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74DFBD85" w14:textId="46F2063C" w:rsidR="006672E5" w:rsidRPr="00250D6B" w:rsidRDefault="006672E5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cs/>
        </w:rPr>
        <w:sectPr w:rsidR="006672E5" w:rsidRPr="00250D6B" w:rsidSect="00FB1D27">
          <w:headerReference w:type="default" r:id="rId19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5"/>
    <w:bookmarkEnd w:id="6"/>
    <w:p w14:paraId="6E873E7C" w14:textId="77777777" w:rsidR="004B22A4" w:rsidRPr="00250D6B" w:rsidRDefault="004B22A4" w:rsidP="004E7FCC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สินทรัพย์สิทธิการใช้</w:t>
      </w:r>
    </w:p>
    <w:p w14:paraId="2F3A66D1" w14:textId="77777777" w:rsidR="004B22A4" w:rsidRPr="00250D6B" w:rsidRDefault="004B22A4" w:rsidP="0087088F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1ABDFE2" w14:textId="6F6CCC9A" w:rsidR="004B22A4" w:rsidRPr="00250D6B" w:rsidRDefault="004B22A4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/>
          <w:cs/>
        </w:rPr>
        <w:t>รายการเคลื่อนไหวของสินทรัพย์สิทธิการใช้</w:t>
      </w:r>
      <w:r w:rsidR="00D33059" w:rsidRPr="00250D6B">
        <w:rPr>
          <w:rFonts w:asciiTheme="majorBidi" w:hAnsiTheme="majorBidi" w:cstheme="majorBidi"/>
          <w:cs/>
        </w:rPr>
        <w:t>ระหว่างงวด</w:t>
      </w:r>
      <w:r w:rsidR="00D54B8C" w:rsidRPr="00250D6B">
        <w:rPr>
          <w:rFonts w:asciiTheme="majorBidi" w:hAnsiTheme="majorBidi" w:cstheme="majorBidi" w:hint="cs"/>
          <w:cs/>
        </w:rPr>
        <w:t>สาม</w:t>
      </w:r>
      <w:r w:rsidR="00D33059" w:rsidRPr="00250D6B">
        <w:rPr>
          <w:rFonts w:asciiTheme="majorBidi" w:hAnsiTheme="majorBidi" w:cstheme="majorBidi"/>
          <w:cs/>
        </w:rPr>
        <w:t xml:space="preserve">เดือนสิ้นสุดวันที่ </w:t>
      </w:r>
      <w:r w:rsidR="006F1E95" w:rsidRPr="00250D6B">
        <w:rPr>
          <w:rFonts w:asciiTheme="majorBidi" w:hAnsiTheme="majorBidi" w:cstheme="majorBidi"/>
        </w:rPr>
        <w:t>3</w:t>
      </w:r>
      <w:r w:rsidR="00D54B8C" w:rsidRPr="00250D6B">
        <w:rPr>
          <w:rFonts w:asciiTheme="majorBidi" w:hAnsiTheme="majorBidi" w:cstheme="majorBidi"/>
        </w:rPr>
        <w:t>1</w:t>
      </w:r>
      <w:r w:rsidR="006672E5" w:rsidRPr="00250D6B">
        <w:rPr>
          <w:rFonts w:asciiTheme="majorBidi" w:hAnsiTheme="majorBidi" w:cstheme="majorBidi"/>
        </w:rPr>
        <w:t xml:space="preserve"> </w:t>
      </w:r>
      <w:r w:rsidR="00232E37" w:rsidRPr="00250D6B">
        <w:rPr>
          <w:rFonts w:asciiTheme="majorBidi" w:hAnsiTheme="majorBidi" w:cstheme="majorBidi" w:hint="cs"/>
          <w:cs/>
        </w:rPr>
        <w:t>มีนาคม</w:t>
      </w:r>
      <w:r w:rsidR="006672E5" w:rsidRPr="00250D6B">
        <w:rPr>
          <w:rFonts w:asciiTheme="majorBidi" w:hAnsiTheme="majorBidi" w:cstheme="majorBidi"/>
          <w:cs/>
        </w:rPr>
        <w:t xml:space="preserve"> </w:t>
      </w:r>
      <w:r w:rsidR="006F1E95" w:rsidRPr="00250D6B">
        <w:rPr>
          <w:rFonts w:asciiTheme="majorBidi" w:hAnsiTheme="majorBidi" w:cstheme="majorBidi"/>
        </w:rPr>
        <w:t>256</w:t>
      </w:r>
      <w:r w:rsidR="00D54B8C" w:rsidRPr="00250D6B">
        <w:rPr>
          <w:rFonts w:asciiTheme="majorBidi" w:hAnsiTheme="majorBidi" w:cstheme="majorBidi"/>
        </w:rPr>
        <w:t>6</w:t>
      </w:r>
      <w:r w:rsidRPr="00250D6B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141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992"/>
        <w:gridCol w:w="1559"/>
        <w:gridCol w:w="486"/>
        <w:gridCol w:w="1073"/>
        <w:gridCol w:w="817"/>
        <w:gridCol w:w="743"/>
        <w:gridCol w:w="967"/>
        <w:gridCol w:w="592"/>
        <w:gridCol w:w="1208"/>
        <w:gridCol w:w="351"/>
        <w:gridCol w:w="1560"/>
      </w:tblGrid>
      <w:tr w:rsidR="00C804AB" w:rsidRPr="00250D6B" w14:paraId="490ACD98" w14:textId="77777777" w:rsidTr="00145866">
        <w:trPr>
          <w:tblHeader/>
        </w:trPr>
        <w:tc>
          <w:tcPr>
            <w:tcW w:w="3803" w:type="dxa"/>
          </w:tcPr>
          <w:p w14:paraId="12F2A291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992" w:type="dxa"/>
          </w:tcPr>
          <w:p w14:paraId="015350FF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356" w:type="dxa"/>
            <w:gridSpan w:val="10"/>
          </w:tcPr>
          <w:p w14:paraId="74570294" w14:textId="62C633D0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250D6B">
              <w:rPr>
                <w:rFonts w:eastAsia="Calibri"/>
                <w:b/>
                <w:bCs/>
                <w:cs/>
              </w:rPr>
              <w:t>งบการเงิน</w:t>
            </w:r>
            <w:r w:rsidRPr="00250D6B">
              <w:rPr>
                <w:rFonts w:eastAsia="Calibri" w:hint="cs"/>
                <w:b/>
                <w:bCs/>
                <w:cs/>
              </w:rPr>
              <w:t>รวม</w:t>
            </w:r>
          </w:p>
        </w:tc>
      </w:tr>
      <w:tr w:rsidR="00C804AB" w:rsidRPr="00250D6B" w14:paraId="2ECC8181" w14:textId="77777777" w:rsidTr="00145866">
        <w:trPr>
          <w:trHeight w:val="910"/>
          <w:tblHeader/>
        </w:trPr>
        <w:tc>
          <w:tcPr>
            <w:tcW w:w="3803" w:type="dxa"/>
          </w:tcPr>
          <w:p w14:paraId="0BC84B5E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1E0004A8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01BF5AA8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2" w:type="dxa"/>
          </w:tcPr>
          <w:p w14:paraId="2505864C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5FFDCBFB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268739C5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559" w:type="dxa"/>
            <w:vAlign w:val="bottom"/>
          </w:tcPr>
          <w:p w14:paraId="2CC00F63" w14:textId="77777777" w:rsidR="00C804AB" w:rsidRPr="00250D6B" w:rsidRDefault="00C804AB" w:rsidP="00A4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250D6B">
              <w:rPr>
                <w:rFonts w:eastAsia="Calibri"/>
                <w:cs/>
              </w:rPr>
              <w:t>อาคารและ</w:t>
            </w:r>
          </w:p>
          <w:p w14:paraId="5F1B141E" w14:textId="77777777" w:rsidR="00C804AB" w:rsidRPr="00250D6B" w:rsidRDefault="00C804AB" w:rsidP="00A4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250D6B">
              <w:rPr>
                <w:rFonts w:eastAsia="Calibri"/>
                <w:cs/>
              </w:rPr>
              <w:t>ที่ดินพร้อม</w:t>
            </w:r>
          </w:p>
          <w:p w14:paraId="2CDFA3DB" w14:textId="77777777" w:rsidR="00C804AB" w:rsidRPr="00250D6B" w:rsidRDefault="00C804AB" w:rsidP="00A4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250D6B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559" w:type="dxa"/>
            <w:gridSpan w:val="2"/>
            <w:vAlign w:val="bottom"/>
          </w:tcPr>
          <w:p w14:paraId="1A9DE40C" w14:textId="77777777" w:rsidR="00C804AB" w:rsidRPr="00250D6B" w:rsidRDefault="00C804AB" w:rsidP="00A4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250D6B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560" w:type="dxa"/>
            <w:gridSpan w:val="2"/>
            <w:vAlign w:val="bottom"/>
          </w:tcPr>
          <w:p w14:paraId="364271E2" w14:textId="77777777" w:rsidR="00C804AB" w:rsidRPr="00250D6B" w:rsidRDefault="00C804AB" w:rsidP="00A4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2E17B68E" w14:textId="77777777" w:rsidR="00C804AB" w:rsidRPr="00250D6B" w:rsidRDefault="00C804AB" w:rsidP="00A4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5EC33C0D" w14:textId="77777777" w:rsidR="00C804AB" w:rsidRPr="00250D6B" w:rsidRDefault="00C804AB" w:rsidP="00A4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250D6B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559" w:type="dxa"/>
            <w:gridSpan w:val="2"/>
            <w:vAlign w:val="bottom"/>
          </w:tcPr>
          <w:p w14:paraId="64075283" w14:textId="3D916FC0" w:rsidR="00C804AB" w:rsidRPr="00250D6B" w:rsidRDefault="00C804AB" w:rsidP="00A4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250D6B">
              <w:rPr>
                <w:rFonts w:eastAsia="Calibri" w:hint="cs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559" w:type="dxa"/>
            <w:gridSpan w:val="2"/>
            <w:vAlign w:val="bottom"/>
          </w:tcPr>
          <w:p w14:paraId="3E1A2D16" w14:textId="4F622665" w:rsidR="00C804AB" w:rsidRPr="00250D6B" w:rsidRDefault="00C804AB" w:rsidP="00A4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right="-90"/>
              <w:jc w:val="center"/>
              <w:outlineLvl w:val="0"/>
              <w:rPr>
                <w:rFonts w:eastAsia="Calibri"/>
              </w:rPr>
            </w:pPr>
            <w:r w:rsidRPr="00250D6B">
              <w:rPr>
                <w:rFonts w:eastAsia="Calibri" w:hint="cs"/>
                <w:cs/>
              </w:rPr>
              <w:t>ยานพาหนะและเรือขนส่งน้ำมัน</w:t>
            </w:r>
          </w:p>
        </w:tc>
        <w:tc>
          <w:tcPr>
            <w:tcW w:w="1560" w:type="dxa"/>
            <w:vAlign w:val="bottom"/>
          </w:tcPr>
          <w:p w14:paraId="4EC9CD0E" w14:textId="77777777" w:rsidR="00C804AB" w:rsidRPr="00250D6B" w:rsidRDefault="00C804AB" w:rsidP="00A4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jc w:val="center"/>
              <w:outlineLvl w:val="0"/>
              <w:rPr>
                <w:rFonts w:eastAsia="Calibri"/>
              </w:rPr>
            </w:pPr>
            <w:r w:rsidRPr="00250D6B">
              <w:rPr>
                <w:rFonts w:eastAsia="Calibri" w:hint="cs"/>
                <w:cs/>
              </w:rPr>
              <w:t>รวม</w:t>
            </w:r>
          </w:p>
        </w:tc>
      </w:tr>
      <w:tr w:rsidR="00C804AB" w:rsidRPr="00250D6B" w14:paraId="7AE7C2D3" w14:textId="77777777" w:rsidTr="00145866">
        <w:tc>
          <w:tcPr>
            <w:tcW w:w="3803" w:type="dxa"/>
          </w:tcPr>
          <w:p w14:paraId="420713B3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992" w:type="dxa"/>
          </w:tcPr>
          <w:p w14:paraId="248BA121" w14:textId="77777777" w:rsidR="00C804AB" w:rsidRPr="00250D6B" w:rsidRDefault="00C804AB" w:rsidP="0000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56" w:type="dxa"/>
            <w:gridSpan w:val="10"/>
            <w:vAlign w:val="bottom"/>
          </w:tcPr>
          <w:p w14:paraId="1BB1466F" w14:textId="77777777" w:rsidR="00C804AB" w:rsidRPr="00250D6B" w:rsidRDefault="00C804AB" w:rsidP="0000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0D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04AB" w:rsidRPr="00250D6B" w14:paraId="59BF75B3" w14:textId="77777777" w:rsidTr="00145866">
        <w:trPr>
          <w:trHeight w:val="365"/>
        </w:trPr>
        <w:tc>
          <w:tcPr>
            <w:tcW w:w="3803" w:type="dxa"/>
          </w:tcPr>
          <w:p w14:paraId="39459A5C" w14:textId="4D1C8A79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250D6B">
              <w:rPr>
                <w:cs/>
              </w:rPr>
              <w:t xml:space="preserve">ณ วันที่ </w:t>
            </w:r>
            <w:r w:rsidRPr="00250D6B">
              <w:t>1</w:t>
            </w:r>
            <w:r w:rsidRPr="00250D6B">
              <w:rPr>
                <w:cs/>
              </w:rPr>
              <w:t xml:space="preserve"> มกราคม </w:t>
            </w:r>
            <w:r w:rsidRPr="00250D6B">
              <w:t>256</w:t>
            </w:r>
            <w:r w:rsidRPr="00250D6B">
              <w:rPr>
                <w:rFonts w:hint="cs"/>
                <w:cs/>
              </w:rPr>
              <w:t>6</w:t>
            </w:r>
          </w:p>
        </w:tc>
        <w:tc>
          <w:tcPr>
            <w:tcW w:w="992" w:type="dxa"/>
          </w:tcPr>
          <w:p w14:paraId="3E3F9F14" w14:textId="77777777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vAlign w:val="bottom"/>
          </w:tcPr>
          <w:p w14:paraId="29C68C12" w14:textId="63CA243D" w:rsidR="00C804AB" w:rsidRPr="00250D6B" w:rsidRDefault="00C804AB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250D6B">
              <w:rPr>
                <w:rFonts w:hint="cs"/>
              </w:rPr>
              <w:t>10,89</w:t>
            </w:r>
            <w:r w:rsidRPr="00250D6B">
              <w:t>9</w:t>
            </w:r>
          </w:p>
        </w:tc>
        <w:tc>
          <w:tcPr>
            <w:tcW w:w="1559" w:type="dxa"/>
            <w:gridSpan w:val="2"/>
            <w:vAlign w:val="bottom"/>
          </w:tcPr>
          <w:p w14:paraId="40F86528" w14:textId="5CDD252E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250D6B">
              <w:rPr>
                <w:rFonts w:hint="cs"/>
              </w:rPr>
              <w:t>828</w:t>
            </w:r>
          </w:p>
        </w:tc>
        <w:tc>
          <w:tcPr>
            <w:tcW w:w="1560" w:type="dxa"/>
            <w:gridSpan w:val="2"/>
          </w:tcPr>
          <w:p w14:paraId="144D8879" w14:textId="2AE83A91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250D6B">
              <w:rPr>
                <w:rFonts w:hint="cs"/>
              </w:rPr>
              <w:t>2,79</w:t>
            </w:r>
            <w:r w:rsidRPr="00250D6B">
              <w:t>0</w:t>
            </w:r>
          </w:p>
        </w:tc>
        <w:tc>
          <w:tcPr>
            <w:tcW w:w="1559" w:type="dxa"/>
            <w:gridSpan w:val="2"/>
          </w:tcPr>
          <w:p w14:paraId="35D33265" w14:textId="469DEB91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250D6B">
              <w:t>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32B494C7" w14:textId="56D167F1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250D6B">
              <w:t>2,426</w:t>
            </w:r>
          </w:p>
        </w:tc>
        <w:tc>
          <w:tcPr>
            <w:tcW w:w="1560" w:type="dxa"/>
            <w:vAlign w:val="bottom"/>
          </w:tcPr>
          <w:p w14:paraId="54BC6019" w14:textId="4999BEDD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250D6B">
              <w:rPr>
                <w:rFonts w:hint="cs"/>
              </w:rPr>
              <w:t>16,947</w:t>
            </w:r>
          </w:p>
        </w:tc>
      </w:tr>
      <w:tr w:rsidR="00C804AB" w:rsidRPr="00250D6B" w14:paraId="62076A72" w14:textId="77777777" w:rsidTr="00145866">
        <w:trPr>
          <w:trHeight w:val="347"/>
        </w:trPr>
        <w:tc>
          <w:tcPr>
            <w:tcW w:w="3803" w:type="dxa"/>
          </w:tcPr>
          <w:p w14:paraId="21132CF8" w14:textId="77777777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250D6B">
              <w:rPr>
                <w:cs/>
              </w:rPr>
              <w:t>เพิ่มขึ้น</w:t>
            </w:r>
          </w:p>
        </w:tc>
        <w:tc>
          <w:tcPr>
            <w:tcW w:w="992" w:type="dxa"/>
          </w:tcPr>
          <w:p w14:paraId="77B0F0DE" w14:textId="77777777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57F7D" w14:textId="57A380DA" w:rsidR="00C804AB" w:rsidRPr="00250D6B" w:rsidRDefault="00C804AB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250D6B">
              <w:rPr>
                <w:rFonts w:hint="cs"/>
                <w:cs/>
              </w:rPr>
              <w:t>28</w:t>
            </w:r>
            <w:r w:rsidRPr="00250D6B">
              <w:t>3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8CE95" w14:textId="1328A370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  <w:tab w:val="decimal" w:pos="1334"/>
              </w:tabs>
              <w:spacing w:line="340" w:lineRule="exact"/>
              <w:ind w:right="70"/>
              <w:jc w:val="right"/>
            </w:pPr>
            <w:r w:rsidRPr="00250D6B">
              <w:rPr>
                <w:rFonts w:hint="cs"/>
                <w:cs/>
              </w:rPr>
              <w:t>-</w:t>
            </w:r>
          </w:p>
        </w:tc>
        <w:tc>
          <w:tcPr>
            <w:tcW w:w="15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A9DA63" w14:textId="1912B2B7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250D6B">
              <w:rPr>
                <w:rFonts w:hint="cs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14:paraId="2E3B5D4D" w14:textId="1AA72A34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250D6B">
              <w:t>-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03146" w14:textId="1F10F054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250D6B">
              <w:t>1,58</w:t>
            </w:r>
            <w:r w:rsidR="00F5176B" w:rsidRPr="00250D6B"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8F2EE8" w14:textId="2E2A039B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250D6B">
              <w:t>1,86</w:t>
            </w:r>
            <w:r w:rsidR="00F5176B" w:rsidRPr="00250D6B">
              <w:t>6</w:t>
            </w:r>
          </w:p>
        </w:tc>
      </w:tr>
      <w:tr w:rsidR="00C804AB" w:rsidRPr="00250D6B" w14:paraId="1FD8FE31" w14:textId="77777777" w:rsidTr="00145866">
        <w:trPr>
          <w:trHeight w:val="347"/>
        </w:trPr>
        <w:tc>
          <w:tcPr>
            <w:tcW w:w="3803" w:type="dxa"/>
          </w:tcPr>
          <w:p w14:paraId="518B9478" w14:textId="77777777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250D6B">
              <w:rPr>
                <w:rFonts w:hint="cs"/>
                <w:cs/>
              </w:rPr>
              <w:t>โอน</w:t>
            </w:r>
          </w:p>
        </w:tc>
        <w:tc>
          <w:tcPr>
            <w:tcW w:w="992" w:type="dxa"/>
          </w:tcPr>
          <w:p w14:paraId="72CB9F80" w14:textId="77777777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2DE86" w14:textId="19BE1BAC" w:rsidR="00C804AB" w:rsidRPr="00250D6B" w:rsidRDefault="00C804AB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250D6B">
              <w:t>(1,006)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F793E" w14:textId="2D3853E7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  <w:tab w:val="decimal" w:pos="1334"/>
              </w:tabs>
              <w:spacing w:line="340" w:lineRule="exact"/>
              <w:ind w:right="70"/>
              <w:jc w:val="right"/>
            </w:pPr>
            <w:r w:rsidRPr="00250D6B">
              <w:t>-</w:t>
            </w:r>
          </w:p>
        </w:tc>
        <w:tc>
          <w:tcPr>
            <w:tcW w:w="15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AB3310" w14:textId="0DD11207" w:rsidR="00C804AB" w:rsidRPr="00250D6B" w:rsidRDefault="00F5176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250D6B">
              <w:rPr>
                <w:rFonts w:hint="cs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14:paraId="10A049D9" w14:textId="1424E4BB" w:rsidR="00C804AB" w:rsidRPr="00250D6B" w:rsidRDefault="00F5176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250D6B">
              <w:t>-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00065" w14:textId="3017DD6E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250D6B">
              <w:t>1,00</w:t>
            </w:r>
            <w:r w:rsidR="00DA10FD" w:rsidRPr="00250D6B"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3BD7F6" w14:textId="69ED3A60" w:rsidR="00C804AB" w:rsidRPr="00250D6B" w:rsidRDefault="00DA10FD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250D6B">
              <w:t>-</w:t>
            </w:r>
          </w:p>
        </w:tc>
      </w:tr>
      <w:tr w:rsidR="00C804AB" w:rsidRPr="00250D6B" w14:paraId="501DD14F" w14:textId="77777777" w:rsidTr="00145866">
        <w:trPr>
          <w:trHeight w:val="282"/>
        </w:trPr>
        <w:tc>
          <w:tcPr>
            <w:tcW w:w="3803" w:type="dxa"/>
          </w:tcPr>
          <w:p w14:paraId="629C6129" w14:textId="77777777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250D6B">
              <w:rPr>
                <w:cs/>
              </w:rPr>
              <w:t>ค่า</w:t>
            </w:r>
            <w:r w:rsidRPr="00250D6B">
              <w:rPr>
                <w:rFonts w:hint="cs"/>
                <w:cs/>
              </w:rPr>
              <w:t>เสื่อมราคา</w:t>
            </w:r>
            <w:r w:rsidRPr="00250D6B">
              <w:rPr>
                <w:cs/>
              </w:rPr>
              <w:t>สำหรับงวด</w:t>
            </w:r>
          </w:p>
        </w:tc>
        <w:tc>
          <w:tcPr>
            <w:tcW w:w="992" w:type="dxa"/>
          </w:tcPr>
          <w:p w14:paraId="2448470D" w14:textId="77777777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A7972" w14:textId="1A6FA09A" w:rsidR="00C804AB" w:rsidRPr="00250D6B" w:rsidRDefault="00C804AB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250D6B">
              <w:t>(222)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1B4F9" w14:textId="6D5A2267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250D6B">
              <w:t>(28)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83894E3" w14:textId="5EBF0F1D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250D6B">
              <w:t>(105)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7B245A36" w14:textId="2257947A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250D6B"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5A8E0" w14:textId="4899D568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250D6B">
              <w:t>(187)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9C3EB0" w14:textId="524841F3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250D6B">
              <w:t>(542)</w:t>
            </w:r>
          </w:p>
        </w:tc>
      </w:tr>
      <w:tr w:rsidR="00C804AB" w:rsidRPr="00250D6B" w14:paraId="1E4BF7CC" w14:textId="77777777" w:rsidTr="00145866">
        <w:trPr>
          <w:trHeight w:val="282"/>
        </w:trPr>
        <w:tc>
          <w:tcPr>
            <w:tcW w:w="3803" w:type="dxa"/>
          </w:tcPr>
          <w:p w14:paraId="22F3A8B4" w14:textId="77777777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250D6B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992" w:type="dxa"/>
          </w:tcPr>
          <w:p w14:paraId="789BD588" w14:textId="77777777" w:rsidR="00C804AB" w:rsidRPr="00250D6B" w:rsidRDefault="00C804AB" w:rsidP="0093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BC1F0" w14:textId="3D301000" w:rsidR="00C804AB" w:rsidRPr="00250D6B" w:rsidRDefault="00C804AB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250D6B">
              <w:t>(2)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BCDA9" w14:textId="18EBFBE6" w:rsidR="00C804AB" w:rsidRPr="00250D6B" w:rsidRDefault="00C804AB" w:rsidP="00930A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250D6B">
              <w:t>(6</w:t>
            </w:r>
            <w:r w:rsidR="00DA10FD" w:rsidRPr="00250D6B">
              <w:t>3</w:t>
            </w:r>
            <w:r w:rsidRPr="00250D6B">
              <w:t>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F7D8C15" w14:textId="0EF8130D" w:rsidR="00C804AB" w:rsidRPr="00250D6B" w:rsidRDefault="00C804AB" w:rsidP="00930A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  <w:rPr>
                <w:cs/>
              </w:rPr>
            </w:pPr>
            <w:r w:rsidRPr="00250D6B"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0975D3B8" w14:textId="305A0961" w:rsidR="00C804AB" w:rsidRPr="00250D6B" w:rsidRDefault="00C804AB" w:rsidP="00930A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250D6B"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FC0237" w14:textId="509CC6BB" w:rsidR="00C804AB" w:rsidRPr="00250D6B" w:rsidRDefault="00C804AB" w:rsidP="00930A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250D6B"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EDE3E2" w14:textId="0BA80562" w:rsidR="00C804AB" w:rsidRPr="00250D6B" w:rsidRDefault="00C804AB" w:rsidP="00930A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250D6B">
              <w:t>(6</w:t>
            </w:r>
            <w:r w:rsidR="00DA10FD" w:rsidRPr="00250D6B">
              <w:t>5</w:t>
            </w:r>
            <w:r w:rsidRPr="00250D6B">
              <w:t>)</w:t>
            </w:r>
          </w:p>
        </w:tc>
      </w:tr>
      <w:tr w:rsidR="00C804AB" w:rsidRPr="00250D6B" w14:paraId="106D8895" w14:textId="77777777" w:rsidTr="00145866">
        <w:trPr>
          <w:trHeight w:val="399"/>
        </w:trPr>
        <w:tc>
          <w:tcPr>
            <w:tcW w:w="3803" w:type="dxa"/>
          </w:tcPr>
          <w:p w14:paraId="636E0468" w14:textId="594AD1A4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</w:rPr>
            </w:pPr>
            <w:r w:rsidRPr="00250D6B">
              <w:rPr>
                <w:b/>
                <w:bCs/>
                <w:cs/>
              </w:rPr>
              <w:t xml:space="preserve">ณ วันที่ </w:t>
            </w:r>
            <w:r w:rsidRPr="00250D6B">
              <w:rPr>
                <w:b/>
                <w:bCs/>
              </w:rPr>
              <w:t xml:space="preserve">31 </w:t>
            </w:r>
            <w:r w:rsidRPr="00250D6B">
              <w:rPr>
                <w:rFonts w:hint="cs"/>
                <w:b/>
                <w:bCs/>
                <w:cs/>
              </w:rPr>
              <w:t>มีนาคม</w:t>
            </w:r>
            <w:r w:rsidRPr="00250D6B">
              <w:rPr>
                <w:b/>
                <w:bCs/>
                <w:cs/>
              </w:rPr>
              <w:t xml:space="preserve"> </w:t>
            </w:r>
            <w:r w:rsidRPr="00250D6B">
              <w:rPr>
                <w:b/>
                <w:bCs/>
              </w:rPr>
              <w:t>256</w:t>
            </w:r>
            <w:r w:rsidRPr="00250D6B">
              <w:rPr>
                <w:rFonts w:hint="cs"/>
                <w:b/>
                <w:bCs/>
                <w:cs/>
              </w:rPr>
              <w:t>6</w:t>
            </w:r>
          </w:p>
        </w:tc>
        <w:tc>
          <w:tcPr>
            <w:tcW w:w="992" w:type="dxa"/>
          </w:tcPr>
          <w:p w14:paraId="0EABFC93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705515D" w14:textId="40BCF921" w:rsidR="00C804AB" w:rsidRPr="00250D6B" w:rsidRDefault="00C804AB" w:rsidP="004A6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9,952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20F654F" w14:textId="48983027" w:rsidR="00C804AB" w:rsidRPr="00250D6B" w:rsidRDefault="00C804AB" w:rsidP="000016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  <w:rPr>
                <w:b/>
                <w:bCs/>
                <w:cs/>
              </w:rPr>
            </w:pPr>
            <w:r w:rsidRPr="00250D6B">
              <w:rPr>
                <w:b/>
                <w:bCs/>
              </w:rPr>
              <w:t>73</w:t>
            </w:r>
            <w:r w:rsidR="0024796A" w:rsidRPr="00250D6B">
              <w:rPr>
                <w:b/>
                <w:bCs/>
              </w:rPr>
              <w:t>7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3AE3960" w14:textId="61AD3E58" w:rsidR="00C804AB" w:rsidRPr="00250D6B" w:rsidRDefault="00C804AB" w:rsidP="000016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2,68</w:t>
            </w:r>
            <w:r w:rsidR="0024796A" w:rsidRPr="00250D6B">
              <w:rPr>
                <w:b/>
                <w:bCs/>
              </w:rPr>
              <w:t>5</w:t>
            </w:r>
          </w:p>
        </w:tc>
        <w:tc>
          <w:tcPr>
            <w:tcW w:w="1559" w:type="dxa"/>
            <w:gridSpan w:val="2"/>
          </w:tcPr>
          <w:p w14:paraId="522269F8" w14:textId="301B0C50" w:rsidR="00C804AB" w:rsidRPr="00250D6B" w:rsidRDefault="0024796A" w:rsidP="000016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C4A4ED4" w14:textId="22CF57BB" w:rsidR="00C804AB" w:rsidRPr="00250D6B" w:rsidRDefault="00C804AB" w:rsidP="000016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4,828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BF069D" w14:textId="1CB6E4C0" w:rsidR="00C804AB" w:rsidRPr="00250D6B" w:rsidRDefault="00C804AB" w:rsidP="000016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18,206</w:t>
            </w:r>
          </w:p>
        </w:tc>
      </w:tr>
      <w:tr w:rsidR="006F1D20" w:rsidRPr="00250D6B" w14:paraId="042F887D" w14:textId="77777777" w:rsidTr="00145866">
        <w:trPr>
          <w:tblHeader/>
        </w:trPr>
        <w:tc>
          <w:tcPr>
            <w:tcW w:w="3803" w:type="dxa"/>
          </w:tcPr>
          <w:p w14:paraId="4267C650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992" w:type="dxa"/>
          </w:tcPr>
          <w:p w14:paraId="222FCF05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356" w:type="dxa"/>
            <w:gridSpan w:val="10"/>
          </w:tcPr>
          <w:p w14:paraId="1F25B222" w14:textId="05278598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250D6B">
              <w:rPr>
                <w:rFonts w:eastAsia="Calibri"/>
                <w:b/>
                <w:bCs/>
                <w:cs/>
              </w:rPr>
              <w:t>งบการเงิน</w:t>
            </w:r>
            <w:r w:rsidRPr="00250D6B">
              <w:rPr>
                <w:rFonts w:eastAsia="Calibri" w:hint="cs"/>
                <w:b/>
                <w:bCs/>
                <w:cs/>
              </w:rPr>
              <w:t>เฉพาะกิจการ</w:t>
            </w:r>
          </w:p>
        </w:tc>
      </w:tr>
      <w:tr w:rsidR="006F1D20" w:rsidRPr="00250D6B" w14:paraId="7D10E98C" w14:textId="77777777" w:rsidTr="00145866">
        <w:trPr>
          <w:tblHeader/>
        </w:trPr>
        <w:tc>
          <w:tcPr>
            <w:tcW w:w="3803" w:type="dxa"/>
          </w:tcPr>
          <w:p w14:paraId="2E93D77D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78BE9319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2" w:type="dxa"/>
          </w:tcPr>
          <w:p w14:paraId="421E2B3B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1A6D47BC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2045" w:type="dxa"/>
            <w:gridSpan w:val="2"/>
            <w:shd w:val="clear" w:color="auto" w:fill="auto"/>
            <w:vAlign w:val="bottom"/>
          </w:tcPr>
          <w:p w14:paraId="6D65ADD8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250D6B">
              <w:rPr>
                <w:rFonts w:eastAsia="Calibri"/>
                <w:cs/>
              </w:rPr>
              <w:t>อาคารและที่ดิน</w:t>
            </w:r>
          </w:p>
          <w:p w14:paraId="70CB1A4C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250D6B">
              <w:rPr>
                <w:rFonts w:eastAsia="Calibri"/>
                <w:cs/>
              </w:rPr>
              <w:t>พร้อมสิ่งปลูกสร้าง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3ABCC5ED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250D6B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701F9B9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250D6B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21D62C3D" w14:textId="409A247A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250D6B">
              <w:rPr>
                <w:rFonts w:eastAsia="Calibri"/>
                <w:cs/>
              </w:rPr>
              <w:t>ยานพาหนะและ</w:t>
            </w:r>
          </w:p>
          <w:p w14:paraId="306BE7B8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250D6B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911" w:type="dxa"/>
            <w:gridSpan w:val="2"/>
            <w:shd w:val="clear" w:color="auto" w:fill="auto"/>
            <w:vAlign w:val="bottom"/>
          </w:tcPr>
          <w:p w14:paraId="36A5433A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250D6B">
              <w:rPr>
                <w:rFonts w:eastAsia="Calibri"/>
                <w:cs/>
              </w:rPr>
              <w:t>รวม</w:t>
            </w:r>
          </w:p>
        </w:tc>
      </w:tr>
      <w:tr w:rsidR="00C804AB" w:rsidRPr="00250D6B" w14:paraId="39B3C93A" w14:textId="77777777" w:rsidTr="00145866">
        <w:tc>
          <w:tcPr>
            <w:tcW w:w="3803" w:type="dxa"/>
          </w:tcPr>
          <w:p w14:paraId="6F8294C7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992" w:type="dxa"/>
          </w:tcPr>
          <w:p w14:paraId="7F929C30" w14:textId="77777777" w:rsidR="00C804AB" w:rsidRPr="00250D6B" w:rsidRDefault="00C804AB" w:rsidP="0000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56" w:type="dxa"/>
            <w:gridSpan w:val="10"/>
            <w:vAlign w:val="bottom"/>
          </w:tcPr>
          <w:p w14:paraId="367ECE0E" w14:textId="77777777" w:rsidR="00C804AB" w:rsidRPr="00250D6B" w:rsidRDefault="00C804AB" w:rsidP="0000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0D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04AB" w:rsidRPr="00250D6B" w14:paraId="1BE8EFFB" w14:textId="77777777" w:rsidTr="00145866">
        <w:trPr>
          <w:tblHeader/>
        </w:trPr>
        <w:tc>
          <w:tcPr>
            <w:tcW w:w="3803" w:type="dxa"/>
          </w:tcPr>
          <w:p w14:paraId="4211B101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</w:tc>
        <w:tc>
          <w:tcPr>
            <w:tcW w:w="992" w:type="dxa"/>
          </w:tcPr>
          <w:p w14:paraId="3BC05B97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2045" w:type="dxa"/>
            <w:gridSpan w:val="2"/>
            <w:shd w:val="clear" w:color="auto" w:fill="auto"/>
            <w:vAlign w:val="bottom"/>
          </w:tcPr>
          <w:p w14:paraId="5D867CBB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0B6BF9B6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857848C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6084C8FF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911" w:type="dxa"/>
            <w:gridSpan w:val="2"/>
            <w:shd w:val="clear" w:color="auto" w:fill="auto"/>
            <w:vAlign w:val="bottom"/>
          </w:tcPr>
          <w:p w14:paraId="611FCC2E" w14:textId="77777777" w:rsidR="00C804AB" w:rsidRPr="00250D6B" w:rsidRDefault="00C804AB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</w:p>
        </w:tc>
      </w:tr>
      <w:tr w:rsidR="006F1D20" w:rsidRPr="00250D6B" w14:paraId="0702DA06" w14:textId="77777777" w:rsidTr="00145866">
        <w:tc>
          <w:tcPr>
            <w:tcW w:w="3803" w:type="dxa"/>
          </w:tcPr>
          <w:p w14:paraId="1A00DE2C" w14:textId="72E6CF2A" w:rsidR="006F1D20" w:rsidRPr="00250D6B" w:rsidRDefault="006F1D20" w:rsidP="00A4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  <w:r w:rsidRPr="00250D6B">
              <w:rPr>
                <w:cs/>
              </w:rPr>
              <w:t xml:space="preserve">ณ วันที่ </w:t>
            </w:r>
            <w:r w:rsidRPr="00250D6B">
              <w:t>1</w:t>
            </w:r>
            <w:r w:rsidRPr="00250D6B">
              <w:rPr>
                <w:cs/>
              </w:rPr>
              <w:t xml:space="preserve"> มกราคม </w:t>
            </w:r>
            <w:r w:rsidRPr="00250D6B">
              <w:t>256</w:t>
            </w:r>
            <w:r w:rsidRPr="00250D6B">
              <w:rPr>
                <w:rFonts w:hint="cs"/>
                <w:cs/>
              </w:rPr>
              <w:t>6</w:t>
            </w:r>
          </w:p>
        </w:tc>
        <w:tc>
          <w:tcPr>
            <w:tcW w:w="992" w:type="dxa"/>
          </w:tcPr>
          <w:p w14:paraId="2E57F7C1" w14:textId="77777777" w:rsidR="006F1D20" w:rsidRPr="00250D6B" w:rsidRDefault="006F1D20" w:rsidP="00A4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2045" w:type="dxa"/>
            <w:gridSpan w:val="2"/>
            <w:shd w:val="clear" w:color="auto" w:fill="auto"/>
          </w:tcPr>
          <w:p w14:paraId="7FC882AC" w14:textId="4DB780CC" w:rsidR="006F1D20" w:rsidRPr="00250D6B" w:rsidRDefault="006F1D20" w:rsidP="00A4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jc w:val="center"/>
            </w:pPr>
            <w:r w:rsidRPr="00250D6B">
              <w:t>9,131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4A49FF56" w14:textId="13D4E116" w:rsidR="006F1D20" w:rsidRPr="00250D6B" w:rsidRDefault="006F1D20" w:rsidP="00A4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250D6B">
              <w:t>7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3D57404" w14:textId="68CBCDB3" w:rsidR="006F1D20" w:rsidRPr="00250D6B" w:rsidRDefault="006F1D20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250D6B">
              <w:t>2,790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7ED074E6" w14:textId="0F2D5298" w:rsidR="006F1D20" w:rsidRPr="00250D6B" w:rsidRDefault="006F1D20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250D6B">
              <w:t>875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1E218548" w14:textId="10BB41F3" w:rsidR="006F1D20" w:rsidRPr="00250D6B" w:rsidRDefault="006F1D20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cs/>
              </w:rPr>
            </w:pPr>
            <w:r w:rsidRPr="00250D6B">
              <w:t>12,803</w:t>
            </w:r>
          </w:p>
        </w:tc>
      </w:tr>
      <w:tr w:rsidR="006F1D20" w:rsidRPr="00250D6B" w14:paraId="20A4B973" w14:textId="77777777" w:rsidTr="00145866">
        <w:tc>
          <w:tcPr>
            <w:tcW w:w="3803" w:type="dxa"/>
          </w:tcPr>
          <w:p w14:paraId="1372DADE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250D6B">
              <w:rPr>
                <w:cs/>
              </w:rPr>
              <w:t>เพิ่มขึ้น</w:t>
            </w:r>
          </w:p>
        </w:tc>
        <w:tc>
          <w:tcPr>
            <w:tcW w:w="992" w:type="dxa"/>
          </w:tcPr>
          <w:p w14:paraId="38434373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20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F7397" w14:textId="18548E65" w:rsidR="006F1D20" w:rsidRPr="00250D6B" w:rsidRDefault="002C07C8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jc w:val="center"/>
            </w:pPr>
            <w:r w:rsidRPr="00250D6B">
              <w:t>208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0F0B" w14:textId="54756121" w:rsidR="006F1D20" w:rsidRPr="00250D6B" w:rsidRDefault="002C07C8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250D6B">
              <w:t>-</w:t>
            </w: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7F2C2" w14:textId="361C0B3A" w:rsidR="006F1D20" w:rsidRPr="00250D6B" w:rsidRDefault="002C07C8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250D6B">
              <w:t>-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8ED8C" w14:textId="71F80F71" w:rsidR="006F1D20" w:rsidRPr="00250D6B" w:rsidRDefault="002C07C8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250D6B">
              <w:t>1,577</w:t>
            </w:r>
          </w:p>
        </w:tc>
        <w:tc>
          <w:tcPr>
            <w:tcW w:w="1911" w:type="dxa"/>
            <w:gridSpan w:val="2"/>
            <w:shd w:val="clear" w:color="auto" w:fill="auto"/>
            <w:vAlign w:val="bottom"/>
          </w:tcPr>
          <w:p w14:paraId="1F3DCB15" w14:textId="5AF2982A" w:rsidR="006F1D20" w:rsidRPr="00250D6B" w:rsidRDefault="002C07C8" w:rsidP="004A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250D6B">
              <w:t>1,785</w:t>
            </w:r>
          </w:p>
        </w:tc>
      </w:tr>
      <w:tr w:rsidR="006F1D20" w:rsidRPr="00250D6B" w14:paraId="55C3A970" w14:textId="77777777" w:rsidTr="00145866">
        <w:trPr>
          <w:trHeight w:val="272"/>
        </w:trPr>
        <w:tc>
          <w:tcPr>
            <w:tcW w:w="3803" w:type="dxa"/>
          </w:tcPr>
          <w:p w14:paraId="6A6B3BEE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250D6B">
              <w:rPr>
                <w:cs/>
              </w:rPr>
              <w:t>ค่า</w:t>
            </w:r>
            <w:r w:rsidRPr="00250D6B">
              <w:rPr>
                <w:rFonts w:hint="cs"/>
                <w:cs/>
              </w:rPr>
              <w:t>เสื่อมราคา</w:t>
            </w:r>
            <w:r w:rsidRPr="00250D6B">
              <w:rPr>
                <w:cs/>
              </w:rPr>
              <w:t>สำหรับงวด</w:t>
            </w:r>
          </w:p>
        </w:tc>
        <w:tc>
          <w:tcPr>
            <w:tcW w:w="992" w:type="dxa"/>
          </w:tcPr>
          <w:p w14:paraId="2EE6FA6B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20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1B65B" w14:textId="25DEF2E9" w:rsidR="006F1D20" w:rsidRPr="00250D6B" w:rsidRDefault="002C07C8" w:rsidP="000016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340" w:lineRule="exact"/>
              <w:jc w:val="center"/>
            </w:pPr>
            <w:r w:rsidRPr="00250D6B">
              <w:t>(204)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DB8F2" w14:textId="7519A5F0" w:rsidR="006F1D20" w:rsidRPr="00250D6B" w:rsidRDefault="002C07C8" w:rsidP="000016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250D6B"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CE75F" w14:textId="674A2C5B" w:rsidR="006F1D20" w:rsidRPr="00250D6B" w:rsidRDefault="002C07C8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cs/>
              </w:rPr>
            </w:pPr>
            <w:r w:rsidRPr="00250D6B">
              <w:t>(105)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4D79E" w14:textId="589D99EB" w:rsidR="006F1D20" w:rsidRPr="00250D6B" w:rsidRDefault="002C07C8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250D6B">
              <w:t>(150)</w:t>
            </w:r>
          </w:p>
        </w:tc>
        <w:tc>
          <w:tcPr>
            <w:tcW w:w="1911" w:type="dxa"/>
            <w:gridSpan w:val="2"/>
            <w:shd w:val="clear" w:color="auto" w:fill="auto"/>
            <w:vAlign w:val="bottom"/>
          </w:tcPr>
          <w:p w14:paraId="2D209367" w14:textId="40635196" w:rsidR="006F1D20" w:rsidRPr="00250D6B" w:rsidRDefault="002C07C8" w:rsidP="004A6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cs/>
              </w:rPr>
            </w:pPr>
            <w:r w:rsidRPr="00250D6B">
              <w:t>(459)</w:t>
            </w:r>
          </w:p>
        </w:tc>
      </w:tr>
      <w:tr w:rsidR="006F1D20" w:rsidRPr="00250D6B" w14:paraId="16C09E68" w14:textId="77777777" w:rsidTr="00145866">
        <w:tc>
          <w:tcPr>
            <w:tcW w:w="3803" w:type="dxa"/>
          </w:tcPr>
          <w:p w14:paraId="4E48116B" w14:textId="5795A2F5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  <w:cs/>
              </w:rPr>
            </w:pPr>
            <w:r w:rsidRPr="00250D6B">
              <w:rPr>
                <w:b/>
                <w:bCs/>
                <w:cs/>
              </w:rPr>
              <w:t xml:space="preserve">ณ วันที่ </w:t>
            </w:r>
            <w:r w:rsidRPr="00250D6B">
              <w:rPr>
                <w:b/>
                <w:bCs/>
              </w:rPr>
              <w:t xml:space="preserve">31 </w:t>
            </w:r>
            <w:r w:rsidRPr="00250D6B">
              <w:rPr>
                <w:rFonts w:hint="cs"/>
                <w:b/>
                <w:bCs/>
                <w:cs/>
              </w:rPr>
              <w:t>มีนาคม</w:t>
            </w:r>
            <w:r w:rsidRPr="00250D6B">
              <w:rPr>
                <w:b/>
                <w:bCs/>
                <w:cs/>
              </w:rPr>
              <w:t xml:space="preserve"> </w:t>
            </w:r>
            <w:r w:rsidRPr="00250D6B">
              <w:rPr>
                <w:b/>
                <w:bCs/>
              </w:rPr>
              <w:t>256</w:t>
            </w:r>
            <w:r w:rsidRPr="00250D6B">
              <w:rPr>
                <w:rFonts w:hint="cs"/>
                <w:b/>
                <w:bCs/>
                <w:cs/>
              </w:rPr>
              <w:t>6</w:t>
            </w:r>
          </w:p>
        </w:tc>
        <w:tc>
          <w:tcPr>
            <w:tcW w:w="992" w:type="dxa"/>
          </w:tcPr>
          <w:p w14:paraId="3DD106A5" w14:textId="77777777" w:rsidR="006F1D20" w:rsidRPr="00250D6B" w:rsidRDefault="006F1D20" w:rsidP="0000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2045" w:type="dxa"/>
            <w:gridSpan w:val="2"/>
            <w:shd w:val="clear" w:color="auto" w:fill="auto"/>
            <w:vAlign w:val="bottom"/>
          </w:tcPr>
          <w:p w14:paraId="16F8BA71" w14:textId="2D657671" w:rsidR="006F1D20" w:rsidRPr="00250D6B" w:rsidRDefault="002C07C8" w:rsidP="000016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jc w:val="center"/>
              <w:rPr>
                <w:b/>
                <w:bCs/>
              </w:rPr>
            </w:pPr>
            <w:r w:rsidRPr="00250D6B">
              <w:rPr>
                <w:b/>
                <w:bCs/>
              </w:rPr>
              <w:t>9,135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5F153400" w14:textId="44037B1F" w:rsidR="006F1D20" w:rsidRPr="00250D6B" w:rsidRDefault="002C07C8" w:rsidP="000016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7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B78D19F" w14:textId="5F356381" w:rsidR="006F1D20" w:rsidRPr="00250D6B" w:rsidRDefault="002C07C8" w:rsidP="004A6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2,685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750E90A2" w14:textId="261610E9" w:rsidR="006F1D20" w:rsidRPr="00250D6B" w:rsidRDefault="002C07C8" w:rsidP="004A6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2,302</w:t>
            </w:r>
          </w:p>
        </w:tc>
        <w:tc>
          <w:tcPr>
            <w:tcW w:w="1911" w:type="dxa"/>
            <w:gridSpan w:val="2"/>
            <w:shd w:val="clear" w:color="auto" w:fill="auto"/>
            <w:vAlign w:val="bottom"/>
          </w:tcPr>
          <w:p w14:paraId="4ACF88D1" w14:textId="2F00AAC8" w:rsidR="006F1D20" w:rsidRPr="00250D6B" w:rsidRDefault="002C07C8" w:rsidP="004A65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250D6B">
              <w:rPr>
                <w:b/>
                <w:bCs/>
              </w:rPr>
              <w:t>14,129</w:t>
            </w:r>
          </w:p>
        </w:tc>
      </w:tr>
    </w:tbl>
    <w:p w14:paraId="2120A39C" w14:textId="36D210D4" w:rsidR="00345D0B" w:rsidRPr="00250D6B" w:rsidRDefault="00345D0B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5EE458" w14:textId="1B245301" w:rsidR="00E15B5A" w:rsidRPr="00250D6B" w:rsidRDefault="00E15B5A" w:rsidP="00E15B5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</w:p>
    <w:p w14:paraId="696AAF6D" w14:textId="77777777" w:rsidR="00E15B5A" w:rsidRPr="00250D6B" w:rsidRDefault="00E15B5A" w:rsidP="00E15B5A">
      <w:pPr>
        <w:spacing w:line="240" w:lineRule="auto"/>
        <w:rPr>
          <w:rFonts w:asciiTheme="majorBidi" w:hAnsiTheme="majorBidi" w:cstheme="majorBidi"/>
        </w:rPr>
      </w:pPr>
    </w:p>
    <w:p w14:paraId="3CD8CFED" w14:textId="6298E321" w:rsidR="00E15B5A" w:rsidRPr="00250D6B" w:rsidRDefault="00E15B5A" w:rsidP="00E15B5A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250D6B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250D6B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รายการเคลื่อนไหวของสินทรัพย์ไม่มีตัวตนระหว่างงว</w:t>
      </w:r>
      <w:r w:rsidR="00B779AE" w:rsidRPr="00250D6B">
        <w:rPr>
          <w:rFonts w:asciiTheme="majorBidi" w:hAnsiTheme="majorBidi" w:cstheme="majorBidi"/>
          <w:sz w:val="30"/>
          <w:szCs w:val="30"/>
          <w:cs/>
          <w:lang w:val="en-US" w:bidi="th-TH"/>
        </w:rPr>
        <w:t>ด</w:t>
      </w:r>
      <w:r w:rsidR="00D54B8C" w:rsidRPr="00250D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สาม</w:t>
      </w:r>
      <w:r w:rsidRPr="00250D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เดือนสิ้นสุดวันที่ </w:t>
      </w:r>
      <w:r w:rsidR="00D54B8C" w:rsidRPr="00250D6B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B779AE" w:rsidRPr="00250D6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54B8C" w:rsidRPr="00250D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B779AE" w:rsidRPr="00250D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6F1E95" w:rsidRPr="00250D6B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54B8C" w:rsidRPr="00250D6B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250D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14:paraId="64AD7D14" w14:textId="77777777" w:rsidR="00E15B5A" w:rsidRPr="00250D6B" w:rsidRDefault="00E15B5A" w:rsidP="00E1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0"/>
        </w:tabs>
        <w:rPr>
          <w:rFonts w:asciiTheme="majorBidi" w:hAnsiTheme="majorBidi" w:cstheme="majorBidi"/>
          <w:b/>
          <w:bCs/>
          <w:lang w:val="en-GB"/>
        </w:rPr>
      </w:pPr>
      <w:r w:rsidRPr="00250D6B">
        <w:rPr>
          <w:rFonts w:asciiTheme="majorBidi" w:hAnsiTheme="majorBidi" w:cstheme="majorBidi"/>
          <w:b/>
          <w:bCs/>
          <w:lang w:val="en-GB"/>
        </w:rPr>
        <w:tab/>
      </w:r>
    </w:p>
    <w:tbl>
      <w:tblPr>
        <w:tblW w:w="143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5"/>
        <w:gridCol w:w="247"/>
        <w:gridCol w:w="1634"/>
        <w:gridCol w:w="1634"/>
        <w:gridCol w:w="1634"/>
        <w:gridCol w:w="1634"/>
        <w:gridCol w:w="1634"/>
        <w:gridCol w:w="1634"/>
        <w:gridCol w:w="1634"/>
      </w:tblGrid>
      <w:tr w:rsidR="008B59DC" w:rsidRPr="00250D6B" w14:paraId="3F107F8B" w14:textId="77777777" w:rsidTr="00831C2E">
        <w:trPr>
          <w:trHeight w:val="77"/>
          <w:tblHeader/>
        </w:trPr>
        <w:tc>
          <w:tcPr>
            <w:tcW w:w="2705" w:type="dxa"/>
          </w:tcPr>
          <w:p w14:paraId="4F0640B9" w14:textId="77777777" w:rsidR="008B59DC" w:rsidRPr="00250D6B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247" w:type="dxa"/>
          </w:tcPr>
          <w:p w14:paraId="629FEBF9" w14:textId="77777777" w:rsidR="008B59DC" w:rsidRPr="00250D6B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1438" w:type="dxa"/>
            <w:gridSpan w:val="7"/>
            <w:vAlign w:val="bottom"/>
          </w:tcPr>
          <w:p w14:paraId="726F9E15" w14:textId="4088FEB3" w:rsidR="008B59DC" w:rsidRPr="00250D6B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B59DC" w:rsidRPr="00250D6B" w14:paraId="2BC77D3E" w14:textId="77777777" w:rsidTr="00831C2E">
        <w:trPr>
          <w:trHeight w:val="1242"/>
          <w:tblHeader/>
        </w:trPr>
        <w:tc>
          <w:tcPr>
            <w:tcW w:w="2705" w:type="dxa"/>
          </w:tcPr>
          <w:p w14:paraId="2ABE46C1" w14:textId="77777777" w:rsidR="008B59DC" w:rsidRPr="00250D6B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247" w:type="dxa"/>
          </w:tcPr>
          <w:p w14:paraId="75FDACEE" w14:textId="77777777" w:rsidR="008B59DC" w:rsidRPr="00250D6B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  <w:p w14:paraId="76ADC8B0" w14:textId="77777777" w:rsidR="008B59DC" w:rsidRPr="00250D6B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  <w:p w14:paraId="1CA711B8" w14:textId="5E6E58B2" w:rsidR="008B59DC" w:rsidRPr="00250D6B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1634" w:type="dxa"/>
            <w:vAlign w:val="bottom"/>
          </w:tcPr>
          <w:p w14:paraId="72C06AB8" w14:textId="0DEEC924" w:rsidR="008B59DC" w:rsidRPr="00250D6B" w:rsidRDefault="008B59DC" w:rsidP="00E15B5A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ลิขสิทธิ์การใช้และต้นทุนพัฒนา</w:t>
            </w:r>
          </w:p>
          <w:p w14:paraId="5ACB08D5" w14:textId="77777777" w:rsidR="008B59DC" w:rsidRPr="00250D6B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โปรแกรมสำเร็จรูป</w:t>
            </w:r>
          </w:p>
        </w:tc>
        <w:tc>
          <w:tcPr>
            <w:tcW w:w="1634" w:type="dxa"/>
            <w:vAlign w:val="bottom"/>
          </w:tcPr>
          <w:p w14:paraId="3A1EB41D" w14:textId="77777777" w:rsidR="008B59DC" w:rsidRPr="00250D6B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634" w:type="dxa"/>
            <w:vAlign w:val="bottom"/>
          </w:tcPr>
          <w:p w14:paraId="46F0831E" w14:textId="7F50890B" w:rsidR="008B59DC" w:rsidRPr="00250D6B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สัญญาซื้อขายไฟฟ้า</w:t>
            </w:r>
          </w:p>
        </w:tc>
        <w:tc>
          <w:tcPr>
            <w:tcW w:w="1634" w:type="dxa"/>
            <w:vAlign w:val="bottom"/>
          </w:tcPr>
          <w:p w14:paraId="13E2F3C9" w14:textId="7ADD970C" w:rsidR="008B59DC" w:rsidRPr="00250D6B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สัญญาซื้อขายไฟฟ้า</w:t>
            </w:r>
            <w:r w:rsidR="00901438" w:rsidRPr="00250D6B">
              <w:rPr>
                <w:rFonts w:asciiTheme="majorBidi" w:hAnsiTheme="majorBidi" w:cstheme="majorBidi" w:hint="cs"/>
                <w:cs/>
              </w:rPr>
              <w:t>และสินทรัพย์</w:t>
            </w:r>
            <w:r w:rsidRPr="00250D6B">
              <w:rPr>
                <w:rFonts w:asciiTheme="majorBidi" w:hAnsiTheme="majorBidi" w:cstheme="majorBidi"/>
                <w:cs/>
              </w:rPr>
              <w:t>ภายใต้ข้อตกลงสัมปทาน</w:t>
            </w:r>
          </w:p>
        </w:tc>
        <w:tc>
          <w:tcPr>
            <w:tcW w:w="1634" w:type="dxa"/>
            <w:vAlign w:val="bottom"/>
          </w:tcPr>
          <w:p w14:paraId="04AF305A" w14:textId="77777777" w:rsidR="008B59DC" w:rsidRPr="00250D6B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ค่าใช้จ่ายในการสำรวจและประเมินค่าแหล่งทรัพยากร</w:t>
            </w:r>
          </w:p>
        </w:tc>
        <w:tc>
          <w:tcPr>
            <w:tcW w:w="1634" w:type="dxa"/>
            <w:vAlign w:val="bottom"/>
          </w:tcPr>
          <w:p w14:paraId="21A9252A" w14:textId="76BB49A3" w:rsidR="008B59DC" w:rsidRPr="00250D6B" w:rsidRDefault="008B59DC" w:rsidP="006B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bookmarkStart w:id="12" w:name="_Hlk134185632"/>
            <w:r w:rsidRPr="00250D6B">
              <w:rPr>
                <w:rFonts w:asciiTheme="majorBidi" w:eastAsia="Calibri" w:hAnsiTheme="majorBidi" w:cstheme="majorBidi"/>
                <w:cs/>
              </w:rPr>
              <w:t>สินทรัพย์ไม่มี    ตัวตนระหว่างการพัฒนา</w:t>
            </w:r>
            <w:bookmarkEnd w:id="12"/>
          </w:p>
        </w:tc>
        <w:tc>
          <w:tcPr>
            <w:tcW w:w="1634" w:type="dxa"/>
            <w:vAlign w:val="bottom"/>
          </w:tcPr>
          <w:p w14:paraId="4FDEA75D" w14:textId="1B90EB8C" w:rsidR="008B59DC" w:rsidRPr="00250D6B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250D6B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8B59DC" w:rsidRPr="00250D6B" w14:paraId="4FEA5A55" w14:textId="77777777" w:rsidTr="00831C2E">
        <w:trPr>
          <w:trHeight w:val="252"/>
          <w:tblHeader/>
        </w:trPr>
        <w:tc>
          <w:tcPr>
            <w:tcW w:w="2705" w:type="dxa"/>
          </w:tcPr>
          <w:p w14:paraId="2BDFCB21" w14:textId="77777777" w:rsidR="008B59DC" w:rsidRPr="00250D6B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247" w:type="dxa"/>
          </w:tcPr>
          <w:p w14:paraId="28AF6670" w14:textId="77777777" w:rsidR="008B59DC" w:rsidRPr="00250D6B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1438" w:type="dxa"/>
            <w:gridSpan w:val="7"/>
            <w:vAlign w:val="bottom"/>
          </w:tcPr>
          <w:p w14:paraId="267ACBD4" w14:textId="13330E11" w:rsidR="008B59DC" w:rsidRPr="00250D6B" w:rsidRDefault="008B59DC" w:rsidP="006B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  <w:r w:rsidRPr="00250D6B">
              <w:rPr>
                <w:rFonts w:asciiTheme="majorBidi" w:eastAsia="Calibr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91B81" w:rsidRPr="00250D6B" w14:paraId="293D3DA3" w14:textId="77777777" w:rsidTr="00831C2E">
        <w:trPr>
          <w:trHeight w:val="376"/>
        </w:trPr>
        <w:tc>
          <w:tcPr>
            <w:tcW w:w="2705" w:type="dxa"/>
          </w:tcPr>
          <w:p w14:paraId="49587B5F" w14:textId="3B863ABB" w:rsidR="00F91B81" w:rsidRPr="00250D6B" w:rsidRDefault="00F91B81" w:rsidP="00F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</w:rPr>
              <w:t>1</w:t>
            </w:r>
            <w:r w:rsidRPr="00250D6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250D6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47" w:type="dxa"/>
          </w:tcPr>
          <w:p w14:paraId="63C1885A" w14:textId="77777777" w:rsidR="00F91B81" w:rsidRPr="00250D6B" w:rsidRDefault="00F91B81" w:rsidP="00F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34" w:type="dxa"/>
          </w:tcPr>
          <w:p w14:paraId="2657AC8F" w14:textId="13A74157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296</w:t>
            </w:r>
          </w:p>
        </w:tc>
        <w:tc>
          <w:tcPr>
            <w:tcW w:w="1634" w:type="dxa"/>
          </w:tcPr>
          <w:p w14:paraId="0C83C1B2" w14:textId="4EA6F0AF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1634" w:type="dxa"/>
          </w:tcPr>
          <w:p w14:paraId="35AA71AD" w14:textId="042DEAB1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2,113</w:t>
            </w:r>
          </w:p>
        </w:tc>
        <w:tc>
          <w:tcPr>
            <w:tcW w:w="1634" w:type="dxa"/>
          </w:tcPr>
          <w:p w14:paraId="66D7D389" w14:textId="18B4C1AC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8,327</w:t>
            </w:r>
          </w:p>
        </w:tc>
        <w:tc>
          <w:tcPr>
            <w:tcW w:w="1634" w:type="dxa"/>
          </w:tcPr>
          <w:p w14:paraId="00DB18DF" w14:textId="22BFFBF9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1634" w:type="dxa"/>
          </w:tcPr>
          <w:p w14:paraId="2F0A0CA1" w14:textId="0CFC05E6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634" w:type="dxa"/>
          </w:tcPr>
          <w:p w14:paraId="7055DE47" w14:textId="3677BEFE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11,738</w:t>
            </w:r>
          </w:p>
        </w:tc>
      </w:tr>
      <w:tr w:rsidR="00F91B81" w:rsidRPr="00250D6B" w14:paraId="3467509D" w14:textId="77777777" w:rsidTr="00831C2E">
        <w:trPr>
          <w:trHeight w:val="386"/>
        </w:trPr>
        <w:tc>
          <w:tcPr>
            <w:tcW w:w="2705" w:type="dxa"/>
          </w:tcPr>
          <w:p w14:paraId="2D724E30" w14:textId="77777777" w:rsidR="00F91B81" w:rsidRPr="00250D6B" w:rsidRDefault="00F91B81" w:rsidP="00F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47" w:type="dxa"/>
          </w:tcPr>
          <w:p w14:paraId="1E8B05FF" w14:textId="77777777" w:rsidR="00F91B81" w:rsidRPr="00250D6B" w:rsidRDefault="00F91B81" w:rsidP="00F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7E74A" w14:textId="79BE6CE2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C039" w14:textId="6AD1A870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B2957" w14:textId="0650A862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DD841" w14:textId="5F587737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14:paraId="25AE13CD" w14:textId="220193C4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634" w:type="dxa"/>
            <w:shd w:val="clear" w:color="auto" w:fill="auto"/>
          </w:tcPr>
          <w:p w14:paraId="4144331F" w14:textId="461A8920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223A5F50" w14:textId="08E10FCF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59</w:t>
            </w:r>
          </w:p>
        </w:tc>
      </w:tr>
      <w:tr w:rsidR="00F91B81" w:rsidRPr="00250D6B" w14:paraId="236B94F2" w14:textId="77777777" w:rsidTr="00831C2E">
        <w:trPr>
          <w:trHeight w:val="386"/>
        </w:trPr>
        <w:tc>
          <w:tcPr>
            <w:tcW w:w="2705" w:type="dxa"/>
          </w:tcPr>
          <w:p w14:paraId="31899239" w14:textId="104E9BFD" w:rsidR="00F91B81" w:rsidRPr="00250D6B" w:rsidRDefault="00F91B81" w:rsidP="00F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247" w:type="dxa"/>
          </w:tcPr>
          <w:p w14:paraId="4B241D9D" w14:textId="77777777" w:rsidR="00F91B81" w:rsidRPr="00250D6B" w:rsidRDefault="00F91B81" w:rsidP="00F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81682" w14:textId="46FB5638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42CA0" w14:textId="33278F97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0E731" w14:textId="0FBC6741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22063" w14:textId="49D1E275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14:paraId="4D614AC8" w14:textId="13E9850A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14:paraId="2CEC36F7" w14:textId="1B706C49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</w:t>
            </w:r>
            <w:r w:rsidR="00227948" w:rsidRPr="00250D6B">
              <w:rPr>
                <w:rFonts w:asciiTheme="majorBidi" w:hAnsiTheme="majorBidi" w:cstheme="majorBidi"/>
              </w:rPr>
              <w:t>10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287ECC2D" w14:textId="17AAE0E4" w:rsidR="00F91B81" w:rsidRPr="00250D6B" w:rsidRDefault="00227948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3</w:t>
            </w:r>
          </w:p>
        </w:tc>
      </w:tr>
      <w:tr w:rsidR="00227948" w:rsidRPr="00250D6B" w14:paraId="39BB3AB9" w14:textId="77777777" w:rsidTr="00831C2E">
        <w:trPr>
          <w:trHeight w:val="386"/>
        </w:trPr>
        <w:tc>
          <w:tcPr>
            <w:tcW w:w="2705" w:type="dxa"/>
          </w:tcPr>
          <w:p w14:paraId="684961BE" w14:textId="6534BBE0" w:rsidR="00227948" w:rsidRPr="00250D6B" w:rsidRDefault="00227948" w:rsidP="00227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247" w:type="dxa"/>
          </w:tcPr>
          <w:p w14:paraId="6237B58D" w14:textId="77777777" w:rsidR="00227948" w:rsidRPr="00250D6B" w:rsidRDefault="00227948" w:rsidP="00F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CC1E9" w14:textId="3E5D52E4" w:rsidR="00227948" w:rsidRPr="00250D6B" w:rsidRDefault="00227948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7B966" w14:textId="1D41B80B" w:rsidR="00227948" w:rsidRPr="00250D6B" w:rsidRDefault="00227948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048E9" w14:textId="7D3E2ED9" w:rsidR="00227948" w:rsidRPr="00250D6B" w:rsidRDefault="00227948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9D7BA" w14:textId="55982527" w:rsidR="00227948" w:rsidRPr="00250D6B" w:rsidRDefault="00227948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14:paraId="3E95E68B" w14:textId="48D63FC7" w:rsidR="00227948" w:rsidRPr="00250D6B" w:rsidRDefault="00227948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14:paraId="17BA3286" w14:textId="790687EC" w:rsidR="00227948" w:rsidRPr="00250D6B" w:rsidRDefault="00227948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(120)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5D30F1DB" w14:textId="48E36F68" w:rsidR="00227948" w:rsidRPr="00250D6B" w:rsidRDefault="00227948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(120)</w:t>
            </w:r>
          </w:p>
        </w:tc>
      </w:tr>
      <w:tr w:rsidR="00F91B81" w:rsidRPr="00250D6B" w14:paraId="72BCCECB" w14:textId="77777777" w:rsidTr="00831C2E">
        <w:trPr>
          <w:trHeight w:val="376"/>
        </w:trPr>
        <w:tc>
          <w:tcPr>
            <w:tcW w:w="2705" w:type="dxa"/>
          </w:tcPr>
          <w:p w14:paraId="093102CF" w14:textId="77777777" w:rsidR="00F91B81" w:rsidRPr="00250D6B" w:rsidRDefault="00F91B81" w:rsidP="00F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247" w:type="dxa"/>
          </w:tcPr>
          <w:p w14:paraId="4BBDFF4F" w14:textId="77777777" w:rsidR="00F91B81" w:rsidRPr="00250D6B" w:rsidRDefault="00F91B81" w:rsidP="00F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7224F" w14:textId="1FE4B4D9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C2A75" w14:textId="64C3370D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5AAB6" w14:textId="3023D367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2EAA6" w14:textId="6971DC8C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14:paraId="67A0B6BF" w14:textId="15331BEE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(15)</w:t>
            </w:r>
          </w:p>
        </w:tc>
        <w:tc>
          <w:tcPr>
            <w:tcW w:w="1634" w:type="dxa"/>
            <w:shd w:val="clear" w:color="auto" w:fill="auto"/>
          </w:tcPr>
          <w:p w14:paraId="554E6E20" w14:textId="5026E7A9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1B8FB26D" w14:textId="5617FD95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(15)</w:t>
            </w:r>
          </w:p>
        </w:tc>
      </w:tr>
      <w:tr w:rsidR="00876653" w:rsidRPr="00250D6B" w14:paraId="31B080D2" w14:textId="77777777" w:rsidTr="00831C2E">
        <w:trPr>
          <w:trHeight w:val="256"/>
        </w:trPr>
        <w:tc>
          <w:tcPr>
            <w:tcW w:w="2705" w:type="dxa"/>
          </w:tcPr>
          <w:p w14:paraId="79DB76C6" w14:textId="77777777" w:rsidR="00876653" w:rsidRPr="00250D6B" w:rsidRDefault="00876653" w:rsidP="000A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247" w:type="dxa"/>
          </w:tcPr>
          <w:p w14:paraId="73687513" w14:textId="77777777" w:rsidR="00876653" w:rsidRPr="00250D6B" w:rsidRDefault="00876653" w:rsidP="000A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605084" w14:textId="616FAD1F" w:rsidR="00876653" w:rsidRPr="00250D6B" w:rsidRDefault="00876653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(31)</w:t>
            </w: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DA01C" w14:textId="77777777" w:rsidR="00876653" w:rsidRPr="00250D6B" w:rsidRDefault="00876653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428F0" w14:textId="77777777" w:rsidR="00876653" w:rsidRPr="00250D6B" w:rsidRDefault="00876653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(26)</w:t>
            </w: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36611" w14:textId="77777777" w:rsidR="00876653" w:rsidRPr="00250D6B" w:rsidRDefault="00876653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(95)</w:t>
            </w:r>
          </w:p>
        </w:tc>
        <w:tc>
          <w:tcPr>
            <w:tcW w:w="1634" w:type="dxa"/>
            <w:shd w:val="clear" w:color="auto" w:fill="auto"/>
          </w:tcPr>
          <w:p w14:paraId="17FF5CCA" w14:textId="77777777" w:rsidR="00876653" w:rsidRPr="00250D6B" w:rsidRDefault="00876653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14:paraId="3A977737" w14:textId="77777777" w:rsidR="00876653" w:rsidRPr="00250D6B" w:rsidRDefault="00876653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5FC55DE8" w14:textId="77777777" w:rsidR="00876653" w:rsidRPr="00250D6B" w:rsidRDefault="00876653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(155)</w:t>
            </w:r>
          </w:p>
        </w:tc>
      </w:tr>
      <w:tr w:rsidR="00F91B81" w:rsidRPr="00250D6B" w14:paraId="2DAA570A" w14:textId="77777777" w:rsidTr="00831C2E">
        <w:trPr>
          <w:trHeight w:val="376"/>
        </w:trPr>
        <w:tc>
          <w:tcPr>
            <w:tcW w:w="2705" w:type="dxa"/>
          </w:tcPr>
          <w:p w14:paraId="6CF1D7A8" w14:textId="52D5FEA5" w:rsidR="00F91B81" w:rsidRPr="00250D6B" w:rsidRDefault="00052FB1" w:rsidP="00EB3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กลับรายการ</w:t>
            </w:r>
            <w:r w:rsidR="00F91B81" w:rsidRPr="00250D6B">
              <w:rPr>
                <w:rFonts w:asciiTheme="majorBidi" w:hAnsiTheme="majorBidi" w:cstheme="majorBidi"/>
                <w:cs/>
              </w:rPr>
              <w:t>ขาดทุนจาก</w:t>
            </w:r>
            <w:r w:rsidR="00700545" w:rsidRPr="00250D6B">
              <w:rPr>
                <w:rFonts w:asciiTheme="majorBidi" w:hAnsiTheme="majorBidi" w:cstheme="majorBidi"/>
                <w:cs/>
              </w:rPr>
              <w:br/>
            </w:r>
            <w:r w:rsidR="00F91B81" w:rsidRPr="00250D6B">
              <w:rPr>
                <w:rFonts w:asciiTheme="majorBidi" w:hAnsiTheme="majorBidi" w:cstheme="majorBidi"/>
                <w:cs/>
              </w:rPr>
              <w:t>การด้อยค่า</w:t>
            </w:r>
            <w:r w:rsidR="00EC1286" w:rsidRPr="00250D6B">
              <w:rPr>
                <w:rFonts w:asciiTheme="majorBidi" w:hAnsiTheme="majorBidi" w:cstheme="majorBidi"/>
              </w:rPr>
              <w:t xml:space="preserve"> </w:t>
            </w:r>
            <w:r w:rsidR="00EC1286" w:rsidRPr="00250D6B">
              <w:rPr>
                <w:rFonts w:asciiTheme="majorBidi" w:hAnsiTheme="majorBidi" w:cstheme="majorBidi"/>
                <w:i/>
                <w:iCs/>
              </w:rPr>
              <w:t>(</w:t>
            </w:r>
            <w:r w:rsidR="00EC1286" w:rsidRPr="00250D6B">
              <w:rPr>
                <w:rFonts w:asciiTheme="majorBidi" w:hAnsiTheme="majorBidi" w:cstheme="majorBidi" w:hint="cs"/>
                <w:i/>
                <w:iCs/>
                <w:cs/>
              </w:rPr>
              <w:t xml:space="preserve">หมายเหตุ </w:t>
            </w:r>
            <w:r w:rsidR="00EC1286" w:rsidRPr="00250D6B">
              <w:rPr>
                <w:rFonts w:asciiTheme="majorBidi" w:hAnsiTheme="majorBidi" w:cstheme="majorBidi"/>
                <w:i/>
                <w:iCs/>
              </w:rPr>
              <w:t>9)</w:t>
            </w:r>
          </w:p>
        </w:tc>
        <w:tc>
          <w:tcPr>
            <w:tcW w:w="247" w:type="dxa"/>
          </w:tcPr>
          <w:p w14:paraId="17906967" w14:textId="3BF21B78" w:rsidR="00F91B81" w:rsidRPr="00250D6B" w:rsidRDefault="00F91B81" w:rsidP="00F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7C2AB" w14:textId="267F87F6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3DD41" w14:textId="058FBCD1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BFD3A" w14:textId="764B463C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E6239" w14:textId="40D2615C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0D4B21D7" w14:textId="61EDE01C" w:rsidR="00F91B81" w:rsidRPr="00250D6B" w:rsidRDefault="00F91B81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14:paraId="3C145AF7" w14:textId="77777777" w:rsidR="007A084F" w:rsidRPr="00250D6B" w:rsidRDefault="007A084F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049061BB" w14:textId="35FD31CA" w:rsidR="00F91B81" w:rsidRPr="00250D6B" w:rsidRDefault="00EC1286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165DF5C5" w14:textId="49B16D9E" w:rsidR="00F91B81" w:rsidRPr="00250D6B" w:rsidRDefault="00EC1286" w:rsidP="0083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201</w:t>
            </w:r>
          </w:p>
        </w:tc>
      </w:tr>
      <w:tr w:rsidR="00F91B81" w:rsidRPr="00250D6B" w14:paraId="0DCDB89E" w14:textId="77777777" w:rsidTr="00831C2E">
        <w:trPr>
          <w:trHeight w:val="213"/>
        </w:trPr>
        <w:tc>
          <w:tcPr>
            <w:tcW w:w="2705" w:type="dxa"/>
          </w:tcPr>
          <w:p w14:paraId="131E59EE" w14:textId="77777777" w:rsidR="00F91B81" w:rsidRPr="00250D6B" w:rsidRDefault="00F91B81" w:rsidP="00F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247" w:type="dxa"/>
          </w:tcPr>
          <w:p w14:paraId="12AB5A4F" w14:textId="77777777" w:rsidR="00F91B81" w:rsidRPr="00250D6B" w:rsidRDefault="00F91B81" w:rsidP="00F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37D34" w14:textId="6FDEA0E7" w:rsidR="00F91B81" w:rsidRPr="00250D6B" w:rsidRDefault="00F91B81" w:rsidP="00831C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7240F" w14:textId="7CEE0070" w:rsidR="00F91B81" w:rsidRPr="00250D6B" w:rsidRDefault="00F91B81" w:rsidP="00831C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F2A24" w14:textId="379B7C74" w:rsidR="00F91B81" w:rsidRPr="00250D6B" w:rsidRDefault="00F91B81" w:rsidP="00831C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(19)</w:t>
            </w: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086FC" w14:textId="42A12DFA" w:rsidR="00F91B81" w:rsidRPr="00250D6B" w:rsidRDefault="00F91B81" w:rsidP="00831C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(112)</w:t>
            </w:r>
          </w:p>
        </w:tc>
        <w:tc>
          <w:tcPr>
            <w:tcW w:w="1634" w:type="dxa"/>
            <w:shd w:val="clear" w:color="auto" w:fill="auto"/>
          </w:tcPr>
          <w:p w14:paraId="68D75E91" w14:textId="33EFC4B0" w:rsidR="00F91B81" w:rsidRPr="00250D6B" w:rsidRDefault="00F91B81" w:rsidP="00831C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(49)</w:t>
            </w:r>
          </w:p>
        </w:tc>
        <w:tc>
          <w:tcPr>
            <w:tcW w:w="1634" w:type="dxa"/>
            <w:shd w:val="clear" w:color="auto" w:fill="auto"/>
          </w:tcPr>
          <w:p w14:paraId="62710B93" w14:textId="06DE1E88" w:rsidR="00F91B81" w:rsidRPr="00250D6B" w:rsidRDefault="00F91B81" w:rsidP="00831C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(2</w:t>
            </w:r>
            <w:r w:rsidR="00F964CD" w:rsidRPr="00250D6B">
              <w:rPr>
                <w:rFonts w:asciiTheme="majorBidi" w:hAnsiTheme="majorBidi" w:cstheme="majorBidi"/>
              </w:rPr>
              <w:t>2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2953C588" w14:textId="44F2BC3D" w:rsidR="00F91B81" w:rsidRPr="00250D6B" w:rsidRDefault="00F91B81" w:rsidP="00831C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(</w:t>
            </w:r>
            <w:r w:rsidR="00F964CD" w:rsidRPr="00250D6B">
              <w:rPr>
                <w:rFonts w:asciiTheme="majorBidi" w:hAnsiTheme="majorBidi" w:cstheme="majorBidi"/>
              </w:rPr>
              <w:t>206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</w:tr>
      <w:tr w:rsidR="00F91B81" w:rsidRPr="00250D6B" w14:paraId="68EE134A" w14:textId="77777777" w:rsidTr="00831C2E">
        <w:trPr>
          <w:trHeight w:val="442"/>
        </w:trPr>
        <w:tc>
          <w:tcPr>
            <w:tcW w:w="2705" w:type="dxa"/>
          </w:tcPr>
          <w:p w14:paraId="28304072" w14:textId="2A22C7C9" w:rsidR="00F91B81" w:rsidRPr="00250D6B" w:rsidRDefault="00F91B81" w:rsidP="00F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250D6B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47" w:type="dxa"/>
          </w:tcPr>
          <w:p w14:paraId="18CA8B03" w14:textId="77777777" w:rsidR="00F91B81" w:rsidRPr="00250D6B" w:rsidRDefault="00F91B81" w:rsidP="00F9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34" w:type="dxa"/>
            <w:shd w:val="clear" w:color="auto" w:fill="auto"/>
          </w:tcPr>
          <w:p w14:paraId="4E965BB5" w14:textId="42353391" w:rsidR="00F91B81" w:rsidRPr="00250D6B" w:rsidRDefault="00F91B81" w:rsidP="00831C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289</w:t>
            </w:r>
          </w:p>
        </w:tc>
        <w:tc>
          <w:tcPr>
            <w:tcW w:w="1634" w:type="dxa"/>
            <w:shd w:val="clear" w:color="auto" w:fill="auto"/>
          </w:tcPr>
          <w:p w14:paraId="7948FC74" w14:textId="1C107297" w:rsidR="00F91B81" w:rsidRPr="00250D6B" w:rsidRDefault="00F91B81" w:rsidP="00831C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207</w:t>
            </w:r>
          </w:p>
        </w:tc>
        <w:tc>
          <w:tcPr>
            <w:tcW w:w="1634" w:type="dxa"/>
            <w:shd w:val="clear" w:color="auto" w:fill="auto"/>
          </w:tcPr>
          <w:p w14:paraId="0009D5D8" w14:textId="1C81B3C3" w:rsidR="00F91B81" w:rsidRPr="00250D6B" w:rsidRDefault="00F91B81" w:rsidP="00831C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2,068</w:t>
            </w:r>
          </w:p>
        </w:tc>
        <w:tc>
          <w:tcPr>
            <w:tcW w:w="1634" w:type="dxa"/>
            <w:shd w:val="clear" w:color="auto" w:fill="auto"/>
          </w:tcPr>
          <w:p w14:paraId="145D81EF" w14:textId="65C98405" w:rsidR="00F91B81" w:rsidRPr="00250D6B" w:rsidRDefault="00F91B81" w:rsidP="00831C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8,120</w:t>
            </w:r>
          </w:p>
        </w:tc>
        <w:tc>
          <w:tcPr>
            <w:tcW w:w="1634" w:type="dxa"/>
            <w:shd w:val="clear" w:color="auto" w:fill="auto"/>
          </w:tcPr>
          <w:p w14:paraId="624E65B8" w14:textId="79A7838F" w:rsidR="00F91B81" w:rsidRPr="00250D6B" w:rsidRDefault="00F91B81" w:rsidP="00831C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628</w:t>
            </w:r>
          </w:p>
        </w:tc>
        <w:tc>
          <w:tcPr>
            <w:tcW w:w="1634" w:type="dxa"/>
            <w:shd w:val="clear" w:color="auto" w:fill="auto"/>
          </w:tcPr>
          <w:p w14:paraId="1DA3072D" w14:textId="0E1D89E0" w:rsidR="00F91B81" w:rsidRPr="00250D6B" w:rsidRDefault="00F91B81" w:rsidP="00831C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193</w:t>
            </w:r>
          </w:p>
        </w:tc>
        <w:tc>
          <w:tcPr>
            <w:tcW w:w="1634" w:type="dxa"/>
            <w:shd w:val="clear" w:color="auto" w:fill="auto"/>
          </w:tcPr>
          <w:p w14:paraId="74A13EAB" w14:textId="7075A753" w:rsidR="00F91B81" w:rsidRPr="00250D6B" w:rsidRDefault="00F91B81" w:rsidP="00831C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11,505</w:t>
            </w:r>
          </w:p>
        </w:tc>
      </w:tr>
    </w:tbl>
    <w:p w14:paraId="110C7AF7" w14:textId="0CF49AFB" w:rsidR="00E15B5A" w:rsidRPr="00250D6B" w:rsidRDefault="00E15B5A" w:rsidP="00FF61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E15B5A" w:rsidRPr="00250D6B" w:rsidSect="00FB1D27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526A0D" w:rsidRPr="00250D6B" w14:paraId="3538348F" w14:textId="77777777" w:rsidTr="006F547E">
        <w:trPr>
          <w:trHeight w:val="408"/>
          <w:tblHeader/>
        </w:trPr>
        <w:tc>
          <w:tcPr>
            <w:tcW w:w="3924" w:type="pct"/>
          </w:tcPr>
          <w:p w14:paraId="565885C8" w14:textId="77777777" w:rsidR="00526A0D" w:rsidRPr="00250D6B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D112153" w14:textId="77777777" w:rsidR="00526A0D" w:rsidRPr="00250D6B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A0D" w:rsidRPr="00250D6B" w14:paraId="17C1FCAF" w14:textId="77777777" w:rsidTr="006F547E">
        <w:trPr>
          <w:trHeight w:val="408"/>
        </w:trPr>
        <w:tc>
          <w:tcPr>
            <w:tcW w:w="3924" w:type="pct"/>
          </w:tcPr>
          <w:p w14:paraId="48452FC2" w14:textId="77777777" w:rsidR="00526A0D" w:rsidRPr="00250D6B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1460F34" w14:textId="77777777" w:rsidR="00526A0D" w:rsidRPr="00250D6B" w:rsidRDefault="00526A0D" w:rsidP="006F547E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ลิขสิทธิ์การใช้และต้นทุนพัฒนาโปรแกรมสำเร็จรูป</w:t>
            </w:r>
          </w:p>
        </w:tc>
      </w:tr>
      <w:tr w:rsidR="00526A0D" w:rsidRPr="00250D6B" w14:paraId="1C05B10E" w14:textId="77777777" w:rsidTr="006F547E">
        <w:trPr>
          <w:trHeight w:val="408"/>
        </w:trPr>
        <w:tc>
          <w:tcPr>
            <w:tcW w:w="3924" w:type="pct"/>
          </w:tcPr>
          <w:p w14:paraId="0807814C" w14:textId="77777777" w:rsidR="00526A0D" w:rsidRPr="00250D6B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2F7EB2C" w14:textId="77777777" w:rsidR="00526A0D" w:rsidRPr="00250D6B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A0D" w:rsidRPr="00250D6B" w14:paraId="78F351BF" w14:textId="77777777" w:rsidTr="006F547E">
        <w:trPr>
          <w:trHeight w:val="408"/>
        </w:trPr>
        <w:tc>
          <w:tcPr>
            <w:tcW w:w="3924" w:type="pct"/>
          </w:tcPr>
          <w:p w14:paraId="21663729" w14:textId="79710A70" w:rsidR="00526A0D" w:rsidRPr="00250D6B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F1E95" w:rsidRPr="00250D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6F1E95" w:rsidRPr="00250D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B8C" w:rsidRPr="00250D6B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076" w:type="pct"/>
            <w:vAlign w:val="bottom"/>
          </w:tcPr>
          <w:p w14:paraId="695EE7E6" w14:textId="452BCCAC" w:rsidR="00526A0D" w:rsidRPr="00250D6B" w:rsidRDefault="00D75925" w:rsidP="00D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24</w:t>
            </w:r>
            <w:r w:rsidR="00F5456E" w:rsidRPr="00250D6B">
              <w:rPr>
                <w:rFonts w:asciiTheme="majorBidi" w:hAnsiTheme="majorBidi" w:cstheme="majorBidi"/>
              </w:rPr>
              <w:t>2</w:t>
            </w:r>
          </w:p>
        </w:tc>
      </w:tr>
      <w:tr w:rsidR="00526A0D" w:rsidRPr="00250D6B" w14:paraId="69537B3B" w14:textId="77777777" w:rsidTr="00145E9C">
        <w:trPr>
          <w:trHeight w:val="408"/>
        </w:trPr>
        <w:tc>
          <w:tcPr>
            <w:tcW w:w="3924" w:type="pct"/>
          </w:tcPr>
          <w:p w14:paraId="2993FB82" w14:textId="77777777" w:rsidR="00526A0D" w:rsidRPr="00250D6B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2D246C17" w14:textId="70022F23" w:rsidR="00526A0D" w:rsidRPr="00250D6B" w:rsidRDefault="00D75925" w:rsidP="00D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</w:t>
            </w:r>
            <w:r w:rsidR="00290B2C" w:rsidRPr="00250D6B">
              <w:rPr>
                <w:rFonts w:asciiTheme="majorBidi" w:hAnsiTheme="majorBidi" w:cstheme="majorBidi"/>
              </w:rPr>
              <w:t>1</w:t>
            </w:r>
          </w:p>
        </w:tc>
      </w:tr>
      <w:tr w:rsidR="00526A0D" w:rsidRPr="00250D6B" w14:paraId="05D9C181" w14:textId="77777777" w:rsidTr="00145E9C">
        <w:trPr>
          <w:trHeight w:val="408"/>
        </w:trPr>
        <w:tc>
          <w:tcPr>
            <w:tcW w:w="3924" w:type="pct"/>
          </w:tcPr>
          <w:p w14:paraId="42AB6E36" w14:textId="77777777" w:rsidR="00526A0D" w:rsidRPr="00250D6B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45AFD70C" w14:textId="0F840F70" w:rsidR="00526A0D" w:rsidRPr="00250D6B" w:rsidRDefault="00D75925" w:rsidP="0006314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(2</w:t>
            </w:r>
            <w:r w:rsidR="00F5456E" w:rsidRPr="00250D6B">
              <w:rPr>
                <w:rFonts w:asciiTheme="majorBidi" w:hAnsiTheme="majorBidi" w:cstheme="majorBidi"/>
              </w:rPr>
              <w:t>6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</w:tr>
      <w:tr w:rsidR="00526A0D" w:rsidRPr="00250D6B" w14:paraId="40981A68" w14:textId="77777777" w:rsidTr="00145E9C">
        <w:trPr>
          <w:trHeight w:val="423"/>
        </w:trPr>
        <w:tc>
          <w:tcPr>
            <w:tcW w:w="3924" w:type="pct"/>
          </w:tcPr>
          <w:p w14:paraId="0DE112AF" w14:textId="55A85147" w:rsidR="00526A0D" w:rsidRPr="00250D6B" w:rsidRDefault="00526A0D" w:rsidP="00526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F1E95" w:rsidRPr="0025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54B8C" w:rsidRPr="0025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D54B8C" w:rsidRPr="00250D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B779AE"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6F1E95" w:rsidRPr="00250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54B8C" w:rsidRPr="00250D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0E968C7C" w14:textId="43C7E90E" w:rsidR="00526A0D" w:rsidRPr="00250D6B" w:rsidRDefault="00D75925" w:rsidP="00D3792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22</w:t>
            </w:r>
            <w:r w:rsidR="00290B2C" w:rsidRPr="00250D6B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</w:tr>
    </w:tbl>
    <w:p w14:paraId="01D5691D" w14:textId="5394574C" w:rsidR="00303A90" w:rsidRPr="00250D6B" w:rsidRDefault="00303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</w:p>
    <w:p w14:paraId="23C9EF77" w14:textId="7CE5E6D5" w:rsidR="00870CCC" w:rsidRPr="00250D6B" w:rsidRDefault="00262831" w:rsidP="001E690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เงินกู้ยืมและหุ้นกู้</w:t>
      </w:r>
    </w:p>
    <w:p w14:paraId="109BFC90" w14:textId="77777777" w:rsidR="00D54B8C" w:rsidRPr="00250D6B" w:rsidRDefault="00D54B8C" w:rsidP="00D54B8C">
      <w:pPr>
        <w:pStyle w:val="ListParagraph"/>
        <w:tabs>
          <w:tab w:val="decimal" w:pos="540"/>
        </w:tabs>
        <w:ind w:left="540"/>
        <w:jc w:val="thaiDistribute"/>
        <w:rPr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D54B8C" w:rsidRPr="00250D6B" w14:paraId="04B3350A" w14:textId="77777777" w:rsidTr="004E3076">
        <w:trPr>
          <w:tblHeader/>
        </w:trPr>
        <w:tc>
          <w:tcPr>
            <w:tcW w:w="4158" w:type="dxa"/>
            <w:shd w:val="clear" w:color="auto" w:fill="auto"/>
          </w:tcPr>
          <w:p w14:paraId="4B34D630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509B9EB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250D6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12E34FB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250D6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54B8C" w:rsidRPr="00250D6B" w14:paraId="2B513D99" w14:textId="77777777" w:rsidTr="004E3076">
        <w:trPr>
          <w:tblHeader/>
        </w:trPr>
        <w:tc>
          <w:tcPr>
            <w:tcW w:w="4158" w:type="dxa"/>
          </w:tcPr>
          <w:p w14:paraId="6A06686B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250D6B">
              <w:rPr>
                <w:b/>
                <w:bCs/>
                <w:i/>
                <w:iCs/>
                <w:cs/>
              </w:rPr>
              <w:t>สำหรับงวด</w:t>
            </w:r>
            <w:r w:rsidRPr="00250D6B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250D6B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250D6B">
              <w:rPr>
                <w:b/>
                <w:bCs/>
                <w:i/>
                <w:iCs/>
              </w:rPr>
              <w:t>31</w:t>
            </w:r>
            <w:r w:rsidRPr="00250D6B">
              <w:rPr>
                <w:b/>
                <w:bCs/>
                <w:i/>
                <w:iCs/>
                <w:cs/>
              </w:rPr>
              <w:t xml:space="preserve"> </w:t>
            </w:r>
            <w:r w:rsidRPr="00250D6B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282" w:type="dxa"/>
          </w:tcPr>
          <w:p w14:paraId="12E0BC06" w14:textId="49D7F016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>256</w:t>
            </w: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83" w:type="dxa"/>
          </w:tcPr>
          <w:p w14:paraId="5299DBEA" w14:textId="4DAAEDE2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>256</w:t>
            </w: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82" w:type="dxa"/>
          </w:tcPr>
          <w:p w14:paraId="73968083" w14:textId="5AB01B5E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>256</w:t>
            </w: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83" w:type="dxa"/>
          </w:tcPr>
          <w:p w14:paraId="6FCD1FFE" w14:textId="5494F472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/>
                <w:sz w:val="30"/>
                <w:szCs w:val="30"/>
              </w:rPr>
              <w:t>256</w:t>
            </w: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D54B8C" w:rsidRPr="00250D6B" w14:paraId="68C41BAA" w14:textId="77777777" w:rsidTr="004E3076">
        <w:trPr>
          <w:tblHeader/>
        </w:trPr>
        <w:tc>
          <w:tcPr>
            <w:tcW w:w="4158" w:type="dxa"/>
          </w:tcPr>
          <w:p w14:paraId="66B4E6D4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14:paraId="45084176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4B8C" w:rsidRPr="00250D6B" w14:paraId="2BCD1219" w14:textId="77777777" w:rsidTr="004E3076">
        <w:tc>
          <w:tcPr>
            <w:tcW w:w="4158" w:type="dxa"/>
          </w:tcPr>
          <w:p w14:paraId="466633C1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50D6B">
              <w:rPr>
                <w:rFonts w:ascii="Angsana New" w:hAnsi="Angsana New"/>
                <w:sz w:val="30"/>
                <w:szCs w:val="30"/>
              </w:rPr>
              <w:t>1</w:t>
            </w:r>
            <w:r w:rsidRPr="00250D6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2" w:type="dxa"/>
          </w:tcPr>
          <w:p w14:paraId="59DC5BA3" w14:textId="5D37A3DA" w:rsidR="00D54B8C" w:rsidRPr="00250D6B" w:rsidRDefault="009750D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50D6B">
              <w:t>8</w:t>
            </w:r>
            <w:r w:rsidR="00A948D8" w:rsidRPr="00250D6B">
              <w:t>1</w:t>
            </w:r>
            <w:r w:rsidRPr="00250D6B">
              <w:t>,</w:t>
            </w:r>
            <w:r w:rsidR="00100ADB" w:rsidRPr="00250D6B">
              <w:t>2</w:t>
            </w:r>
            <w:r w:rsidR="00791860" w:rsidRPr="00250D6B">
              <w:rPr>
                <w:rFonts w:hint="cs"/>
                <w:cs/>
              </w:rPr>
              <w:t>3</w:t>
            </w:r>
            <w:r w:rsidR="008520C0" w:rsidRPr="00250D6B">
              <w:t>9</w:t>
            </w:r>
          </w:p>
        </w:tc>
        <w:tc>
          <w:tcPr>
            <w:tcW w:w="1283" w:type="dxa"/>
          </w:tcPr>
          <w:p w14:paraId="75B464F6" w14:textId="5DB2A5AF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250D6B">
              <w:t>80,508</w:t>
            </w:r>
          </w:p>
        </w:tc>
        <w:tc>
          <w:tcPr>
            <w:tcW w:w="1282" w:type="dxa"/>
          </w:tcPr>
          <w:p w14:paraId="24922F06" w14:textId="322BACDC" w:rsidR="00D54B8C" w:rsidRPr="00250D6B" w:rsidRDefault="00DE00F1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250D6B">
              <w:t>46,9</w:t>
            </w:r>
            <w:r w:rsidR="00F5456E" w:rsidRPr="00250D6B">
              <w:t>60</w:t>
            </w:r>
          </w:p>
        </w:tc>
        <w:tc>
          <w:tcPr>
            <w:tcW w:w="1283" w:type="dxa"/>
          </w:tcPr>
          <w:p w14:paraId="1722C430" w14:textId="77B02F6B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250D6B">
              <w:t>36,071</w:t>
            </w:r>
          </w:p>
        </w:tc>
      </w:tr>
      <w:tr w:rsidR="00D54B8C" w:rsidRPr="00250D6B" w14:paraId="46E2E972" w14:textId="77777777" w:rsidTr="004E3076">
        <w:tc>
          <w:tcPr>
            <w:tcW w:w="4158" w:type="dxa"/>
          </w:tcPr>
          <w:p w14:paraId="753C0672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250D6B">
              <w:rPr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1AD03A8D" w14:textId="72D5D877" w:rsidR="00D54B8C" w:rsidRPr="00250D6B" w:rsidRDefault="00100ADB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250D6B">
              <w:rPr>
                <w:color w:val="000000" w:themeColor="text1"/>
              </w:rPr>
              <w:t>2,154</w:t>
            </w:r>
          </w:p>
        </w:tc>
        <w:tc>
          <w:tcPr>
            <w:tcW w:w="1283" w:type="dxa"/>
          </w:tcPr>
          <w:p w14:paraId="416305DE" w14:textId="565A5AFD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s/>
              </w:rPr>
            </w:pPr>
            <w:r w:rsidRPr="00250D6B">
              <w:rPr>
                <w:color w:val="000000" w:themeColor="text1"/>
              </w:rPr>
              <w:t>323</w:t>
            </w:r>
          </w:p>
        </w:tc>
        <w:tc>
          <w:tcPr>
            <w:tcW w:w="1282" w:type="dxa"/>
          </w:tcPr>
          <w:p w14:paraId="0EE4FCE7" w14:textId="11399FB3" w:rsidR="00D54B8C" w:rsidRPr="00250D6B" w:rsidRDefault="00DE00F1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250D6B">
              <w:t>-</w:t>
            </w:r>
          </w:p>
        </w:tc>
        <w:tc>
          <w:tcPr>
            <w:tcW w:w="1283" w:type="dxa"/>
          </w:tcPr>
          <w:p w14:paraId="01C6E8F0" w14:textId="6169F1AE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250D6B">
              <w:t>-</w:t>
            </w:r>
          </w:p>
        </w:tc>
      </w:tr>
      <w:tr w:rsidR="00D54B8C" w:rsidRPr="00250D6B" w14:paraId="5765AE13" w14:textId="77777777" w:rsidTr="004E3076">
        <w:tc>
          <w:tcPr>
            <w:tcW w:w="4158" w:type="dxa"/>
          </w:tcPr>
          <w:p w14:paraId="0A22A558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2" w:type="dxa"/>
          </w:tcPr>
          <w:p w14:paraId="6E2DCCCD" w14:textId="078D9EAD" w:rsidR="00D54B8C" w:rsidRPr="00250D6B" w:rsidRDefault="009750D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250D6B">
              <w:rPr>
                <w:color w:val="000000" w:themeColor="text1"/>
              </w:rPr>
              <w:t>(</w:t>
            </w:r>
            <w:r w:rsidR="00100ADB" w:rsidRPr="00250D6B">
              <w:rPr>
                <w:color w:val="000000" w:themeColor="text1"/>
              </w:rPr>
              <w:t>4,896</w:t>
            </w:r>
            <w:r w:rsidRPr="00250D6B">
              <w:rPr>
                <w:color w:val="000000" w:themeColor="text1"/>
              </w:rPr>
              <w:t>)</w:t>
            </w:r>
          </w:p>
        </w:tc>
        <w:tc>
          <w:tcPr>
            <w:tcW w:w="1283" w:type="dxa"/>
          </w:tcPr>
          <w:p w14:paraId="6E16B846" w14:textId="2D1D165B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250D6B">
              <w:rPr>
                <w:color w:val="000000" w:themeColor="text1"/>
              </w:rPr>
              <w:t>(2,546)</w:t>
            </w:r>
          </w:p>
        </w:tc>
        <w:tc>
          <w:tcPr>
            <w:tcW w:w="1282" w:type="dxa"/>
          </w:tcPr>
          <w:p w14:paraId="78A85388" w14:textId="2B69DAD2" w:rsidR="00D54B8C" w:rsidRPr="00250D6B" w:rsidRDefault="00DE00F1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50D6B">
              <w:t>(3,</w:t>
            </w:r>
            <w:r w:rsidR="009750DC" w:rsidRPr="00250D6B">
              <w:t>429</w:t>
            </w:r>
            <w:r w:rsidRPr="00250D6B">
              <w:t>)</w:t>
            </w:r>
          </w:p>
        </w:tc>
        <w:tc>
          <w:tcPr>
            <w:tcW w:w="1283" w:type="dxa"/>
          </w:tcPr>
          <w:p w14:paraId="6C997D38" w14:textId="426AABA9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250D6B">
              <w:t>(150)</w:t>
            </w:r>
          </w:p>
        </w:tc>
      </w:tr>
      <w:tr w:rsidR="00D54B8C" w:rsidRPr="00250D6B" w14:paraId="26757D5C" w14:textId="77777777" w:rsidTr="004E3076">
        <w:tc>
          <w:tcPr>
            <w:tcW w:w="4158" w:type="dxa"/>
          </w:tcPr>
          <w:p w14:paraId="72D3FBEC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ต้นทุนการทำรายการ-</w:t>
            </w: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สุทธิจากการตัดจำหน่าย</w:t>
            </w:r>
          </w:p>
        </w:tc>
        <w:tc>
          <w:tcPr>
            <w:tcW w:w="1282" w:type="dxa"/>
          </w:tcPr>
          <w:p w14:paraId="49747196" w14:textId="585C61BE" w:rsidR="00D54B8C" w:rsidRPr="00250D6B" w:rsidRDefault="009750D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250D6B">
              <w:rPr>
                <w:color w:val="000000" w:themeColor="text1"/>
              </w:rPr>
              <w:t>1</w:t>
            </w:r>
            <w:r w:rsidR="00442942" w:rsidRPr="00250D6B">
              <w:rPr>
                <w:color w:val="000000" w:themeColor="text1"/>
              </w:rPr>
              <w:t>9</w:t>
            </w:r>
          </w:p>
        </w:tc>
        <w:tc>
          <w:tcPr>
            <w:tcW w:w="1283" w:type="dxa"/>
          </w:tcPr>
          <w:p w14:paraId="13367437" w14:textId="2D178B99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250D6B">
              <w:rPr>
                <w:color w:val="000000" w:themeColor="text1"/>
              </w:rPr>
              <w:t>24</w:t>
            </w:r>
          </w:p>
        </w:tc>
        <w:tc>
          <w:tcPr>
            <w:tcW w:w="1282" w:type="dxa"/>
          </w:tcPr>
          <w:p w14:paraId="2B152AF6" w14:textId="16947A68" w:rsidR="00D54B8C" w:rsidRPr="00250D6B" w:rsidRDefault="009750D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50D6B">
              <w:t>7</w:t>
            </w:r>
          </w:p>
        </w:tc>
        <w:tc>
          <w:tcPr>
            <w:tcW w:w="1283" w:type="dxa"/>
          </w:tcPr>
          <w:p w14:paraId="661DF60F" w14:textId="1E0BC6B0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250D6B">
              <w:t>4</w:t>
            </w:r>
          </w:p>
        </w:tc>
      </w:tr>
      <w:tr w:rsidR="009750DC" w:rsidRPr="00250D6B" w14:paraId="05C1B9C2" w14:textId="77777777" w:rsidTr="004E3076">
        <w:tc>
          <w:tcPr>
            <w:tcW w:w="4158" w:type="dxa"/>
          </w:tcPr>
          <w:p w14:paraId="59B595F7" w14:textId="34BDD527" w:rsidR="009750DC" w:rsidRPr="00250D6B" w:rsidRDefault="009750DC" w:rsidP="0097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250D6B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282" w:type="dxa"/>
          </w:tcPr>
          <w:p w14:paraId="26470816" w14:textId="08D0C4FF" w:rsidR="009750DC" w:rsidRPr="00250D6B" w:rsidRDefault="009750DC" w:rsidP="0097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250D6B">
              <w:rPr>
                <w:color w:val="000000" w:themeColor="text1"/>
              </w:rPr>
              <w:t>(2</w:t>
            </w:r>
            <w:r w:rsidR="00100ADB" w:rsidRPr="00250D6B">
              <w:rPr>
                <w:color w:val="000000" w:themeColor="text1"/>
              </w:rPr>
              <w:t>76</w:t>
            </w:r>
            <w:r w:rsidRPr="00250D6B">
              <w:rPr>
                <w:color w:val="000000" w:themeColor="text1"/>
              </w:rPr>
              <w:t>)</w:t>
            </w:r>
          </w:p>
        </w:tc>
        <w:tc>
          <w:tcPr>
            <w:tcW w:w="1283" w:type="dxa"/>
          </w:tcPr>
          <w:p w14:paraId="0E0E084A" w14:textId="2D4416EF" w:rsidR="009750DC" w:rsidRPr="00250D6B" w:rsidRDefault="009750DC" w:rsidP="0097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250D6B">
              <w:rPr>
                <w:color w:val="000000" w:themeColor="text1"/>
              </w:rPr>
              <w:t>(444)</w:t>
            </w:r>
          </w:p>
        </w:tc>
        <w:tc>
          <w:tcPr>
            <w:tcW w:w="1282" w:type="dxa"/>
          </w:tcPr>
          <w:p w14:paraId="4B60BF9F" w14:textId="28308766" w:rsidR="009750DC" w:rsidRPr="00250D6B" w:rsidRDefault="009750DC" w:rsidP="0097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50D6B">
              <w:t>-</w:t>
            </w:r>
          </w:p>
        </w:tc>
        <w:tc>
          <w:tcPr>
            <w:tcW w:w="1283" w:type="dxa"/>
          </w:tcPr>
          <w:p w14:paraId="59A40E34" w14:textId="68C70CD9" w:rsidR="009750DC" w:rsidRPr="00250D6B" w:rsidRDefault="009750DC" w:rsidP="0097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250D6B">
              <w:t>(11)</w:t>
            </w:r>
          </w:p>
        </w:tc>
      </w:tr>
      <w:tr w:rsidR="009750DC" w:rsidRPr="00250D6B" w14:paraId="1AF838AA" w14:textId="77777777" w:rsidTr="000016DA">
        <w:tc>
          <w:tcPr>
            <w:tcW w:w="4158" w:type="dxa"/>
          </w:tcPr>
          <w:p w14:paraId="4E04698E" w14:textId="77777777" w:rsidR="009750DC" w:rsidRPr="00250D6B" w:rsidRDefault="009750DC" w:rsidP="0000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 w:right="-45" w:hanging="340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การเปลี่ยนแปลงในมูลค่ายุติธรรมของ</w:t>
            </w: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  <w:p w14:paraId="1A525D0E" w14:textId="77777777" w:rsidR="009750DC" w:rsidRPr="00250D6B" w:rsidRDefault="009750DC" w:rsidP="0000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7" w:right="-45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ที่ถูก</w:t>
            </w:r>
            <w:r w:rsidRPr="00250D6B">
              <w:rPr>
                <w:rFonts w:ascii="Angsana New" w:hAnsi="Angsana New"/>
                <w:sz w:val="30"/>
                <w:szCs w:val="30"/>
                <w:cs/>
              </w:rPr>
              <w:t>ป้องกันความเสี่ยง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C8AE36" w14:textId="5BBDCC7F" w:rsidR="009750DC" w:rsidRPr="00250D6B" w:rsidRDefault="00791860" w:rsidP="000016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22"/>
              <w:jc w:val="right"/>
              <w:rPr>
                <w:color w:val="000000" w:themeColor="text1"/>
              </w:rPr>
            </w:pPr>
            <w:r w:rsidRPr="00250D6B">
              <w:rPr>
                <w:color w:val="000000" w:themeColor="text1"/>
              </w:rPr>
              <w:t>(5)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1D03C71" w14:textId="77777777" w:rsidR="009750DC" w:rsidRPr="00250D6B" w:rsidRDefault="009750DC" w:rsidP="000016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250D6B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AB60F7" w14:textId="77777777" w:rsidR="009750DC" w:rsidRPr="00250D6B" w:rsidRDefault="009750DC" w:rsidP="000016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 w:rsidRPr="00250D6B">
              <w:t>-</w:t>
            </w:r>
          </w:p>
        </w:tc>
        <w:tc>
          <w:tcPr>
            <w:tcW w:w="1283" w:type="dxa"/>
            <w:vAlign w:val="bottom"/>
          </w:tcPr>
          <w:p w14:paraId="45B3BA20" w14:textId="77777777" w:rsidR="009750DC" w:rsidRPr="00250D6B" w:rsidRDefault="009750DC" w:rsidP="000016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250D6B">
              <w:rPr>
                <w:rFonts w:hint="cs"/>
                <w:cs/>
              </w:rPr>
              <w:t>-</w:t>
            </w:r>
          </w:p>
        </w:tc>
      </w:tr>
      <w:tr w:rsidR="00D54B8C" w:rsidRPr="00250D6B" w14:paraId="27EAC21B" w14:textId="77777777" w:rsidTr="004E3076">
        <w:tc>
          <w:tcPr>
            <w:tcW w:w="4158" w:type="dxa"/>
          </w:tcPr>
          <w:p w14:paraId="00588341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250D6B">
              <w:rPr>
                <w:b/>
                <w:bCs/>
                <w:cs/>
              </w:rPr>
              <w:t>รวม</w:t>
            </w:r>
          </w:p>
        </w:tc>
        <w:tc>
          <w:tcPr>
            <w:tcW w:w="1282" w:type="dxa"/>
          </w:tcPr>
          <w:p w14:paraId="5EB00697" w14:textId="21C2443F" w:rsidR="00D54B8C" w:rsidRPr="00250D6B" w:rsidRDefault="009750D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250D6B">
              <w:rPr>
                <w:b/>
                <w:bCs/>
              </w:rPr>
              <w:t>7</w:t>
            </w:r>
            <w:r w:rsidR="00A948D8" w:rsidRPr="00250D6B">
              <w:rPr>
                <w:b/>
                <w:bCs/>
              </w:rPr>
              <w:t>8</w:t>
            </w:r>
            <w:r w:rsidRPr="00250D6B">
              <w:rPr>
                <w:b/>
                <w:bCs/>
              </w:rPr>
              <w:t>,</w:t>
            </w:r>
            <w:r w:rsidR="00100ADB" w:rsidRPr="00250D6B">
              <w:rPr>
                <w:b/>
                <w:bCs/>
              </w:rPr>
              <w:t>235</w:t>
            </w:r>
          </w:p>
        </w:tc>
        <w:tc>
          <w:tcPr>
            <w:tcW w:w="1283" w:type="dxa"/>
          </w:tcPr>
          <w:p w14:paraId="21F9AE9E" w14:textId="6545A4AA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250D6B">
              <w:rPr>
                <w:b/>
                <w:bCs/>
              </w:rPr>
              <w:t>77,865</w:t>
            </w:r>
          </w:p>
        </w:tc>
        <w:tc>
          <w:tcPr>
            <w:tcW w:w="1282" w:type="dxa"/>
          </w:tcPr>
          <w:p w14:paraId="02ACAA82" w14:textId="0746143A" w:rsidR="00D54B8C" w:rsidRPr="00250D6B" w:rsidRDefault="00097433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250D6B">
              <w:rPr>
                <w:b/>
                <w:bCs/>
              </w:rPr>
              <w:t>43,53</w:t>
            </w:r>
            <w:r w:rsidR="009750DC" w:rsidRPr="00250D6B">
              <w:rPr>
                <w:b/>
                <w:bCs/>
              </w:rPr>
              <w:t>8</w:t>
            </w:r>
          </w:p>
        </w:tc>
        <w:tc>
          <w:tcPr>
            <w:tcW w:w="1283" w:type="dxa"/>
          </w:tcPr>
          <w:p w14:paraId="3515FF2A" w14:textId="78D64416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250D6B">
              <w:rPr>
                <w:b/>
                <w:bCs/>
              </w:rPr>
              <w:t>35,914</w:t>
            </w:r>
          </w:p>
        </w:tc>
      </w:tr>
      <w:tr w:rsidR="00D54B8C" w:rsidRPr="00250D6B" w14:paraId="117812B0" w14:textId="77777777" w:rsidTr="004E3076">
        <w:tc>
          <w:tcPr>
            <w:tcW w:w="4158" w:type="dxa"/>
            <w:vAlign w:val="bottom"/>
          </w:tcPr>
          <w:p w14:paraId="74255A1A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250D6B">
              <w:rPr>
                <w:i/>
                <w:iCs/>
                <w:cs/>
              </w:rPr>
              <w:t>หัก</w:t>
            </w:r>
            <w:r w:rsidRPr="00250D6B">
              <w:tab/>
            </w:r>
            <w:r w:rsidRPr="00250D6B">
              <w:rPr>
                <w:cs/>
              </w:rPr>
              <w:t xml:space="preserve">เงินกู้ยืมระยะยาวส่วนที่ถึงกำหนดชำระ     </w:t>
            </w:r>
            <w:r w:rsidRPr="00250D6B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1282" w:type="dxa"/>
            <w:vAlign w:val="bottom"/>
          </w:tcPr>
          <w:p w14:paraId="57FE7E8C" w14:textId="230E5D7A" w:rsidR="00D54B8C" w:rsidRPr="00250D6B" w:rsidRDefault="009750D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50D6B">
              <w:t>(3,8</w:t>
            </w:r>
            <w:r w:rsidR="00100ADB" w:rsidRPr="00250D6B">
              <w:t>57</w:t>
            </w:r>
            <w:r w:rsidRPr="00250D6B">
              <w:t>)</w:t>
            </w:r>
          </w:p>
        </w:tc>
        <w:tc>
          <w:tcPr>
            <w:tcW w:w="1283" w:type="dxa"/>
            <w:vAlign w:val="bottom"/>
          </w:tcPr>
          <w:p w14:paraId="5949984D" w14:textId="7639FB2D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250D6B">
              <w:t>(7,532)</w:t>
            </w:r>
          </w:p>
        </w:tc>
        <w:tc>
          <w:tcPr>
            <w:tcW w:w="1282" w:type="dxa"/>
            <w:vAlign w:val="bottom"/>
          </w:tcPr>
          <w:p w14:paraId="77649AD6" w14:textId="21CC8E78" w:rsidR="00D54B8C" w:rsidRPr="00250D6B" w:rsidRDefault="00097433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250D6B">
              <w:t>(625)</w:t>
            </w:r>
          </w:p>
        </w:tc>
        <w:tc>
          <w:tcPr>
            <w:tcW w:w="1283" w:type="dxa"/>
            <w:vAlign w:val="bottom"/>
          </w:tcPr>
          <w:p w14:paraId="6994EDEA" w14:textId="27A8F0A2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250D6B">
              <w:t>(3,377)</w:t>
            </w:r>
          </w:p>
        </w:tc>
      </w:tr>
      <w:tr w:rsidR="00D54B8C" w:rsidRPr="00250D6B" w14:paraId="01755706" w14:textId="77777777" w:rsidTr="004E3076">
        <w:tc>
          <w:tcPr>
            <w:tcW w:w="4158" w:type="dxa"/>
          </w:tcPr>
          <w:p w14:paraId="467193E6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250D6B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1282" w:type="dxa"/>
          </w:tcPr>
          <w:p w14:paraId="0E43AD9B" w14:textId="4425948C" w:rsidR="00D54B8C" w:rsidRPr="00250D6B" w:rsidRDefault="009750D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50D6B">
              <w:t>(2,400)</w:t>
            </w:r>
          </w:p>
        </w:tc>
        <w:tc>
          <w:tcPr>
            <w:tcW w:w="1283" w:type="dxa"/>
          </w:tcPr>
          <w:p w14:paraId="5567DEFC" w14:textId="45B05378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250D6B">
              <w:t>(4,499)</w:t>
            </w:r>
          </w:p>
        </w:tc>
        <w:tc>
          <w:tcPr>
            <w:tcW w:w="1282" w:type="dxa"/>
          </w:tcPr>
          <w:p w14:paraId="0CE254EC" w14:textId="71A9D603" w:rsidR="00D54B8C" w:rsidRPr="00250D6B" w:rsidRDefault="00097433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250D6B">
              <w:t>(2,400)</w:t>
            </w:r>
          </w:p>
        </w:tc>
        <w:tc>
          <w:tcPr>
            <w:tcW w:w="1283" w:type="dxa"/>
          </w:tcPr>
          <w:p w14:paraId="61E0A05F" w14:textId="66948F58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250D6B">
              <w:t>(4,000)</w:t>
            </w:r>
          </w:p>
        </w:tc>
      </w:tr>
      <w:tr w:rsidR="00D54B8C" w:rsidRPr="00250D6B" w14:paraId="5AC9D180" w14:textId="77777777" w:rsidTr="004E3076">
        <w:tc>
          <w:tcPr>
            <w:tcW w:w="4158" w:type="dxa"/>
          </w:tcPr>
          <w:p w14:paraId="0D9833FC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250D6B">
              <w:rPr>
                <w:cs/>
              </w:rPr>
              <w:t xml:space="preserve">       เงินกู้ยืมระยะสั้น</w:t>
            </w:r>
          </w:p>
        </w:tc>
        <w:tc>
          <w:tcPr>
            <w:tcW w:w="1282" w:type="dxa"/>
          </w:tcPr>
          <w:p w14:paraId="230F03DF" w14:textId="449BBA75" w:rsidR="00D54B8C" w:rsidRPr="00250D6B" w:rsidRDefault="009750D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50D6B">
              <w:t>(880)</w:t>
            </w:r>
          </w:p>
        </w:tc>
        <w:tc>
          <w:tcPr>
            <w:tcW w:w="1283" w:type="dxa"/>
          </w:tcPr>
          <w:p w14:paraId="12143F45" w14:textId="5CF4457C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250D6B">
              <w:t>(535)</w:t>
            </w:r>
          </w:p>
        </w:tc>
        <w:tc>
          <w:tcPr>
            <w:tcW w:w="1282" w:type="dxa"/>
            <w:vAlign w:val="bottom"/>
          </w:tcPr>
          <w:p w14:paraId="2DCBED35" w14:textId="1B8426BB" w:rsidR="00D54B8C" w:rsidRPr="00250D6B" w:rsidRDefault="00097433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250D6B">
              <w:t>-</w:t>
            </w:r>
          </w:p>
        </w:tc>
        <w:tc>
          <w:tcPr>
            <w:tcW w:w="1283" w:type="dxa"/>
            <w:vAlign w:val="bottom"/>
          </w:tcPr>
          <w:p w14:paraId="0357CFC1" w14:textId="3AD23B80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250D6B">
              <w:t>-</w:t>
            </w:r>
          </w:p>
        </w:tc>
      </w:tr>
      <w:tr w:rsidR="00D54B8C" w:rsidRPr="00250D6B" w14:paraId="336244D4" w14:textId="77777777" w:rsidTr="004E3076">
        <w:tc>
          <w:tcPr>
            <w:tcW w:w="4158" w:type="dxa"/>
          </w:tcPr>
          <w:p w14:paraId="0B770E68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250D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82" w:type="dxa"/>
          </w:tcPr>
          <w:p w14:paraId="717060FA" w14:textId="6A46BF42" w:rsidR="00D54B8C" w:rsidRPr="00250D6B" w:rsidRDefault="009750DC" w:rsidP="00D54B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250D6B">
              <w:rPr>
                <w:b/>
                <w:bCs/>
              </w:rPr>
              <w:t>7</w:t>
            </w:r>
            <w:r w:rsidR="00A948D8" w:rsidRPr="00250D6B">
              <w:rPr>
                <w:b/>
                <w:bCs/>
              </w:rPr>
              <w:t>1</w:t>
            </w:r>
            <w:r w:rsidRPr="00250D6B">
              <w:rPr>
                <w:b/>
                <w:bCs/>
              </w:rPr>
              <w:t>,</w:t>
            </w:r>
            <w:r w:rsidR="00100ADB" w:rsidRPr="00250D6B">
              <w:rPr>
                <w:b/>
                <w:bCs/>
              </w:rPr>
              <w:t>098</w:t>
            </w:r>
          </w:p>
        </w:tc>
        <w:tc>
          <w:tcPr>
            <w:tcW w:w="1283" w:type="dxa"/>
          </w:tcPr>
          <w:p w14:paraId="7F4555AC" w14:textId="6D781B55" w:rsidR="00D54B8C" w:rsidRPr="00250D6B" w:rsidRDefault="00D54B8C" w:rsidP="00D54B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250D6B">
              <w:rPr>
                <w:b/>
                <w:bCs/>
              </w:rPr>
              <w:t>65,299</w:t>
            </w:r>
          </w:p>
        </w:tc>
        <w:tc>
          <w:tcPr>
            <w:tcW w:w="1282" w:type="dxa"/>
          </w:tcPr>
          <w:p w14:paraId="21F49542" w14:textId="63D656ED" w:rsidR="00D54B8C" w:rsidRPr="00250D6B" w:rsidRDefault="00097433" w:rsidP="00D54B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250D6B">
              <w:rPr>
                <w:b/>
                <w:bCs/>
              </w:rPr>
              <w:t>40,51</w:t>
            </w:r>
            <w:r w:rsidR="009750DC" w:rsidRPr="00250D6B">
              <w:rPr>
                <w:b/>
                <w:bCs/>
              </w:rPr>
              <w:t>3</w:t>
            </w:r>
          </w:p>
        </w:tc>
        <w:tc>
          <w:tcPr>
            <w:tcW w:w="1283" w:type="dxa"/>
          </w:tcPr>
          <w:p w14:paraId="3F0EBC80" w14:textId="1FC89F13" w:rsidR="00D54B8C" w:rsidRPr="00250D6B" w:rsidRDefault="00D54B8C" w:rsidP="00D54B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250D6B">
              <w:rPr>
                <w:b/>
                <w:bCs/>
              </w:rPr>
              <w:t>28,537</w:t>
            </w:r>
          </w:p>
        </w:tc>
      </w:tr>
    </w:tbl>
    <w:p w14:paraId="0F5BAA85" w14:textId="77777777" w:rsidR="00A702AE" w:rsidRPr="00250D6B" w:rsidRDefault="00A702AE" w:rsidP="001E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GB"/>
        </w:rPr>
      </w:pPr>
    </w:p>
    <w:p w14:paraId="27AE9402" w14:textId="05B0655B" w:rsidR="008764DE" w:rsidRPr="00250D6B" w:rsidRDefault="008764DE" w:rsidP="00876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/>
          <w:cs/>
        </w:rPr>
        <w:t>เมื่อวันที่</w:t>
      </w:r>
      <w:r w:rsidRPr="00250D6B">
        <w:rPr>
          <w:rFonts w:asciiTheme="majorBidi" w:hAnsiTheme="majorBidi" w:cstheme="majorBidi"/>
        </w:rPr>
        <w:t xml:space="preserve"> 24 </w:t>
      </w:r>
      <w:r w:rsidRPr="00250D6B">
        <w:rPr>
          <w:rFonts w:asciiTheme="majorBidi" w:hAnsiTheme="majorBidi" w:cstheme="majorBidi" w:hint="cs"/>
          <w:cs/>
        </w:rPr>
        <w:t>มีนาคม</w:t>
      </w:r>
      <w:r w:rsidRPr="00250D6B">
        <w:rPr>
          <w:rFonts w:asciiTheme="majorBidi" w:hAnsiTheme="majorBidi" w:cstheme="majorBidi"/>
        </w:rPr>
        <w:t> 2566 </w:t>
      </w:r>
      <w:r w:rsidRPr="00250D6B">
        <w:rPr>
          <w:rFonts w:asciiTheme="majorBidi" w:hAnsiTheme="majorBidi" w:cstheme="majorBidi" w:hint="cs"/>
          <w:cs/>
        </w:rPr>
        <w:t>บริษัทย่อย</w:t>
      </w:r>
      <w:r w:rsidR="0031179D" w:rsidRPr="00250D6B">
        <w:rPr>
          <w:rFonts w:asciiTheme="majorBidi" w:hAnsiTheme="majorBidi" w:cstheme="majorBidi" w:hint="cs"/>
          <w:cs/>
        </w:rPr>
        <w:t>ทางอ้อม</w:t>
      </w:r>
      <w:r w:rsidRPr="00250D6B">
        <w:rPr>
          <w:rFonts w:asciiTheme="majorBidi" w:hAnsiTheme="majorBidi" w:cstheme="majorBidi" w:hint="cs"/>
          <w:cs/>
        </w:rPr>
        <w:t>ของกลุ่มบริษัทในประเทศญี่ปุ่นได้ทำสัญญาเงินกู้ยืมระยะยาวแบบมีหลักประกันกับสถาบันการเงิน เพื่อนำ</w:t>
      </w:r>
      <w:r w:rsidR="007660F8" w:rsidRPr="00250D6B">
        <w:rPr>
          <w:rFonts w:asciiTheme="majorBidi" w:hAnsiTheme="majorBidi" w:cstheme="majorBidi" w:hint="cs"/>
          <w:cs/>
        </w:rPr>
        <w:t>ไปชำระคืนเงินกู้ยืม</w:t>
      </w:r>
      <w:r w:rsidR="00F7065E" w:rsidRPr="00250D6B">
        <w:rPr>
          <w:rFonts w:asciiTheme="majorBidi" w:hAnsiTheme="majorBidi" w:cstheme="majorBidi" w:hint="cs"/>
          <w:cs/>
        </w:rPr>
        <w:t>ระหว่างกัน</w:t>
      </w:r>
      <w:r w:rsidR="007660F8" w:rsidRPr="00250D6B">
        <w:rPr>
          <w:rFonts w:asciiTheme="majorBidi" w:hAnsiTheme="majorBidi" w:cstheme="majorBidi" w:hint="cs"/>
          <w:cs/>
        </w:rPr>
        <w:t xml:space="preserve">ภายในกลุ่มของบริษัทย่อย </w:t>
      </w:r>
      <w:r w:rsidRPr="00250D6B">
        <w:rPr>
          <w:rFonts w:asciiTheme="majorBidi" w:hAnsiTheme="majorBidi" w:cstheme="majorBidi" w:hint="cs"/>
          <w:cs/>
        </w:rPr>
        <w:t>และหนี้สินที่เกี่ยวข้องกับการก่อสร้างโครงการโรงไฟฟ้าพลังงานแสงอาทิตย์ขนาดกำลังการผลิตตามสัญญาซื้อขายไฟจำนวน</w:t>
      </w:r>
      <w:r w:rsidRPr="00250D6B">
        <w:rPr>
          <w:rFonts w:asciiTheme="majorBidi" w:hAnsiTheme="majorBidi" w:cstheme="majorBidi"/>
        </w:rPr>
        <w:t> 25 </w:t>
      </w:r>
      <w:r w:rsidRPr="00250D6B">
        <w:rPr>
          <w:rFonts w:asciiTheme="majorBidi" w:hAnsiTheme="majorBidi" w:cstheme="majorBidi" w:hint="cs"/>
          <w:cs/>
        </w:rPr>
        <w:t>เมกะวัตต์ ซึ่งได้เริ่มเปิดดำเนินการขายไฟฟ้าเชิงพาณิชย์แล้วตั้งแต่ไตรมาส</w:t>
      </w:r>
      <w:r w:rsidRPr="00250D6B">
        <w:rPr>
          <w:rFonts w:asciiTheme="majorBidi" w:hAnsiTheme="majorBidi" w:cstheme="majorBidi"/>
        </w:rPr>
        <w:t> 1 </w:t>
      </w:r>
      <w:r w:rsidRPr="00250D6B">
        <w:rPr>
          <w:rFonts w:asciiTheme="majorBidi" w:hAnsiTheme="majorBidi" w:cstheme="majorBidi" w:hint="cs"/>
          <w:cs/>
        </w:rPr>
        <w:t>ปี</w:t>
      </w:r>
      <w:r w:rsidRPr="00250D6B">
        <w:rPr>
          <w:rFonts w:asciiTheme="majorBidi" w:hAnsiTheme="majorBidi" w:cstheme="majorBidi"/>
        </w:rPr>
        <w:t> 2565 </w:t>
      </w:r>
      <w:r w:rsidRPr="00250D6B">
        <w:rPr>
          <w:rFonts w:asciiTheme="majorBidi" w:hAnsiTheme="majorBidi" w:cstheme="majorBidi" w:hint="cs"/>
          <w:cs/>
        </w:rPr>
        <w:t>โดยม</w:t>
      </w:r>
      <w:r w:rsidR="007660F8" w:rsidRPr="00250D6B">
        <w:rPr>
          <w:rFonts w:asciiTheme="majorBidi" w:hAnsiTheme="majorBidi" w:cstheme="majorBidi" w:hint="cs"/>
          <w:cs/>
        </w:rPr>
        <w:t>ี</w:t>
      </w:r>
      <w:r w:rsidRPr="00250D6B">
        <w:rPr>
          <w:rFonts w:asciiTheme="majorBidi" w:hAnsiTheme="majorBidi" w:cstheme="majorBidi" w:hint="cs"/>
          <w:cs/>
        </w:rPr>
        <w:lastRenderedPageBreak/>
        <w:t>วงเงิน</w:t>
      </w:r>
      <w:r w:rsidRPr="00250D6B">
        <w:rPr>
          <w:rFonts w:asciiTheme="majorBidi" w:hAnsiTheme="majorBidi" w:cstheme="majorBidi"/>
        </w:rPr>
        <w:t> 13,400 </w:t>
      </w:r>
      <w:r w:rsidRPr="00250D6B">
        <w:rPr>
          <w:rFonts w:asciiTheme="majorBidi" w:hAnsiTheme="majorBidi" w:cstheme="majorBidi" w:hint="cs"/>
          <w:cs/>
        </w:rPr>
        <w:t>ล้านเยน อัตราดอกเบี้ยคงที่ และกำหนดระยะเวลาทยอยจ่ายชำระคืนภายในเดือนมีนาคม</w:t>
      </w:r>
      <w:r w:rsidRPr="00250D6B">
        <w:rPr>
          <w:rFonts w:asciiTheme="majorBidi" w:hAnsiTheme="majorBidi" w:cstheme="majorBidi"/>
        </w:rPr>
        <w:t> 2584 </w:t>
      </w:r>
      <w:r w:rsidRPr="00250D6B">
        <w:rPr>
          <w:rFonts w:asciiTheme="majorBidi" w:hAnsiTheme="majorBidi" w:cstheme="majorBidi" w:hint="cs"/>
          <w:cs/>
        </w:rPr>
        <w:t>สัญญาเงินกู้ยืมเงินดังกล่าวมีเงื่อนไขและการดำรงอัตราส่วนทางการเงินตามข้อกำหนดในสัญญา</w:t>
      </w:r>
    </w:p>
    <w:p w14:paraId="51F9E559" w14:textId="030FB0A7" w:rsidR="00A702AE" w:rsidRPr="00250D6B" w:rsidRDefault="00A702AE" w:rsidP="00A7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p w14:paraId="379F45A5" w14:textId="1DA41E20" w:rsidR="00345D0B" w:rsidRPr="00250D6B" w:rsidRDefault="00345D0B" w:rsidP="0023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50D6B"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5EE3483C" w14:textId="77777777" w:rsidR="00C03020" w:rsidRPr="00250D6B" w:rsidRDefault="00C03020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  <w:sectPr w:rsidR="00C03020" w:rsidRPr="00250D6B" w:rsidSect="00FB1D27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p w14:paraId="3093B4F0" w14:textId="77777777" w:rsidR="00825705" w:rsidRPr="00250D6B" w:rsidRDefault="00825705" w:rsidP="00825705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ส่วน</w:t>
      </w: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งาน</w:t>
      </w: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65A3D91C" w14:textId="77777777" w:rsidR="00825705" w:rsidRPr="00250D6B" w:rsidRDefault="0082570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0"/>
          <w:szCs w:val="20"/>
          <w:cs/>
          <w:lang w:eastAsia="th-TH"/>
        </w:rPr>
      </w:pPr>
    </w:p>
    <w:p w14:paraId="6F221040" w14:textId="7989E103" w:rsidR="00D54B8C" w:rsidRPr="00250D6B" w:rsidRDefault="00D54B8C" w:rsidP="00D54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250D6B">
        <w:rPr>
          <w:snapToGrid w:val="0"/>
          <w:cs/>
          <w:lang w:eastAsia="th-TH"/>
        </w:rPr>
        <w:t>ข้อมูลเกี่ยวกับส่วนงานที่รายงานสำหรับงวด</w:t>
      </w:r>
      <w:r w:rsidRPr="00250D6B">
        <w:rPr>
          <w:rFonts w:hint="cs"/>
          <w:snapToGrid w:val="0"/>
          <w:cs/>
          <w:lang w:eastAsia="th-TH"/>
        </w:rPr>
        <w:t>สาม</w:t>
      </w:r>
      <w:r w:rsidRPr="00250D6B">
        <w:rPr>
          <w:snapToGrid w:val="0"/>
          <w:cs/>
          <w:lang w:eastAsia="th-TH"/>
        </w:rPr>
        <w:t xml:space="preserve">เดือนสิ้นสุดวันที่ </w:t>
      </w:r>
      <w:r w:rsidRPr="00250D6B">
        <w:rPr>
          <w:snapToGrid w:val="0"/>
          <w:lang w:eastAsia="th-TH"/>
        </w:rPr>
        <w:t>3</w:t>
      </w:r>
      <w:r w:rsidR="00A83C9E" w:rsidRPr="00250D6B">
        <w:rPr>
          <w:snapToGrid w:val="0"/>
          <w:lang w:eastAsia="th-TH"/>
        </w:rPr>
        <w:t>1</w:t>
      </w:r>
      <w:r w:rsidRPr="00250D6B">
        <w:rPr>
          <w:snapToGrid w:val="0"/>
          <w:cs/>
          <w:lang w:eastAsia="th-TH"/>
        </w:rPr>
        <w:t xml:space="preserve"> </w:t>
      </w:r>
      <w:r w:rsidRPr="00250D6B">
        <w:rPr>
          <w:rFonts w:hint="cs"/>
          <w:snapToGrid w:val="0"/>
          <w:cs/>
          <w:lang w:eastAsia="th-TH"/>
        </w:rPr>
        <w:t xml:space="preserve">มีนาคม </w:t>
      </w:r>
      <w:r w:rsidRPr="00250D6B">
        <w:rPr>
          <w:snapToGrid w:val="0"/>
          <w:lang w:eastAsia="th-TH"/>
        </w:rPr>
        <w:t>2566</w:t>
      </w:r>
      <w:r w:rsidRPr="00250D6B">
        <w:rPr>
          <w:snapToGrid w:val="0"/>
          <w:cs/>
          <w:lang w:eastAsia="th-TH"/>
        </w:rPr>
        <w:t xml:space="preserve"> </w:t>
      </w:r>
      <w:r w:rsidRPr="00250D6B">
        <w:rPr>
          <w:rFonts w:hint="cs"/>
          <w:snapToGrid w:val="0"/>
          <w:cs/>
          <w:lang w:eastAsia="th-TH"/>
        </w:rPr>
        <w:t xml:space="preserve">และ </w:t>
      </w:r>
      <w:r w:rsidRPr="00250D6B">
        <w:rPr>
          <w:snapToGrid w:val="0"/>
          <w:lang w:eastAsia="th-TH"/>
        </w:rPr>
        <w:t>2565</w:t>
      </w:r>
      <w:r w:rsidRPr="00250D6B">
        <w:rPr>
          <w:snapToGrid w:val="0"/>
          <w:cs/>
          <w:lang w:eastAsia="th-TH"/>
        </w:rPr>
        <w:t xml:space="preserve"> มีดังนี้</w:t>
      </w:r>
    </w:p>
    <w:p w14:paraId="08D655A0" w14:textId="77777777" w:rsidR="00D54B8C" w:rsidRPr="00250D6B" w:rsidRDefault="00D54B8C" w:rsidP="00D54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6"/>
          <w:szCs w:val="16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D54B8C" w:rsidRPr="00250D6B" w14:paraId="151FBA80" w14:textId="77777777" w:rsidTr="004E3076">
        <w:tc>
          <w:tcPr>
            <w:tcW w:w="3960" w:type="dxa"/>
          </w:tcPr>
          <w:p w14:paraId="219F7DAB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7EA4D8D7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250D6B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D54B8C" w:rsidRPr="00250D6B" w14:paraId="33DB5217" w14:textId="77777777" w:rsidTr="004E3076">
        <w:tc>
          <w:tcPr>
            <w:tcW w:w="3960" w:type="dxa"/>
          </w:tcPr>
          <w:p w14:paraId="7D4286DB" w14:textId="77777777" w:rsidR="00D54B8C" w:rsidRPr="00250D6B" w:rsidRDefault="00D54B8C" w:rsidP="004E3076">
            <w:pPr>
              <w:spacing w:line="240" w:lineRule="auto"/>
              <w:jc w:val="both"/>
              <w:rPr>
                <w:b/>
                <w:bCs/>
              </w:rPr>
            </w:pPr>
          </w:p>
          <w:p w14:paraId="7C3C6EE6" w14:textId="77777777" w:rsidR="00D54B8C" w:rsidRPr="00250D6B" w:rsidRDefault="00D54B8C" w:rsidP="004E3076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250D6B">
              <w:rPr>
                <w:rFonts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</w:p>
          <w:p w14:paraId="35776AC3" w14:textId="5ED2A532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ind w:firstLine="336"/>
              <w:rPr>
                <w:b/>
                <w:bCs/>
              </w:rPr>
            </w:pPr>
            <w:r w:rsidRPr="00250D6B">
              <w:rPr>
                <w:b/>
                <w:bCs/>
                <w:i/>
                <w:iCs/>
              </w:rPr>
              <w:t xml:space="preserve">31 </w:t>
            </w:r>
            <w:r w:rsidRPr="00250D6B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Pr="00250D6B">
              <w:rPr>
                <w:b/>
                <w:bCs/>
                <w:i/>
                <w:iCs/>
              </w:rPr>
              <w:t>2566</w:t>
            </w:r>
          </w:p>
        </w:tc>
        <w:tc>
          <w:tcPr>
            <w:tcW w:w="1293" w:type="dxa"/>
            <w:vAlign w:val="bottom"/>
          </w:tcPr>
          <w:p w14:paraId="41478266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50D6B">
              <w:rPr>
                <w:cs/>
              </w:rPr>
              <w:t>โรงกลั่น</w:t>
            </w:r>
            <w:r w:rsidRPr="00250D6B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6F624870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50D6B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2881D22C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50D6B">
              <w:rPr>
                <w:rFonts w:hint="cs"/>
                <w:cs/>
              </w:rPr>
              <w:t>พลังงาน</w:t>
            </w:r>
            <w:r w:rsidRPr="00250D6B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1768A19A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50D6B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240C4C97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</w:pPr>
            <w:r w:rsidRPr="00250D6B">
              <w:rPr>
                <w:rFonts w:hint="cs"/>
                <w:cs/>
              </w:rPr>
              <w:t>ทรัพยากร</w:t>
            </w:r>
            <w:r w:rsidRPr="00250D6B">
              <w:rPr>
                <w:cs/>
              </w:rPr>
              <w:br/>
            </w:r>
            <w:r w:rsidRPr="00250D6B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06E306D0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250D6B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4E8917C1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50D6B">
              <w:rPr>
                <w:cs/>
              </w:rPr>
              <w:t>รายการ</w:t>
            </w:r>
            <w:r w:rsidRPr="00250D6B">
              <w:br/>
            </w:r>
            <w:r w:rsidRPr="00250D6B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7C6117CF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250D6B">
              <w:rPr>
                <w:rFonts w:hint="cs"/>
                <w:cs/>
              </w:rPr>
              <w:t>รวม</w:t>
            </w:r>
          </w:p>
        </w:tc>
      </w:tr>
      <w:tr w:rsidR="00D54B8C" w:rsidRPr="00250D6B" w14:paraId="0FBBBF09" w14:textId="77777777" w:rsidTr="004E3076">
        <w:tc>
          <w:tcPr>
            <w:tcW w:w="3960" w:type="dxa"/>
          </w:tcPr>
          <w:p w14:paraId="7FE919CA" w14:textId="77777777" w:rsidR="00D54B8C" w:rsidRPr="00250D6B" w:rsidRDefault="00D54B8C" w:rsidP="004E3076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2C8F47A1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250D6B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D54B8C" w:rsidRPr="00250D6B" w14:paraId="65FCC1C6" w14:textId="77777777" w:rsidTr="004E3076">
        <w:tc>
          <w:tcPr>
            <w:tcW w:w="3960" w:type="dxa"/>
            <w:vAlign w:val="bottom"/>
          </w:tcPr>
          <w:p w14:paraId="309C840D" w14:textId="77777777" w:rsidR="00D54B8C" w:rsidRPr="00250D6B" w:rsidRDefault="00D54B8C" w:rsidP="004E3076">
            <w:pPr>
              <w:spacing w:line="240" w:lineRule="auto"/>
              <w:jc w:val="both"/>
            </w:pPr>
            <w:r w:rsidRPr="00250D6B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7F82C102" w14:textId="1E3485BD" w:rsidR="00D54B8C" w:rsidRPr="00250D6B" w:rsidRDefault="008B397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19,886</w:t>
            </w:r>
          </w:p>
        </w:tc>
        <w:tc>
          <w:tcPr>
            <w:tcW w:w="1294" w:type="dxa"/>
            <w:vAlign w:val="center"/>
          </w:tcPr>
          <w:p w14:paraId="56336535" w14:textId="3E61761E" w:rsidR="00D54B8C" w:rsidRPr="00250D6B" w:rsidRDefault="008B397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49,195</w:t>
            </w:r>
          </w:p>
        </w:tc>
        <w:tc>
          <w:tcPr>
            <w:tcW w:w="1294" w:type="dxa"/>
            <w:vAlign w:val="center"/>
          </w:tcPr>
          <w:p w14:paraId="0CBE8949" w14:textId="0507F766" w:rsidR="00D54B8C" w:rsidRPr="00250D6B" w:rsidRDefault="008B397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1,05</w:t>
            </w:r>
            <w:r w:rsidR="00FC5E1C" w:rsidRPr="00250D6B">
              <w:t>3</w:t>
            </w:r>
          </w:p>
        </w:tc>
        <w:tc>
          <w:tcPr>
            <w:tcW w:w="1294" w:type="dxa"/>
            <w:vAlign w:val="center"/>
          </w:tcPr>
          <w:p w14:paraId="04A55FA2" w14:textId="031FD4B3" w:rsidR="00D54B8C" w:rsidRPr="00250D6B" w:rsidRDefault="008B397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46</w:t>
            </w:r>
            <w:r w:rsidR="00FC5E1C" w:rsidRPr="00250D6B">
              <w:t>9</w:t>
            </w:r>
          </w:p>
        </w:tc>
        <w:tc>
          <w:tcPr>
            <w:tcW w:w="1293" w:type="dxa"/>
            <w:vAlign w:val="center"/>
          </w:tcPr>
          <w:p w14:paraId="57528079" w14:textId="339502A4" w:rsidR="00D54B8C" w:rsidRPr="00250D6B" w:rsidRDefault="008B397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9,772</w:t>
            </w:r>
          </w:p>
        </w:tc>
        <w:tc>
          <w:tcPr>
            <w:tcW w:w="1294" w:type="dxa"/>
            <w:vAlign w:val="center"/>
          </w:tcPr>
          <w:p w14:paraId="13178BC2" w14:textId="76930E8A" w:rsidR="00D54B8C" w:rsidRPr="00250D6B" w:rsidRDefault="008B397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5</w:t>
            </w:r>
          </w:p>
        </w:tc>
        <w:tc>
          <w:tcPr>
            <w:tcW w:w="1294" w:type="dxa"/>
            <w:vAlign w:val="center"/>
          </w:tcPr>
          <w:p w14:paraId="0959573D" w14:textId="02A1B07C" w:rsidR="00D54B8C" w:rsidRPr="00250D6B" w:rsidRDefault="008B397B" w:rsidP="00BE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</w:pPr>
            <w:r w:rsidRPr="00250D6B">
              <w:t>-</w:t>
            </w:r>
          </w:p>
        </w:tc>
        <w:tc>
          <w:tcPr>
            <w:tcW w:w="1294" w:type="dxa"/>
            <w:vAlign w:val="center"/>
          </w:tcPr>
          <w:p w14:paraId="437476C2" w14:textId="02A8DFC7" w:rsidR="00D54B8C" w:rsidRPr="00250D6B" w:rsidRDefault="008B397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80,380</w:t>
            </w:r>
          </w:p>
        </w:tc>
      </w:tr>
      <w:tr w:rsidR="00D54B8C" w:rsidRPr="00250D6B" w14:paraId="2DC3E68A" w14:textId="77777777" w:rsidTr="004E3076">
        <w:tc>
          <w:tcPr>
            <w:tcW w:w="3960" w:type="dxa"/>
          </w:tcPr>
          <w:p w14:paraId="2CA2A5D8" w14:textId="77777777" w:rsidR="00D54B8C" w:rsidRPr="00250D6B" w:rsidRDefault="00D54B8C" w:rsidP="004E3076">
            <w:pPr>
              <w:spacing w:line="240" w:lineRule="auto"/>
              <w:jc w:val="both"/>
              <w:rPr>
                <w:cs/>
              </w:rPr>
            </w:pPr>
            <w:r w:rsidRPr="00250D6B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76C10BEF" w14:textId="7FD176F7" w:rsidR="00D54B8C" w:rsidRPr="00250D6B" w:rsidRDefault="008B397B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46,088</w:t>
            </w:r>
          </w:p>
        </w:tc>
        <w:tc>
          <w:tcPr>
            <w:tcW w:w="1294" w:type="dxa"/>
            <w:vAlign w:val="center"/>
          </w:tcPr>
          <w:p w14:paraId="66F3C011" w14:textId="73A0714A" w:rsidR="00D54B8C" w:rsidRPr="00250D6B" w:rsidRDefault="008B397B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25</w:t>
            </w:r>
          </w:p>
        </w:tc>
        <w:tc>
          <w:tcPr>
            <w:tcW w:w="1294" w:type="dxa"/>
            <w:vAlign w:val="center"/>
          </w:tcPr>
          <w:p w14:paraId="301C29EA" w14:textId="1A55D1C2" w:rsidR="00D54B8C" w:rsidRPr="00250D6B" w:rsidRDefault="008B397B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4</w:t>
            </w:r>
          </w:p>
        </w:tc>
        <w:tc>
          <w:tcPr>
            <w:tcW w:w="1294" w:type="dxa"/>
            <w:vAlign w:val="center"/>
          </w:tcPr>
          <w:p w14:paraId="4380B266" w14:textId="462A304C" w:rsidR="00D54B8C" w:rsidRPr="00250D6B" w:rsidRDefault="008B397B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2,473</w:t>
            </w:r>
          </w:p>
        </w:tc>
        <w:tc>
          <w:tcPr>
            <w:tcW w:w="1293" w:type="dxa"/>
            <w:vAlign w:val="center"/>
          </w:tcPr>
          <w:p w14:paraId="3B48DC54" w14:textId="695CD1AC" w:rsidR="00D54B8C" w:rsidRPr="00250D6B" w:rsidRDefault="008B397B" w:rsidP="00BE4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</w:pPr>
            <w:r w:rsidRPr="00250D6B">
              <w:t>-</w:t>
            </w:r>
          </w:p>
        </w:tc>
        <w:tc>
          <w:tcPr>
            <w:tcW w:w="1294" w:type="dxa"/>
            <w:vAlign w:val="center"/>
          </w:tcPr>
          <w:p w14:paraId="75396438" w14:textId="28E4974A" w:rsidR="00D54B8C" w:rsidRPr="00250D6B" w:rsidRDefault="008B397B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-</w:t>
            </w:r>
          </w:p>
        </w:tc>
        <w:tc>
          <w:tcPr>
            <w:tcW w:w="1294" w:type="dxa"/>
            <w:vAlign w:val="center"/>
          </w:tcPr>
          <w:p w14:paraId="35C6B327" w14:textId="542410BC" w:rsidR="00D54B8C" w:rsidRPr="00250D6B" w:rsidRDefault="008B397B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(48,590)</w:t>
            </w:r>
          </w:p>
        </w:tc>
        <w:tc>
          <w:tcPr>
            <w:tcW w:w="1294" w:type="dxa"/>
            <w:vAlign w:val="center"/>
          </w:tcPr>
          <w:p w14:paraId="22D3ADEB" w14:textId="06A2D970" w:rsidR="00D54B8C" w:rsidRPr="00250D6B" w:rsidRDefault="008B397B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</w:pPr>
            <w:r w:rsidRPr="00250D6B">
              <w:t>-</w:t>
            </w:r>
          </w:p>
        </w:tc>
      </w:tr>
      <w:tr w:rsidR="00D54B8C" w:rsidRPr="00250D6B" w14:paraId="492F4AEC" w14:textId="77777777" w:rsidTr="004E3076">
        <w:tc>
          <w:tcPr>
            <w:tcW w:w="3960" w:type="dxa"/>
          </w:tcPr>
          <w:p w14:paraId="4F7011A0" w14:textId="77777777" w:rsidR="00D54B8C" w:rsidRPr="00250D6B" w:rsidRDefault="00D54B8C" w:rsidP="004E3076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250D6B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19610AA2" w14:textId="2B59BFBA" w:rsidR="00D54B8C" w:rsidRPr="00250D6B" w:rsidRDefault="008B397B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250D6B">
              <w:rPr>
                <w:b/>
                <w:bCs/>
              </w:rPr>
              <w:t>65,974</w:t>
            </w:r>
          </w:p>
        </w:tc>
        <w:tc>
          <w:tcPr>
            <w:tcW w:w="1294" w:type="dxa"/>
            <w:vAlign w:val="center"/>
          </w:tcPr>
          <w:p w14:paraId="3AE1A4B8" w14:textId="02F394C6" w:rsidR="00D54B8C" w:rsidRPr="00250D6B" w:rsidRDefault="008B397B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250D6B">
              <w:rPr>
                <w:b/>
                <w:bCs/>
              </w:rPr>
              <w:t>49,220</w:t>
            </w:r>
          </w:p>
        </w:tc>
        <w:tc>
          <w:tcPr>
            <w:tcW w:w="1294" w:type="dxa"/>
            <w:vAlign w:val="center"/>
          </w:tcPr>
          <w:p w14:paraId="7D7905B3" w14:textId="3B609648" w:rsidR="00D54B8C" w:rsidRPr="00250D6B" w:rsidRDefault="008B397B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cs/>
              </w:rPr>
            </w:pPr>
            <w:r w:rsidRPr="00250D6B">
              <w:rPr>
                <w:b/>
                <w:bCs/>
              </w:rPr>
              <w:t>1,05</w:t>
            </w:r>
            <w:r w:rsidR="00FC5E1C" w:rsidRPr="00250D6B">
              <w:rPr>
                <w:b/>
                <w:bCs/>
              </w:rPr>
              <w:t>7</w:t>
            </w:r>
          </w:p>
        </w:tc>
        <w:tc>
          <w:tcPr>
            <w:tcW w:w="1294" w:type="dxa"/>
            <w:vAlign w:val="center"/>
          </w:tcPr>
          <w:p w14:paraId="26DCA295" w14:textId="76D87D6A" w:rsidR="00D54B8C" w:rsidRPr="00250D6B" w:rsidRDefault="008B397B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250D6B">
              <w:rPr>
                <w:b/>
                <w:bCs/>
              </w:rPr>
              <w:t>2,94</w:t>
            </w:r>
            <w:r w:rsidR="00FC5E1C" w:rsidRPr="00250D6B">
              <w:rPr>
                <w:b/>
                <w:bCs/>
              </w:rPr>
              <w:t>2</w:t>
            </w:r>
          </w:p>
        </w:tc>
        <w:tc>
          <w:tcPr>
            <w:tcW w:w="1293" w:type="dxa"/>
            <w:vAlign w:val="center"/>
          </w:tcPr>
          <w:p w14:paraId="79560006" w14:textId="4A5D6250" w:rsidR="00D54B8C" w:rsidRPr="00250D6B" w:rsidRDefault="008B397B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250D6B">
              <w:rPr>
                <w:b/>
                <w:bCs/>
              </w:rPr>
              <w:t>9,772</w:t>
            </w:r>
          </w:p>
        </w:tc>
        <w:tc>
          <w:tcPr>
            <w:tcW w:w="1294" w:type="dxa"/>
            <w:vAlign w:val="center"/>
          </w:tcPr>
          <w:p w14:paraId="734BD479" w14:textId="7EDE5E8D" w:rsidR="00D54B8C" w:rsidRPr="00250D6B" w:rsidRDefault="008B397B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250D6B">
              <w:rPr>
                <w:b/>
                <w:bCs/>
              </w:rPr>
              <w:t>5</w:t>
            </w:r>
          </w:p>
        </w:tc>
        <w:tc>
          <w:tcPr>
            <w:tcW w:w="1294" w:type="dxa"/>
            <w:vAlign w:val="center"/>
          </w:tcPr>
          <w:p w14:paraId="3F230E2F" w14:textId="4B971A72" w:rsidR="00D54B8C" w:rsidRPr="00250D6B" w:rsidRDefault="008B397B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250D6B">
              <w:rPr>
                <w:b/>
                <w:bCs/>
              </w:rPr>
              <w:t>(48,590)</w:t>
            </w:r>
          </w:p>
        </w:tc>
        <w:tc>
          <w:tcPr>
            <w:tcW w:w="1294" w:type="dxa"/>
            <w:vAlign w:val="center"/>
          </w:tcPr>
          <w:p w14:paraId="3EE3EE07" w14:textId="6B766875" w:rsidR="00D54B8C" w:rsidRPr="00250D6B" w:rsidRDefault="008B397B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250D6B">
              <w:rPr>
                <w:b/>
                <w:bCs/>
              </w:rPr>
              <w:t>80,380</w:t>
            </w:r>
          </w:p>
        </w:tc>
      </w:tr>
      <w:tr w:rsidR="00D54B8C" w:rsidRPr="00250D6B" w14:paraId="0655EA10" w14:textId="77777777" w:rsidTr="004E3076">
        <w:tc>
          <w:tcPr>
            <w:tcW w:w="3960" w:type="dxa"/>
          </w:tcPr>
          <w:p w14:paraId="365A2B68" w14:textId="77777777" w:rsidR="00D54B8C" w:rsidRPr="00250D6B" w:rsidRDefault="00D54B8C" w:rsidP="004E3076">
            <w:pPr>
              <w:spacing w:line="240" w:lineRule="auto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293" w:type="dxa"/>
            <w:vAlign w:val="center"/>
          </w:tcPr>
          <w:p w14:paraId="3C400F4C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00979A46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530623BB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2D958E88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5D89D54A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0BC86894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2260B070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725D74C7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</w:tr>
      <w:tr w:rsidR="008F52B0" w:rsidRPr="00250D6B" w14:paraId="6BD80761" w14:textId="77777777" w:rsidTr="004E3076">
        <w:tc>
          <w:tcPr>
            <w:tcW w:w="3960" w:type="dxa"/>
          </w:tcPr>
          <w:p w14:paraId="29010D5A" w14:textId="230A3507" w:rsidR="008F52B0" w:rsidRPr="00250D6B" w:rsidRDefault="008F52B0" w:rsidP="008F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250D6B">
              <w:rPr>
                <w:rFonts w:hint="cs"/>
                <w:cs/>
              </w:rPr>
              <w:t>กำไร</w:t>
            </w:r>
            <w:r w:rsidR="000E57BD" w:rsidRPr="00250D6B">
              <w:rPr>
                <w:rFonts w:hint="cs"/>
                <w:cs/>
              </w:rPr>
              <w:t xml:space="preserve"> </w:t>
            </w:r>
            <w:r w:rsidR="000E57BD" w:rsidRPr="00250D6B">
              <w:t>(</w:t>
            </w:r>
            <w:r w:rsidR="000E57BD" w:rsidRPr="00250D6B">
              <w:rPr>
                <w:rFonts w:hint="cs"/>
                <w:cs/>
              </w:rPr>
              <w:t>ขาดทุน</w:t>
            </w:r>
            <w:r w:rsidR="000E57BD" w:rsidRPr="00250D6B">
              <w:t>)</w:t>
            </w:r>
            <w:r w:rsidR="000E57BD" w:rsidRPr="00250D6B">
              <w:rPr>
                <w:rFonts w:hint="cs"/>
                <w:cs/>
              </w:rPr>
              <w:t xml:space="preserve"> </w:t>
            </w:r>
            <w:r w:rsidRPr="00250D6B">
              <w:rPr>
                <w:rFonts w:hint="cs"/>
                <w:cs/>
              </w:rPr>
              <w:t>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286A0F9C" w14:textId="58EC1D23" w:rsidR="008F52B0" w:rsidRPr="00250D6B" w:rsidRDefault="008F52B0" w:rsidP="008F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4,02</w:t>
            </w:r>
            <w:r w:rsidR="005A0A6B" w:rsidRPr="00250D6B">
              <w:rPr>
                <w:rFonts w:hint="cs"/>
                <w:cs/>
              </w:rPr>
              <w:t>9</w:t>
            </w:r>
          </w:p>
        </w:tc>
        <w:tc>
          <w:tcPr>
            <w:tcW w:w="1294" w:type="dxa"/>
            <w:vAlign w:val="center"/>
          </w:tcPr>
          <w:p w14:paraId="07E5AC51" w14:textId="4F26D4B3" w:rsidR="008F52B0" w:rsidRPr="00250D6B" w:rsidRDefault="008F52B0" w:rsidP="008F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73</w:t>
            </w:r>
            <w:r w:rsidR="005A0A6B" w:rsidRPr="00250D6B">
              <w:rPr>
                <w:rFonts w:hint="cs"/>
                <w:cs/>
              </w:rPr>
              <w:t>7</w:t>
            </w:r>
          </w:p>
        </w:tc>
        <w:tc>
          <w:tcPr>
            <w:tcW w:w="1294" w:type="dxa"/>
            <w:vAlign w:val="center"/>
          </w:tcPr>
          <w:p w14:paraId="11104E56" w14:textId="034EDEEF" w:rsidR="008F52B0" w:rsidRPr="00250D6B" w:rsidRDefault="008F52B0" w:rsidP="008F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852</w:t>
            </w:r>
          </w:p>
        </w:tc>
        <w:tc>
          <w:tcPr>
            <w:tcW w:w="1294" w:type="dxa"/>
            <w:vAlign w:val="center"/>
          </w:tcPr>
          <w:p w14:paraId="3999E17B" w14:textId="5F6C78F5" w:rsidR="008F52B0" w:rsidRPr="00250D6B" w:rsidRDefault="008F52B0" w:rsidP="008F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107</w:t>
            </w:r>
          </w:p>
        </w:tc>
        <w:tc>
          <w:tcPr>
            <w:tcW w:w="1293" w:type="dxa"/>
            <w:vAlign w:val="center"/>
          </w:tcPr>
          <w:p w14:paraId="5F6BF3EA" w14:textId="64408D53" w:rsidR="008F52B0" w:rsidRPr="00250D6B" w:rsidRDefault="008F52B0" w:rsidP="008F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5,414</w:t>
            </w:r>
          </w:p>
        </w:tc>
        <w:tc>
          <w:tcPr>
            <w:tcW w:w="1294" w:type="dxa"/>
            <w:vAlign w:val="center"/>
          </w:tcPr>
          <w:p w14:paraId="4B7935BE" w14:textId="469EB68D" w:rsidR="008F52B0" w:rsidRPr="00250D6B" w:rsidRDefault="008F52B0" w:rsidP="008F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(1</w:t>
            </w:r>
            <w:r w:rsidR="00667927" w:rsidRPr="00250D6B">
              <w:t>47</w:t>
            </w:r>
            <w:r w:rsidRPr="00250D6B">
              <w:t>)</w:t>
            </w:r>
          </w:p>
        </w:tc>
        <w:tc>
          <w:tcPr>
            <w:tcW w:w="1294" w:type="dxa"/>
            <w:vAlign w:val="center"/>
          </w:tcPr>
          <w:p w14:paraId="040F9CC8" w14:textId="797C7F53" w:rsidR="008F52B0" w:rsidRPr="00250D6B" w:rsidRDefault="008F52B0" w:rsidP="00BE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</w:pPr>
            <w:r w:rsidRPr="00250D6B">
              <w:t>-</w:t>
            </w:r>
          </w:p>
        </w:tc>
        <w:tc>
          <w:tcPr>
            <w:tcW w:w="1294" w:type="dxa"/>
            <w:vAlign w:val="center"/>
          </w:tcPr>
          <w:p w14:paraId="65FE6791" w14:textId="6633A4C7" w:rsidR="008F52B0" w:rsidRPr="00250D6B" w:rsidRDefault="00667927" w:rsidP="008F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250D6B">
              <w:t>10,992</w:t>
            </w:r>
          </w:p>
        </w:tc>
      </w:tr>
      <w:tr w:rsidR="00D54B8C" w:rsidRPr="00250D6B" w14:paraId="582DC406" w14:textId="77777777" w:rsidTr="004E3076">
        <w:tc>
          <w:tcPr>
            <w:tcW w:w="3960" w:type="dxa"/>
          </w:tcPr>
          <w:p w14:paraId="59A00F0B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250D6B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6C6E0E1B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5201E57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4C38C540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38F3F354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01CAB782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58EEAF78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7CE861B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28FB9FCA" w14:textId="230A0AFB" w:rsidR="00D54B8C" w:rsidRPr="00250D6B" w:rsidRDefault="00391357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(</w:t>
            </w:r>
            <w:r w:rsidR="008B397B" w:rsidRPr="00250D6B">
              <w:t>2,80</w:t>
            </w:r>
            <w:r w:rsidR="000E57BD" w:rsidRPr="00250D6B">
              <w:rPr>
                <w:rFonts w:hint="cs"/>
                <w:cs/>
              </w:rPr>
              <w:t>4</w:t>
            </w:r>
            <w:r w:rsidRPr="00250D6B">
              <w:t>)</w:t>
            </w:r>
          </w:p>
        </w:tc>
      </w:tr>
      <w:tr w:rsidR="00391357" w:rsidRPr="00250D6B" w14:paraId="56DE60EA" w14:textId="77777777" w:rsidTr="004E3076">
        <w:tc>
          <w:tcPr>
            <w:tcW w:w="3960" w:type="dxa"/>
          </w:tcPr>
          <w:p w14:paraId="791F2CD8" w14:textId="21928F0D" w:rsidR="00391357" w:rsidRPr="00250D6B" w:rsidRDefault="000E57BD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250D6B">
              <w:rPr>
                <w:rFonts w:hint="cs"/>
                <w:cs/>
              </w:rPr>
              <w:t>กำไร</w:t>
            </w:r>
            <w:r w:rsidR="00391357" w:rsidRPr="00250D6B">
              <w:rPr>
                <w:cs/>
              </w:rPr>
              <w:t>จากตราสารอนุพันธ์</w:t>
            </w:r>
          </w:p>
        </w:tc>
        <w:tc>
          <w:tcPr>
            <w:tcW w:w="1293" w:type="dxa"/>
          </w:tcPr>
          <w:p w14:paraId="3C0848C4" w14:textId="77777777" w:rsidR="00391357" w:rsidRPr="00250D6B" w:rsidRDefault="00391357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24DC4911" w14:textId="77777777" w:rsidR="00391357" w:rsidRPr="00250D6B" w:rsidRDefault="00391357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31EBDE0E" w14:textId="77777777" w:rsidR="00391357" w:rsidRPr="00250D6B" w:rsidRDefault="00391357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0B28080" w14:textId="77777777" w:rsidR="00391357" w:rsidRPr="00250D6B" w:rsidRDefault="00391357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1AF877EF" w14:textId="77777777" w:rsidR="00391357" w:rsidRPr="00250D6B" w:rsidRDefault="00391357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491DBF99" w14:textId="77777777" w:rsidR="00391357" w:rsidRPr="00250D6B" w:rsidRDefault="00391357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54C3E21" w14:textId="77777777" w:rsidR="00391357" w:rsidRPr="00250D6B" w:rsidRDefault="00391357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28F840E5" w14:textId="2D21B814" w:rsidR="00391357" w:rsidRPr="00250D6B" w:rsidRDefault="00010794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1</w:t>
            </w:r>
            <w:r w:rsidR="00473139" w:rsidRPr="00250D6B">
              <w:t>3</w:t>
            </w:r>
          </w:p>
        </w:tc>
      </w:tr>
      <w:tr w:rsidR="00D54B8C" w:rsidRPr="00250D6B" w14:paraId="06536B97" w14:textId="77777777" w:rsidTr="004E3076">
        <w:tc>
          <w:tcPr>
            <w:tcW w:w="3960" w:type="dxa"/>
          </w:tcPr>
          <w:p w14:paraId="6EC60A7F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250D6B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3E8D8EB1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7A7ED26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6041A444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147C042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48A791F9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5F97C9CF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D25E78F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12313F3B" w14:textId="0BC4C870" w:rsidR="00D54B8C" w:rsidRPr="00250D6B" w:rsidRDefault="008B397B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29</w:t>
            </w:r>
            <w:r w:rsidR="000E57BD" w:rsidRPr="00250D6B">
              <w:rPr>
                <w:rFonts w:hint="cs"/>
                <w:cs/>
              </w:rPr>
              <w:t>2</w:t>
            </w:r>
          </w:p>
        </w:tc>
      </w:tr>
      <w:tr w:rsidR="00D54B8C" w:rsidRPr="00250D6B" w14:paraId="26962D1B" w14:textId="77777777" w:rsidTr="004E3076">
        <w:tc>
          <w:tcPr>
            <w:tcW w:w="3960" w:type="dxa"/>
          </w:tcPr>
          <w:p w14:paraId="49533953" w14:textId="1C6D7C6C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250D6B"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1293" w:type="dxa"/>
          </w:tcPr>
          <w:p w14:paraId="18CB0B35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079B2DE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17CFB47C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64BB79D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71CFCF35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4C4D27E7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4700A84D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7F457493" w14:textId="10E481BF" w:rsidR="00D54B8C" w:rsidRPr="00250D6B" w:rsidRDefault="00391357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(40</w:t>
            </w:r>
            <w:r w:rsidR="000E57BD" w:rsidRPr="00250D6B">
              <w:rPr>
                <w:rFonts w:hint="cs"/>
                <w:cs/>
              </w:rPr>
              <w:t>2</w:t>
            </w:r>
            <w:r w:rsidRPr="00250D6B">
              <w:t>)</w:t>
            </w:r>
          </w:p>
        </w:tc>
      </w:tr>
      <w:tr w:rsidR="00D54B8C" w:rsidRPr="00250D6B" w14:paraId="20860F03" w14:textId="77777777" w:rsidTr="004E3076">
        <w:tc>
          <w:tcPr>
            <w:tcW w:w="3960" w:type="dxa"/>
          </w:tcPr>
          <w:p w14:paraId="6A4D2877" w14:textId="77777777" w:rsidR="00D54B8C" w:rsidRPr="00250D6B" w:rsidRDefault="00D54B8C" w:rsidP="004E3076">
            <w:pPr>
              <w:spacing w:line="240" w:lineRule="auto"/>
              <w:jc w:val="both"/>
              <w:rPr>
                <w:cs/>
              </w:rPr>
            </w:pPr>
            <w:r w:rsidRPr="00250D6B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2D165E42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4E2ADB93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5D3668D2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0B603901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05778062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5484D8BC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077B99CA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2BC786AB" w14:textId="60A3C831" w:rsidR="00D54B8C" w:rsidRPr="00250D6B" w:rsidRDefault="00391357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250D6B">
              <w:t>(1,032)</w:t>
            </w:r>
          </w:p>
        </w:tc>
      </w:tr>
      <w:tr w:rsidR="00D54B8C" w:rsidRPr="00250D6B" w14:paraId="39428FE9" w14:textId="77777777" w:rsidTr="004E3076">
        <w:tc>
          <w:tcPr>
            <w:tcW w:w="3960" w:type="dxa"/>
          </w:tcPr>
          <w:p w14:paraId="51FAA51B" w14:textId="77777777" w:rsidR="00D54B8C" w:rsidRPr="00250D6B" w:rsidRDefault="00D54B8C" w:rsidP="004E3076">
            <w:pPr>
              <w:spacing w:line="240" w:lineRule="auto"/>
              <w:jc w:val="both"/>
              <w:rPr>
                <w:cs/>
              </w:rPr>
            </w:pPr>
            <w:r w:rsidRPr="00250D6B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179CCD6F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7581DFE1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1276C2A9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7116940D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0A3A9B94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056F4321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186EEB9C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72516FFF" w14:textId="309ED124" w:rsidR="00D54B8C" w:rsidRPr="00250D6B" w:rsidRDefault="00391357" w:rsidP="004E30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(3,689)</w:t>
            </w:r>
          </w:p>
        </w:tc>
      </w:tr>
      <w:tr w:rsidR="00D54B8C" w:rsidRPr="00250D6B" w14:paraId="7844B2EC" w14:textId="77777777" w:rsidTr="004E3076">
        <w:tc>
          <w:tcPr>
            <w:tcW w:w="3960" w:type="dxa"/>
          </w:tcPr>
          <w:p w14:paraId="4997A44D" w14:textId="77777777" w:rsidR="00D54B8C" w:rsidRPr="00250D6B" w:rsidRDefault="00D54B8C" w:rsidP="004E3076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250D6B">
              <w:rPr>
                <w:rFonts w:hint="cs"/>
                <w:b/>
                <w:bCs/>
                <w:cs/>
              </w:rPr>
              <w:t>กำไร</w:t>
            </w:r>
            <w:r w:rsidRPr="00250D6B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vAlign w:val="bottom"/>
          </w:tcPr>
          <w:p w14:paraId="598702D3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2B84453A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0C607D1E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6CACA078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3594FAC1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2F648BF7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3F5A5201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0708D0F3" w14:textId="7D3573E2" w:rsidR="00D54B8C" w:rsidRPr="00250D6B" w:rsidRDefault="00010794" w:rsidP="004E30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250D6B">
              <w:rPr>
                <w:b/>
                <w:bCs/>
              </w:rPr>
              <w:t>3,370</w:t>
            </w:r>
          </w:p>
        </w:tc>
      </w:tr>
    </w:tbl>
    <w:p w14:paraId="7E90EDDC" w14:textId="77777777" w:rsidR="00D54B8C" w:rsidRPr="00250D6B" w:rsidRDefault="00D54B8C" w:rsidP="00D54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6"/>
          <w:szCs w:val="16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D54B8C" w:rsidRPr="00250D6B" w14:paraId="5A92267C" w14:textId="77777777" w:rsidTr="004E3076">
        <w:tc>
          <w:tcPr>
            <w:tcW w:w="3960" w:type="dxa"/>
          </w:tcPr>
          <w:p w14:paraId="190200F1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7CEAE64E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250D6B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D54B8C" w:rsidRPr="00250D6B" w14:paraId="35C2EFC9" w14:textId="77777777" w:rsidTr="004E3076">
        <w:tc>
          <w:tcPr>
            <w:tcW w:w="3960" w:type="dxa"/>
          </w:tcPr>
          <w:p w14:paraId="33DB4F78" w14:textId="77777777" w:rsidR="00D54B8C" w:rsidRPr="00250D6B" w:rsidRDefault="00D54B8C" w:rsidP="004E3076">
            <w:pPr>
              <w:spacing w:line="240" w:lineRule="auto"/>
              <w:jc w:val="both"/>
              <w:rPr>
                <w:b/>
                <w:bCs/>
              </w:rPr>
            </w:pPr>
          </w:p>
          <w:p w14:paraId="7F84820F" w14:textId="77777777" w:rsidR="00D54B8C" w:rsidRPr="00250D6B" w:rsidRDefault="00D54B8C" w:rsidP="004E3076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250D6B">
              <w:rPr>
                <w:rFonts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</w:p>
          <w:p w14:paraId="197E86FE" w14:textId="41F53055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ind w:firstLine="336"/>
              <w:rPr>
                <w:b/>
                <w:bCs/>
              </w:rPr>
            </w:pPr>
            <w:r w:rsidRPr="00250D6B">
              <w:rPr>
                <w:b/>
                <w:bCs/>
                <w:i/>
                <w:iCs/>
              </w:rPr>
              <w:t xml:space="preserve">31 </w:t>
            </w:r>
            <w:r w:rsidRPr="00250D6B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Pr="00250D6B">
              <w:rPr>
                <w:b/>
                <w:bCs/>
                <w:i/>
                <w:iCs/>
              </w:rPr>
              <w:t>2565</w:t>
            </w:r>
          </w:p>
        </w:tc>
        <w:tc>
          <w:tcPr>
            <w:tcW w:w="1293" w:type="dxa"/>
            <w:vAlign w:val="bottom"/>
          </w:tcPr>
          <w:p w14:paraId="260D7666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50D6B">
              <w:rPr>
                <w:cs/>
              </w:rPr>
              <w:t>โรงกลั่น</w:t>
            </w:r>
            <w:r w:rsidRPr="00250D6B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6D83DC67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50D6B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76AB41D8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50D6B">
              <w:rPr>
                <w:rFonts w:hint="cs"/>
                <w:cs/>
              </w:rPr>
              <w:t>พลังงาน</w:t>
            </w:r>
            <w:r w:rsidRPr="00250D6B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2309E100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50D6B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4D097545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</w:pPr>
            <w:r w:rsidRPr="00250D6B">
              <w:rPr>
                <w:rFonts w:hint="cs"/>
                <w:cs/>
              </w:rPr>
              <w:t>ทรัพยากร</w:t>
            </w:r>
            <w:r w:rsidRPr="00250D6B">
              <w:rPr>
                <w:cs/>
              </w:rPr>
              <w:br/>
            </w:r>
            <w:r w:rsidRPr="00250D6B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7EE4C1B6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250D6B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28E867AB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50D6B">
              <w:rPr>
                <w:cs/>
              </w:rPr>
              <w:t>รายการ</w:t>
            </w:r>
            <w:r w:rsidRPr="00250D6B">
              <w:br/>
            </w:r>
            <w:r w:rsidRPr="00250D6B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76DDCB08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250D6B">
              <w:rPr>
                <w:rFonts w:hint="cs"/>
                <w:cs/>
              </w:rPr>
              <w:t>รวม</w:t>
            </w:r>
          </w:p>
        </w:tc>
      </w:tr>
      <w:tr w:rsidR="00D54B8C" w:rsidRPr="00250D6B" w14:paraId="26F81FDD" w14:textId="77777777" w:rsidTr="004E3076">
        <w:tc>
          <w:tcPr>
            <w:tcW w:w="3960" w:type="dxa"/>
          </w:tcPr>
          <w:p w14:paraId="1275D1DB" w14:textId="77777777" w:rsidR="00D54B8C" w:rsidRPr="00250D6B" w:rsidRDefault="00D54B8C" w:rsidP="004E3076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4D007E3F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250D6B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D54B8C" w:rsidRPr="00250D6B" w14:paraId="195D6791" w14:textId="77777777" w:rsidTr="004E3076">
        <w:tc>
          <w:tcPr>
            <w:tcW w:w="3960" w:type="dxa"/>
            <w:vAlign w:val="bottom"/>
          </w:tcPr>
          <w:p w14:paraId="17EB271F" w14:textId="0EDB379B" w:rsidR="00D54B8C" w:rsidRPr="00250D6B" w:rsidRDefault="00D54B8C" w:rsidP="00D54B8C">
            <w:pPr>
              <w:spacing w:line="240" w:lineRule="auto"/>
              <w:jc w:val="both"/>
            </w:pPr>
            <w:r w:rsidRPr="00250D6B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33488ED4" w14:textId="5575CBD5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22,250</w:t>
            </w:r>
          </w:p>
        </w:tc>
        <w:tc>
          <w:tcPr>
            <w:tcW w:w="1294" w:type="dxa"/>
            <w:vAlign w:val="center"/>
          </w:tcPr>
          <w:p w14:paraId="019C2832" w14:textId="244B7185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39,422</w:t>
            </w:r>
          </w:p>
        </w:tc>
        <w:tc>
          <w:tcPr>
            <w:tcW w:w="1294" w:type="dxa"/>
            <w:vAlign w:val="center"/>
          </w:tcPr>
          <w:p w14:paraId="5EBEBD16" w14:textId="4FD664EF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1,156</w:t>
            </w:r>
          </w:p>
        </w:tc>
        <w:tc>
          <w:tcPr>
            <w:tcW w:w="1294" w:type="dxa"/>
            <w:vAlign w:val="center"/>
          </w:tcPr>
          <w:p w14:paraId="5668D44D" w14:textId="47FF1404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521</w:t>
            </w:r>
          </w:p>
        </w:tc>
        <w:tc>
          <w:tcPr>
            <w:tcW w:w="1293" w:type="dxa"/>
            <w:vAlign w:val="center"/>
          </w:tcPr>
          <w:p w14:paraId="0EA57514" w14:textId="33E6809C" w:rsidR="00D54B8C" w:rsidRPr="00250D6B" w:rsidRDefault="00D54B8C" w:rsidP="0087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5,703</w:t>
            </w:r>
          </w:p>
        </w:tc>
        <w:tc>
          <w:tcPr>
            <w:tcW w:w="1294" w:type="dxa"/>
            <w:vAlign w:val="center"/>
          </w:tcPr>
          <w:p w14:paraId="7C893157" w14:textId="4015F6AA" w:rsidR="00D54B8C" w:rsidRPr="00250D6B" w:rsidRDefault="00D54B8C" w:rsidP="0087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3</w:t>
            </w:r>
          </w:p>
        </w:tc>
        <w:tc>
          <w:tcPr>
            <w:tcW w:w="1294" w:type="dxa"/>
            <w:vAlign w:val="center"/>
          </w:tcPr>
          <w:p w14:paraId="3636D5D6" w14:textId="3A608AB4" w:rsidR="00D54B8C" w:rsidRPr="00250D6B" w:rsidRDefault="00D54B8C" w:rsidP="00BE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</w:pPr>
            <w:r w:rsidRPr="00250D6B">
              <w:t>-</w:t>
            </w:r>
          </w:p>
        </w:tc>
        <w:tc>
          <w:tcPr>
            <w:tcW w:w="1294" w:type="dxa"/>
            <w:vAlign w:val="center"/>
          </w:tcPr>
          <w:p w14:paraId="70B636B3" w14:textId="71D2FE05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69,055</w:t>
            </w:r>
          </w:p>
        </w:tc>
      </w:tr>
      <w:tr w:rsidR="00D54B8C" w:rsidRPr="00250D6B" w14:paraId="5A33665C" w14:textId="77777777" w:rsidTr="004E3076">
        <w:tc>
          <w:tcPr>
            <w:tcW w:w="3960" w:type="dxa"/>
          </w:tcPr>
          <w:p w14:paraId="2F5AE6F1" w14:textId="1D09DE9B" w:rsidR="00D54B8C" w:rsidRPr="00250D6B" w:rsidRDefault="00D54B8C" w:rsidP="00D54B8C">
            <w:pPr>
              <w:spacing w:line="240" w:lineRule="auto"/>
              <w:jc w:val="both"/>
              <w:rPr>
                <w:cs/>
              </w:rPr>
            </w:pPr>
            <w:r w:rsidRPr="00250D6B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4D5A670B" w14:textId="03C37AEE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37,046</w:t>
            </w:r>
          </w:p>
        </w:tc>
        <w:tc>
          <w:tcPr>
            <w:tcW w:w="1294" w:type="dxa"/>
            <w:vAlign w:val="center"/>
          </w:tcPr>
          <w:p w14:paraId="202FF361" w14:textId="733D5174" w:rsidR="00D54B8C" w:rsidRPr="00250D6B" w:rsidRDefault="00D54B8C" w:rsidP="005E3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4</w:t>
            </w:r>
          </w:p>
        </w:tc>
        <w:tc>
          <w:tcPr>
            <w:tcW w:w="1294" w:type="dxa"/>
            <w:vAlign w:val="center"/>
          </w:tcPr>
          <w:p w14:paraId="6A9896AB" w14:textId="2639B960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2</w:t>
            </w:r>
          </w:p>
        </w:tc>
        <w:tc>
          <w:tcPr>
            <w:tcW w:w="1294" w:type="dxa"/>
            <w:vAlign w:val="center"/>
          </w:tcPr>
          <w:p w14:paraId="7AD9146E" w14:textId="21532AEA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3,219</w:t>
            </w:r>
          </w:p>
        </w:tc>
        <w:tc>
          <w:tcPr>
            <w:tcW w:w="1293" w:type="dxa"/>
            <w:vAlign w:val="center"/>
          </w:tcPr>
          <w:p w14:paraId="74F1B8E4" w14:textId="7891F835" w:rsidR="00D54B8C" w:rsidRPr="00250D6B" w:rsidRDefault="00D54B8C" w:rsidP="00BE4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-</w:t>
            </w:r>
          </w:p>
        </w:tc>
        <w:tc>
          <w:tcPr>
            <w:tcW w:w="1294" w:type="dxa"/>
            <w:vAlign w:val="center"/>
          </w:tcPr>
          <w:p w14:paraId="784F099F" w14:textId="038FC6B4" w:rsidR="00D54B8C" w:rsidRPr="00250D6B" w:rsidRDefault="00D54B8C" w:rsidP="008766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-</w:t>
            </w:r>
          </w:p>
        </w:tc>
        <w:tc>
          <w:tcPr>
            <w:tcW w:w="1294" w:type="dxa"/>
            <w:vAlign w:val="center"/>
          </w:tcPr>
          <w:p w14:paraId="0B311047" w14:textId="042ACB1D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(40,271)</w:t>
            </w:r>
          </w:p>
        </w:tc>
        <w:tc>
          <w:tcPr>
            <w:tcW w:w="1294" w:type="dxa"/>
            <w:vAlign w:val="center"/>
          </w:tcPr>
          <w:p w14:paraId="744A1C7A" w14:textId="49D56B64" w:rsidR="00D54B8C" w:rsidRPr="00250D6B" w:rsidRDefault="00D54B8C" w:rsidP="00BE4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</w:pPr>
            <w:r w:rsidRPr="00250D6B">
              <w:t>-</w:t>
            </w:r>
          </w:p>
        </w:tc>
      </w:tr>
      <w:tr w:rsidR="00D54B8C" w:rsidRPr="00250D6B" w14:paraId="166B526D" w14:textId="77777777" w:rsidTr="004E3076">
        <w:tc>
          <w:tcPr>
            <w:tcW w:w="3960" w:type="dxa"/>
          </w:tcPr>
          <w:p w14:paraId="00EAC2F3" w14:textId="7566EE90" w:rsidR="00D54B8C" w:rsidRPr="00250D6B" w:rsidRDefault="00D54B8C" w:rsidP="00D54B8C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250D6B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49458A7E" w14:textId="55D8FF94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250D6B">
              <w:rPr>
                <w:b/>
                <w:bCs/>
              </w:rPr>
              <w:t>59,296</w:t>
            </w:r>
          </w:p>
        </w:tc>
        <w:tc>
          <w:tcPr>
            <w:tcW w:w="1294" w:type="dxa"/>
            <w:vAlign w:val="center"/>
          </w:tcPr>
          <w:p w14:paraId="0BDECFAE" w14:textId="08CC93FD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250D6B">
              <w:rPr>
                <w:b/>
                <w:bCs/>
              </w:rPr>
              <w:t>39,426</w:t>
            </w:r>
          </w:p>
        </w:tc>
        <w:tc>
          <w:tcPr>
            <w:tcW w:w="1294" w:type="dxa"/>
            <w:vAlign w:val="center"/>
          </w:tcPr>
          <w:p w14:paraId="7DD20539" w14:textId="203AACE3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250D6B">
              <w:rPr>
                <w:b/>
                <w:bCs/>
              </w:rPr>
              <w:t>1,158</w:t>
            </w:r>
          </w:p>
        </w:tc>
        <w:tc>
          <w:tcPr>
            <w:tcW w:w="1294" w:type="dxa"/>
            <w:vAlign w:val="center"/>
          </w:tcPr>
          <w:p w14:paraId="7D1F52B1" w14:textId="609DC0E9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250D6B">
              <w:rPr>
                <w:b/>
                <w:bCs/>
              </w:rPr>
              <w:t>3,740</w:t>
            </w:r>
          </w:p>
        </w:tc>
        <w:tc>
          <w:tcPr>
            <w:tcW w:w="1293" w:type="dxa"/>
            <w:vAlign w:val="center"/>
          </w:tcPr>
          <w:p w14:paraId="35B43B39" w14:textId="2808E9C5" w:rsidR="00D54B8C" w:rsidRPr="00250D6B" w:rsidRDefault="00D54B8C" w:rsidP="008766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250D6B">
              <w:rPr>
                <w:b/>
                <w:bCs/>
              </w:rPr>
              <w:t>5,703</w:t>
            </w:r>
          </w:p>
        </w:tc>
        <w:tc>
          <w:tcPr>
            <w:tcW w:w="1294" w:type="dxa"/>
            <w:vAlign w:val="center"/>
          </w:tcPr>
          <w:p w14:paraId="5E50DB56" w14:textId="1B1538AF" w:rsidR="00D54B8C" w:rsidRPr="00250D6B" w:rsidRDefault="00D54B8C" w:rsidP="008766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250D6B">
              <w:rPr>
                <w:b/>
                <w:bCs/>
              </w:rPr>
              <w:t>3</w:t>
            </w:r>
          </w:p>
        </w:tc>
        <w:tc>
          <w:tcPr>
            <w:tcW w:w="1294" w:type="dxa"/>
            <w:vAlign w:val="center"/>
          </w:tcPr>
          <w:p w14:paraId="5EFB6614" w14:textId="76E8C3CE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250D6B">
              <w:rPr>
                <w:b/>
                <w:bCs/>
              </w:rPr>
              <w:t>(40,271)</w:t>
            </w:r>
          </w:p>
        </w:tc>
        <w:tc>
          <w:tcPr>
            <w:tcW w:w="1294" w:type="dxa"/>
            <w:vAlign w:val="center"/>
          </w:tcPr>
          <w:p w14:paraId="6D88066C" w14:textId="2B3E5882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250D6B">
              <w:rPr>
                <w:b/>
                <w:bCs/>
              </w:rPr>
              <w:t>69,055</w:t>
            </w:r>
          </w:p>
        </w:tc>
      </w:tr>
      <w:tr w:rsidR="00D54B8C" w:rsidRPr="00250D6B" w14:paraId="0061D1E0" w14:textId="77777777" w:rsidTr="004E3076">
        <w:tc>
          <w:tcPr>
            <w:tcW w:w="3960" w:type="dxa"/>
          </w:tcPr>
          <w:p w14:paraId="2E45D65F" w14:textId="77777777" w:rsidR="00D54B8C" w:rsidRPr="00250D6B" w:rsidRDefault="00D54B8C" w:rsidP="00D54B8C">
            <w:pPr>
              <w:spacing w:line="240" w:lineRule="auto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293" w:type="dxa"/>
            <w:vAlign w:val="center"/>
          </w:tcPr>
          <w:p w14:paraId="483DCBE2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05C380FC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3837FBE5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56C74A72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367FD17B" w14:textId="77777777" w:rsidR="00D54B8C" w:rsidRPr="00250D6B" w:rsidRDefault="00D54B8C" w:rsidP="0087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60941BE5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2CFF1395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509F0A7A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</w:tr>
      <w:tr w:rsidR="00D54B8C" w:rsidRPr="00250D6B" w14:paraId="715ED387" w14:textId="77777777" w:rsidTr="004E3076">
        <w:tc>
          <w:tcPr>
            <w:tcW w:w="3960" w:type="dxa"/>
          </w:tcPr>
          <w:p w14:paraId="43BD32E6" w14:textId="617D6334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250D6B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4C56880F" w14:textId="01558F63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5,021</w:t>
            </w:r>
          </w:p>
        </w:tc>
        <w:tc>
          <w:tcPr>
            <w:tcW w:w="1294" w:type="dxa"/>
            <w:vAlign w:val="center"/>
          </w:tcPr>
          <w:p w14:paraId="2EAE7BE5" w14:textId="72E424D5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1,118</w:t>
            </w:r>
          </w:p>
        </w:tc>
        <w:tc>
          <w:tcPr>
            <w:tcW w:w="1294" w:type="dxa"/>
            <w:vAlign w:val="center"/>
          </w:tcPr>
          <w:p w14:paraId="76D3CEDD" w14:textId="2383DA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3,075</w:t>
            </w:r>
          </w:p>
        </w:tc>
        <w:tc>
          <w:tcPr>
            <w:tcW w:w="1294" w:type="dxa"/>
            <w:vAlign w:val="center"/>
          </w:tcPr>
          <w:p w14:paraId="36B3E9D9" w14:textId="62626FD3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343</w:t>
            </w:r>
          </w:p>
        </w:tc>
        <w:tc>
          <w:tcPr>
            <w:tcW w:w="1293" w:type="dxa"/>
            <w:vAlign w:val="center"/>
          </w:tcPr>
          <w:p w14:paraId="2F1F0386" w14:textId="510E4A0A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4,251</w:t>
            </w:r>
          </w:p>
        </w:tc>
        <w:tc>
          <w:tcPr>
            <w:tcW w:w="1294" w:type="dxa"/>
            <w:vAlign w:val="center"/>
          </w:tcPr>
          <w:p w14:paraId="53D6EF6A" w14:textId="7770E21C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(94)</w:t>
            </w:r>
          </w:p>
        </w:tc>
        <w:tc>
          <w:tcPr>
            <w:tcW w:w="1294" w:type="dxa"/>
            <w:vAlign w:val="center"/>
          </w:tcPr>
          <w:p w14:paraId="77AB9723" w14:textId="37B82DDA" w:rsidR="00D54B8C" w:rsidRPr="00250D6B" w:rsidRDefault="00D54B8C" w:rsidP="00BE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-</w:t>
            </w:r>
          </w:p>
        </w:tc>
        <w:tc>
          <w:tcPr>
            <w:tcW w:w="1294" w:type="dxa"/>
            <w:vAlign w:val="center"/>
          </w:tcPr>
          <w:p w14:paraId="0CD20D8F" w14:textId="04FC558B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250D6B">
              <w:t>13,714</w:t>
            </w:r>
          </w:p>
        </w:tc>
      </w:tr>
      <w:tr w:rsidR="00D54B8C" w:rsidRPr="00250D6B" w14:paraId="786AFB5A" w14:textId="77777777" w:rsidTr="004E3076">
        <w:tc>
          <w:tcPr>
            <w:tcW w:w="3960" w:type="dxa"/>
          </w:tcPr>
          <w:p w14:paraId="5DE5E52A" w14:textId="1285F065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250D6B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579577AA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C1C94D2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0F85EA86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F82CCEE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77FC8D6A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2ECA1C3C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AAA0609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07B651C1" w14:textId="16D128D1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(2,267)</w:t>
            </w:r>
          </w:p>
        </w:tc>
      </w:tr>
      <w:tr w:rsidR="00D54B8C" w:rsidRPr="00250D6B" w14:paraId="1004D25C" w14:textId="77777777" w:rsidTr="004E3076">
        <w:tc>
          <w:tcPr>
            <w:tcW w:w="3960" w:type="dxa"/>
          </w:tcPr>
          <w:p w14:paraId="3B39AC46" w14:textId="31B201E8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250D6B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2E92C795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FFF63EA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13A8D81C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F776451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32504F78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4E05727A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205A1E4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6D206D0F" w14:textId="3AC1EC6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250D6B">
              <w:t>61</w:t>
            </w:r>
          </w:p>
        </w:tc>
      </w:tr>
      <w:tr w:rsidR="00D54B8C" w:rsidRPr="00250D6B" w14:paraId="5371445E" w14:textId="77777777" w:rsidTr="004E3076">
        <w:tc>
          <w:tcPr>
            <w:tcW w:w="3960" w:type="dxa"/>
          </w:tcPr>
          <w:p w14:paraId="2406DB48" w14:textId="0502B112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250D6B">
              <w:rPr>
                <w:rFonts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1293" w:type="dxa"/>
          </w:tcPr>
          <w:p w14:paraId="3617140D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2E6907B9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0E5A0540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2E880ED7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34AE167D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15A17EB9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6F87335B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30CA1415" w14:textId="34DB2362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179</w:t>
            </w:r>
          </w:p>
        </w:tc>
      </w:tr>
      <w:tr w:rsidR="00D54B8C" w:rsidRPr="00250D6B" w14:paraId="053C0791" w14:textId="77777777" w:rsidTr="004E3076">
        <w:tc>
          <w:tcPr>
            <w:tcW w:w="3960" w:type="dxa"/>
          </w:tcPr>
          <w:p w14:paraId="3B58A2B7" w14:textId="6EDE91CB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250D6B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526714C8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57950F60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0C7BC419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031EADFB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4B0520D1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EC8D955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1A464F79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16639446" w14:textId="73DD6B1D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t>(836)</w:t>
            </w:r>
          </w:p>
        </w:tc>
      </w:tr>
      <w:tr w:rsidR="00D54B8C" w:rsidRPr="00250D6B" w14:paraId="6489A21C" w14:textId="77777777" w:rsidTr="004E3076">
        <w:tc>
          <w:tcPr>
            <w:tcW w:w="3960" w:type="dxa"/>
          </w:tcPr>
          <w:p w14:paraId="6AFAF9C0" w14:textId="48FC63CE" w:rsidR="00D54B8C" w:rsidRPr="00250D6B" w:rsidRDefault="00D54B8C" w:rsidP="00D54B8C">
            <w:pPr>
              <w:spacing w:line="240" w:lineRule="auto"/>
              <w:jc w:val="both"/>
              <w:rPr>
                <w:cs/>
              </w:rPr>
            </w:pPr>
            <w:r w:rsidRPr="00250D6B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394C1DCE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382046C5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4947D2BA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636BF745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3FF9F9C4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73EFBD06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4F3393CD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08BA0CCC" w14:textId="7693BD49" w:rsidR="00D54B8C" w:rsidRPr="00250D6B" w:rsidRDefault="00D54B8C" w:rsidP="00232E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250D6B">
              <w:t>(5,</w:t>
            </w:r>
            <w:r w:rsidRPr="00250D6B">
              <w:rPr>
                <w:rFonts w:hint="cs"/>
              </w:rPr>
              <w:t>347</w:t>
            </w:r>
            <w:r w:rsidRPr="00250D6B">
              <w:t>)</w:t>
            </w:r>
          </w:p>
        </w:tc>
      </w:tr>
      <w:tr w:rsidR="00D54B8C" w:rsidRPr="00250D6B" w14:paraId="7AF52224" w14:textId="77777777" w:rsidTr="004E3076">
        <w:tc>
          <w:tcPr>
            <w:tcW w:w="3960" w:type="dxa"/>
          </w:tcPr>
          <w:p w14:paraId="0F1CE843" w14:textId="2EA74FAE" w:rsidR="00D54B8C" w:rsidRPr="00250D6B" w:rsidRDefault="00D54B8C" w:rsidP="00D54B8C">
            <w:pPr>
              <w:spacing w:line="240" w:lineRule="auto"/>
              <w:jc w:val="both"/>
              <w:rPr>
                <w:cs/>
              </w:rPr>
            </w:pPr>
            <w:r w:rsidRPr="00250D6B">
              <w:rPr>
                <w:rFonts w:hint="cs"/>
                <w:b/>
                <w:bCs/>
                <w:cs/>
              </w:rPr>
              <w:t>กำไร</w:t>
            </w:r>
            <w:r w:rsidRPr="00250D6B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vAlign w:val="bottom"/>
          </w:tcPr>
          <w:p w14:paraId="63070EE1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20D2C4F4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50DA77BE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68308937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290CF0FA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7085732B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4AA03C58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0037E266" w14:textId="5353AF76" w:rsidR="00D54B8C" w:rsidRPr="00250D6B" w:rsidRDefault="00D54B8C" w:rsidP="00232E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250D6B">
              <w:rPr>
                <w:b/>
                <w:bCs/>
              </w:rPr>
              <w:t>5,</w:t>
            </w:r>
            <w:r w:rsidRPr="00250D6B">
              <w:rPr>
                <w:rFonts w:hint="cs"/>
                <w:b/>
                <w:bCs/>
              </w:rPr>
              <w:t>504</w:t>
            </w:r>
          </w:p>
        </w:tc>
      </w:tr>
    </w:tbl>
    <w:p w14:paraId="76005FA4" w14:textId="77777777" w:rsidR="00116B35" w:rsidRPr="00250D6B" w:rsidRDefault="00116B3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18CBC413" w14:textId="77777777" w:rsidR="00825705" w:rsidRPr="00250D6B" w:rsidRDefault="0082570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22C0CCC5" w14:textId="3FFDB148" w:rsidR="00E47C20" w:rsidRPr="00250D6B" w:rsidRDefault="00E47C20">
      <w:pPr>
        <w:rPr>
          <w:rFonts w:asciiTheme="majorBidi" w:hAnsiTheme="majorBidi" w:cstheme="majorBidi"/>
          <w:cs/>
        </w:rPr>
        <w:sectPr w:rsidR="00E47C20" w:rsidRPr="00250D6B" w:rsidSect="00FB1D27">
          <w:head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4E81C26E" w14:textId="65E43DAA" w:rsidR="00F20DB7" w:rsidRPr="00250D6B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250D6B">
        <w:rPr>
          <w:rFonts w:asciiTheme="majorBidi" w:hAnsiTheme="majorBidi" w:cstheme="majorBidi"/>
          <w:cs/>
        </w:rPr>
        <w:lastRenderedPageBreak/>
        <w:t>รายได้ส่วนใหญ่ของกลุ่มบริษัทและบริษัท มีจังหวะเวลาในการรับรู้รายได้ ณ เวลาใดเวลาหนึ่ง</w:t>
      </w:r>
      <w:r w:rsidR="0029774D" w:rsidRPr="00250D6B">
        <w:rPr>
          <w:rFonts w:asciiTheme="majorBidi" w:hAnsiTheme="majorBidi" w:cstheme="majorBidi"/>
          <w:cs/>
        </w:rPr>
        <w:t xml:space="preserve"> ยกเว้นส่วนงานพลังงานไฟฟ้า มีจังหวะเวลาในการรับรู้รายได้ตลอดช่วงเวลาหนึ่ง</w:t>
      </w:r>
    </w:p>
    <w:p w14:paraId="7AF2C523" w14:textId="3C742423" w:rsidR="00F20DB7" w:rsidRPr="00250D6B" w:rsidRDefault="00F20DB7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21E0473B" w14:textId="63E00299" w:rsidR="00223349" w:rsidRPr="00250D6B" w:rsidRDefault="004762B0" w:rsidP="00C53615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ภาษีเงินได้</w:t>
      </w:r>
    </w:p>
    <w:p w14:paraId="37D08D5C" w14:textId="77777777" w:rsidR="00D54B8C" w:rsidRPr="00250D6B" w:rsidRDefault="00D54B8C" w:rsidP="00D54B8C">
      <w:pPr>
        <w:pStyle w:val="ListParagraph"/>
        <w:ind w:left="540" w:right="-45"/>
        <w:jc w:val="thaiDistribute"/>
        <w:rPr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350"/>
        <w:gridCol w:w="1260"/>
      </w:tblGrid>
      <w:tr w:rsidR="00D54B8C" w:rsidRPr="00250D6B" w14:paraId="6B9887CD" w14:textId="77777777" w:rsidTr="004E3076">
        <w:trPr>
          <w:tblHeader/>
        </w:trPr>
        <w:tc>
          <w:tcPr>
            <w:tcW w:w="4050" w:type="dxa"/>
            <w:shd w:val="clear" w:color="auto" w:fill="auto"/>
          </w:tcPr>
          <w:p w14:paraId="56CBDECF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62F839D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47D904C3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 w:rsidRPr="00250D6B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54B8C" w:rsidRPr="00250D6B" w14:paraId="786688CB" w14:textId="77777777" w:rsidTr="004E3076">
        <w:trPr>
          <w:tblHeader/>
        </w:trPr>
        <w:tc>
          <w:tcPr>
            <w:tcW w:w="4050" w:type="dxa"/>
          </w:tcPr>
          <w:p w14:paraId="559EB0F1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43F6F5ED" w14:textId="7ABD44D5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74455FE8" w14:textId="774DD51A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47D4D2E" w14:textId="7740469C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7606A7F6" w14:textId="2D45D3A3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54B8C" w:rsidRPr="00250D6B" w14:paraId="19AA9AB7" w14:textId="77777777" w:rsidTr="004E3076">
        <w:trPr>
          <w:tblHeader/>
        </w:trPr>
        <w:tc>
          <w:tcPr>
            <w:tcW w:w="4050" w:type="dxa"/>
          </w:tcPr>
          <w:p w14:paraId="109ABA7A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1AF08EFF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4B8C" w:rsidRPr="00250D6B" w14:paraId="7CAEFBCC" w14:textId="77777777" w:rsidTr="004E3076">
        <w:tc>
          <w:tcPr>
            <w:tcW w:w="4050" w:type="dxa"/>
          </w:tcPr>
          <w:p w14:paraId="40FE1C4C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60" w:type="dxa"/>
          </w:tcPr>
          <w:p w14:paraId="6F9063D4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1529C27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93D3972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CD18383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D54B8C" w:rsidRPr="00250D6B" w14:paraId="209091CF" w14:textId="77777777" w:rsidTr="004E3076">
        <w:tc>
          <w:tcPr>
            <w:tcW w:w="4050" w:type="dxa"/>
          </w:tcPr>
          <w:p w14:paraId="5FFEBEB0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สำหรับงวดปัจจุบัน</w:t>
            </w:r>
          </w:p>
        </w:tc>
        <w:tc>
          <w:tcPr>
            <w:tcW w:w="1260" w:type="dxa"/>
          </w:tcPr>
          <w:p w14:paraId="4AE65043" w14:textId="01547A3E" w:rsidR="00D54B8C" w:rsidRPr="00250D6B" w:rsidRDefault="00354135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4,279</w:t>
            </w:r>
          </w:p>
        </w:tc>
        <w:tc>
          <w:tcPr>
            <w:tcW w:w="1260" w:type="dxa"/>
          </w:tcPr>
          <w:p w14:paraId="00A1EA84" w14:textId="29AEC0A1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3,214</w:t>
            </w:r>
          </w:p>
        </w:tc>
        <w:tc>
          <w:tcPr>
            <w:tcW w:w="1350" w:type="dxa"/>
          </w:tcPr>
          <w:p w14:paraId="5EAE8B10" w14:textId="6FF5D3A0" w:rsidR="00D54B8C" w:rsidRPr="00250D6B" w:rsidRDefault="00500C6E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41</w:t>
            </w:r>
            <w:r w:rsidR="00EB784D" w:rsidRPr="00250D6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</w:tcPr>
          <w:p w14:paraId="6919DF18" w14:textId="604361B3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54B8C" w:rsidRPr="00250D6B" w14:paraId="70931754" w14:textId="77777777" w:rsidTr="004E3076">
        <w:tc>
          <w:tcPr>
            <w:tcW w:w="4050" w:type="dxa"/>
          </w:tcPr>
          <w:p w14:paraId="65366FDD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ภาษีปีก่อน ๆ ที่บันทึกสูงเกินไป</w:t>
            </w:r>
          </w:p>
        </w:tc>
        <w:tc>
          <w:tcPr>
            <w:tcW w:w="1260" w:type="dxa"/>
          </w:tcPr>
          <w:p w14:paraId="746E5DEE" w14:textId="20E246B6" w:rsidR="00D54B8C" w:rsidRPr="00250D6B" w:rsidRDefault="00354135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49165BD6" w14:textId="6DFE6F35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1350" w:type="dxa"/>
          </w:tcPr>
          <w:p w14:paraId="79CDFBA1" w14:textId="24496E99" w:rsidR="00D54B8C" w:rsidRPr="00250D6B" w:rsidRDefault="00500C6E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6E3B35FD" w14:textId="12E80A2E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54B8C" w:rsidRPr="00250D6B" w14:paraId="20EE9F73" w14:textId="77777777" w:rsidTr="004E3076">
        <w:tc>
          <w:tcPr>
            <w:tcW w:w="4050" w:type="dxa"/>
          </w:tcPr>
          <w:p w14:paraId="55F2EB6C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3E7C74" w14:textId="36989438" w:rsidR="00D54B8C" w:rsidRPr="00250D6B" w:rsidRDefault="00354135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4,279</w:t>
            </w:r>
          </w:p>
        </w:tc>
        <w:tc>
          <w:tcPr>
            <w:tcW w:w="1260" w:type="dxa"/>
          </w:tcPr>
          <w:p w14:paraId="6F394F65" w14:textId="13660C2F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3,212</w:t>
            </w:r>
          </w:p>
        </w:tc>
        <w:tc>
          <w:tcPr>
            <w:tcW w:w="1350" w:type="dxa"/>
            <w:vAlign w:val="bottom"/>
          </w:tcPr>
          <w:p w14:paraId="04A7CD0E" w14:textId="16FD155A" w:rsidR="00D54B8C" w:rsidRPr="00250D6B" w:rsidRDefault="00500C6E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411</w:t>
            </w:r>
          </w:p>
        </w:tc>
        <w:tc>
          <w:tcPr>
            <w:tcW w:w="1260" w:type="dxa"/>
            <w:vAlign w:val="bottom"/>
          </w:tcPr>
          <w:p w14:paraId="34725333" w14:textId="784B49FC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D54B8C" w:rsidRPr="00250D6B" w14:paraId="2684E2A1" w14:textId="77777777" w:rsidTr="004E3076">
        <w:tc>
          <w:tcPr>
            <w:tcW w:w="4050" w:type="dxa"/>
          </w:tcPr>
          <w:p w14:paraId="7D67C309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10B21C52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BF52692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6D56C08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49E4333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D54B8C" w:rsidRPr="00250D6B" w14:paraId="259D83A8" w14:textId="77777777" w:rsidTr="004E3076">
        <w:tc>
          <w:tcPr>
            <w:tcW w:w="4050" w:type="dxa"/>
          </w:tcPr>
          <w:p w14:paraId="52F711EE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6B77B053" w14:textId="167AF8F8" w:rsidR="00D54B8C" w:rsidRPr="00250D6B" w:rsidRDefault="00354135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(590)</w:t>
            </w:r>
          </w:p>
        </w:tc>
        <w:tc>
          <w:tcPr>
            <w:tcW w:w="1260" w:type="dxa"/>
          </w:tcPr>
          <w:p w14:paraId="69B44A53" w14:textId="68156705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2,135</w:t>
            </w:r>
          </w:p>
        </w:tc>
        <w:tc>
          <w:tcPr>
            <w:tcW w:w="1350" w:type="dxa"/>
          </w:tcPr>
          <w:p w14:paraId="44943AD4" w14:textId="68BC21D5" w:rsidR="00D54B8C" w:rsidRPr="00250D6B" w:rsidRDefault="00500C6E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260" w:type="dxa"/>
          </w:tcPr>
          <w:p w14:paraId="05A1A758" w14:textId="031DD00E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807</w:t>
            </w:r>
          </w:p>
        </w:tc>
      </w:tr>
      <w:tr w:rsidR="00D54B8C" w:rsidRPr="00250D6B" w14:paraId="79807B22" w14:textId="77777777" w:rsidTr="004E3076">
        <w:tc>
          <w:tcPr>
            <w:tcW w:w="4050" w:type="dxa"/>
          </w:tcPr>
          <w:p w14:paraId="26D08FB6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A25FE21" w14:textId="28E51FB1" w:rsidR="00D54B8C" w:rsidRPr="00250D6B" w:rsidRDefault="00354135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(590)</w:t>
            </w:r>
          </w:p>
        </w:tc>
        <w:tc>
          <w:tcPr>
            <w:tcW w:w="1260" w:type="dxa"/>
          </w:tcPr>
          <w:p w14:paraId="0E92F6A2" w14:textId="53A54731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2,135</w:t>
            </w:r>
          </w:p>
        </w:tc>
        <w:tc>
          <w:tcPr>
            <w:tcW w:w="1350" w:type="dxa"/>
            <w:vAlign w:val="bottom"/>
          </w:tcPr>
          <w:p w14:paraId="370C52A2" w14:textId="62A6221A" w:rsidR="00D54B8C" w:rsidRPr="00250D6B" w:rsidRDefault="00500C6E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70</w:t>
            </w:r>
          </w:p>
        </w:tc>
        <w:tc>
          <w:tcPr>
            <w:tcW w:w="1260" w:type="dxa"/>
            <w:vAlign w:val="bottom"/>
          </w:tcPr>
          <w:p w14:paraId="6ECAEA04" w14:textId="464FD729" w:rsidR="00D54B8C" w:rsidRPr="00250D6B" w:rsidRDefault="00D54B8C" w:rsidP="00D54B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807</w:t>
            </w:r>
          </w:p>
        </w:tc>
      </w:tr>
      <w:tr w:rsidR="00D54B8C" w:rsidRPr="00250D6B" w14:paraId="6BFC12E4" w14:textId="77777777" w:rsidTr="004E3076">
        <w:tc>
          <w:tcPr>
            <w:tcW w:w="4050" w:type="dxa"/>
          </w:tcPr>
          <w:p w14:paraId="5100C5E8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</w:tcPr>
          <w:p w14:paraId="25B5272E" w14:textId="6705E42B" w:rsidR="00D54B8C" w:rsidRPr="00250D6B" w:rsidRDefault="00354135" w:rsidP="00D54B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3,689</w:t>
            </w:r>
          </w:p>
        </w:tc>
        <w:tc>
          <w:tcPr>
            <w:tcW w:w="1260" w:type="dxa"/>
          </w:tcPr>
          <w:p w14:paraId="31ACD7A5" w14:textId="1E6674EE" w:rsidR="00D54B8C" w:rsidRPr="00250D6B" w:rsidRDefault="00D54B8C" w:rsidP="00D54B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5,347</w:t>
            </w:r>
          </w:p>
        </w:tc>
        <w:tc>
          <w:tcPr>
            <w:tcW w:w="1350" w:type="dxa"/>
          </w:tcPr>
          <w:p w14:paraId="4ED996CE" w14:textId="59090EDF" w:rsidR="00D54B8C" w:rsidRPr="00250D6B" w:rsidRDefault="00500C6E" w:rsidP="00D54B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481</w:t>
            </w:r>
          </w:p>
        </w:tc>
        <w:tc>
          <w:tcPr>
            <w:tcW w:w="1260" w:type="dxa"/>
          </w:tcPr>
          <w:p w14:paraId="0C7B29B7" w14:textId="51847A99" w:rsidR="00D54B8C" w:rsidRPr="00250D6B" w:rsidRDefault="00D54B8C" w:rsidP="00D54B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807</w:t>
            </w:r>
          </w:p>
        </w:tc>
      </w:tr>
    </w:tbl>
    <w:p w14:paraId="22C423F9" w14:textId="59A4BA4B" w:rsidR="00D01256" w:rsidRPr="00250D6B" w:rsidRDefault="00D01256" w:rsidP="00603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3C239F1A" w14:textId="6E503B02" w:rsidR="00A102D5" w:rsidRPr="00250D6B" w:rsidRDefault="00A102D5" w:rsidP="00145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D54B8C" w:rsidRPr="00250D6B">
        <w:rPr>
          <w:rFonts w:asciiTheme="majorBidi" w:hAnsiTheme="majorBidi" w:cstheme="majorBidi" w:hint="cs"/>
          <w:cs/>
        </w:rPr>
        <w:t>สาม</w:t>
      </w:r>
      <w:r w:rsidRPr="00250D6B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469A2" w:rsidRPr="00250D6B">
        <w:rPr>
          <w:rFonts w:asciiTheme="majorBidi" w:hAnsiTheme="majorBidi" w:cstheme="majorBidi"/>
        </w:rPr>
        <w:t xml:space="preserve">                </w:t>
      </w:r>
      <w:r w:rsidRPr="00250D6B">
        <w:rPr>
          <w:rFonts w:asciiTheme="majorBidi" w:hAnsiTheme="majorBidi" w:cstheme="majorBidi"/>
        </w:rPr>
        <w:t>3</w:t>
      </w:r>
      <w:r w:rsidR="00D54B8C" w:rsidRPr="00250D6B">
        <w:rPr>
          <w:rFonts w:asciiTheme="majorBidi" w:hAnsiTheme="majorBidi" w:cstheme="majorBidi"/>
        </w:rPr>
        <w:t>1</w:t>
      </w:r>
      <w:r w:rsidR="009469A2" w:rsidRPr="00250D6B">
        <w:rPr>
          <w:rFonts w:asciiTheme="majorBidi" w:hAnsiTheme="majorBidi" w:cstheme="majorBidi"/>
        </w:rPr>
        <w:t xml:space="preserve"> </w:t>
      </w:r>
      <w:r w:rsidR="00D54B8C" w:rsidRPr="00250D6B">
        <w:rPr>
          <w:rFonts w:asciiTheme="majorBidi" w:hAnsiTheme="majorBidi" w:cstheme="majorBidi" w:hint="cs"/>
          <w:cs/>
        </w:rPr>
        <w:t>มีนาคม</w:t>
      </w:r>
      <w:r w:rsidR="009469A2" w:rsidRPr="00250D6B">
        <w:rPr>
          <w:rFonts w:asciiTheme="majorBidi" w:hAnsiTheme="majorBidi" w:cstheme="majorBidi" w:hint="cs"/>
          <w:cs/>
        </w:rPr>
        <w:t xml:space="preserve"> </w:t>
      </w:r>
      <w:r w:rsidRPr="00250D6B">
        <w:rPr>
          <w:rFonts w:asciiTheme="majorBidi" w:hAnsiTheme="majorBidi" w:cstheme="majorBidi"/>
        </w:rPr>
        <w:t>256</w:t>
      </w:r>
      <w:r w:rsidR="00D54B8C" w:rsidRPr="00250D6B">
        <w:rPr>
          <w:rFonts w:asciiTheme="majorBidi" w:hAnsiTheme="majorBidi" w:cstheme="majorBidi"/>
        </w:rPr>
        <w:t>6</w:t>
      </w:r>
      <w:r w:rsidRPr="00250D6B">
        <w:rPr>
          <w:rFonts w:asciiTheme="majorBidi" w:hAnsiTheme="majorBidi" w:cstheme="majorBidi"/>
        </w:rPr>
        <w:t xml:space="preserve"> </w:t>
      </w:r>
      <w:r w:rsidR="00470928" w:rsidRPr="00250D6B">
        <w:rPr>
          <w:rFonts w:asciiTheme="majorBidi" w:hAnsiTheme="majorBidi" w:cstheme="majorBidi"/>
          <w:cs/>
        </w:rPr>
        <w:t>คือร้อยล</w:t>
      </w:r>
      <w:r w:rsidR="00470928" w:rsidRPr="00250D6B">
        <w:rPr>
          <w:rFonts w:asciiTheme="majorBidi" w:hAnsiTheme="majorBidi" w:cstheme="majorBidi" w:hint="cs"/>
          <w:cs/>
        </w:rPr>
        <w:t xml:space="preserve">ะ </w:t>
      </w:r>
      <w:r w:rsidR="00354135" w:rsidRPr="00250D6B">
        <w:rPr>
          <w:rFonts w:asciiTheme="majorBidi" w:hAnsiTheme="majorBidi" w:cstheme="majorBidi"/>
        </w:rPr>
        <w:t>52.26</w:t>
      </w:r>
      <w:r w:rsidR="00BE62B3"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/>
          <w:i/>
          <w:iCs/>
        </w:rPr>
        <w:t>(256</w:t>
      </w:r>
      <w:r w:rsidR="00232E37" w:rsidRPr="00250D6B">
        <w:rPr>
          <w:rFonts w:asciiTheme="majorBidi" w:hAnsiTheme="majorBidi" w:cstheme="majorBidi"/>
          <w:i/>
          <w:iCs/>
        </w:rPr>
        <w:t>5</w:t>
      </w:r>
      <w:r w:rsidRPr="00250D6B">
        <w:rPr>
          <w:rFonts w:asciiTheme="majorBidi" w:hAnsiTheme="majorBidi" w:cstheme="majorBidi"/>
          <w:i/>
          <w:iCs/>
        </w:rPr>
        <w:t xml:space="preserve">: </w:t>
      </w:r>
      <w:r w:rsidRPr="00250D6B">
        <w:rPr>
          <w:rFonts w:asciiTheme="majorBidi" w:hAnsiTheme="majorBidi" w:cstheme="majorBidi"/>
          <w:i/>
          <w:iCs/>
          <w:cs/>
        </w:rPr>
        <w:t xml:space="preserve">ร้อยละ </w:t>
      </w:r>
      <w:r w:rsidR="00232E37" w:rsidRPr="00250D6B">
        <w:rPr>
          <w:rFonts w:asciiTheme="majorBidi" w:hAnsiTheme="majorBidi" w:cstheme="majorBidi"/>
          <w:i/>
          <w:iCs/>
        </w:rPr>
        <w:t>49</w:t>
      </w:r>
      <w:r w:rsidR="0096349B" w:rsidRPr="00250D6B">
        <w:rPr>
          <w:rFonts w:asciiTheme="majorBidi" w:hAnsiTheme="majorBidi" w:cstheme="majorBidi"/>
          <w:i/>
          <w:iCs/>
        </w:rPr>
        <w:t>.</w:t>
      </w:r>
      <w:r w:rsidR="00232E37" w:rsidRPr="00250D6B">
        <w:rPr>
          <w:rFonts w:asciiTheme="majorBidi" w:hAnsiTheme="majorBidi" w:cstheme="majorBidi"/>
          <w:i/>
          <w:iCs/>
        </w:rPr>
        <w:t>28</w:t>
      </w:r>
      <w:r w:rsidRPr="00250D6B">
        <w:rPr>
          <w:rFonts w:asciiTheme="majorBidi" w:hAnsiTheme="majorBidi" w:cstheme="majorBidi"/>
          <w:i/>
          <w:iCs/>
        </w:rPr>
        <w:t>)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/>
          <w:cs/>
        </w:rPr>
        <w:t>การเปลี่ยนแปลงในอัตราภาษีเงินได้ที่แท้จริงมีสาเหตุหลักมาจากอัตราภาษีเงินได้ของธุรกิจทรัพยากรธรรมชาติในต่างประเทศ</w:t>
      </w:r>
    </w:p>
    <w:p w14:paraId="3E47D9AE" w14:textId="77777777" w:rsidR="000B2957" w:rsidRPr="00250D6B" w:rsidRDefault="000B2957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1E2FB9BE" w14:textId="77777777" w:rsidR="00A102D5" w:rsidRPr="00250D6B" w:rsidRDefault="00A1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</w:rPr>
      </w:pPr>
      <w:r w:rsidRPr="00250D6B">
        <w:rPr>
          <w:rFonts w:asciiTheme="majorBidi" w:hAnsiTheme="majorBidi" w:cstheme="majorBidi"/>
          <w:b/>
          <w:bCs/>
          <w:cs/>
        </w:rPr>
        <w:br w:type="page"/>
      </w:r>
    </w:p>
    <w:p w14:paraId="121E8BA8" w14:textId="499CC49E" w:rsidR="0006794F" w:rsidRPr="00250D6B" w:rsidRDefault="0006794F" w:rsidP="004E7FCC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กำไรต่อหุ้น</w:t>
      </w:r>
    </w:p>
    <w:p w14:paraId="4879D38F" w14:textId="77777777" w:rsidR="00D54B8C" w:rsidRPr="00250D6B" w:rsidRDefault="00D54B8C" w:rsidP="00232E37">
      <w:pPr>
        <w:pStyle w:val="ListParagraph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D54B8C" w:rsidRPr="00250D6B" w14:paraId="327362EE" w14:textId="77777777" w:rsidTr="004E3076">
        <w:trPr>
          <w:tblHeader/>
        </w:trPr>
        <w:tc>
          <w:tcPr>
            <w:tcW w:w="4050" w:type="dxa"/>
            <w:shd w:val="clear" w:color="auto" w:fill="auto"/>
          </w:tcPr>
          <w:p w14:paraId="04B5F3BD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53544485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2D57842" w14:textId="77777777" w:rsidR="00D54B8C" w:rsidRPr="00250D6B" w:rsidRDefault="00D54B8C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54B8C" w:rsidRPr="00250D6B" w14:paraId="139494C4" w14:textId="77777777" w:rsidTr="004E3076">
        <w:trPr>
          <w:tblHeader/>
        </w:trPr>
        <w:tc>
          <w:tcPr>
            <w:tcW w:w="4050" w:type="dxa"/>
          </w:tcPr>
          <w:p w14:paraId="0FA70DF8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1282" w:type="dxa"/>
          </w:tcPr>
          <w:p w14:paraId="16CF9DD7" w14:textId="3F96F1A6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35E7042B" w14:textId="3F20991D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7A97AEE6" w14:textId="3C003ADF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281DA01F" w14:textId="65252599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54B8C" w:rsidRPr="00250D6B" w14:paraId="67AB6B20" w14:textId="77777777" w:rsidTr="004E3076">
        <w:trPr>
          <w:tblHeader/>
        </w:trPr>
        <w:tc>
          <w:tcPr>
            <w:tcW w:w="4050" w:type="dxa"/>
          </w:tcPr>
          <w:p w14:paraId="461BCBF7" w14:textId="77777777" w:rsidR="00D54B8C" w:rsidRPr="00250D6B" w:rsidRDefault="00D54B8C" w:rsidP="00D5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336C9561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250D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D54B8C" w:rsidRPr="00250D6B" w14:paraId="1B493AC4" w14:textId="77777777" w:rsidTr="004E3076">
        <w:tc>
          <w:tcPr>
            <w:tcW w:w="4050" w:type="dxa"/>
          </w:tcPr>
          <w:p w14:paraId="36399001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82" w:type="dxa"/>
            <w:vAlign w:val="bottom"/>
          </w:tcPr>
          <w:p w14:paraId="595646FC" w14:textId="4A711158" w:rsidR="00D54B8C" w:rsidRPr="00250D6B" w:rsidRDefault="00D36930" w:rsidP="0065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2,741</w:t>
            </w:r>
          </w:p>
        </w:tc>
        <w:tc>
          <w:tcPr>
            <w:tcW w:w="1283" w:type="dxa"/>
            <w:vAlign w:val="bottom"/>
          </w:tcPr>
          <w:p w14:paraId="5DEE1C78" w14:textId="29BD66BE" w:rsidR="00D54B8C" w:rsidRPr="00250D6B" w:rsidRDefault="00D54B8C" w:rsidP="0065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4,356</w:t>
            </w:r>
          </w:p>
        </w:tc>
        <w:tc>
          <w:tcPr>
            <w:tcW w:w="1282" w:type="dxa"/>
            <w:vAlign w:val="bottom"/>
          </w:tcPr>
          <w:p w14:paraId="12C70927" w14:textId="11BC362F" w:rsidR="00D54B8C" w:rsidRPr="00250D6B" w:rsidRDefault="00D36930" w:rsidP="0065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1,936</w:t>
            </w:r>
          </w:p>
        </w:tc>
        <w:tc>
          <w:tcPr>
            <w:tcW w:w="1283" w:type="dxa"/>
            <w:vAlign w:val="bottom"/>
          </w:tcPr>
          <w:p w14:paraId="78B6E3AC" w14:textId="59CF242A" w:rsidR="00D54B8C" w:rsidRPr="00250D6B" w:rsidRDefault="00D54B8C" w:rsidP="0065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4,450</w:t>
            </w:r>
          </w:p>
        </w:tc>
      </w:tr>
      <w:tr w:rsidR="00D54B8C" w:rsidRPr="00250D6B" w14:paraId="52A6324D" w14:textId="77777777" w:rsidTr="004E3076">
        <w:tc>
          <w:tcPr>
            <w:tcW w:w="4050" w:type="dxa"/>
          </w:tcPr>
          <w:p w14:paraId="63603FA7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ดอกเบี้ยจ่ายสะสมสำหรับงวดของหุ้นกู้</w:t>
            </w: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7E76CA52" w14:textId="068E4624" w:rsidR="00D54B8C" w:rsidRPr="00250D6B" w:rsidRDefault="00D36930" w:rsidP="00656EC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(123)</w:t>
            </w:r>
          </w:p>
        </w:tc>
        <w:tc>
          <w:tcPr>
            <w:tcW w:w="1283" w:type="dxa"/>
            <w:vAlign w:val="bottom"/>
          </w:tcPr>
          <w:p w14:paraId="2E3CB822" w14:textId="4BB3DA3F" w:rsidR="00D54B8C" w:rsidRPr="00250D6B" w:rsidRDefault="00D54B8C" w:rsidP="00656EC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(123)</w:t>
            </w:r>
          </w:p>
        </w:tc>
        <w:tc>
          <w:tcPr>
            <w:tcW w:w="1282" w:type="dxa"/>
            <w:vAlign w:val="bottom"/>
          </w:tcPr>
          <w:p w14:paraId="6A70AC11" w14:textId="55E068EA" w:rsidR="00D54B8C" w:rsidRPr="00250D6B" w:rsidRDefault="00D36930" w:rsidP="00656EC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(123)</w:t>
            </w:r>
          </w:p>
        </w:tc>
        <w:tc>
          <w:tcPr>
            <w:tcW w:w="1283" w:type="dxa"/>
            <w:vAlign w:val="bottom"/>
          </w:tcPr>
          <w:p w14:paraId="7F85FF75" w14:textId="162A60B7" w:rsidR="00D54B8C" w:rsidRPr="00250D6B" w:rsidRDefault="00D54B8C" w:rsidP="00656EC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(123)</w:t>
            </w:r>
          </w:p>
        </w:tc>
      </w:tr>
      <w:tr w:rsidR="00D54B8C" w:rsidRPr="00250D6B" w14:paraId="38681750" w14:textId="77777777" w:rsidTr="004E3076">
        <w:tc>
          <w:tcPr>
            <w:tcW w:w="4050" w:type="dxa"/>
          </w:tcPr>
          <w:p w14:paraId="4CE4851F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75D3C53C" w14:textId="683CB7DF" w:rsidR="00D54B8C" w:rsidRPr="00250D6B" w:rsidRDefault="00D36930" w:rsidP="00656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2,618</w:t>
            </w:r>
          </w:p>
        </w:tc>
        <w:tc>
          <w:tcPr>
            <w:tcW w:w="1283" w:type="dxa"/>
            <w:vAlign w:val="bottom"/>
          </w:tcPr>
          <w:p w14:paraId="584279DE" w14:textId="200F559D" w:rsidR="00D54B8C" w:rsidRPr="00250D6B" w:rsidRDefault="00D54B8C" w:rsidP="00656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4,233</w:t>
            </w:r>
          </w:p>
        </w:tc>
        <w:tc>
          <w:tcPr>
            <w:tcW w:w="1282" w:type="dxa"/>
            <w:vAlign w:val="bottom"/>
          </w:tcPr>
          <w:p w14:paraId="094A2938" w14:textId="183A41B3" w:rsidR="00D54B8C" w:rsidRPr="00250D6B" w:rsidRDefault="00D36930" w:rsidP="00656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1,813</w:t>
            </w:r>
          </w:p>
        </w:tc>
        <w:tc>
          <w:tcPr>
            <w:tcW w:w="1283" w:type="dxa"/>
            <w:vAlign w:val="bottom"/>
          </w:tcPr>
          <w:p w14:paraId="7D1C0E93" w14:textId="3C5EF8DE" w:rsidR="00D54B8C" w:rsidRPr="00250D6B" w:rsidRDefault="00D54B8C" w:rsidP="00656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4,327</w:t>
            </w:r>
          </w:p>
        </w:tc>
      </w:tr>
      <w:tr w:rsidR="00D54B8C" w:rsidRPr="00250D6B" w14:paraId="4B54007C" w14:textId="77777777" w:rsidTr="004E3076">
        <w:tc>
          <w:tcPr>
            <w:tcW w:w="4050" w:type="dxa"/>
          </w:tcPr>
          <w:p w14:paraId="0C531FEC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BFC5BA0" w14:textId="77777777" w:rsidR="00D54B8C" w:rsidRPr="00250D6B" w:rsidRDefault="00D54B8C" w:rsidP="00D54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36930" w:rsidRPr="00250D6B" w14:paraId="241BA1DF" w14:textId="77777777" w:rsidTr="004E3076">
        <w:tc>
          <w:tcPr>
            <w:tcW w:w="4050" w:type="dxa"/>
          </w:tcPr>
          <w:p w14:paraId="70A37C85" w14:textId="77777777" w:rsidR="00D36930" w:rsidRPr="00250D6B" w:rsidRDefault="00D36930" w:rsidP="00D36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4AECF499" w14:textId="73C0910F" w:rsidR="00D36930" w:rsidRPr="00250D6B" w:rsidRDefault="00D36930" w:rsidP="0065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7F707C34" w14:textId="60703079" w:rsidR="00D36930" w:rsidRPr="00250D6B" w:rsidRDefault="00D36930" w:rsidP="0065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2" w:type="dxa"/>
            <w:vAlign w:val="bottom"/>
          </w:tcPr>
          <w:p w14:paraId="1959C2F1" w14:textId="4DB86B4B" w:rsidR="00D36930" w:rsidRPr="00250D6B" w:rsidRDefault="00D36930" w:rsidP="0065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23984855" w14:textId="519DCDC2" w:rsidR="00D36930" w:rsidRPr="00250D6B" w:rsidRDefault="00D36930" w:rsidP="00656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1,377</w:t>
            </w:r>
          </w:p>
        </w:tc>
      </w:tr>
      <w:tr w:rsidR="00D36930" w:rsidRPr="00250D6B" w14:paraId="58E12CBF" w14:textId="77777777" w:rsidTr="004E3076">
        <w:tc>
          <w:tcPr>
            <w:tcW w:w="4050" w:type="dxa"/>
          </w:tcPr>
          <w:p w14:paraId="531DBC4E" w14:textId="77777777" w:rsidR="00D36930" w:rsidRPr="00250D6B" w:rsidRDefault="00D36930" w:rsidP="00D36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282" w:type="dxa"/>
            <w:vAlign w:val="bottom"/>
          </w:tcPr>
          <w:p w14:paraId="36CDE370" w14:textId="60A08551" w:rsidR="00D36930" w:rsidRPr="00250D6B" w:rsidRDefault="00D36930" w:rsidP="00656EC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(</w:t>
            </w:r>
            <w:r w:rsidR="005E0912" w:rsidRPr="00250D6B">
              <w:rPr>
                <w:rFonts w:asciiTheme="majorBidi" w:hAnsiTheme="majorBidi" w:cstheme="majorBidi"/>
              </w:rPr>
              <w:t>10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vAlign w:val="bottom"/>
          </w:tcPr>
          <w:p w14:paraId="139B1722" w14:textId="6E6FF206" w:rsidR="00D36930" w:rsidRPr="00250D6B" w:rsidRDefault="00D36930" w:rsidP="00656EC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(</w:t>
            </w:r>
            <w:r w:rsidRPr="00250D6B">
              <w:rPr>
                <w:rFonts w:asciiTheme="majorBidi" w:hAnsiTheme="majorBidi" w:cstheme="majorBidi"/>
              </w:rPr>
              <w:t>19</w:t>
            </w:r>
            <w:r w:rsidRPr="00250D6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FD325DB" w14:textId="0F53C478" w:rsidR="00D36930" w:rsidRPr="00250D6B" w:rsidRDefault="00D36930" w:rsidP="00656EC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</w:t>
            </w:r>
            <w:r w:rsidR="005E0912" w:rsidRPr="00250D6B">
              <w:rPr>
                <w:rFonts w:asciiTheme="majorBidi" w:hAnsiTheme="majorBidi" w:cstheme="majorBidi"/>
              </w:rPr>
              <w:t>10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vAlign w:val="bottom"/>
          </w:tcPr>
          <w:p w14:paraId="2260065F" w14:textId="3BD11822" w:rsidR="00D36930" w:rsidRPr="00250D6B" w:rsidRDefault="00D36930" w:rsidP="00656EC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(19)</w:t>
            </w:r>
          </w:p>
        </w:tc>
      </w:tr>
      <w:tr w:rsidR="00D36930" w:rsidRPr="00250D6B" w14:paraId="17DBCE46" w14:textId="77777777" w:rsidTr="004E3076">
        <w:tc>
          <w:tcPr>
            <w:tcW w:w="4050" w:type="dxa"/>
          </w:tcPr>
          <w:p w14:paraId="517E8B1B" w14:textId="77777777" w:rsidR="00D36930" w:rsidRPr="00250D6B" w:rsidRDefault="00D36930" w:rsidP="00D36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7EAB5DFA" w14:textId="211ACA88" w:rsidR="00D36930" w:rsidRPr="00250D6B" w:rsidRDefault="00D36930" w:rsidP="00656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1,3</w:t>
            </w:r>
            <w:r w:rsidR="005E0912" w:rsidRPr="00250D6B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  <w:tc>
          <w:tcPr>
            <w:tcW w:w="1283" w:type="dxa"/>
            <w:vAlign w:val="bottom"/>
          </w:tcPr>
          <w:p w14:paraId="0F41317D" w14:textId="65ECD32D" w:rsidR="00D36930" w:rsidRPr="00250D6B" w:rsidRDefault="00D36930" w:rsidP="00656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1,358</w:t>
            </w:r>
          </w:p>
        </w:tc>
        <w:tc>
          <w:tcPr>
            <w:tcW w:w="1282" w:type="dxa"/>
            <w:vAlign w:val="bottom"/>
          </w:tcPr>
          <w:p w14:paraId="53145104" w14:textId="5B16251B" w:rsidR="00D36930" w:rsidRPr="00250D6B" w:rsidRDefault="00D36930" w:rsidP="00656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1,3</w:t>
            </w:r>
            <w:r w:rsidR="005E0912" w:rsidRPr="00250D6B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  <w:tc>
          <w:tcPr>
            <w:tcW w:w="1283" w:type="dxa"/>
            <w:vAlign w:val="bottom"/>
          </w:tcPr>
          <w:p w14:paraId="4D74E0AB" w14:textId="54E25414" w:rsidR="00D36930" w:rsidRPr="00250D6B" w:rsidRDefault="00D36930" w:rsidP="00656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1,358</w:t>
            </w:r>
          </w:p>
        </w:tc>
      </w:tr>
      <w:tr w:rsidR="00D36930" w:rsidRPr="00250D6B" w14:paraId="658C192C" w14:textId="77777777" w:rsidTr="004E3076">
        <w:tc>
          <w:tcPr>
            <w:tcW w:w="4050" w:type="dxa"/>
          </w:tcPr>
          <w:p w14:paraId="66851836" w14:textId="77777777" w:rsidR="00D36930" w:rsidRPr="00250D6B" w:rsidRDefault="00D36930" w:rsidP="00D36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AFEC615" w14:textId="77777777" w:rsidR="00D36930" w:rsidRPr="00250D6B" w:rsidRDefault="00D36930" w:rsidP="00D3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3B01CDC6" w14:textId="77777777" w:rsidR="00D36930" w:rsidRPr="00250D6B" w:rsidRDefault="00D36930" w:rsidP="00D3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4F3FFCF8" w14:textId="77777777" w:rsidR="00D36930" w:rsidRPr="00250D6B" w:rsidRDefault="00D36930" w:rsidP="00D3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4D8A057" w14:textId="77777777" w:rsidR="00D36930" w:rsidRPr="00250D6B" w:rsidRDefault="00D36930" w:rsidP="00D3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36930" w:rsidRPr="00250D6B" w14:paraId="6907AB2B" w14:textId="77777777" w:rsidTr="00656ECD">
        <w:tc>
          <w:tcPr>
            <w:tcW w:w="4050" w:type="dxa"/>
            <w:vAlign w:val="bottom"/>
          </w:tcPr>
          <w:p w14:paraId="4AAE9895" w14:textId="77777777" w:rsidR="00D36930" w:rsidRPr="00250D6B" w:rsidRDefault="00D36930" w:rsidP="00D36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center"/>
          </w:tcPr>
          <w:p w14:paraId="27205FAD" w14:textId="4B9CD62D" w:rsidR="00D36930" w:rsidRPr="00250D6B" w:rsidRDefault="00D36930" w:rsidP="00656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1.91</w:t>
            </w:r>
          </w:p>
        </w:tc>
        <w:tc>
          <w:tcPr>
            <w:tcW w:w="1283" w:type="dxa"/>
            <w:vAlign w:val="bottom"/>
          </w:tcPr>
          <w:p w14:paraId="200337A2" w14:textId="27B6EC60" w:rsidR="00D36930" w:rsidRPr="00250D6B" w:rsidRDefault="00D36930" w:rsidP="00656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3.12</w:t>
            </w:r>
          </w:p>
        </w:tc>
        <w:tc>
          <w:tcPr>
            <w:tcW w:w="1282" w:type="dxa"/>
            <w:vAlign w:val="bottom"/>
          </w:tcPr>
          <w:p w14:paraId="3679F5C7" w14:textId="5BB8887F" w:rsidR="00D36930" w:rsidRPr="00250D6B" w:rsidRDefault="00D36930" w:rsidP="00656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1.33</w:t>
            </w:r>
          </w:p>
        </w:tc>
        <w:tc>
          <w:tcPr>
            <w:tcW w:w="1283" w:type="dxa"/>
            <w:vAlign w:val="bottom"/>
          </w:tcPr>
          <w:p w14:paraId="7FD6A868" w14:textId="37E276E4" w:rsidR="00D36930" w:rsidRPr="00250D6B" w:rsidRDefault="00D36930" w:rsidP="00656EC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3.19</w:t>
            </w:r>
          </w:p>
        </w:tc>
      </w:tr>
    </w:tbl>
    <w:p w14:paraId="1113D5D7" w14:textId="48496ACC" w:rsidR="00CA3B9F" w:rsidRPr="00250D6B" w:rsidRDefault="00CA3B9F" w:rsidP="00CA3B9F">
      <w:pPr>
        <w:rPr>
          <w:rFonts w:asciiTheme="majorBidi" w:hAnsiTheme="majorBidi" w:cstheme="majorBidi"/>
          <w:shd w:val="clear" w:color="auto" w:fill="D9D9D9"/>
          <w:cs/>
        </w:rPr>
      </w:pPr>
    </w:p>
    <w:p w14:paraId="7284C038" w14:textId="256B31BD" w:rsidR="00F20DB7" w:rsidRPr="00250D6B" w:rsidRDefault="00F20DB7" w:rsidP="004E7FCC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เครื่องมือทางการเงิน </w:t>
      </w:r>
    </w:p>
    <w:p w14:paraId="69CF2225" w14:textId="77777777" w:rsidR="00F20DB7" w:rsidRPr="00250D6B" w:rsidRDefault="00F20DB7" w:rsidP="00C42F4A">
      <w:pPr>
        <w:rPr>
          <w:rFonts w:asciiTheme="majorBidi" w:hAnsiTheme="majorBidi" w:cstheme="majorBidi"/>
          <w:shd w:val="clear" w:color="auto" w:fill="D9D9D9"/>
        </w:rPr>
      </w:pPr>
    </w:p>
    <w:p w14:paraId="4A5DE4BF" w14:textId="77777777" w:rsidR="00F20DB7" w:rsidRPr="00250D6B" w:rsidRDefault="00F20DB7" w:rsidP="00F20DB7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250D6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250D6B" w:rsidRDefault="00F20DB7" w:rsidP="00F20DB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935692D" w14:textId="351328B7" w:rsidR="00F20DB7" w:rsidRPr="00250D6B" w:rsidRDefault="00CF2A3C" w:rsidP="0073584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325B7B" w:rsidRPr="00250D6B">
        <w:rPr>
          <w:rFonts w:asciiTheme="majorBidi" w:hAnsiTheme="majorBidi" w:cstheme="majorBidi" w:hint="cs"/>
          <w:cs/>
        </w:rPr>
        <w:t>สำหรับเครื่องมือทางการเงินที่วัดด้วยมูลค่ายุติธรรม</w:t>
      </w:r>
      <w:r w:rsidRPr="00250D6B">
        <w:rPr>
          <w:rFonts w:asciiTheme="majorBidi" w:hAnsiTheme="majorBidi" w:cstheme="majorBidi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A256CE2" w14:textId="77777777" w:rsidR="00FD0015" w:rsidRPr="00250D6B" w:rsidRDefault="00FD0015" w:rsidP="0073584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0D6DD65" w14:textId="0110BCBE" w:rsidR="00FD0015" w:rsidRPr="00250D6B" w:rsidRDefault="00FD0015" w:rsidP="0073584B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  <w:sectPr w:rsidR="00FD0015" w:rsidRPr="00250D6B" w:rsidSect="00FB1D27">
          <w:headerReference w:type="default" r:id="rId2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76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60"/>
        <w:gridCol w:w="236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7278F3" w:rsidRPr="00250D6B" w14:paraId="51777D19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36949214" w14:textId="77777777" w:rsidR="007278F3" w:rsidRPr="00250D6B" w:rsidRDefault="007278F3" w:rsidP="001C4A7B">
            <w:pPr>
              <w:spacing w:line="240" w:lineRule="auto"/>
              <w:ind w:left="73" w:right="-90"/>
              <w:jc w:val="center"/>
              <w:rPr>
                <w:sz w:val="28"/>
                <w:szCs w:val="28"/>
              </w:rPr>
            </w:pPr>
            <w:r w:rsidRPr="00250D6B">
              <w:rPr>
                <w:sz w:val="28"/>
                <w:szCs w:val="28"/>
              </w:rPr>
              <w:lastRenderedPageBreak/>
              <w:tab/>
            </w:r>
            <w:r w:rsidRPr="00250D6B">
              <w:rPr>
                <w:sz w:val="28"/>
                <w:szCs w:val="28"/>
              </w:rPr>
              <w:tab/>
            </w:r>
          </w:p>
        </w:tc>
        <w:tc>
          <w:tcPr>
            <w:tcW w:w="236" w:type="dxa"/>
            <w:vAlign w:val="bottom"/>
          </w:tcPr>
          <w:p w14:paraId="7CB4E280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42625584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7278F3" w:rsidRPr="00250D6B" w14:paraId="6B5E0288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7007013E" w14:textId="77777777" w:rsidR="007278F3" w:rsidRPr="00250D6B" w:rsidRDefault="007278F3" w:rsidP="001C4A7B">
            <w:pPr>
              <w:spacing w:line="240" w:lineRule="auto"/>
              <w:ind w:left="73" w:right="-9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57C7AD92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225A923B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7A8B342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6DF1ABF0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278F3" w:rsidRPr="00250D6B" w14:paraId="2439EFBD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10940E6D" w14:textId="6CFF28AD" w:rsidR="007278F3" w:rsidRPr="00250D6B" w:rsidRDefault="007278F3" w:rsidP="001C4A7B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250D6B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C4A7B" w:rsidRPr="00250D6B">
              <w:rPr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1C4A7B" w:rsidRPr="00250D6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147DA5" w:rsidRPr="00250D6B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47DA5" w:rsidRPr="00250D6B">
              <w:rPr>
                <w:b/>
                <w:bCs/>
                <w:i/>
                <w:iCs/>
                <w:sz w:val="28"/>
                <w:szCs w:val="28"/>
              </w:rPr>
              <w:t>256</w:t>
            </w:r>
            <w:r w:rsidR="001C4A7B" w:rsidRPr="00250D6B">
              <w:rPr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1AFA182F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7E797A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250D6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1A06EBDA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692DC52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B1AEC44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E6A233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972E5" w14:textId="77777777" w:rsidR="007278F3" w:rsidRPr="00250D6B" w:rsidRDefault="007278F3" w:rsidP="001C4A7B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E9721D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CBA1D8" w14:textId="77777777" w:rsidR="007278F3" w:rsidRPr="00250D6B" w:rsidRDefault="007278F3" w:rsidP="001C4A7B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70CB71B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DD96644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8352847" w14:textId="4F677A55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6F1E95" w:rsidRPr="00250D6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1A570303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1B4E0D" w14:textId="1DDD7A72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6F1E95" w:rsidRPr="00250D6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D8E18E6" w14:textId="77777777" w:rsidR="007278F3" w:rsidRPr="00250D6B" w:rsidRDefault="007278F3" w:rsidP="001C4A7B">
            <w:pPr>
              <w:spacing w:line="240" w:lineRule="auto"/>
              <w:ind w:left="-43" w:right="-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F5DF0AB" w14:textId="2974EBEF" w:rsidR="007278F3" w:rsidRPr="00250D6B" w:rsidRDefault="007278F3" w:rsidP="001C4A7B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250D6B">
              <w:rPr>
                <w:sz w:val="28"/>
                <w:szCs w:val="28"/>
                <w:cs/>
              </w:rPr>
              <w:t xml:space="preserve">ระดับ </w:t>
            </w:r>
            <w:r w:rsidR="006F1E95" w:rsidRPr="00250D6B"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1E6A40A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2FFE42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278F3" w:rsidRPr="00250D6B" w14:paraId="15790C70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5DAEDD41" w14:textId="77777777" w:rsidR="007278F3" w:rsidRPr="00250D6B" w:rsidRDefault="007278F3" w:rsidP="001C4A7B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186AFE47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5BA9A057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C4A7B" w:rsidRPr="00250D6B" w14:paraId="3D7CA3BE" w14:textId="77777777" w:rsidTr="00145E9C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4F8F7DD" w14:textId="11D74562" w:rsidR="001C4A7B" w:rsidRPr="00250D6B" w:rsidRDefault="001C4A7B" w:rsidP="001C4A7B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250D6B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E49AB2F" w14:textId="77777777" w:rsidR="001C4A7B" w:rsidRPr="00250D6B" w:rsidRDefault="001C4A7B" w:rsidP="001C4A7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B38F202" w14:textId="0A8D8A2F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2A8F897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5585BB" w14:textId="72FAEEC9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6F83EB6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8A958B" w14:textId="1FA77A53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B97F600" w14:textId="77777777" w:rsidR="001C4A7B" w:rsidRPr="00250D6B" w:rsidRDefault="001C4A7B" w:rsidP="001C4A7B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C52542" w14:textId="770C8BCE" w:rsidR="001C4A7B" w:rsidRPr="00250D6B" w:rsidRDefault="001C4A7B" w:rsidP="001C4A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93324DA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7A198ACB" w14:textId="375C4CE1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EE9883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C5DC2B7" w14:textId="6AFE3511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403BA40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E0D05F0" w14:textId="3546CB82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4A9961D" w14:textId="628043D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8F0ACC7" w14:textId="77F9F74A" w:rsidR="001C4A7B" w:rsidRPr="00250D6B" w:rsidRDefault="001C4A7B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212AC2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7720D80" w14:textId="4B90D382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C4A7B" w:rsidRPr="00250D6B" w14:paraId="2494DFF1" w14:textId="77777777" w:rsidTr="00145E9C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71A28B5C" w14:textId="714D59CF" w:rsidR="001C4A7B" w:rsidRPr="00250D6B" w:rsidRDefault="001C4A7B" w:rsidP="001C4A7B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250D6B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03C93260" w14:textId="77777777" w:rsidR="001C4A7B" w:rsidRPr="00250D6B" w:rsidRDefault="001C4A7B" w:rsidP="001C4A7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89E3A5B" w14:textId="5F839B35" w:rsidR="001C4A7B" w:rsidRPr="00250D6B" w:rsidRDefault="008A3629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3198B7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BC6E4A" w14:textId="54E597FE" w:rsidR="001C4A7B" w:rsidRPr="00250D6B" w:rsidRDefault="008A3629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6DDFBD22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67C0A8" w14:textId="725BE633" w:rsidR="001C4A7B" w:rsidRPr="00250D6B" w:rsidRDefault="008A3629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1,</w:t>
            </w:r>
            <w:r w:rsidR="00C22239"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236" w:type="dxa"/>
            <w:shd w:val="clear" w:color="auto" w:fill="auto"/>
          </w:tcPr>
          <w:p w14:paraId="1656B7E3" w14:textId="77777777" w:rsidR="001C4A7B" w:rsidRPr="00250D6B" w:rsidRDefault="001C4A7B" w:rsidP="001C4A7B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D9448D" w14:textId="22362A6F" w:rsidR="001C4A7B" w:rsidRPr="00250D6B" w:rsidRDefault="00C22239" w:rsidP="001C4A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279AD6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5B6BAD67" w14:textId="00EE8EA5" w:rsidR="001C4A7B" w:rsidRPr="00250D6B" w:rsidRDefault="008A3629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/>
              </w:rPr>
              <w:t>1,2</w:t>
            </w:r>
            <w:r w:rsidR="00C22239" w:rsidRPr="00250D6B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4CE821F5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06B902B" w14:textId="44F3B05A" w:rsidR="001C4A7B" w:rsidRPr="00250D6B" w:rsidRDefault="001717FC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1,2</w:t>
            </w:r>
            <w:r w:rsidR="00C22239" w:rsidRPr="00250D6B">
              <w:rPr>
                <w:rFonts w:ascii="Angsana New" w:hAnsi="Angsana New"/>
                <w:sz w:val="28"/>
                <w:szCs w:val="28"/>
                <w:lang w:bidi="th-TH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39868522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8AE3613" w14:textId="39B06B5D" w:rsidR="001C4A7B" w:rsidRPr="00250D6B" w:rsidRDefault="001717FC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5D8291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466E4B1" w14:textId="51BF2D11" w:rsidR="001C4A7B" w:rsidRPr="00250D6B" w:rsidRDefault="00C22239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50D6B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604959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AEA964D" w14:textId="30C47FC3" w:rsidR="001C4A7B" w:rsidRPr="00250D6B" w:rsidRDefault="001717FC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1,2</w:t>
            </w:r>
            <w:r w:rsidR="00C22239"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41</w:t>
            </w:r>
          </w:p>
        </w:tc>
      </w:tr>
      <w:tr w:rsidR="008D18B4" w:rsidRPr="00250D6B" w14:paraId="1096AA05" w14:textId="77777777" w:rsidTr="000B795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3EC011EC" w14:textId="38F940AB" w:rsidR="008D18B4" w:rsidRPr="00250D6B" w:rsidRDefault="008D18B4" w:rsidP="008D18B4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250D6B">
              <w:rPr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236" w:type="dxa"/>
          </w:tcPr>
          <w:p w14:paraId="697C4F97" w14:textId="77777777" w:rsidR="008D18B4" w:rsidRPr="00250D6B" w:rsidRDefault="008D18B4" w:rsidP="008D18B4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6939E8" w14:textId="2A27BAEB" w:rsidR="008D18B4" w:rsidRPr="00250D6B" w:rsidRDefault="008D18B4" w:rsidP="008D18B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DF51B2" w14:textId="77777777" w:rsidR="008D18B4" w:rsidRPr="00250D6B" w:rsidRDefault="008D18B4" w:rsidP="008D18B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71D74A" w14:textId="3B724A3C" w:rsidR="008D18B4" w:rsidRPr="00250D6B" w:rsidRDefault="008D18B4" w:rsidP="008D18B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5D1F5A" w14:textId="77777777" w:rsidR="008D18B4" w:rsidRPr="00250D6B" w:rsidRDefault="008D18B4" w:rsidP="008D18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A1B57B" w14:textId="6A9CE1A9" w:rsidR="008D18B4" w:rsidRPr="00250D6B" w:rsidRDefault="008D18B4" w:rsidP="008D18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BC1356" w14:textId="77777777" w:rsidR="008D18B4" w:rsidRPr="00250D6B" w:rsidRDefault="008D18B4" w:rsidP="008D18B4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8224C4" w14:textId="4F21D631" w:rsidR="008D18B4" w:rsidRPr="00250D6B" w:rsidRDefault="008D18B4" w:rsidP="008D18B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925C8" w14:textId="77777777" w:rsidR="008D18B4" w:rsidRPr="00250D6B" w:rsidRDefault="008D18B4" w:rsidP="008D18B4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3D76ACD" w14:textId="0CB62141" w:rsidR="008D18B4" w:rsidRPr="00250D6B" w:rsidRDefault="008D18B4" w:rsidP="008D18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236" w:type="dxa"/>
            <w:shd w:val="clear" w:color="auto" w:fill="auto"/>
          </w:tcPr>
          <w:p w14:paraId="5A292AA4" w14:textId="77777777" w:rsidR="008D18B4" w:rsidRPr="00250D6B" w:rsidRDefault="008D18B4" w:rsidP="008D18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9BBD31C" w14:textId="0CE2DF9C" w:rsidR="008D18B4" w:rsidRPr="00250D6B" w:rsidRDefault="008D18B4" w:rsidP="008D18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9E7DAA" w14:textId="77777777" w:rsidR="008D18B4" w:rsidRPr="00250D6B" w:rsidRDefault="008D18B4" w:rsidP="008D18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3FECF14" w14:textId="4EFE4D28" w:rsidR="008D18B4" w:rsidRPr="00250D6B" w:rsidRDefault="008D18B4" w:rsidP="008D18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5B0249" w14:textId="77777777" w:rsidR="008D18B4" w:rsidRPr="00250D6B" w:rsidRDefault="008D18B4" w:rsidP="008D18B4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F5DCD79" w14:textId="7978E8B7" w:rsidR="008D18B4" w:rsidRPr="00250D6B" w:rsidRDefault="008D18B4" w:rsidP="008D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250D6B">
              <w:rPr>
                <w:sz w:val="28"/>
                <w:szCs w:val="28"/>
              </w:rPr>
              <w:t>912</w:t>
            </w:r>
          </w:p>
        </w:tc>
        <w:tc>
          <w:tcPr>
            <w:tcW w:w="236" w:type="dxa"/>
            <w:shd w:val="clear" w:color="auto" w:fill="auto"/>
          </w:tcPr>
          <w:p w14:paraId="3CA06570" w14:textId="77777777" w:rsidR="008D18B4" w:rsidRPr="00250D6B" w:rsidRDefault="008D18B4" w:rsidP="008D18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7DC1176" w14:textId="5952DAB1" w:rsidR="008D18B4" w:rsidRPr="00250D6B" w:rsidRDefault="008D18B4" w:rsidP="008D18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912</w:t>
            </w:r>
          </w:p>
        </w:tc>
      </w:tr>
      <w:tr w:rsidR="008D18B4" w:rsidRPr="00250D6B" w14:paraId="5559A229" w14:textId="77777777" w:rsidTr="004E3076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0597333" w14:textId="77777777" w:rsidR="008D18B4" w:rsidRPr="00250D6B" w:rsidRDefault="008D18B4" w:rsidP="008D18B4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250D6B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7F054699" w14:textId="42A5540D" w:rsidR="008D18B4" w:rsidRPr="00250D6B" w:rsidRDefault="008D18B4" w:rsidP="008D18B4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250D6B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0872520C" w14:textId="77777777" w:rsidR="008D18B4" w:rsidRPr="00250D6B" w:rsidRDefault="008D18B4" w:rsidP="008D18B4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C25095" w14:textId="5934CFEF" w:rsidR="008D18B4" w:rsidRPr="00250D6B" w:rsidRDefault="008D18B4" w:rsidP="008D18B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A1CC6" w14:textId="77777777" w:rsidR="008D18B4" w:rsidRPr="00250D6B" w:rsidRDefault="008D18B4" w:rsidP="008D18B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4EBE0F" w14:textId="7D6EF14A" w:rsidR="008D18B4" w:rsidRPr="00250D6B" w:rsidRDefault="008D18B4" w:rsidP="008D18B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DE0F07" w14:textId="77777777" w:rsidR="008D18B4" w:rsidRPr="00250D6B" w:rsidRDefault="008D18B4" w:rsidP="008D18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F3679E" w14:textId="0AA5889F" w:rsidR="008D18B4" w:rsidRPr="00250D6B" w:rsidRDefault="008D18B4" w:rsidP="008D18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1,306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DAFDB4" w14:textId="77777777" w:rsidR="008D18B4" w:rsidRPr="00250D6B" w:rsidRDefault="008D18B4" w:rsidP="008D18B4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43AC0C" w14:textId="31819E21" w:rsidR="008D18B4" w:rsidRPr="00250D6B" w:rsidRDefault="008D18B4" w:rsidP="008D18B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C110A" w14:textId="77777777" w:rsidR="008D18B4" w:rsidRPr="00250D6B" w:rsidRDefault="008D18B4" w:rsidP="008D18B4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0968DD1" w14:textId="1643EF2D" w:rsidR="008D18B4" w:rsidRPr="00250D6B" w:rsidRDefault="008D18B4" w:rsidP="008D18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1,311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CB54F4" w14:textId="77777777" w:rsidR="008D18B4" w:rsidRPr="00250D6B" w:rsidRDefault="008D18B4" w:rsidP="008D18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70029" w14:textId="0EFC13E5" w:rsidR="008D18B4" w:rsidRPr="00250D6B" w:rsidRDefault="008D18B4" w:rsidP="008D18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1E17D5" w14:textId="77777777" w:rsidR="008D18B4" w:rsidRPr="00250D6B" w:rsidRDefault="008D18B4" w:rsidP="008D18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8538CC" w14:textId="6ABA7A8B" w:rsidR="008D18B4" w:rsidRPr="00250D6B" w:rsidRDefault="008D18B4" w:rsidP="008D18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E0AB98" w14:textId="77777777" w:rsidR="008D18B4" w:rsidRPr="00250D6B" w:rsidRDefault="008D18B4" w:rsidP="008D18B4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23DCFA" w14:textId="4AA3AEE4" w:rsidR="008D18B4" w:rsidRPr="00250D6B" w:rsidRDefault="008D18B4" w:rsidP="008D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250D6B">
              <w:rPr>
                <w:sz w:val="28"/>
                <w:szCs w:val="28"/>
              </w:rPr>
              <w:t>1,311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15F33" w14:textId="77777777" w:rsidR="008D18B4" w:rsidRPr="00250D6B" w:rsidRDefault="008D18B4" w:rsidP="008D18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0E1573" w14:textId="474296D9" w:rsidR="008D18B4" w:rsidRPr="00250D6B" w:rsidRDefault="008D18B4" w:rsidP="008D1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50D6B">
              <w:rPr>
                <w:sz w:val="28"/>
                <w:szCs w:val="28"/>
              </w:rPr>
              <w:t>1,311</w:t>
            </w:r>
          </w:p>
        </w:tc>
      </w:tr>
      <w:tr w:rsidR="008A3629" w:rsidRPr="00250D6B" w14:paraId="7F0F2786" w14:textId="77777777" w:rsidTr="004E3076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6AAEE060" w14:textId="3A8F5C75" w:rsidR="008A3629" w:rsidRPr="00250D6B" w:rsidRDefault="008A3629" w:rsidP="008A3629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250D6B">
              <w:rPr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36" w:type="dxa"/>
          </w:tcPr>
          <w:p w14:paraId="51E2A8C7" w14:textId="77777777" w:rsidR="008A3629" w:rsidRPr="00250D6B" w:rsidRDefault="008A3629" w:rsidP="008A3629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71B554" w14:textId="599805F9" w:rsidR="008A3629" w:rsidRPr="00250D6B" w:rsidRDefault="008A3629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464BF4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DCB3F8" w14:textId="17887A46" w:rsidR="008A3629" w:rsidRPr="00250D6B" w:rsidRDefault="008A3629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F1133F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7C5623" w14:textId="3F52307F" w:rsidR="008A3629" w:rsidRPr="00250D6B" w:rsidRDefault="008A3629" w:rsidP="008A36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017F76" w14:textId="77777777" w:rsidR="008A3629" w:rsidRPr="00250D6B" w:rsidRDefault="008A3629" w:rsidP="008A3629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83D0B8" w14:textId="00B826C7" w:rsidR="008A3629" w:rsidRPr="00250D6B" w:rsidRDefault="00C22239" w:rsidP="008A362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2,844</w:t>
            </w:r>
          </w:p>
        </w:tc>
        <w:tc>
          <w:tcPr>
            <w:tcW w:w="236" w:type="dxa"/>
            <w:shd w:val="clear" w:color="auto" w:fill="auto"/>
          </w:tcPr>
          <w:p w14:paraId="17EB109E" w14:textId="77777777" w:rsidR="008A3629" w:rsidRPr="00250D6B" w:rsidRDefault="008A3629" w:rsidP="008A3629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FE934EC" w14:textId="43866773" w:rsidR="008A3629" w:rsidRPr="00250D6B" w:rsidRDefault="00C2223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2,844</w:t>
            </w:r>
          </w:p>
        </w:tc>
        <w:tc>
          <w:tcPr>
            <w:tcW w:w="236" w:type="dxa"/>
            <w:shd w:val="clear" w:color="auto" w:fill="auto"/>
          </w:tcPr>
          <w:p w14:paraId="20A00C11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FBA2D8" w14:textId="62984731" w:rsidR="008A3629" w:rsidRPr="00250D6B" w:rsidRDefault="006175D3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A31AEC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4CC381" w14:textId="26E56E03" w:rsidR="008A3629" w:rsidRPr="00250D6B" w:rsidRDefault="00C2223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2,231</w:t>
            </w:r>
          </w:p>
        </w:tc>
        <w:tc>
          <w:tcPr>
            <w:tcW w:w="236" w:type="dxa"/>
            <w:shd w:val="clear" w:color="auto" w:fill="auto"/>
          </w:tcPr>
          <w:p w14:paraId="55F4D167" w14:textId="77777777" w:rsidR="008A3629" w:rsidRPr="00250D6B" w:rsidRDefault="008A3629" w:rsidP="008A3629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123656" w14:textId="1874D3F1" w:rsidR="008A3629" w:rsidRPr="00250D6B" w:rsidRDefault="006175D3" w:rsidP="008A3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50D6B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BB4A85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26C2E2" w14:textId="69A1EDBC" w:rsidR="008A3629" w:rsidRPr="00250D6B" w:rsidRDefault="00C2223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2,231</w:t>
            </w:r>
          </w:p>
        </w:tc>
      </w:tr>
      <w:tr w:rsidR="008A3629" w:rsidRPr="00250D6B" w14:paraId="30B49289" w14:textId="77777777" w:rsidTr="004E3076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036C2E34" w14:textId="24AA3FC6" w:rsidR="008A3629" w:rsidRPr="00250D6B" w:rsidRDefault="008A3629" w:rsidP="008A3629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50D6B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6835315E" w14:textId="77777777" w:rsidR="008A3629" w:rsidRPr="00250D6B" w:rsidRDefault="008A3629" w:rsidP="008A3629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B3D0FE" w14:textId="1F81AC5B" w:rsidR="008A3629" w:rsidRPr="00250D6B" w:rsidRDefault="00932249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1C65850E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AE2952" w14:textId="645645AB" w:rsidR="008A3629" w:rsidRPr="00250D6B" w:rsidRDefault="00C22239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236" w:type="dxa"/>
            <w:shd w:val="clear" w:color="auto" w:fill="auto"/>
          </w:tcPr>
          <w:p w14:paraId="1D743AAF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FC03D9" w14:textId="165D976E" w:rsidR="008A3629" w:rsidRPr="00250D6B" w:rsidRDefault="00932249" w:rsidP="008A36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2C5F1D" w14:textId="77777777" w:rsidR="008A3629" w:rsidRPr="00250D6B" w:rsidRDefault="008A3629" w:rsidP="008A3629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49E015" w14:textId="1F8723EA" w:rsidR="008A3629" w:rsidRPr="00250D6B" w:rsidRDefault="00932249" w:rsidP="008A362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266BE8" w14:textId="77777777" w:rsidR="008A3629" w:rsidRPr="00250D6B" w:rsidRDefault="008A3629" w:rsidP="008A3629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08067ACD" w14:textId="2DCCA8EF" w:rsidR="008A3629" w:rsidRPr="00250D6B" w:rsidRDefault="00C2223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926</w:t>
            </w:r>
          </w:p>
        </w:tc>
        <w:tc>
          <w:tcPr>
            <w:tcW w:w="236" w:type="dxa"/>
            <w:shd w:val="clear" w:color="auto" w:fill="auto"/>
          </w:tcPr>
          <w:p w14:paraId="7BA1C3F0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7E6DA9B" w14:textId="1CCE6136" w:rsidR="008A3629" w:rsidRPr="00250D6B" w:rsidRDefault="006175D3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5D2F12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7E39950" w14:textId="726F7561" w:rsidR="008A3629" w:rsidRPr="00250D6B" w:rsidRDefault="00C2223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926</w:t>
            </w:r>
          </w:p>
        </w:tc>
        <w:tc>
          <w:tcPr>
            <w:tcW w:w="236" w:type="dxa"/>
            <w:shd w:val="clear" w:color="auto" w:fill="auto"/>
          </w:tcPr>
          <w:p w14:paraId="117D4864" w14:textId="77777777" w:rsidR="008A3629" w:rsidRPr="00250D6B" w:rsidRDefault="008A3629" w:rsidP="008A3629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E4ECBE5" w14:textId="66DDE2BA" w:rsidR="008A3629" w:rsidRPr="00250D6B" w:rsidRDefault="006175D3" w:rsidP="008A3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50D6B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F0C011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2054F00" w14:textId="2D1A6913" w:rsidR="008A3629" w:rsidRPr="00250D6B" w:rsidRDefault="00C2223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926</w:t>
            </w:r>
          </w:p>
        </w:tc>
      </w:tr>
      <w:tr w:rsidR="008A3629" w:rsidRPr="00250D6B" w14:paraId="29DAA0C4" w14:textId="77777777" w:rsidTr="004E3076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A665BF3" w14:textId="264D2CCE" w:rsidR="008A3629" w:rsidRPr="00250D6B" w:rsidRDefault="008A3629" w:rsidP="008A3629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63E24C5F" w14:textId="77777777" w:rsidR="008A3629" w:rsidRPr="00250D6B" w:rsidRDefault="008A3629" w:rsidP="008A3629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B98C335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E85BB45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6E1903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9C264DA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A3D417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0C487B" w14:textId="77777777" w:rsidR="008A3629" w:rsidRPr="00250D6B" w:rsidRDefault="008A3629" w:rsidP="008A3629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454D28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ADD364" w14:textId="77777777" w:rsidR="008A3629" w:rsidRPr="00250D6B" w:rsidRDefault="008A3629" w:rsidP="008A3629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4B9397B1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2F3E95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780DFCD" w14:textId="1CA125B2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16971C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BAFECA2" w14:textId="1C08E761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15C610" w14:textId="77777777" w:rsidR="008A3629" w:rsidRPr="00250D6B" w:rsidRDefault="008A3629" w:rsidP="008A3629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95C2B08" w14:textId="1CC065AA" w:rsidR="008A3629" w:rsidRPr="00250D6B" w:rsidRDefault="008A3629" w:rsidP="008A3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EB95DE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BE135D3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3629" w:rsidRPr="00250D6B" w14:paraId="402EE13C" w14:textId="77777777" w:rsidTr="004E3076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356531F" w14:textId="563E5019" w:rsidR="008A3629" w:rsidRPr="00250D6B" w:rsidRDefault="008A3629" w:rsidP="008A3629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250D6B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61BFB6E2" w14:textId="77777777" w:rsidR="008A3629" w:rsidRPr="00250D6B" w:rsidRDefault="008A3629" w:rsidP="008A3629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2D7E827" w14:textId="2F93B343" w:rsidR="008A3629" w:rsidRPr="00250D6B" w:rsidRDefault="008A3629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FF1D0CB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E3F786" w14:textId="5050E58F" w:rsidR="008A3629" w:rsidRPr="00250D6B" w:rsidRDefault="008A3629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9BD295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EA5E31" w14:textId="4A837F15" w:rsidR="008A3629" w:rsidRPr="00250D6B" w:rsidRDefault="008A3629" w:rsidP="008A36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42C6341" w14:textId="77777777" w:rsidR="008A3629" w:rsidRPr="00250D6B" w:rsidRDefault="008A3629" w:rsidP="008A3629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E88C5A" w14:textId="31AF2431" w:rsidR="008A3629" w:rsidRPr="00250D6B" w:rsidRDefault="008A3629" w:rsidP="008A362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5D4D6F" w14:textId="77777777" w:rsidR="008A3629" w:rsidRPr="00250D6B" w:rsidRDefault="008A3629" w:rsidP="008A3629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77707503" w14:textId="270C444B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45DE31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369B913" w14:textId="1CA4B895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EDB505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F462D3F" w14:textId="7649DC9B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42BF13" w14:textId="77777777" w:rsidR="008A3629" w:rsidRPr="00250D6B" w:rsidRDefault="008A3629" w:rsidP="008A3629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5A9190B" w14:textId="0AA11428" w:rsidR="008A3629" w:rsidRPr="00250D6B" w:rsidRDefault="008A3629" w:rsidP="008A3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326602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F80183F" w14:textId="608F0118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3629" w:rsidRPr="00250D6B" w14:paraId="123BBE17" w14:textId="77777777" w:rsidTr="00145E9C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6183850D" w14:textId="07E66644" w:rsidR="008A3629" w:rsidRPr="00250D6B" w:rsidRDefault="008A3629" w:rsidP="008A3629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250D6B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236" w:type="dxa"/>
          </w:tcPr>
          <w:p w14:paraId="0D941DCA" w14:textId="77777777" w:rsidR="008A3629" w:rsidRPr="00250D6B" w:rsidRDefault="008A3629" w:rsidP="008A3629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6478E9A" w14:textId="513512FF" w:rsidR="008A3629" w:rsidRPr="00250D6B" w:rsidRDefault="00CB6A64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36509D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BF4005" w14:textId="7C26AF4D" w:rsidR="008A3629" w:rsidRPr="00250D6B" w:rsidRDefault="00CB6A64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07E75E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43F31E" w14:textId="73202809" w:rsidR="008A3629" w:rsidRPr="00250D6B" w:rsidRDefault="00CB6A64" w:rsidP="008A36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D283F0" w14:textId="77777777" w:rsidR="008A3629" w:rsidRPr="00250D6B" w:rsidRDefault="008A3629" w:rsidP="008A3629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1C7751" w14:textId="4B3AB639" w:rsidR="008A3629" w:rsidRPr="00250D6B" w:rsidRDefault="00CB6A64" w:rsidP="00CB6A6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5,</w:t>
            </w:r>
            <w:r w:rsidR="00C22239"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691A0BD5" w14:textId="77777777" w:rsidR="008A3629" w:rsidRPr="00250D6B" w:rsidRDefault="008A3629" w:rsidP="008A3629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2744C711" w14:textId="6814A9F4" w:rsidR="008A3629" w:rsidRPr="00250D6B" w:rsidRDefault="00C2223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5,226</w:t>
            </w:r>
          </w:p>
        </w:tc>
        <w:tc>
          <w:tcPr>
            <w:tcW w:w="236" w:type="dxa"/>
            <w:shd w:val="clear" w:color="auto" w:fill="auto"/>
          </w:tcPr>
          <w:p w14:paraId="1495A51B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BEBACB0" w14:textId="7C5F5A30" w:rsidR="008A3629" w:rsidRPr="00250D6B" w:rsidRDefault="00CB6A64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4CB867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94B0070" w14:textId="5AE765EF" w:rsidR="008A3629" w:rsidRPr="00250D6B" w:rsidRDefault="00CB6A64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3,</w:t>
            </w:r>
            <w:r w:rsidR="00C22239" w:rsidRPr="00250D6B">
              <w:rPr>
                <w:rFonts w:ascii="Angsana New" w:hAnsi="Angsana New"/>
                <w:sz w:val="28"/>
                <w:szCs w:val="28"/>
                <w:lang w:bidi="th-TH"/>
              </w:rPr>
              <w:t>859</w:t>
            </w:r>
          </w:p>
        </w:tc>
        <w:tc>
          <w:tcPr>
            <w:tcW w:w="236" w:type="dxa"/>
            <w:shd w:val="clear" w:color="auto" w:fill="auto"/>
          </w:tcPr>
          <w:p w14:paraId="0D5CAB4C" w14:textId="77777777" w:rsidR="008A3629" w:rsidRPr="00250D6B" w:rsidRDefault="008A3629" w:rsidP="008A3629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7243796" w14:textId="5F2E43B9" w:rsidR="008A3629" w:rsidRPr="00250D6B" w:rsidRDefault="00CB6A64" w:rsidP="008A3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50D6B">
              <w:rPr>
                <w:sz w:val="28"/>
                <w:szCs w:val="28"/>
              </w:rPr>
              <w:t>1,722</w:t>
            </w:r>
          </w:p>
        </w:tc>
        <w:tc>
          <w:tcPr>
            <w:tcW w:w="236" w:type="dxa"/>
            <w:shd w:val="clear" w:color="auto" w:fill="auto"/>
          </w:tcPr>
          <w:p w14:paraId="03753915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31B87F6" w14:textId="1D8DFD40" w:rsidR="008A3629" w:rsidRPr="00250D6B" w:rsidRDefault="00CB6A64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5,</w:t>
            </w:r>
            <w:r w:rsidR="00C22239" w:rsidRPr="00250D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581</w:t>
            </w:r>
          </w:p>
        </w:tc>
      </w:tr>
      <w:tr w:rsidR="008A3629" w:rsidRPr="00250D6B" w14:paraId="6BF91F58" w14:textId="77777777" w:rsidTr="004E3076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8F8240B" w14:textId="14278FF6" w:rsidR="008A3629" w:rsidRPr="00250D6B" w:rsidRDefault="008A3629" w:rsidP="008A3629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250D6B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028B6981" w14:textId="77777777" w:rsidR="008A3629" w:rsidRPr="00250D6B" w:rsidRDefault="008A3629" w:rsidP="008A3629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5B337C" w14:textId="65044DF1" w:rsidR="008A3629" w:rsidRPr="00250D6B" w:rsidRDefault="00CB6A64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D2E9AC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5B6339" w14:textId="5510150C" w:rsidR="008A3629" w:rsidRPr="00250D6B" w:rsidRDefault="00CB6A64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FA3F60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5E0C27" w14:textId="4DF93E66" w:rsidR="008A3629" w:rsidRPr="00250D6B" w:rsidRDefault="00CB6A64" w:rsidP="008A36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0542E8" w14:textId="77777777" w:rsidR="008A3629" w:rsidRPr="00250D6B" w:rsidRDefault="008A3629" w:rsidP="008A3629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E4992C" w14:textId="0EAFF70C" w:rsidR="008A3629" w:rsidRPr="00250D6B" w:rsidRDefault="00CB6A64" w:rsidP="008A362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56,3</w:t>
            </w:r>
            <w:r w:rsidR="00C22239" w:rsidRPr="00250D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36D4ED20" w14:textId="77777777" w:rsidR="008A3629" w:rsidRPr="00250D6B" w:rsidRDefault="008A3629" w:rsidP="008A3629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2199AAAF" w14:textId="4C862A1D" w:rsidR="008A3629" w:rsidRPr="00250D6B" w:rsidRDefault="00CB6A64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56,3</w:t>
            </w:r>
            <w:r w:rsidR="00C22239" w:rsidRPr="00250D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1F35CF0C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E54C02B" w14:textId="4FBCC0CE" w:rsidR="008A3629" w:rsidRPr="00250D6B" w:rsidRDefault="00CB6A64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4,093</w:t>
            </w:r>
          </w:p>
        </w:tc>
        <w:tc>
          <w:tcPr>
            <w:tcW w:w="236" w:type="dxa"/>
            <w:shd w:val="clear" w:color="auto" w:fill="auto"/>
          </w:tcPr>
          <w:p w14:paraId="445D3665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6FC956F" w14:textId="4F6B36C4" w:rsidR="008A3629" w:rsidRPr="00250D6B" w:rsidRDefault="00C2223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51</w:t>
            </w: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,388</w:t>
            </w:r>
          </w:p>
        </w:tc>
        <w:tc>
          <w:tcPr>
            <w:tcW w:w="236" w:type="dxa"/>
            <w:shd w:val="clear" w:color="auto" w:fill="auto"/>
          </w:tcPr>
          <w:p w14:paraId="62FDADDF" w14:textId="77777777" w:rsidR="008A3629" w:rsidRPr="00250D6B" w:rsidRDefault="008A3629" w:rsidP="008A3629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9042917" w14:textId="08D00C5E" w:rsidR="008A3629" w:rsidRPr="00250D6B" w:rsidRDefault="00CB6A64" w:rsidP="008A3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250D6B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A93277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901FAA3" w14:textId="12942B18" w:rsidR="008A3629" w:rsidRPr="00250D6B" w:rsidRDefault="00C2223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55</w:t>
            </w:r>
            <w:r w:rsidR="00CB6A64" w:rsidRPr="00250D6B">
              <w:rPr>
                <w:rFonts w:ascii="Angsana New" w:hAnsi="Angsana New"/>
                <w:sz w:val="28"/>
                <w:szCs w:val="28"/>
              </w:rPr>
              <w:t>,</w:t>
            </w:r>
            <w:r w:rsidRPr="00250D6B">
              <w:rPr>
                <w:rFonts w:ascii="Angsana New" w:hAnsi="Angsana New"/>
                <w:sz w:val="28"/>
                <w:szCs w:val="28"/>
              </w:rPr>
              <w:t>481</w:t>
            </w:r>
          </w:p>
        </w:tc>
      </w:tr>
      <w:tr w:rsidR="008A3629" w:rsidRPr="00250D6B" w14:paraId="1DADCDD6" w14:textId="77777777" w:rsidTr="004E3076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38BD4AF" w14:textId="2FBE5A8B" w:rsidR="008A3629" w:rsidRPr="00250D6B" w:rsidRDefault="008A3629" w:rsidP="008A3629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250D6B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766AEA14" w14:textId="77777777" w:rsidR="008A3629" w:rsidRPr="00250D6B" w:rsidRDefault="008A3629" w:rsidP="008A3629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EA2FD6B" w14:textId="65FCD76D" w:rsidR="008A3629" w:rsidRPr="00250D6B" w:rsidRDefault="00CB6A64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4DE0F153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96D5F1" w14:textId="002FACB5" w:rsidR="008A3629" w:rsidRPr="00250D6B" w:rsidRDefault="00CB6A64" w:rsidP="008A36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68</w:t>
            </w:r>
            <w:r w:rsidR="00C22239" w:rsidRPr="00250D6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3A9A61C2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A515D5" w14:textId="7FF60982" w:rsidR="008A3629" w:rsidRPr="00250D6B" w:rsidRDefault="00CB6A64" w:rsidP="008A36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37BBA" w14:textId="77777777" w:rsidR="008A3629" w:rsidRPr="00250D6B" w:rsidRDefault="008A3629" w:rsidP="008A3629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EE3EE6" w14:textId="030F93DE" w:rsidR="008A3629" w:rsidRPr="00250D6B" w:rsidRDefault="007F2429" w:rsidP="008A362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EFDD76" w14:textId="77777777" w:rsidR="008A3629" w:rsidRPr="00250D6B" w:rsidRDefault="008A3629" w:rsidP="008A3629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490FE4E3" w14:textId="6EEE1B36" w:rsidR="008A3629" w:rsidRPr="00250D6B" w:rsidRDefault="007F24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705</w:t>
            </w:r>
          </w:p>
        </w:tc>
        <w:tc>
          <w:tcPr>
            <w:tcW w:w="236" w:type="dxa"/>
            <w:shd w:val="clear" w:color="auto" w:fill="auto"/>
          </w:tcPr>
          <w:p w14:paraId="01CCBD66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68A98DF" w14:textId="23CF5C32" w:rsidR="008A3629" w:rsidRPr="00250D6B" w:rsidRDefault="00CB6A64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1759F0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0E21C23" w14:textId="4B87A942" w:rsidR="008A3629" w:rsidRPr="00250D6B" w:rsidRDefault="007F24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705</w:t>
            </w:r>
          </w:p>
        </w:tc>
        <w:tc>
          <w:tcPr>
            <w:tcW w:w="236" w:type="dxa"/>
            <w:shd w:val="clear" w:color="auto" w:fill="auto"/>
          </w:tcPr>
          <w:p w14:paraId="0D5E3D4A" w14:textId="77777777" w:rsidR="008A3629" w:rsidRPr="00250D6B" w:rsidRDefault="008A3629" w:rsidP="008A3629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361F9CD" w14:textId="00359CDC" w:rsidR="008A3629" w:rsidRPr="00250D6B" w:rsidRDefault="00CB6A64" w:rsidP="008A3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50D6B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B916FA" w14:textId="77777777" w:rsidR="008A3629" w:rsidRPr="00250D6B" w:rsidRDefault="008A36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7B31EB5" w14:textId="64096B3F" w:rsidR="008A3629" w:rsidRPr="00250D6B" w:rsidRDefault="007F2429" w:rsidP="008A362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705</w:t>
            </w:r>
          </w:p>
        </w:tc>
      </w:tr>
    </w:tbl>
    <w:p w14:paraId="1382C793" w14:textId="77777777" w:rsidR="007278F3" w:rsidRPr="00250D6B" w:rsidRDefault="007278F3" w:rsidP="00145E9C">
      <w:pPr>
        <w:rPr>
          <w:rFonts w:asciiTheme="majorBidi" w:hAnsiTheme="majorBidi" w:cstheme="majorBidi"/>
        </w:rPr>
      </w:pPr>
    </w:p>
    <w:tbl>
      <w:tblPr>
        <w:tblW w:w="1476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60"/>
        <w:gridCol w:w="236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7278F3" w:rsidRPr="00250D6B" w14:paraId="3E7291A6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7CFECE61" w14:textId="77777777" w:rsidR="007278F3" w:rsidRPr="00250D6B" w:rsidRDefault="007278F3" w:rsidP="001C4A7B">
            <w:pPr>
              <w:spacing w:line="240" w:lineRule="auto"/>
              <w:ind w:left="73" w:right="-90"/>
              <w:jc w:val="center"/>
              <w:rPr>
                <w:sz w:val="28"/>
                <w:szCs w:val="28"/>
                <w:lang w:bidi="ar-SA"/>
              </w:rPr>
            </w:pPr>
            <w:r w:rsidRPr="00250D6B">
              <w:rPr>
                <w:sz w:val="28"/>
                <w:szCs w:val="28"/>
              </w:rPr>
              <w:lastRenderedPageBreak/>
              <w:tab/>
            </w:r>
            <w:r w:rsidRPr="00250D6B">
              <w:rPr>
                <w:sz w:val="28"/>
                <w:szCs w:val="28"/>
              </w:rPr>
              <w:tab/>
            </w:r>
          </w:p>
        </w:tc>
        <w:tc>
          <w:tcPr>
            <w:tcW w:w="236" w:type="dxa"/>
            <w:vAlign w:val="bottom"/>
          </w:tcPr>
          <w:p w14:paraId="5640545A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7CF0D6EF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50D6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7278F3" w:rsidRPr="00250D6B" w14:paraId="207E7B26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4C4A6CD6" w14:textId="77777777" w:rsidR="007278F3" w:rsidRPr="00250D6B" w:rsidRDefault="007278F3" w:rsidP="001C4A7B">
            <w:pPr>
              <w:spacing w:line="240" w:lineRule="auto"/>
              <w:ind w:left="73" w:right="-9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5E3E3E48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14E8499E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E5CF6BC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3F7256F3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278F3" w:rsidRPr="00250D6B" w14:paraId="3D7B25CB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2F473699" w14:textId="6371ECC0" w:rsidR="007278F3" w:rsidRPr="00250D6B" w:rsidRDefault="007278F3" w:rsidP="001C4A7B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250D6B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F1E95" w:rsidRPr="00250D6B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250D6B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250D6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F1E95" w:rsidRPr="00250D6B">
              <w:rPr>
                <w:b/>
                <w:bCs/>
                <w:i/>
                <w:iCs/>
                <w:sz w:val="28"/>
                <w:szCs w:val="28"/>
              </w:rPr>
              <w:t>256</w:t>
            </w:r>
            <w:r w:rsidR="001C4A7B" w:rsidRPr="00250D6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14:paraId="5A066498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24E1354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250D6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48485DE0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B46247B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CF24ECF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C64A05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26E2C" w14:textId="77777777" w:rsidR="007278F3" w:rsidRPr="00250D6B" w:rsidRDefault="007278F3" w:rsidP="001C4A7B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1944FA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783776" w14:textId="77777777" w:rsidR="007278F3" w:rsidRPr="00250D6B" w:rsidRDefault="007278F3" w:rsidP="001C4A7B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0F48175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F174C4F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BD72E44" w14:textId="6740AACA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6F1E95" w:rsidRPr="00250D6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6916D00D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B386B66" w14:textId="31B019D4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6F1E95" w:rsidRPr="00250D6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E7CF861" w14:textId="77777777" w:rsidR="007278F3" w:rsidRPr="00250D6B" w:rsidRDefault="007278F3" w:rsidP="001C4A7B">
            <w:pPr>
              <w:spacing w:line="240" w:lineRule="auto"/>
              <w:ind w:left="-43" w:right="-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B51704B" w14:textId="359FB1FA" w:rsidR="007278F3" w:rsidRPr="00250D6B" w:rsidRDefault="007278F3" w:rsidP="001C4A7B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250D6B">
              <w:rPr>
                <w:sz w:val="28"/>
                <w:szCs w:val="28"/>
                <w:cs/>
              </w:rPr>
              <w:t xml:space="preserve">ระดับ </w:t>
            </w:r>
            <w:r w:rsidR="006F1E95" w:rsidRPr="00250D6B"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E4D928F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FC6353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278F3" w:rsidRPr="00250D6B" w14:paraId="71C92D1E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3865B0E4" w14:textId="77777777" w:rsidR="007278F3" w:rsidRPr="00250D6B" w:rsidRDefault="007278F3" w:rsidP="001C4A7B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303FF3FE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08036F6" w14:textId="77777777" w:rsidR="007278F3" w:rsidRPr="00250D6B" w:rsidRDefault="007278F3" w:rsidP="001C4A7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C4A7B" w:rsidRPr="00250D6B" w14:paraId="5217494A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0778B77" w14:textId="1B273F37" w:rsidR="001C4A7B" w:rsidRPr="00250D6B" w:rsidRDefault="001C4A7B" w:rsidP="001C4A7B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250D6B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52E1232" w14:textId="77777777" w:rsidR="001C4A7B" w:rsidRPr="00250D6B" w:rsidRDefault="001C4A7B" w:rsidP="001C4A7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37CEA51" w14:textId="4BB0E038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4A3623AE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03A686" w14:textId="5B96A9DF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19183421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949A79" w14:textId="3DFFAE92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F6EE8B" w14:textId="77777777" w:rsidR="001C4A7B" w:rsidRPr="00250D6B" w:rsidRDefault="001C4A7B" w:rsidP="001C4A7B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2A3B7C" w14:textId="14D8F9B9" w:rsidR="001C4A7B" w:rsidRPr="00250D6B" w:rsidRDefault="001C4A7B" w:rsidP="001C4A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3900F4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1FE662B0" w14:textId="62F0EA26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6464CFCE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84F1D3" w14:textId="4F5399A2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3DD2EB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D13BBE" w14:textId="5539AFEC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4CEDAE9B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5504E31" w14:textId="211EC2EF" w:rsidR="001C4A7B" w:rsidRPr="00250D6B" w:rsidRDefault="001C4A7B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04D49E7F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BD128CE" w14:textId="34290844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C4A7B" w:rsidRPr="00250D6B" w14:paraId="3F50E59E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62638FCC" w14:textId="14CB13CB" w:rsidR="001C4A7B" w:rsidRPr="00250D6B" w:rsidRDefault="001C4A7B" w:rsidP="001C4A7B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250D6B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20905EE0" w14:textId="77777777" w:rsidR="001C4A7B" w:rsidRPr="00250D6B" w:rsidRDefault="001C4A7B" w:rsidP="001C4A7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948214" w14:textId="4DCCCAA3" w:rsidR="001C4A7B" w:rsidRPr="00250D6B" w:rsidRDefault="001C4A7B" w:rsidP="009237A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4F16C7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299E24" w14:textId="7E3B424E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65A4C0B7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820D0F" w14:textId="366C0E0A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1,214</w:t>
            </w:r>
          </w:p>
        </w:tc>
        <w:tc>
          <w:tcPr>
            <w:tcW w:w="236" w:type="dxa"/>
            <w:shd w:val="clear" w:color="auto" w:fill="auto"/>
          </w:tcPr>
          <w:p w14:paraId="243BFDD3" w14:textId="77777777" w:rsidR="001C4A7B" w:rsidRPr="00250D6B" w:rsidRDefault="001C4A7B" w:rsidP="001C4A7B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85476B" w14:textId="7F82571F" w:rsidR="001C4A7B" w:rsidRPr="00250D6B" w:rsidRDefault="001C4A7B" w:rsidP="001C4A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119D74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0ED22CDB" w14:textId="51267513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1,265</w:t>
            </w:r>
          </w:p>
        </w:tc>
        <w:tc>
          <w:tcPr>
            <w:tcW w:w="236" w:type="dxa"/>
            <w:shd w:val="clear" w:color="auto" w:fill="auto"/>
          </w:tcPr>
          <w:p w14:paraId="300F8C80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F8DD427" w14:textId="2D45D5E4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1,265</w:t>
            </w:r>
          </w:p>
        </w:tc>
        <w:tc>
          <w:tcPr>
            <w:tcW w:w="236" w:type="dxa"/>
            <w:shd w:val="clear" w:color="auto" w:fill="auto"/>
          </w:tcPr>
          <w:p w14:paraId="5F10CB36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250B7CD" w14:textId="7A4A09E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A7FD81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0B50307" w14:textId="700274BB" w:rsidR="001C4A7B" w:rsidRPr="00250D6B" w:rsidRDefault="001C4A7B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50D6B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41C9C2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5E5E361" w14:textId="5C0702B3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1,265</w:t>
            </w:r>
          </w:p>
        </w:tc>
      </w:tr>
      <w:tr w:rsidR="001C4A7B" w:rsidRPr="00250D6B" w14:paraId="540B6756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2C983DBE" w14:textId="4C9510B8" w:rsidR="001C4A7B" w:rsidRPr="00250D6B" w:rsidRDefault="001C4A7B" w:rsidP="00232E37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250D6B">
              <w:rPr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236" w:type="dxa"/>
          </w:tcPr>
          <w:p w14:paraId="67855D37" w14:textId="77777777" w:rsidR="001C4A7B" w:rsidRPr="00250D6B" w:rsidRDefault="001C4A7B" w:rsidP="001C4A7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678C91D" w14:textId="1772AED8" w:rsidR="001C4A7B" w:rsidRPr="00250D6B" w:rsidRDefault="001C4A7B" w:rsidP="009237A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2C82BFD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2D802A" w14:textId="109F8033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914</w:t>
            </w:r>
          </w:p>
        </w:tc>
        <w:tc>
          <w:tcPr>
            <w:tcW w:w="236" w:type="dxa"/>
          </w:tcPr>
          <w:p w14:paraId="4C9AAE16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CC4563" w14:textId="4910A3EF" w:rsidR="001C4A7B" w:rsidRPr="00250D6B" w:rsidRDefault="001C4A7B" w:rsidP="009237A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8E956B" w14:textId="77777777" w:rsidR="001C4A7B" w:rsidRPr="00250D6B" w:rsidRDefault="001C4A7B" w:rsidP="001C4A7B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B29CEC" w14:textId="7A8510C3" w:rsidR="001C4A7B" w:rsidRPr="00250D6B" w:rsidRDefault="001C4A7B" w:rsidP="001C4A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3B0285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635A9722" w14:textId="194AC908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/>
              </w:rPr>
              <w:t>914</w:t>
            </w:r>
          </w:p>
        </w:tc>
        <w:tc>
          <w:tcPr>
            <w:tcW w:w="236" w:type="dxa"/>
          </w:tcPr>
          <w:p w14:paraId="2564E937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E48874" w14:textId="07748B45" w:rsidR="001C4A7B" w:rsidRPr="00250D6B" w:rsidRDefault="001C4A7B" w:rsidP="009237A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E53B165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11A661" w14:textId="78CBC34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0289BCD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C51E0A1" w14:textId="35AF9FD6" w:rsidR="001C4A7B" w:rsidRPr="00250D6B" w:rsidRDefault="001C4A7B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250D6B">
              <w:rPr>
                <w:sz w:val="28"/>
                <w:szCs w:val="28"/>
              </w:rPr>
              <w:t>914</w:t>
            </w:r>
          </w:p>
        </w:tc>
        <w:tc>
          <w:tcPr>
            <w:tcW w:w="236" w:type="dxa"/>
          </w:tcPr>
          <w:p w14:paraId="4C235768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3385B17" w14:textId="122523C4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914</w:t>
            </w:r>
          </w:p>
        </w:tc>
      </w:tr>
      <w:tr w:rsidR="001C4A7B" w:rsidRPr="00250D6B" w14:paraId="671545A0" w14:textId="77777777" w:rsidTr="004E3076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00263DDC" w14:textId="77777777" w:rsidR="001C4A7B" w:rsidRPr="00250D6B" w:rsidRDefault="001C4A7B" w:rsidP="001C4A7B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250D6B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548820E3" w14:textId="561FD452" w:rsidR="001C4A7B" w:rsidRPr="00250D6B" w:rsidRDefault="001C4A7B" w:rsidP="00232E37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250D6B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05628BB8" w14:textId="77777777" w:rsidR="001C4A7B" w:rsidRPr="00250D6B" w:rsidRDefault="001C4A7B" w:rsidP="001C4A7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96D0DC" w14:textId="7C754374" w:rsidR="001C4A7B" w:rsidRPr="00250D6B" w:rsidRDefault="001C4A7B" w:rsidP="009237A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D7588C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6CB76A" w14:textId="3CB453AF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09C5656E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D0F39E" w14:textId="7E52D6C9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1,313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1ED941" w14:textId="77777777" w:rsidR="001C4A7B" w:rsidRPr="00250D6B" w:rsidRDefault="001C4A7B" w:rsidP="001C4A7B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8158F9" w14:textId="629257BE" w:rsidR="001C4A7B" w:rsidRPr="00250D6B" w:rsidRDefault="001C4A7B" w:rsidP="001C4A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F1170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C8CCC61" w14:textId="77FEB518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/>
              </w:rPr>
              <w:t>1,318</w:t>
            </w:r>
          </w:p>
        </w:tc>
        <w:tc>
          <w:tcPr>
            <w:tcW w:w="236" w:type="dxa"/>
            <w:vAlign w:val="bottom"/>
          </w:tcPr>
          <w:p w14:paraId="50898525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C5C976" w14:textId="33E32A60" w:rsidR="001C4A7B" w:rsidRPr="00250D6B" w:rsidRDefault="001C4A7B" w:rsidP="009237A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CCE98B9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C5B76B" w14:textId="4964235E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1A3EEB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EC75F1" w14:textId="1EDEEE9E" w:rsidR="001C4A7B" w:rsidRPr="00250D6B" w:rsidRDefault="001C4A7B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250D6B">
              <w:rPr>
                <w:sz w:val="28"/>
                <w:szCs w:val="28"/>
              </w:rPr>
              <w:t>1,318</w:t>
            </w:r>
          </w:p>
        </w:tc>
        <w:tc>
          <w:tcPr>
            <w:tcW w:w="236" w:type="dxa"/>
            <w:vAlign w:val="bottom"/>
          </w:tcPr>
          <w:p w14:paraId="27757DB6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647CD1" w14:textId="471B6ABB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1,318</w:t>
            </w:r>
          </w:p>
        </w:tc>
      </w:tr>
      <w:tr w:rsidR="001C4A7B" w:rsidRPr="00250D6B" w14:paraId="71D88C8D" w14:textId="77777777" w:rsidTr="004E3076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361CF3F3" w14:textId="31280323" w:rsidR="001C4A7B" w:rsidRPr="00250D6B" w:rsidRDefault="001C4A7B" w:rsidP="001C4A7B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250D6B">
              <w:rPr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36" w:type="dxa"/>
          </w:tcPr>
          <w:p w14:paraId="0FC78F8A" w14:textId="77777777" w:rsidR="001C4A7B" w:rsidRPr="00250D6B" w:rsidRDefault="001C4A7B" w:rsidP="001C4A7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5DA67F0" w14:textId="00593E18" w:rsidR="001C4A7B" w:rsidRPr="00250D6B" w:rsidRDefault="001C4A7B" w:rsidP="009237A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D254FA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12DF26" w14:textId="42FD9DEB" w:rsidR="001C4A7B" w:rsidRPr="00250D6B" w:rsidRDefault="001C4A7B" w:rsidP="009C702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50796F7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373342" w14:textId="1908C50C" w:rsidR="001C4A7B" w:rsidRPr="00250D6B" w:rsidRDefault="001C4A7B" w:rsidP="009237A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B64749" w14:textId="77777777" w:rsidR="001C4A7B" w:rsidRPr="00250D6B" w:rsidRDefault="001C4A7B" w:rsidP="001C4A7B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D9B354" w14:textId="358FD188" w:rsidR="001C4A7B" w:rsidRPr="00250D6B" w:rsidRDefault="001C4A7B" w:rsidP="001C4A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</w:t>
            </w: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,823</w:t>
            </w:r>
          </w:p>
        </w:tc>
        <w:tc>
          <w:tcPr>
            <w:tcW w:w="236" w:type="dxa"/>
            <w:shd w:val="clear" w:color="auto" w:fill="auto"/>
          </w:tcPr>
          <w:p w14:paraId="54C1885D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F993260" w14:textId="0E3CE05F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  <w:r w:rsidRPr="00250D6B">
              <w:rPr>
                <w:rFonts w:ascii="Angsana New" w:hAnsi="Angsana New"/>
                <w:sz w:val="28"/>
                <w:szCs w:val="28"/>
              </w:rPr>
              <w:t>,823</w:t>
            </w:r>
          </w:p>
        </w:tc>
        <w:tc>
          <w:tcPr>
            <w:tcW w:w="236" w:type="dxa"/>
          </w:tcPr>
          <w:p w14:paraId="532E5781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DFC668" w14:textId="34C675E2" w:rsidR="001C4A7B" w:rsidRPr="00250D6B" w:rsidRDefault="001C4A7B" w:rsidP="009237A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ACB55C1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A59C03" w14:textId="267B4A46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1,800</w:t>
            </w:r>
          </w:p>
        </w:tc>
        <w:tc>
          <w:tcPr>
            <w:tcW w:w="236" w:type="dxa"/>
          </w:tcPr>
          <w:p w14:paraId="4D5F0332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0A626A" w14:textId="56BDB95B" w:rsidR="001C4A7B" w:rsidRPr="00250D6B" w:rsidRDefault="001C4A7B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50D6B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6E60C4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82F408" w14:textId="18AFD47A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1,800</w:t>
            </w:r>
          </w:p>
        </w:tc>
      </w:tr>
      <w:tr w:rsidR="001C4A7B" w:rsidRPr="00250D6B" w14:paraId="491BBE03" w14:textId="77777777" w:rsidTr="004E3076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B94FF87" w14:textId="2C76FDED" w:rsidR="001C4A7B" w:rsidRPr="00250D6B" w:rsidRDefault="001C4A7B" w:rsidP="001C4A7B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50D6B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3E1B8CB9" w14:textId="77777777" w:rsidR="001C4A7B" w:rsidRPr="00250D6B" w:rsidRDefault="001C4A7B" w:rsidP="001C4A7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1F27544" w14:textId="6BF82A03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236" w:type="dxa"/>
          </w:tcPr>
          <w:p w14:paraId="0D89864D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F1EE38" w14:textId="2A70A8C8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236" w:type="dxa"/>
          </w:tcPr>
          <w:p w14:paraId="2F4CC7AA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949F33" w14:textId="3F07C584" w:rsidR="001C4A7B" w:rsidRPr="00250D6B" w:rsidRDefault="001C4A7B" w:rsidP="009237A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AC2437" w14:textId="77777777" w:rsidR="001C4A7B" w:rsidRPr="00250D6B" w:rsidRDefault="001C4A7B" w:rsidP="001C4A7B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F65721" w14:textId="28313006" w:rsidR="001C4A7B" w:rsidRPr="00250D6B" w:rsidRDefault="001C4A7B" w:rsidP="001C4A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795E49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7122F36E" w14:textId="020C0C35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633</w:t>
            </w:r>
          </w:p>
        </w:tc>
        <w:tc>
          <w:tcPr>
            <w:tcW w:w="236" w:type="dxa"/>
          </w:tcPr>
          <w:p w14:paraId="64E1A5CA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A226B3" w14:textId="233CFF4F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AB38595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1875D3" w14:textId="761B3A10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631</w:t>
            </w:r>
          </w:p>
        </w:tc>
        <w:tc>
          <w:tcPr>
            <w:tcW w:w="236" w:type="dxa"/>
          </w:tcPr>
          <w:p w14:paraId="196D118C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846DEEF" w14:textId="0D8F69C8" w:rsidR="001C4A7B" w:rsidRPr="00250D6B" w:rsidRDefault="001C4A7B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50D6B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E33DB5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5C31C27" w14:textId="51D9DBC5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633</w:t>
            </w:r>
          </w:p>
        </w:tc>
      </w:tr>
      <w:tr w:rsidR="001C4A7B" w:rsidRPr="00250D6B" w14:paraId="07239EC5" w14:textId="77777777" w:rsidTr="004E3076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8555B9F" w14:textId="2DD104A9" w:rsidR="001C4A7B" w:rsidRPr="00250D6B" w:rsidRDefault="001C4A7B" w:rsidP="001C4A7B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0DA8B722" w14:textId="77777777" w:rsidR="001C4A7B" w:rsidRPr="00250D6B" w:rsidRDefault="001C4A7B" w:rsidP="001C4A7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C865B0F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96021C4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FC5BCF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5AD47E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969368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A1C803" w14:textId="77777777" w:rsidR="001C4A7B" w:rsidRPr="00250D6B" w:rsidRDefault="001C4A7B" w:rsidP="001C4A7B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82DCA8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957CA09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27EE8D2B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AA728E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F97372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CECFA7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012198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729B97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8C79B64" w14:textId="77777777" w:rsidR="001C4A7B" w:rsidRPr="00250D6B" w:rsidRDefault="001C4A7B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3CA11343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A6CB335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A7B" w:rsidRPr="00250D6B" w14:paraId="291332A1" w14:textId="77777777" w:rsidTr="004E3076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7C8EACFA" w14:textId="662B5E0E" w:rsidR="001C4A7B" w:rsidRPr="00250D6B" w:rsidRDefault="001C4A7B" w:rsidP="001C4A7B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250D6B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88EE29E" w14:textId="77777777" w:rsidR="001C4A7B" w:rsidRPr="00250D6B" w:rsidRDefault="001C4A7B" w:rsidP="001C4A7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C987B2C" w14:textId="28C42FDB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0BA3488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7E0E75" w14:textId="096CA633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FDA287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50F0FA" w14:textId="2830AA80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39A226" w14:textId="77777777" w:rsidR="001C4A7B" w:rsidRPr="00250D6B" w:rsidRDefault="001C4A7B" w:rsidP="001C4A7B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0E8B42" w14:textId="6E09BE46" w:rsidR="001C4A7B" w:rsidRPr="00250D6B" w:rsidRDefault="001C4A7B" w:rsidP="001C4A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4013BC4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1E5EB169" w14:textId="06D5721A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C8CF81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CD50D7" w14:textId="45870DDC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A3452A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A115E1" w14:textId="692B9686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AD1265D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4B9B586" w14:textId="483A7835" w:rsidR="001C4A7B" w:rsidRPr="00250D6B" w:rsidRDefault="001C4A7B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03759333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09CC3DF" w14:textId="062267D1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A7B" w:rsidRPr="00250D6B" w14:paraId="66959929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608A248D" w14:textId="143921D5" w:rsidR="001C4A7B" w:rsidRPr="00250D6B" w:rsidRDefault="001C4A7B" w:rsidP="001C4A7B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250D6B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236" w:type="dxa"/>
          </w:tcPr>
          <w:p w14:paraId="2EA91BCD" w14:textId="77777777" w:rsidR="001C4A7B" w:rsidRPr="00250D6B" w:rsidRDefault="001C4A7B" w:rsidP="001C4A7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89C5480" w14:textId="48DADD8A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06281DA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1C4962" w14:textId="1B4B3F10" w:rsidR="001C4A7B" w:rsidRPr="00250D6B" w:rsidRDefault="001C4A7B" w:rsidP="009237A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380F7E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B714EA" w14:textId="2E148430" w:rsidR="001C4A7B" w:rsidRPr="00250D6B" w:rsidRDefault="001C4A7B" w:rsidP="009237A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AA1B10" w14:textId="77777777" w:rsidR="001C4A7B" w:rsidRPr="00250D6B" w:rsidRDefault="001C4A7B" w:rsidP="001C4A7B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DD2EA5" w14:textId="397D24E1" w:rsidR="001C4A7B" w:rsidRPr="00250D6B" w:rsidRDefault="001C4A7B" w:rsidP="001C4A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5,528</w:t>
            </w:r>
          </w:p>
        </w:tc>
        <w:tc>
          <w:tcPr>
            <w:tcW w:w="236" w:type="dxa"/>
            <w:shd w:val="clear" w:color="auto" w:fill="auto"/>
          </w:tcPr>
          <w:p w14:paraId="4553571E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2941F84F" w14:textId="49239C85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5,528</w:t>
            </w:r>
          </w:p>
        </w:tc>
        <w:tc>
          <w:tcPr>
            <w:tcW w:w="236" w:type="dxa"/>
          </w:tcPr>
          <w:p w14:paraId="62DFC371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59B099" w14:textId="715C56B7" w:rsidR="001C4A7B" w:rsidRPr="00250D6B" w:rsidRDefault="001C4A7B" w:rsidP="009237A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D8C2A9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B0A881" w14:textId="4CFBEE6E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3,441</w:t>
            </w:r>
          </w:p>
        </w:tc>
        <w:tc>
          <w:tcPr>
            <w:tcW w:w="236" w:type="dxa"/>
          </w:tcPr>
          <w:p w14:paraId="663D5845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A702F33" w14:textId="50125EDF" w:rsidR="001C4A7B" w:rsidRPr="00250D6B" w:rsidRDefault="001C4A7B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50D6B">
              <w:rPr>
                <w:sz w:val="28"/>
                <w:szCs w:val="28"/>
              </w:rPr>
              <w:t>1,793</w:t>
            </w:r>
          </w:p>
        </w:tc>
        <w:tc>
          <w:tcPr>
            <w:tcW w:w="236" w:type="dxa"/>
          </w:tcPr>
          <w:p w14:paraId="1CCF9318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24AB1D8" w14:textId="691F7C4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5,234</w:t>
            </w:r>
          </w:p>
        </w:tc>
      </w:tr>
      <w:tr w:rsidR="001C4A7B" w:rsidRPr="00250D6B" w14:paraId="72DB5280" w14:textId="77777777" w:rsidTr="004E3076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421B71A" w14:textId="4059A5A8" w:rsidR="001C4A7B" w:rsidRPr="00250D6B" w:rsidRDefault="001C4A7B" w:rsidP="001C4A7B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250D6B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6C7A27ED" w14:textId="77777777" w:rsidR="001C4A7B" w:rsidRPr="00250D6B" w:rsidRDefault="001C4A7B" w:rsidP="001C4A7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55A93E1" w14:textId="6AB49319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EE7DE0E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3E8538" w14:textId="3076DFF8" w:rsidR="001C4A7B" w:rsidRPr="00250D6B" w:rsidRDefault="001C4A7B" w:rsidP="009237A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898FC8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5DCEB6" w14:textId="1A4FCA4B" w:rsidR="001C4A7B" w:rsidRPr="00250D6B" w:rsidRDefault="001C4A7B" w:rsidP="009237A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CFFAE7" w14:textId="77777777" w:rsidR="001C4A7B" w:rsidRPr="00250D6B" w:rsidRDefault="001C4A7B" w:rsidP="001C4A7B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D94137" w14:textId="464B2000" w:rsidR="001C4A7B" w:rsidRPr="00250D6B" w:rsidRDefault="001C4A7B" w:rsidP="001C4A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56,418</w:t>
            </w:r>
          </w:p>
        </w:tc>
        <w:tc>
          <w:tcPr>
            <w:tcW w:w="236" w:type="dxa"/>
            <w:shd w:val="clear" w:color="auto" w:fill="auto"/>
          </w:tcPr>
          <w:p w14:paraId="0CA7B7E5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194688A9" w14:textId="5FF786C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56,418</w:t>
            </w:r>
          </w:p>
        </w:tc>
        <w:tc>
          <w:tcPr>
            <w:tcW w:w="236" w:type="dxa"/>
          </w:tcPr>
          <w:p w14:paraId="41F58546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06AC05" w14:textId="620CE8C1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4,159</w:t>
            </w:r>
          </w:p>
        </w:tc>
        <w:tc>
          <w:tcPr>
            <w:tcW w:w="236" w:type="dxa"/>
          </w:tcPr>
          <w:p w14:paraId="3201EA46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854A97" w14:textId="47EC3C7A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43,921</w:t>
            </w:r>
          </w:p>
        </w:tc>
        <w:tc>
          <w:tcPr>
            <w:tcW w:w="236" w:type="dxa"/>
          </w:tcPr>
          <w:p w14:paraId="2A8B2E17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873FAC7" w14:textId="38F34F8B" w:rsidR="001C4A7B" w:rsidRPr="00250D6B" w:rsidRDefault="001C4A7B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250D6B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6876A3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69C3CF5" w14:textId="3C69B5BD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48,080</w:t>
            </w:r>
          </w:p>
        </w:tc>
      </w:tr>
      <w:tr w:rsidR="001C4A7B" w:rsidRPr="00250D6B" w14:paraId="165E34D3" w14:textId="77777777" w:rsidTr="004E3076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0E816642" w14:textId="371D36BA" w:rsidR="001C4A7B" w:rsidRPr="00250D6B" w:rsidRDefault="001C4A7B" w:rsidP="001C4A7B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250D6B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153CAB99" w14:textId="77777777" w:rsidR="001C4A7B" w:rsidRPr="00250D6B" w:rsidRDefault="001C4A7B" w:rsidP="001C4A7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38FDA35" w14:textId="76C9609F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63</w:t>
            </w:r>
          </w:p>
        </w:tc>
        <w:tc>
          <w:tcPr>
            <w:tcW w:w="236" w:type="dxa"/>
          </w:tcPr>
          <w:p w14:paraId="50B303FC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ACC77D" w14:textId="268CB8E9" w:rsidR="001C4A7B" w:rsidRPr="00250D6B" w:rsidRDefault="001C4A7B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1,991</w:t>
            </w:r>
          </w:p>
        </w:tc>
        <w:tc>
          <w:tcPr>
            <w:tcW w:w="236" w:type="dxa"/>
          </w:tcPr>
          <w:p w14:paraId="456E0AA9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9BBFCD" w14:textId="7F9E93F0" w:rsidR="001C4A7B" w:rsidRPr="00250D6B" w:rsidRDefault="001C4A7B" w:rsidP="009237A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19DD1C" w14:textId="77777777" w:rsidR="001C4A7B" w:rsidRPr="00250D6B" w:rsidRDefault="001C4A7B" w:rsidP="001C4A7B">
            <w:pPr>
              <w:tabs>
                <w:tab w:val="decimal" w:pos="789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445982" w14:textId="019E61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2A9E00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18FC54AC" w14:textId="340DCEB3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2,054</w:t>
            </w:r>
          </w:p>
        </w:tc>
        <w:tc>
          <w:tcPr>
            <w:tcW w:w="236" w:type="dxa"/>
          </w:tcPr>
          <w:p w14:paraId="234908D4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E46549" w14:textId="10BF72E9" w:rsidR="001C4A7B" w:rsidRPr="00250D6B" w:rsidRDefault="001C4A7B" w:rsidP="009237A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0E8B2C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FDCECE" w14:textId="1BA8175F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2,054</w:t>
            </w:r>
          </w:p>
        </w:tc>
        <w:tc>
          <w:tcPr>
            <w:tcW w:w="236" w:type="dxa"/>
          </w:tcPr>
          <w:p w14:paraId="57F39B09" w14:textId="77777777" w:rsidR="001C4A7B" w:rsidRPr="00250D6B" w:rsidRDefault="001C4A7B" w:rsidP="001C4A7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78F9F2E" w14:textId="1A95549E" w:rsidR="001C4A7B" w:rsidRPr="00250D6B" w:rsidRDefault="001C4A7B" w:rsidP="00923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250D6B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DA8BAB" w14:textId="77777777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A2CDE70" w14:textId="6DDBFCF6" w:rsidR="001C4A7B" w:rsidRPr="00250D6B" w:rsidRDefault="001C4A7B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2,054</w:t>
            </w:r>
          </w:p>
        </w:tc>
      </w:tr>
    </w:tbl>
    <w:p w14:paraId="7AE82CA5" w14:textId="6BA836A1" w:rsidR="0083043F" w:rsidRPr="00250D6B" w:rsidRDefault="0083043F">
      <w:pPr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/>
          <w:cs/>
        </w:rPr>
        <w:br w:type="page"/>
      </w:r>
    </w:p>
    <w:tbl>
      <w:tblPr>
        <w:tblW w:w="14391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270"/>
        <w:gridCol w:w="1163"/>
        <w:gridCol w:w="270"/>
        <w:gridCol w:w="1260"/>
        <w:gridCol w:w="277"/>
        <w:gridCol w:w="1080"/>
        <w:gridCol w:w="271"/>
        <w:gridCol w:w="1081"/>
        <w:gridCol w:w="270"/>
        <w:gridCol w:w="1170"/>
        <w:gridCol w:w="270"/>
        <w:gridCol w:w="1080"/>
        <w:gridCol w:w="270"/>
        <w:gridCol w:w="1080"/>
        <w:gridCol w:w="270"/>
        <w:gridCol w:w="900"/>
        <w:gridCol w:w="34"/>
      </w:tblGrid>
      <w:tr w:rsidR="00467D72" w:rsidRPr="00250D6B" w14:paraId="2E398C62" w14:textId="77777777" w:rsidTr="0033654A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AE722F5" w14:textId="77777777" w:rsidR="00467D72" w:rsidRPr="00250D6B" w:rsidRDefault="00467D72" w:rsidP="007278F3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Merge w:val="restart"/>
            <w:vAlign w:val="bottom"/>
          </w:tcPr>
          <w:p w14:paraId="10351AE0" w14:textId="77777777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46" w:type="dxa"/>
            <w:gridSpan w:val="16"/>
            <w:vAlign w:val="bottom"/>
          </w:tcPr>
          <w:p w14:paraId="6054BF3E" w14:textId="77777777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67D72" w:rsidRPr="00250D6B" w14:paraId="1331DA6C" w14:textId="77777777" w:rsidTr="0033654A">
        <w:trPr>
          <w:gridAfter w:val="1"/>
          <w:wAfter w:w="34" w:type="dxa"/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0CB63CA" w14:textId="77777777" w:rsidR="00467D72" w:rsidRPr="00250D6B" w:rsidRDefault="00467D72" w:rsidP="007278F3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Merge/>
            <w:vAlign w:val="bottom"/>
          </w:tcPr>
          <w:p w14:paraId="45C03491" w14:textId="77777777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02" w:type="dxa"/>
            <w:gridSpan w:val="7"/>
            <w:vAlign w:val="bottom"/>
          </w:tcPr>
          <w:p w14:paraId="79AD8600" w14:textId="77777777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0FA9A59" w14:textId="77777777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790014FB" w14:textId="77777777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67D72" w:rsidRPr="00250D6B" w14:paraId="05C5AAFE" w14:textId="77777777" w:rsidTr="0033654A">
        <w:trPr>
          <w:gridAfter w:val="1"/>
          <w:wAfter w:w="34" w:type="dxa"/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A9510D0" w14:textId="42AF10CB" w:rsidR="00467D72" w:rsidRPr="00250D6B" w:rsidRDefault="00467D72" w:rsidP="007278F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C4A7B" w:rsidRPr="00250D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1C4A7B" w:rsidRPr="00250D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C4A7B" w:rsidRPr="00250D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Merge/>
            <w:vAlign w:val="bottom"/>
          </w:tcPr>
          <w:p w14:paraId="350085E1" w14:textId="77777777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3" w:type="dxa"/>
            <w:vAlign w:val="bottom"/>
          </w:tcPr>
          <w:p w14:paraId="701CD2C4" w14:textId="77777777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CCE94BA" w14:textId="77777777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2C7039" w14:textId="77777777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FDA0D95" w14:textId="77777777" w:rsidR="00467D72" w:rsidRPr="00250D6B" w:rsidRDefault="00467D72" w:rsidP="007278F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47BC8F" w14:textId="77777777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A1992F7" w14:textId="77777777" w:rsidR="00467D72" w:rsidRPr="00250D6B" w:rsidRDefault="00467D72" w:rsidP="007278F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227DF7A" w14:textId="77777777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EB52BAD" w14:textId="77777777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7597C50" w14:textId="0C3FA02F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50D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F02FB8D" w14:textId="77777777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0793F0A" w14:textId="5498BD2B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50D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2674555A" w14:textId="77777777" w:rsidR="00467D72" w:rsidRPr="00250D6B" w:rsidRDefault="00467D72" w:rsidP="007278F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7FB14B1" w14:textId="3921E43A" w:rsidR="00467D72" w:rsidRPr="00250D6B" w:rsidRDefault="00467D72" w:rsidP="007278F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250D6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655B094" w14:textId="77777777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63F548" w14:textId="77777777" w:rsidR="00467D72" w:rsidRPr="00250D6B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278F3" w:rsidRPr="00250D6B" w14:paraId="75B5E966" w14:textId="77777777" w:rsidTr="0033654A">
        <w:trPr>
          <w:trHeight w:val="261"/>
        </w:trPr>
        <w:tc>
          <w:tcPr>
            <w:tcW w:w="3375" w:type="dxa"/>
            <w:shd w:val="clear" w:color="auto" w:fill="auto"/>
          </w:tcPr>
          <w:p w14:paraId="0B3D91F7" w14:textId="77777777" w:rsidR="007278F3" w:rsidRPr="00250D6B" w:rsidRDefault="007278F3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54157357" w14:textId="77777777" w:rsidR="007278F3" w:rsidRPr="00250D6B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46" w:type="dxa"/>
            <w:gridSpan w:val="16"/>
          </w:tcPr>
          <w:p w14:paraId="55F6BCCD" w14:textId="77777777" w:rsidR="007278F3" w:rsidRPr="00250D6B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50D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67D72" w:rsidRPr="00250D6B" w14:paraId="10A4532F" w14:textId="77777777" w:rsidTr="0033654A">
        <w:trPr>
          <w:gridAfter w:val="1"/>
          <w:wAfter w:w="34" w:type="dxa"/>
          <w:trHeight w:val="261"/>
        </w:trPr>
        <w:tc>
          <w:tcPr>
            <w:tcW w:w="3375" w:type="dxa"/>
            <w:shd w:val="clear" w:color="auto" w:fill="auto"/>
          </w:tcPr>
          <w:p w14:paraId="19901785" w14:textId="77777777" w:rsidR="00467D72" w:rsidRPr="00250D6B" w:rsidRDefault="00467D72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Merge w:val="restart"/>
          </w:tcPr>
          <w:p w14:paraId="561A136D" w14:textId="77777777" w:rsidR="00467D72" w:rsidRPr="00250D6B" w:rsidRDefault="00467D72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1680FD8" w14:textId="77777777" w:rsidR="00467D72" w:rsidRPr="00250D6B" w:rsidRDefault="00467D72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34A3BD" w14:textId="77777777" w:rsidR="00467D72" w:rsidRPr="00250D6B" w:rsidRDefault="00467D72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7A7470" w14:textId="77777777" w:rsidR="00467D72" w:rsidRPr="00250D6B" w:rsidRDefault="00467D72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0AD199F3" w14:textId="77777777" w:rsidR="00467D72" w:rsidRPr="00250D6B" w:rsidRDefault="00467D72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0BA7AA" w14:textId="77777777" w:rsidR="00467D72" w:rsidRPr="00250D6B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282BFAED" w14:textId="77777777" w:rsidR="00467D72" w:rsidRPr="00250D6B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A462B97" w14:textId="77777777" w:rsidR="00467D72" w:rsidRPr="00250D6B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03235D" w14:textId="77777777" w:rsidR="00467D72" w:rsidRPr="00250D6B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7062A7" w14:textId="77777777" w:rsidR="00467D72" w:rsidRPr="00250D6B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57F87" w14:textId="77777777" w:rsidR="00467D72" w:rsidRPr="00250D6B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7A363B" w14:textId="77777777" w:rsidR="00467D72" w:rsidRPr="00250D6B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7F6D9E" w14:textId="77777777" w:rsidR="00467D72" w:rsidRPr="00250D6B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9D2DBA" w14:textId="77777777" w:rsidR="00467D72" w:rsidRPr="00250D6B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FFEA1" w14:textId="77777777" w:rsidR="00467D72" w:rsidRPr="00250D6B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20839F6" w14:textId="77777777" w:rsidR="00467D72" w:rsidRPr="00250D6B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43EB" w:rsidRPr="00250D6B" w14:paraId="1446E4B1" w14:textId="77777777" w:rsidTr="0033654A">
        <w:trPr>
          <w:gridAfter w:val="1"/>
          <w:wAfter w:w="34" w:type="dxa"/>
          <w:trHeight w:val="261"/>
        </w:trPr>
        <w:tc>
          <w:tcPr>
            <w:tcW w:w="3375" w:type="dxa"/>
            <w:shd w:val="clear" w:color="auto" w:fill="auto"/>
          </w:tcPr>
          <w:p w14:paraId="0B17EA20" w14:textId="77777777" w:rsidR="00C743EB" w:rsidRPr="00250D6B" w:rsidRDefault="00C743EB" w:rsidP="00C743E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50D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Merge/>
          </w:tcPr>
          <w:p w14:paraId="0FD1F829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0529F193" w14:textId="3436498E" w:rsidR="00C743EB" w:rsidRPr="00250D6B" w:rsidRDefault="00C743EB" w:rsidP="00C743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35253C1E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8008B6" w14:textId="21B09BA3" w:rsidR="00C743EB" w:rsidRPr="00250D6B" w:rsidRDefault="00C743EB" w:rsidP="00C743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277" w:type="dxa"/>
            <w:shd w:val="clear" w:color="auto" w:fill="auto"/>
          </w:tcPr>
          <w:p w14:paraId="7ADB28B2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B53B29" w14:textId="0F4F87E5" w:rsidR="00C743EB" w:rsidRPr="00250D6B" w:rsidRDefault="00C743EB" w:rsidP="00C743E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7AB6F87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6E293DE" w14:textId="791D2132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4F6F02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6284E2" w14:textId="2CC0282B" w:rsidR="00C743EB" w:rsidRPr="00250D6B" w:rsidRDefault="00C743EB" w:rsidP="00C74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08DD1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9D8237" w14:textId="13F8754A" w:rsidR="00C743EB" w:rsidRPr="00250D6B" w:rsidRDefault="00C743EB" w:rsidP="00C743E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9320E" w14:textId="1513A053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21EDCC" w14:textId="3DB84EBB" w:rsidR="00C743EB" w:rsidRPr="00250D6B" w:rsidRDefault="00C743EB" w:rsidP="00C743E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AC731D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8C90EBB" w14:textId="62B13446" w:rsidR="00C743EB" w:rsidRPr="00250D6B" w:rsidRDefault="00C743EB" w:rsidP="00C743E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476</w:t>
            </w:r>
          </w:p>
        </w:tc>
      </w:tr>
      <w:tr w:rsidR="00C743EB" w:rsidRPr="00250D6B" w14:paraId="55AB4BEE" w14:textId="77777777" w:rsidTr="0033654A">
        <w:trPr>
          <w:gridAfter w:val="1"/>
          <w:wAfter w:w="34" w:type="dxa"/>
          <w:trHeight w:val="261"/>
        </w:trPr>
        <w:tc>
          <w:tcPr>
            <w:tcW w:w="3375" w:type="dxa"/>
            <w:shd w:val="clear" w:color="auto" w:fill="auto"/>
          </w:tcPr>
          <w:p w14:paraId="7EC01C16" w14:textId="77777777" w:rsidR="00C743EB" w:rsidRPr="00250D6B" w:rsidRDefault="00C743EB" w:rsidP="00C743EB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B026444" w14:textId="77777777" w:rsidR="00C743EB" w:rsidRPr="00250D6B" w:rsidRDefault="00C743EB" w:rsidP="00C743EB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D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70" w:type="dxa"/>
            <w:vMerge/>
          </w:tcPr>
          <w:p w14:paraId="2B2115A5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DD068D6" w14:textId="2E5E6A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2DA52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B76756" w14:textId="77271A4A" w:rsidR="00C743EB" w:rsidRPr="00250D6B" w:rsidRDefault="00C743EB" w:rsidP="00C743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8041E57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98C093" w14:textId="3228788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20B1A7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5FC829C" w14:textId="55A49F65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B6E38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99FFE9" w14:textId="1F5A0B64" w:rsidR="00C743EB" w:rsidRPr="00250D6B" w:rsidRDefault="00C743EB" w:rsidP="00C74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FB8920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A31224" w14:textId="5C73B6D2" w:rsidR="00C743EB" w:rsidRPr="00250D6B" w:rsidRDefault="00C743EB" w:rsidP="00C743E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FBCC11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BD2BCC" w14:textId="5DD724EA" w:rsidR="00C743EB" w:rsidRPr="00250D6B" w:rsidRDefault="00C743EB" w:rsidP="00C743E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45FFB6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F38111" w14:textId="75D621A1" w:rsidR="00C743EB" w:rsidRPr="00250D6B" w:rsidRDefault="00C743EB" w:rsidP="00C743E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</w:tr>
      <w:tr w:rsidR="00C743EB" w:rsidRPr="00250D6B" w14:paraId="33912F4D" w14:textId="77777777" w:rsidTr="0033654A">
        <w:trPr>
          <w:gridAfter w:val="1"/>
          <w:wAfter w:w="34" w:type="dxa"/>
          <w:trHeight w:val="261"/>
        </w:trPr>
        <w:tc>
          <w:tcPr>
            <w:tcW w:w="3375" w:type="dxa"/>
            <w:shd w:val="clear" w:color="auto" w:fill="auto"/>
          </w:tcPr>
          <w:p w14:paraId="278CD2BD" w14:textId="77777777" w:rsidR="00C743EB" w:rsidRPr="00250D6B" w:rsidRDefault="00C743EB" w:rsidP="00314789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50D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70" w:type="dxa"/>
            <w:vMerge/>
          </w:tcPr>
          <w:p w14:paraId="5060BDE0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2A610993" w14:textId="0DAD588D" w:rsidR="00C743EB" w:rsidRPr="00250D6B" w:rsidRDefault="00C743EB" w:rsidP="00C743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B92604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F44A95" w14:textId="4E2ABEB0" w:rsidR="00C743EB" w:rsidRPr="00250D6B" w:rsidRDefault="00C743EB" w:rsidP="009237A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ADE1BE1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E07A33" w14:textId="58E238E2" w:rsidR="00C743EB" w:rsidRPr="00250D6B" w:rsidRDefault="00C743EB" w:rsidP="00C743E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810</w:t>
            </w:r>
          </w:p>
        </w:tc>
        <w:tc>
          <w:tcPr>
            <w:tcW w:w="271" w:type="dxa"/>
            <w:shd w:val="clear" w:color="auto" w:fill="auto"/>
          </w:tcPr>
          <w:p w14:paraId="6FBCF348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ECDFB8E" w14:textId="79AD12DC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384DB9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0ABBED" w14:textId="7C93BC10" w:rsidR="00C743EB" w:rsidRPr="00250D6B" w:rsidRDefault="00C743EB" w:rsidP="00C74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D8478A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3D6E2C" w14:textId="4AA29E62" w:rsidR="00C743EB" w:rsidRPr="00250D6B" w:rsidRDefault="00C743EB" w:rsidP="00C743E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B85D56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E16D6E" w14:textId="4ABAC342" w:rsidR="00C743EB" w:rsidRPr="00250D6B" w:rsidRDefault="00C743EB" w:rsidP="00C743E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</w:t>
            </w:r>
            <w:r w:rsidR="00934A22"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FEFDA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F113E55" w14:textId="5FE5B2C6" w:rsidR="00C743EB" w:rsidRPr="00250D6B" w:rsidRDefault="00C743EB" w:rsidP="00C743E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</w:t>
            </w:r>
            <w:r w:rsidR="00934A22"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</w:tr>
      <w:tr w:rsidR="00C743EB" w:rsidRPr="00250D6B" w14:paraId="4F529876" w14:textId="77777777" w:rsidTr="0033654A">
        <w:trPr>
          <w:gridAfter w:val="1"/>
          <w:wAfter w:w="34" w:type="dxa"/>
          <w:trHeight w:val="261"/>
        </w:trPr>
        <w:tc>
          <w:tcPr>
            <w:tcW w:w="3375" w:type="dxa"/>
            <w:shd w:val="clear" w:color="auto" w:fill="auto"/>
          </w:tcPr>
          <w:p w14:paraId="5FE0E28A" w14:textId="3548BD07" w:rsidR="00C743EB" w:rsidRPr="00250D6B" w:rsidRDefault="00C743EB" w:rsidP="00314789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50D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70" w:type="dxa"/>
            <w:vMerge/>
          </w:tcPr>
          <w:p w14:paraId="30EBF131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6690AD8E" w14:textId="289FA761" w:rsidR="00C743EB" w:rsidRPr="00250D6B" w:rsidRDefault="00CB6A64" w:rsidP="00C743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5F08BC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DF0091" w14:textId="5F883BE3" w:rsidR="00C743EB" w:rsidRPr="00250D6B" w:rsidRDefault="00CB6A64" w:rsidP="009237A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D25A692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741E75" w14:textId="772B9A2A" w:rsidR="00C743EB" w:rsidRPr="00250D6B" w:rsidRDefault="00C743EB" w:rsidP="00C743E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9C14C2A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793C30B" w14:textId="576999F4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E6A65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345FAA" w14:textId="5EC642C7" w:rsidR="00C743EB" w:rsidRPr="00250D6B" w:rsidRDefault="00C743EB" w:rsidP="00C74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6AE5C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9BE2B4" w14:textId="09441A02" w:rsidR="00C743EB" w:rsidRPr="00250D6B" w:rsidRDefault="00C743EB" w:rsidP="00C743E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54EF2E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687EBF" w14:textId="76FCC081" w:rsidR="00C743EB" w:rsidRPr="00250D6B" w:rsidRDefault="00C743EB" w:rsidP="00C743E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D3205B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8D1B06" w14:textId="14A67594" w:rsidR="00C743EB" w:rsidRPr="00250D6B" w:rsidRDefault="00C743EB" w:rsidP="00C743E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</w:tr>
      <w:tr w:rsidR="00C743EB" w:rsidRPr="00250D6B" w14:paraId="0C781C00" w14:textId="77777777" w:rsidTr="0033654A">
        <w:trPr>
          <w:gridAfter w:val="1"/>
          <w:wAfter w:w="34" w:type="dxa"/>
          <w:trHeight w:val="261"/>
        </w:trPr>
        <w:tc>
          <w:tcPr>
            <w:tcW w:w="3375" w:type="dxa"/>
            <w:shd w:val="clear" w:color="auto" w:fill="auto"/>
          </w:tcPr>
          <w:p w14:paraId="60B1F918" w14:textId="77777777" w:rsidR="00C743EB" w:rsidRPr="00250D6B" w:rsidRDefault="00C743EB" w:rsidP="00C743E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Merge/>
          </w:tcPr>
          <w:p w14:paraId="20575A1B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2288D02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B65F56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746FBD" w14:textId="77777777" w:rsidR="00C743EB" w:rsidRPr="00250D6B" w:rsidRDefault="00C743EB" w:rsidP="009237A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18EF6521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0750B2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AAF8EDC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C0871B9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FFC44F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1AFF82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C92553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A9A7CF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97950D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3E004B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9E1EBB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0DAB79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43EB" w:rsidRPr="00250D6B" w14:paraId="1404927E" w14:textId="77777777" w:rsidTr="0033654A">
        <w:trPr>
          <w:gridAfter w:val="1"/>
          <w:wAfter w:w="34" w:type="dxa"/>
          <w:trHeight w:val="261"/>
        </w:trPr>
        <w:tc>
          <w:tcPr>
            <w:tcW w:w="3375" w:type="dxa"/>
            <w:shd w:val="clear" w:color="auto" w:fill="auto"/>
          </w:tcPr>
          <w:p w14:paraId="76D6D3B5" w14:textId="77777777" w:rsidR="00C743EB" w:rsidRPr="00250D6B" w:rsidRDefault="00C743EB" w:rsidP="00C743E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Merge/>
          </w:tcPr>
          <w:p w14:paraId="6ABA9904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138D2C43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E7B8D8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AAFA48" w14:textId="77777777" w:rsidR="00C743EB" w:rsidRPr="00250D6B" w:rsidRDefault="00C743EB" w:rsidP="009237A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F505E64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42120B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6BB299A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537F1A9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3E857C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93BC83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B3DEF4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7D3007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A839EA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C2706C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5F8B5E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726E76" w14:textId="77777777" w:rsidR="00C743EB" w:rsidRPr="00250D6B" w:rsidRDefault="00C743EB" w:rsidP="00C743E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DE3" w:rsidRPr="00250D6B" w14:paraId="5D3E5E81" w14:textId="77777777" w:rsidTr="0033654A">
        <w:trPr>
          <w:gridAfter w:val="1"/>
          <w:wAfter w:w="34" w:type="dxa"/>
          <w:trHeight w:val="261"/>
        </w:trPr>
        <w:tc>
          <w:tcPr>
            <w:tcW w:w="3375" w:type="dxa"/>
            <w:shd w:val="clear" w:color="auto" w:fill="auto"/>
          </w:tcPr>
          <w:p w14:paraId="0E74955D" w14:textId="2FDCD28E" w:rsidR="00987DE3" w:rsidRPr="00250D6B" w:rsidRDefault="00987DE3" w:rsidP="00987DE3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50D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270" w:type="dxa"/>
            <w:vMerge/>
          </w:tcPr>
          <w:p w14:paraId="4944FD16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76AE053D" w14:textId="4609DC20" w:rsidR="00987DE3" w:rsidRPr="00250D6B" w:rsidRDefault="00987DE3" w:rsidP="00987D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0BE39C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278142" w14:textId="034E9477" w:rsidR="00987DE3" w:rsidRPr="00250D6B" w:rsidRDefault="00987DE3" w:rsidP="009237A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296938C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A74224" w14:textId="1C2FA486" w:rsidR="00987DE3" w:rsidRPr="00250D6B" w:rsidRDefault="00987DE3" w:rsidP="00987DE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CA14895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26A2604" w14:textId="3E9CBF0F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412F88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C96A92" w14:textId="6F636883" w:rsidR="00987DE3" w:rsidRPr="00250D6B" w:rsidRDefault="00987DE3" w:rsidP="00987DE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0A27AC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A0DA02" w14:textId="18C826FE" w:rsidR="00987DE3" w:rsidRPr="00250D6B" w:rsidRDefault="00934A22" w:rsidP="00987DE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8677A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068A9E" w14:textId="67126E9D" w:rsidR="00987DE3" w:rsidRPr="00250D6B" w:rsidRDefault="00987DE3" w:rsidP="00987D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0073F8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E6D96C8" w14:textId="49C8AA44" w:rsidR="00987DE3" w:rsidRPr="00250D6B" w:rsidRDefault="00934A22" w:rsidP="00987DE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</w:tr>
      <w:tr w:rsidR="00987DE3" w:rsidRPr="00250D6B" w14:paraId="4C3CD730" w14:textId="77777777" w:rsidTr="0033654A">
        <w:trPr>
          <w:gridAfter w:val="1"/>
          <w:wAfter w:w="34" w:type="dxa"/>
          <w:trHeight w:val="261"/>
        </w:trPr>
        <w:tc>
          <w:tcPr>
            <w:tcW w:w="3375" w:type="dxa"/>
            <w:shd w:val="clear" w:color="auto" w:fill="auto"/>
          </w:tcPr>
          <w:p w14:paraId="3CBC71A0" w14:textId="77777777" w:rsidR="00987DE3" w:rsidRPr="00250D6B" w:rsidRDefault="00987DE3" w:rsidP="00987DE3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50D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  <w:vMerge/>
          </w:tcPr>
          <w:p w14:paraId="61747162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3" w:type="dxa"/>
            <w:shd w:val="clear" w:color="auto" w:fill="auto"/>
          </w:tcPr>
          <w:p w14:paraId="4B2E9E15" w14:textId="05B329F1" w:rsidR="00987DE3" w:rsidRPr="00250D6B" w:rsidRDefault="00987DE3" w:rsidP="00987D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737188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D74972" w14:textId="455CAA0A" w:rsidR="00987DE3" w:rsidRPr="00250D6B" w:rsidRDefault="00987DE3" w:rsidP="009237A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F29687D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9A6798" w14:textId="5428D5FA" w:rsidR="00987DE3" w:rsidRPr="00250D6B" w:rsidRDefault="00987DE3" w:rsidP="00987DE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39,46</w:t>
            </w:r>
            <w:r w:rsidR="00934A22" w:rsidRPr="00250D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884E012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95190A" w14:textId="1CB3C2FF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39,46</w:t>
            </w:r>
            <w:r w:rsidR="00934A22" w:rsidRPr="00250D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EE60D6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05C12B" w14:textId="53AD599B" w:rsidR="00987DE3" w:rsidRPr="00250D6B" w:rsidRDefault="00987DE3" w:rsidP="00987DE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56C8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9DE710" w14:textId="397EAC68" w:rsidR="00987DE3" w:rsidRPr="00250D6B" w:rsidRDefault="00987DE3" w:rsidP="00987DE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40,0</w:t>
            </w:r>
            <w:r w:rsidR="00934A22" w:rsidRPr="00250D6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61153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C3860D" w14:textId="492A58D2" w:rsidR="00987DE3" w:rsidRPr="00250D6B" w:rsidRDefault="00987DE3" w:rsidP="00987D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A85F4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7F1A467" w14:textId="2EA4C9A7" w:rsidR="00987DE3" w:rsidRPr="00250D6B" w:rsidRDefault="00987DE3" w:rsidP="00987DE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</w:rPr>
              <w:t>40,0</w:t>
            </w:r>
            <w:r w:rsidR="00934A22" w:rsidRPr="00250D6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987DE3" w:rsidRPr="00250D6B" w14:paraId="38598436" w14:textId="77777777" w:rsidTr="0033654A">
        <w:trPr>
          <w:gridAfter w:val="1"/>
          <w:wAfter w:w="34" w:type="dxa"/>
          <w:trHeight w:val="261"/>
        </w:trPr>
        <w:tc>
          <w:tcPr>
            <w:tcW w:w="3375" w:type="dxa"/>
            <w:shd w:val="clear" w:color="auto" w:fill="auto"/>
          </w:tcPr>
          <w:p w14:paraId="5518291F" w14:textId="77777777" w:rsidR="00987DE3" w:rsidRPr="00250D6B" w:rsidRDefault="00987DE3" w:rsidP="00987DE3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50D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70" w:type="dxa"/>
            <w:vMerge/>
          </w:tcPr>
          <w:p w14:paraId="3B665AB1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3" w:type="dxa"/>
            <w:shd w:val="clear" w:color="auto" w:fill="auto"/>
          </w:tcPr>
          <w:p w14:paraId="60B217AF" w14:textId="61AB6228" w:rsidR="00987DE3" w:rsidRPr="00250D6B" w:rsidRDefault="00987DE3" w:rsidP="00987D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658</w:t>
            </w:r>
          </w:p>
        </w:tc>
        <w:tc>
          <w:tcPr>
            <w:tcW w:w="270" w:type="dxa"/>
            <w:shd w:val="clear" w:color="auto" w:fill="auto"/>
          </w:tcPr>
          <w:p w14:paraId="2B43772E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3FFB0C" w14:textId="6B45214B" w:rsidR="00987DE3" w:rsidRPr="00250D6B" w:rsidRDefault="00987DE3" w:rsidP="009237A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F8EE54E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FFDB65" w14:textId="561B205F" w:rsidR="00987DE3" w:rsidRPr="00250D6B" w:rsidRDefault="00987DE3" w:rsidP="00987DE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D90877D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CAA790F" w14:textId="78A4EA38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F32C8F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014A62" w14:textId="3C537E6E" w:rsidR="00987DE3" w:rsidRPr="00250D6B" w:rsidRDefault="00987DE3" w:rsidP="00987DE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F62AC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C94EDB" w14:textId="1481FAB1" w:rsidR="00987DE3" w:rsidRPr="00250D6B" w:rsidRDefault="00987DE3" w:rsidP="00987DE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2F063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2CF515" w14:textId="789E5DAE" w:rsidR="00987DE3" w:rsidRPr="00250D6B" w:rsidRDefault="00987DE3" w:rsidP="00987DE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C30EC8" w14:textId="77777777" w:rsidR="00987DE3" w:rsidRPr="00250D6B" w:rsidRDefault="00987DE3" w:rsidP="00987D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81AD490" w14:textId="55F64396" w:rsidR="00987DE3" w:rsidRPr="00250D6B" w:rsidRDefault="00987DE3" w:rsidP="00987DE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0D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658</w:t>
            </w:r>
          </w:p>
        </w:tc>
      </w:tr>
    </w:tbl>
    <w:p w14:paraId="3FBE05BB" w14:textId="77777777" w:rsidR="007278F3" w:rsidRPr="00250D6B" w:rsidRDefault="007278F3">
      <w:pPr>
        <w:rPr>
          <w:rFonts w:asciiTheme="majorBidi" w:hAnsiTheme="majorBidi" w:cstheme="majorBidi"/>
        </w:rPr>
      </w:pPr>
    </w:p>
    <w:p w14:paraId="7D81DE55" w14:textId="77777777" w:rsidR="00467D72" w:rsidRPr="00250D6B" w:rsidRDefault="00467D72">
      <w:pPr>
        <w:rPr>
          <w:cs/>
        </w:rPr>
      </w:pPr>
      <w:r w:rsidRPr="00250D6B">
        <w:br w:type="page"/>
      </w:r>
    </w:p>
    <w:tbl>
      <w:tblPr>
        <w:tblW w:w="14537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418"/>
        <w:gridCol w:w="236"/>
        <w:gridCol w:w="1163"/>
        <w:gridCol w:w="97"/>
        <w:gridCol w:w="173"/>
        <w:gridCol w:w="97"/>
        <w:gridCol w:w="1080"/>
        <w:gridCol w:w="83"/>
        <w:gridCol w:w="187"/>
        <w:gridCol w:w="83"/>
        <w:gridCol w:w="997"/>
        <w:gridCol w:w="83"/>
        <w:gridCol w:w="187"/>
        <w:gridCol w:w="83"/>
        <w:gridCol w:w="1080"/>
        <w:gridCol w:w="7"/>
        <w:gridCol w:w="263"/>
        <w:gridCol w:w="7"/>
        <w:gridCol w:w="1080"/>
        <w:gridCol w:w="83"/>
        <w:gridCol w:w="187"/>
        <w:gridCol w:w="83"/>
        <w:gridCol w:w="997"/>
        <w:gridCol w:w="83"/>
        <w:gridCol w:w="187"/>
        <w:gridCol w:w="83"/>
        <w:gridCol w:w="997"/>
        <w:gridCol w:w="83"/>
        <w:gridCol w:w="270"/>
        <w:gridCol w:w="1080"/>
      </w:tblGrid>
      <w:tr w:rsidR="00467D72" w:rsidRPr="00250D6B" w14:paraId="0A509824" w14:textId="77777777" w:rsidTr="00290AB4">
        <w:trPr>
          <w:trHeight w:val="261"/>
        </w:trPr>
        <w:tc>
          <w:tcPr>
            <w:tcW w:w="3418" w:type="dxa"/>
            <w:shd w:val="clear" w:color="auto" w:fill="auto"/>
            <w:vAlign w:val="bottom"/>
          </w:tcPr>
          <w:p w14:paraId="0073E4FB" w14:textId="5DDCDFC8" w:rsidR="00467D72" w:rsidRPr="00250D6B" w:rsidRDefault="00467D72" w:rsidP="004E3076">
            <w:pPr>
              <w:spacing w:line="240" w:lineRule="auto"/>
              <w:ind w:left="73" w:right="-9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Merge w:val="restart"/>
            <w:vAlign w:val="bottom"/>
          </w:tcPr>
          <w:p w14:paraId="79242601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83" w:type="dxa"/>
            <w:gridSpan w:val="28"/>
            <w:vAlign w:val="bottom"/>
          </w:tcPr>
          <w:p w14:paraId="7AD2F6BD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50D6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67D72" w:rsidRPr="00250D6B" w14:paraId="5BDF6DC3" w14:textId="77777777" w:rsidTr="00290AB4">
        <w:trPr>
          <w:trHeight w:val="261"/>
        </w:trPr>
        <w:tc>
          <w:tcPr>
            <w:tcW w:w="3418" w:type="dxa"/>
            <w:shd w:val="clear" w:color="auto" w:fill="auto"/>
            <w:vAlign w:val="bottom"/>
          </w:tcPr>
          <w:p w14:paraId="50E94AB5" w14:textId="77777777" w:rsidR="00467D72" w:rsidRPr="00250D6B" w:rsidRDefault="00467D72" w:rsidP="004E3076">
            <w:pPr>
              <w:spacing w:line="240" w:lineRule="auto"/>
              <w:ind w:left="73" w:right="-90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Merge/>
            <w:vAlign w:val="bottom"/>
          </w:tcPr>
          <w:p w14:paraId="20E3F359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93" w:type="dxa"/>
            <w:gridSpan w:val="13"/>
            <w:vAlign w:val="bottom"/>
          </w:tcPr>
          <w:p w14:paraId="63FB5EE4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3D744E8F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220" w:type="dxa"/>
            <w:gridSpan w:val="13"/>
            <w:vAlign w:val="bottom"/>
          </w:tcPr>
          <w:p w14:paraId="31F695D9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67D72" w:rsidRPr="00250D6B" w14:paraId="1CEEE08D" w14:textId="77777777" w:rsidTr="00290AB4">
        <w:trPr>
          <w:trHeight w:val="261"/>
        </w:trPr>
        <w:tc>
          <w:tcPr>
            <w:tcW w:w="3418" w:type="dxa"/>
            <w:shd w:val="clear" w:color="auto" w:fill="auto"/>
            <w:vAlign w:val="bottom"/>
          </w:tcPr>
          <w:p w14:paraId="2582BA11" w14:textId="25B9E4F8" w:rsidR="00467D72" w:rsidRPr="00250D6B" w:rsidRDefault="00467D72" w:rsidP="004E3076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250D6B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50D6B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250D6B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250D6B">
              <w:rPr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="001C4A7B" w:rsidRPr="00250D6B">
              <w:rPr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vMerge/>
            <w:vAlign w:val="bottom"/>
          </w:tcPr>
          <w:p w14:paraId="2328EB0E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3" w:type="dxa"/>
            <w:vAlign w:val="bottom"/>
          </w:tcPr>
          <w:p w14:paraId="73CE397F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gridSpan w:val="2"/>
          </w:tcPr>
          <w:p w14:paraId="4980ACEE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8770099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85EDB21" w14:textId="77777777" w:rsidR="00467D72" w:rsidRPr="00250D6B" w:rsidRDefault="00467D72" w:rsidP="004E3076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A0949E5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164A5EA" w14:textId="77777777" w:rsidR="00467D72" w:rsidRPr="00250D6B" w:rsidRDefault="00467D72" w:rsidP="004E3076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3DE609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gridSpan w:val="2"/>
          </w:tcPr>
          <w:p w14:paraId="5AAED3EA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004A063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250D6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4C89AA6A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5B840B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250D6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49E57209" w14:textId="77777777" w:rsidR="00467D72" w:rsidRPr="00250D6B" w:rsidRDefault="00467D72" w:rsidP="004E3076">
            <w:pPr>
              <w:spacing w:line="240" w:lineRule="auto"/>
              <w:ind w:left="-43" w:right="-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54AD86" w14:textId="77777777" w:rsidR="00467D72" w:rsidRPr="00250D6B" w:rsidRDefault="00467D72" w:rsidP="004E3076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250D6B">
              <w:rPr>
                <w:sz w:val="28"/>
                <w:szCs w:val="28"/>
                <w:cs/>
              </w:rPr>
              <w:t xml:space="preserve">ระดับ </w:t>
            </w:r>
            <w:r w:rsidRPr="00250D6B">
              <w:rPr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5919086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6229EB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67D72" w:rsidRPr="00250D6B" w14:paraId="08973027" w14:textId="77777777" w:rsidTr="00290AB4">
        <w:trPr>
          <w:trHeight w:val="261"/>
        </w:trPr>
        <w:tc>
          <w:tcPr>
            <w:tcW w:w="3418" w:type="dxa"/>
            <w:shd w:val="clear" w:color="auto" w:fill="auto"/>
          </w:tcPr>
          <w:p w14:paraId="132930A8" w14:textId="77777777" w:rsidR="00467D72" w:rsidRPr="00250D6B" w:rsidRDefault="00467D72" w:rsidP="004E3076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2E3C4FAF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83" w:type="dxa"/>
            <w:gridSpan w:val="28"/>
          </w:tcPr>
          <w:p w14:paraId="5AC9BE52" w14:textId="77777777" w:rsidR="00467D72" w:rsidRPr="00250D6B" w:rsidRDefault="00467D72" w:rsidP="004E307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90AB4" w:rsidRPr="00250D6B" w14:paraId="3826526E" w14:textId="138401F8" w:rsidTr="00290AB4">
        <w:trPr>
          <w:trHeight w:val="261"/>
        </w:trPr>
        <w:tc>
          <w:tcPr>
            <w:tcW w:w="3418" w:type="dxa"/>
            <w:shd w:val="clear" w:color="auto" w:fill="auto"/>
          </w:tcPr>
          <w:p w14:paraId="2776338C" w14:textId="2E48C338" w:rsidR="00290AB4" w:rsidRPr="00250D6B" w:rsidRDefault="00290AB4" w:rsidP="001C4A7B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50D6B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vMerge w:val="restart"/>
          </w:tcPr>
          <w:p w14:paraId="7CA44F55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5630C84" w14:textId="7733BF86" w:rsidR="00290AB4" w:rsidRPr="00250D6B" w:rsidRDefault="00290AB4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3E3CAD7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E97E5D" w14:textId="1747769C" w:rsidR="00290AB4" w:rsidRPr="00250D6B" w:rsidRDefault="00290AB4" w:rsidP="001C4A7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A16A9C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783BEAF" w14:textId="2B9E0D20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371B83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127458F" w14:textId="696A3EEB" w:rsidR="00290AB4" w:rsidRPr="00250D6B" w:rsidRDefault="00290AB4" w:rsidP="001C4A7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A4580A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D25059" w14:textId="2BFCA35A" w:rsidR="00290AB4" w:rsidRPr="00250D6B" w:rsidRDefault="00290AB4" w:rsidP="001C4A7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8614292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643A584" w14:textId="16136F57" w:rsidR="00290AB4" w:rsidRPr="00250D6B" w:rsidRDefault="00290AB4" w:rsidP="001C4A7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C31A7EC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803E2F3" w14:textId="02A32690" w:rsidR="00290AB4" w:rsidRPr="00250D6B" w:rsidRDefault="00290AB4" w:rsidP="001C4A7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53" w:type="dxa"/>
            <w:gridSpan w:val="2"/>
          </w:tcPr>
          <w:p w14:paraId="4A4C4D4D" w14:textId="77777777" w:rsidR="00290AB4" w:rsidRPr="00250D6B" w:rsidRDefault="00290AB4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0" w:type="dxa"/>
          </w:tcPr>
          <w:p w14:paraId="6C3E6461" w14:textId="77777777" w:rsidR="00290AB4" w:rsidRPr="00250D6B" w:rsidRDefault="00290AB4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290AB4" w:rsidRPr="00250D6B" w14:paraId="0F698836" w14:textId="480B2081" w:rsidTr="00290AB4">
        <w:trPr>
          <w:trHeight w:val="261"/>
        </w:trPr>
        <w:tc>
          <w:tcPr>
            <w:tcW w:w="3418" w:type="dxa"/>
            <w:shd w:val="clear" w:color="auto" w:fill="auto"/>
          </w:tcPr>
          <w:p w14:paraId="5AEA117C" w14:textId="67B188AE" w:rsidR="00290AB4" w:rsidRPr="00250D6B" w:rsidRDefault="00290AB4" w:rsidP="00232E37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250D6B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36" w:type="dxa"/>
            <w:vMerge/>
          </w:tcPr>
          <w:p w14:paraId="60ADA28E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0FB8115" w14:textId="1ECCF7E1" w:rsidR="00290AB4" w:rsidRPr="00250D6B" w:rsidRDefault="00290AB4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93D652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9203DF" w14:textId="2CF3F16D" w:rsidR="00290AB4" w:rsidRPr="00250D6B" w:rsidRDefault="00290AB4" w:rsidP="001C4A7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AB540E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CC49951" w14:textId="78D71804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3A988F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2BFB8183" w14:textId="0AC51C01" w:rsidR="00290AB4" w:rsidRPr="00250D6B" w:rsidRDefault="00290AB4" w:rsidP="001C4A7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A45714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AD87F6" w14:textId="35DE9662" w:rsidR="00290AB4" w:rsidRPr="00250D6B" w:rsidRDefault="00290AB4" w:rsidP="001C4A7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45BF36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FC5421A" w14:textId="1124F7B2" w:rsidR="00290AB4" w:rsidRPr="00250D6B" w:rsidRDefault="00290AB4" w:rsidP="001C4A7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859DDC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A05E686" w14:textId="5CF223DD" w:rsidR="00290AB4" w:rsidRPr="00250D6B" w:rsidRDefault="00290AB4" w:rsidP="001C4A7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53" w:type="dxa"/>
            <w:gridSpan w:val="2"/>
          </w:tcPr>
          <w:p w14:paraId="6DEAC590" w14:textId="77777777" w:rsidR="00290AB4" w:rsidRPr="00250D6B" w:rsidRDefault="00290AB4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0" w:type="dxa"/>
          </w:tcPr>
          <w:p w14:paraId="62AA07D7" w14:textId="5056CF7E" w:rsidR="00290AB4" w:rsidRPr="00250D6B" w:rsidRDefault="00290AB4" w:rsidP="00290AB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 w:hint="cs"/>
                <w:sz w:val="28"/>
                <w:szCs w:val="28"/>
                <w:lang w:bidi="th-TH"/>
              </w:rPr>
              <w:t>476</w:t>
            </w:r>
          </w:p>
        </w:tc>
      </w:tr>
      <w:tr w:rsidR="00290AB4" w:rsidRPr="00250D6B" w14:paraId="69C27993" w14:textId="2D62F86E" w:rsidTr="00290AB4">
        <w:trPr>
          <w:trHeight w:val="261"/>
        </w:trPr>
        <w:tc>
          <w:tcPr>
            <w:tcW w:w="3418" w:type="dxa"/>
            <w:shd w:val="clear" w:color="auto" w:fill="auto"/>
          </w:tcPr>
          <w:p w14:paraId="3A887D36" w14:textId="77777777" w:rsidR="00290AB4" w:rsidRPr="00250D6B" w:rsidRDefault="00290AB4" w:rsidP="001C4A7B">
            <w:pPr>
              <w:ind w:right="-90"/>
              <w:rPr>
                <w:color w:val="000000"/>
                <w:sz w:val="28"/>
                <w:szCs w:val="28"/>
              </w:rPr>
            </w:pPr>
            <w:r w:rsidRPr="00250D6B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5E9B37D0" w14:textId="21386519" w:rsidR="00290AB4" w:rsidRPr="00250D6B" w:rsidRDefault="00290AB4" w:rsidP="00232E37">
            <w:pPr>
              <w:ind w:left="155" w:right="-90" w:hanging="34"/>
              <w:rPr>
                <w:color w:val="000000"/>
                <w:sz w:val="28"/>
                <w:szCs w:val="28"/>
                <w:cs/>
              </w:rPr>
            </w:pPr>
            <w:r w:rsidRPr="00250D6B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36" w:type="dxa"/>
            <w:vMerge/>
          </w:tcPr>
          <w:p w14:paraId="03B9093F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F2CAD9E" w14:textId="1A12B1C4" w:rsidR="00290AB4" w:rsidRPr="00250D6B" w:rsidRDefault="00290AB4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0D3947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5B1914" w14:textId="10AB5764" w:rsidR="00290AB4" w:rsidRPr="00250D6B" w:rsidRDefault="00290AB4" w:rsidP="001C4A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DE0E9F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4E3DB5B" w14:textId="0D44860A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62F3A0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328F220" w14:textId="07BA5302" w:rsidR="00290AB4" w:rsidRPr="00250D6B" w:rsidRDefault="00290AB4" w:rsidP="001C4A7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4DDADE3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64A566" w14:textId="6D3706D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29FBEB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4B23340" w14:textId="0960E312" w:rsidR="00290AB4" w:rsidRPr="00250D6B" w:rsidRDefault="00290AB4" w:rsidP="001C4A7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364DFAA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FE54631" w14:textId="79254320" w:rsidR="00290AB4" w:rsidRPr="00250D6B" w:rsidRDefault="00290AB4" w:rsidP="001C4A7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353" w:type="dxa"/>
            <w:gridSpan w:val="2"/>
            <w:vAlign w:val="bottom"/>
          </w:tcPr>
          <w:p w14:paraId="48E15DC4" w14:textId="77777777" w:rsidR="00290AB4" w:rsidRPr="00250D6B" w:rsidRDefault="00290AB4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0" w:type="dxa"/>
            <w:vAlign w:val="bottom"/>
          </w:tcPr>
          <w:p w14:paraId="08D6FED3" w14:textId="258D0DB3" w:rsidR="00290AB4" w:rsidRPr="00250D6B" w:rsidRDefault="00290AB4" w:rsidP="00290AB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 w:hint="cs"/>
                <w:sz w:val="28"/>
                <w:szCs w:val="28"/>
                <w:lang w:bidi="th-TH"/>
              </w:rPr>
              <w:t>525</w:t>
            </w:r>
          </w:p>
        </w:tc>
      </w:tr>
      <w:tr w:rsidR="00290AB4" w:rsidRPr="00250D6B" w14:paraId="262B3799" w14:textId="2F53553C" w:rsidTr="00290AB4">
        <w:trPr>
          <w:trHeight w:val="261"/>
        </w:trPr>
        <w:tc>
          <w:tcPr>
            <w:tcW w:w="3418" w:type="dxa"/>
            <w:shd w:val="clear" w:color="auto" w:fill="auto"/>
          </w:tcPr>
          <w:p w14:paraId="64BEE9F2" w14:textId="0CAC0707" w:rsidR="00290AB4" w:rsidRPr="00250D6B" w:rsidRDefault="00290AB4" w:rsidP="001C4A7B">
            <w:pPr>
              <w:ind w:left="155" w:right="-90" w:hanging="155"/>
              <w:rPr>
                <w:sz w:val="28"/>
                <w:szCs w:val="28"/>
                <w:cs/>
              </w:rPr>
            </w:pPr>
            <w:r w:rsidRPr="00250D6B">
              <w:rPr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36" w:type="dxa"/>
            <w:vMerge/>
          </w:tcPr>
          <w:p w14:paraId="0B21D830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E516B5D" w14:textId="3E5C2E20" w:rsidR="00290AB4" w:rsidRPr="00250D6B" w:rsidRDefault="00290AB4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9090CD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0FBCEC" w14:textId="6738E06F" w:rsidR="00290AB4" w:rsidRPr="00250D6B" w:rsidRDefault="00290AB4" w:rsidP="001C4A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CF8945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3D1E63F" w14:textId="7F1EFE94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810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7AD1FC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20D674E2" w14:textId="64C768B7" w:rsidR="00290AB4" w:rsidRPr="00250D6B" w:rsidRDefault="00290AB4" w:rsidP="001C4A7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4ECEC0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5E94FD" w14:textId="662BF24B" w:rsidR="00290AB4" w:rsidRPr="00250D6B" w:rsidRDefault="00290AB4" w:rsidP="001C4A7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865D58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8B7AB9F" w14:textId="3EF81412" w:rsidR="00290AB4" w:rsidRPr="00250D6B" w:rsidRDefault="00290AB4" w:rsidP="001C4A7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3FC482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E628F95" w14:textId="3F436B5F" w:rsidR="00290AB4" w:rsidRPr="00250D6B" w:rsidRDefault="00290AB4" w:rsidP="001C4A7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808</w:t>
            </w:r>
          </w:p>
        </w:tc>
        <w:tc>
          <w:tcPr>
            <w:tcW w:w="353" w:type="dxa"/>
            <w:gridSpan w:val="2"/>
          </w:tcPr>
          <w:p w14:paraId="2AF9A408" w14:textId="77777777" w:rsidR="00290AB4" w:rsidRPr="00250D6B" w:rsidRDefault="00290AB4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0" w:type="dxa"/>
          </w:tcPr>
          <w:p w14:paraId="46169A74" w14:textId="187AF37B" w:rsidR="00290AB4" w:rsidRPr="00250D6B" w:rsidRDefault="00290AB4" w:rsidP="00290AB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 w:hint="cs"/>
                <w:sz w:val="28"/>
                <w:szCs w:val="28"/>
                <w:lang w:bidi="th-TH"/>
              </w:rPr>
              <w:t>808</w:t>
            </w:r>
          </w:p>
        </w:tc>
      </w:tr>
      <w:tr w:rsidR="00290AB4" w:rsidRPr="00250D6B" w14:paraId="7A18EC79" w14:textId="3FDB729A" w:rsidTr="00290AB4">
        <w:trPr>
          <w:trHeight w:val="261"/>
        </w:trPr>
        <w:tc>
          <w:tcPr>
            <w:tcW w:w="3418" w:type="dxa"/>
            <w:shd w:val="clear" w:color="auto" w:fill="auto"/>
          </w:tcPr>
          <w:p w14:paraId="6300B4C8" w14:textId="37F8CAF3" w:rsidR="00290AB4" w:rsidRPr="00250D6B" w:rsidRDefault="00290AB4" w:rsidP="001C4A7B">
            <w:pPr>
              <w:spacing w:line="240" w:lineRule="auto"/>
              <w:ind w:left="-14" w:right="-90"/>
              <w:rPr>
                <w:b/>
                <w:bCs/>
                <w:sz w:val="28"/>
                <w:szCs w:val="28"/>
                <w:cs/>
              </w:rPr>
            </w:pPr>
            <w:r w:rsidRPr="00250D6B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  <w:vMerge/>
          </w:tcPr>
          <w:p w14:paraId="2D245272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F535FB7" w14:textId="21EF19EB" w:rsidR="00290AB4" w:rsidRPr="00250D6B" w:rsidRDefault="00290AB4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/>
              </w:rPr>
              <w:t>524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8BB205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3928AF" w14:textId="6CC2047D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DA8442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F10CB25" w14:textId="6A33317C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4E04E3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61E4603" w14:textId="48FE4879" w:rsidR="00290AB4" w:rsidRPr="00250D6B" w:rsidRDefault="00290AB4" w:rsidP="001C4A7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70E139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7CEC33" w14:textId="5E2F2F69" w:rsidR="00290AB4" w:rsidRPr="00250D6B" w:rsidRDefault="00290AB4" w:rsidP="001C4A7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7E259D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075D4A6" w14:textId="533AA6BC" w:rsidR="00290AB4" w:rsidRPr="00250D6B" w:rsidRDefault="00290AB4" w:rsidP="001C4A7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524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6BAB43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49603B4" w14:textId="0C1B611A" w:rsidR="00290AB4" w:rsidRPr="00250D6B" w:rsidRDefault="00290AB4" w:rsidP="001C4A7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53" w:type="dxa"/>
            <w:gridSpan w:val="2"/>
          </w:tcPr>
          <w:p w14:paraId="60C84B45" w14:textId="77777777" w:rsidR="00290AB4" w:rsidRPr="00250D6B" w:rsidRDefault="00290AB4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0" w:type="dxa"/>
          </w:tcPr>
          <w:p w14:paraId="7EFC8149" w14:textId="1168DE04" w:rsidR="00290AB4" w:rsidRPr="00250D6B" w:rsidRDefault="00290AB4" w:rsidP="00290AB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 w:hint="cs"/>
                <w:sz w:val="28"/>
                <w:szCs w:val="28"/>
                <w:lang w:bidi="th-TH"/>
              </w:rPr>
              <w:t>524</w:t>
            </w:r>
          </w:p>
        </w:tc>
      </w:tr>
      <w:tr w:rsidR="00290AB4" w:rsidRPr="00250D6B" w14:paraId="0C39967E" w14:textId="7F1A026F" w:rsidTr="00290AB4">
        <w:trPr>
          <w:trHeight w:val="261"/>
        </w:trPr>
        <w:tc>
          <w:tcPr>
            <w:tcW w:w="3418" w:type="dxa"/>
            <w:shd w:val="clear" w:color="auto" w:fill="auto"/>
          </w:tcPr>
          <w:p w14:paraId="2934E73A" w14:textId="245AA418" w:rsidR="00290AB4" w:rsidRPr="00250D6B" w:rsidRDefault="00290AB4" w:rsidP="001C4A7B">
            <w:pPr>
              <w:spacing w:line="240" w:lineRule="auto"/>
              <w:ind w:left="-14" w:right="-90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Merge/>
          </w:tcPr>
          <w:p w14:paraId="6D976CEA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D8BB88F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34306C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327D57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8FF7834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BB337A3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56A2C66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5362A22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9FB3576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3EEB46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D4BC90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152BBE1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FE58DD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1A403FC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dxa"/>
            <w:gridSpan w:val="2"/>
          </w:tcPr>
          <w:p w14:paraId="23DC6B5D" w14:textId="77777777" w:rsidR="00290AB4" w:rsidRPr="00250D6B" w:rsidRDefault="00290AB4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0" w:type="dxa"/>
          </w:tcPr>
          <w:p w14:paraId="5A0F9F2F" w14:textId="77777777" w:rsidR="00290AB4" w:rsidRPr="00250D6B" w:rsidRDefault="00290AB4" w:rsidP="00290AB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290AB4" w:rsidRPr="00250D6B" w14:paraId="61D1565F" w14:textId="4455F446" w:rsidTr="00290AB4">
        <w:trPr>
          <w:trHeight w:val="261"/>
        </w:trPr>
        <w:tc>
          <w:tcPr>
            <w:tcW w:w="3418" w:type="dxa"/>
            <w:shd w:val="clear" w:color="auto" w:fill="auto"/>
          </w:tcPr>
          <w:p w14:paraId="184F1F3E" w14:textId="3745EC69" w:rsidR="00290AB4" w:rsidRPr="00250D6B" w:rsidRDefault="00290AB4" w:rsidP="001C4A7B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250D6B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Merge/>
          </w:tcPr>
          <w:p w14:paraId="2E6E46BC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06A7813" w14:textId="4A11B686" w:rsidR="00290AB4" w:rsidRPr="00250D6B" w:rsidRDefault="00290AB4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F8D4B7D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95EB66" w14:textId="249406E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474A4F7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9E94356" w14:textId="5DD985B0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4C92F81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5304BF8" w14:textId="7CEA8C7F" w:rsidR="00290AB4" w:rsidRPr="00250D6B" w:rsidRDefault="00290AB4" w:rsidP="001C4A7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8DF3657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34B23A" w14:textId="4D1CE2FD" w:rsidR="00290AB4" w:rsidRPr="00250D6B" w:rsidRDefault="00290AB4" w:rsidP="001C4A7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EA6100B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3C25FF2" w14:textId="683CF1AE" w:rsidR="00290AB4" w:rsidRPr="00250D6B" w:rsidRDefault="00290AB4" w:rsidP="001C4A7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E79A9B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A232863" w14:textId="05107E06" w:rsidR="00290AB4" w:rsidRPr="00250D6B" w:rsidRDefault="00290AB4" w:rsidP="001C4A7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dxa"/>
            <w:gridSpan w:val="2"/>
          </w:tcPr>
          <w:p w14:paraId="30890D2E" w14:textId="77777777" w:rsidR="00290AB4" w:rsidRPr="00250D6B" w:rsidRDefault="00290AB4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0" w:type="dxa"/>
          </w:tcPr>
          <w:p w14:paraId="14CB58D5" w14:textId="77777777" w:rsidR="00290AB4" w:rsidRPr="00250D6B" w:rsidRDefault="00290AB4" w:rsidP="00290AB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290AB4" w:rsidRPr="00250D6B" w14:paraId="37606D0C" w14:textId="64BF6F8A" w:rsidTr="00290AB4">
        <w:trPr>
          <w:trHeight w:val="261"/>
        </w:trPr>
        <w:tc>
          <w:tcPr>
            <w:tcW w:w="3418" w:type="dxa"/>
            <w:shd w:val="clear" w:color="auto" w:fill="auto"/>
          </w:tcPr>
          <w:p w14:paraId="36EB76BE" w14:textId="66405914" w:rsidR="00290AB4" w:rsidRPr="00250D6B" w:rsidRDefault="00290AB4" w:rsidP="001C4A7B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250D6B">
              <w:rPr>
                <w:sz w:val="28"/>
                <w:szCs w:val="28"/>
                <w:cs/>
                <w:lang w:val="en-GB"/>
              </w:rPr>
              <w:t xml:space="preserve">เงินกู้ยืม </w:t>
            </w:r>
            <w:r w:rsidRPr="00250D6B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236" w:type="dxa"/>
            <w:vMerge/>
          </w:tcPr>
          <w:p w14:paraId="02373703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0069F8C" w14:textId="0971FA39" w:rsidR="00290AB4" w:rsidRPr="00250D6B" w:rsidRDefault="00290AB4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2392AF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BEE85D" w14:textId="3133B40C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E518BF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1F30C82" w14:textId="327EFB1E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33CF1D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29D56FE" w14:textId="2D7CAFDA" w:rsidR="00290AB4" w:rsidRPr="00250D6B" w:rsidRDefault="00290AB4" w:rsidP="001C4A7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1EFE61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119A3D" w14:textId="0E15497C" w:rsidR="00290AB4" w:rsidRPr="00250D6B" w:rsidRDefault="00290AB4" w:rsidP="001C4A7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570F8B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9FC2B3B" w14:textId="56C95F5A" w:rsidR="00290AB4" w:rsidRPr="00250D6B" w:rsidRDefault="00290AB4" w:rsidP="001C4A7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1320D8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ADFD0F7" w14:textId="0CA3EF39" w:rsidR="00290AB4" w:rsidRPr="00250D6B" w:rsidRDefault="00290AB4" w:rsidP="001C4A7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53" w:type="dxa"/>
            <w:gridSpan w:val="2"/>
          </w:tcPr>
          <w:p w14:paraId="1F26E64A" w14:textId="77777777" w:rsidR="00290AB4" w:rsidRPr="00250D6B" w:rsidRDefault="00290AB4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0" w:type="dxa"/>
          </w:tcPr>
          <w:p w14:paraId="325D609A" w14:textId="081D031A" w:rsidR="00290AB4" w:rsidRPr="00250D6B" w:rsidRDefault="00290AB4" w:rsidP="00290AB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 w:hint="cs"/>
                <w:sz w:val="28"/>
                <w:szCs w:val="28"/>
                <w:lang w:bidi="th-TH"/>
              </w:rPr>
              <w:t>916</w:t>
            </w:r>
          </w:p>
        </w:tc>
      </w:tr>
      <w:tr w:rsidR="00290AB4" w:rsidRPr="00250D6B" w14:paraId="7F322509" w14:textId="5C0CA20F" w:rsidTr="00290AB4">
        <w:trPr>
          <w:trHeight w:val="261"/>
        </w:trPr>
        <w:tc>
          <w:tcPr>
            <w:tcW w:w="3418" w:type="dxa"/>
            <w:shd w:val="clear" w:color="auto" w:fill="auto"/>
          </w:tcPr>
          <w:p w14:paraId="09442C9F" w14:textId="2ABC3F1B" w:rsidR="00290AB4" w:rsidRPr="00250D6B" w:rsidRDefault="00290AB4" w:rsidP="001C4A7B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250D6B">
              <w:rPr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236" w:type="dxa"/>
            <w:vMerge/>
          </w:tcPr>
          <w:p w14:paraId="17707946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288C8D4" w14:textId="285E7753" w:rsidR="00290AB4" w:rsidRPr="00250D6B" w:rsidRDefault="00290AB4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8D1A6C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43B7DEC" w14:textId="6B1F8E63" w:rsidR="00290AB4" w:rsidRPr="00250D6B" w:rsidRDefault="00290AB4" w:rsidP="001C4A7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5AABAA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67865EF" w14:textId="6B7D0E3C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val="en-US" w:bidi="th-TH"/>
              </w:rPr>
              <w:t>39,465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EB5F1C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7AC947B" w14:textId="602A36FC" w:rsidR="00290AB4" w:rsidRPr="00250D6B" w:rsidRDefault="00290AB4" w:rsidP="001C4A7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39,465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C90E52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373F3F" w14:textId="76A3A18E" w:rsidR="00290AB4" w:rsidRPr="00250D6B" w:rsidRDefault="00290AB4" w:rsidP="001C4A7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823D77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F7CAF16" w14:textId="1D7FCD96" w:rsidR="00290AB4" w:rsidRPr="00250D6B" w:rsidRDefault="00290AB4" w:rsidP="001C4A7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40,099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55A2F4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9593AD0" w14:textId="2A351D47" w:rsidR="00290AB4" w:rsidRPr="00250D6B" w:rsidRDefault="00290AB4" w:rsidP="001C4A7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53" w:type="dxa"/>
            <w:gridSpan w:val="2"/>
          </w:tcPr>
          <w:p w14:paraId="6BB1FA54" w14:textId="77777777" w:rsidR="00290AB4" w:rsidRPr="00250D6B" w:rsidRDefault="00290AB4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0" w:type="dxa"/>
          </w:tcPr>
          <w:p w14:paraId="25DD6366" w14:textId="52B107FB" w:rsidR="00290AB4" w:rsidRPr="00250D6B" w:rsidRDefault="00290AB4" w:rsidP="00290AB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 w:hint="cs"/>
                <w:sz w:val="28"/>
                <w:szCs w:val="28"/>
                <w:lang w:bidi="th-TH"/>
              </w:rPr>
              <w:t>40,099</w:t>
            </w:r>
          </w:p>
        </w:tc>
      </w:tr>
      <w:tr w:rsidR="00290AB4" w:rsidRPr="00250D6B" w14:paraId="4BF578DB" w14:textId="77777777" w:rsidTr="00290AB4">
        <w:trPr>
          <w:trHeight w:val="261"/>
        </w:trPr>
        <w:tc>
          <w:tcPr>
            <w:tcW w:w="3418" w:type="dxa"/>
            <w:shd w:val="clear" w:color="auto" w:fill="auto"/>
          </w:tcPr>
          <w:p w14:paraId="7028BC5E" w14:textId="232A37F0" w:rsidR="00290AB4" w:rsidRPr="00250D6B" w:rsidRDefault="00290AB4" w:rsidP="001C4A7B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250D6B">
              <w:rPr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236" w:type="dxa"/>
          </w:tcPr>
          <w:p w14:paraId="65CF44E7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CA42B73" w14:textId="04CA7CB1" w:rsidR="00290AB4" w:rsidRPr="00250D6B" w:rsidRDefault="00290AB4" w:rsidP="001C4A7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1,991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23D090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0512D6" w14:textId="671E4D91" w:rsidR="00290AB4" w:rsidRPr="00250D6B" w:rsidRDefault="00290AB4" w:rsidP="001C4A7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B04C39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568EE31" w14:textId="1092A785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868C38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5BDFF96" w14:textId="653145BF" w:rsidR="00290AB4" w:rsidRPr="00250D6B" w:rsidRDefault="00290AB4" w:rsidP="001C4A7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1,991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02DCA8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D7F797" w14:textId="2E4DA593" w:rsidR="00290AB4" w:rsidRPr="00250D6B" w:rsidRDefault="00290AB4" w:rsidP="001C4A7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423E8A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165F014" w14:textId="73D5D589" w:rsidR="00290AB4" w:rsidRPr="00250D6B" w:rsidRDefault="00290AB4" w:rsidP="001C4A7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1,991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B7EEBC" w14:textId="77777777" w:rsidR="00290AB4" w:rsidRPr="00250D6B" w:rsidRDefault="00290AB4" w:rsidP="001C4A7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14E5001" w14:textId="6D6DE081" w:rsidR="00290AB4" w:rsidRPr="00250D6B" w:rsidRDefault="00290AB4" w:rsidP="001C4A7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D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53" w:type="dxa"/>
            <w:gridSpan w:val="2"/>
          </w:tcPr>
          <w:p w14:paraId="7460088F" w14:textId="77777777" w:rsidR="00290AB4" w:rsidRPr="00250D6B" w:rsidRDefault="00290AB4" w:rsidP="001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0" w:type="dxa"/>
          </w:tcPr>
          <w:p w14:paraId="233539C1" w14:textId="2B4A98E5" w:rsidR="00290AB4" w:rsidRPr="00250D6B" w:rsidRDefault="00290AB4" w:rsidP="00290AB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50D6B">
              <w:rPr>
                <w:rFonts w:ascii="Angsana New" w:hAnsi="Angsana New" w:hint="cs"/>
                <w:sz w:val="28"/>
                <w:szCs w:val="28"/>
                <w:lang w:bidi="th-TH"/>
              </w:rPr>
              <w:t>1,991</w:t>
            </w:r>
          </w:p>
        </w:tc>
      </w:tr>
    </w:tbl>
    <w:p w14:paraId="67F78E1C" w14:textId="6CD36E1E" w:rsidR="00860C6B" w:rsidRPr="00250D6B" w:rsidRDefault="00860C6B" w:rsidP="00BF1013">
      <w:pPr>
        <w:rPr>
          <w:rFonts w:asciiTheme="majorBidi" w:hAnsiTheme="majorBidi" w:cstheme="majorBidi"/>
        </w:rPr>
      </w:pPr>
    </w:p>
    <w:p w14:paraId="537C8DBF" w14:textId="3F2230E7" w:rsidR="007B74B1" w:rsidRPr="00250D6B" w:rsidRDefault="007B7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250D6B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2D486180" w14:textId="7F709935" w:rsidR="00E41D0B" w:rsidRPr="00250D6B" w:rsidRDefault="00E41D0B" w:rsidP="00F20DB7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E41D0B" w:rsidRPr="00250D6B" w:rsidSect="00FB1D27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75077165" w:rsidR="00F20DB7" w:rsidRPr="00250D6B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/>
          <w:cs/>
        </w:rPr>
        <w:lastRenderedPageBreak/>
        <w:t xml:space="preserve">มูลค่ายุติธรรมระดับ </w:t>
      </w:r>
      <w:r w:rsidR="006F1E95" w:rsidRPr="00250D6B">
        <w:rPr>
          <w:rFonts w:asciiTheme="majorBidi" w:hAnsiTheme="majorBidi" w:cstheme="majorBidi"/>
        </w:rPr>
        <w:t>2</w:t>
      </w:r>
      <w:r w:rsidRPr="00250D6B">
        <w:rPr>
          <w:rFonts w:asciiTheme="majorBidi" w:hAnsiTheme="majorBidi" w:cstheme="majorBidi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Pr="00250D6B" w:rsidRDefault="00DE1CD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E15B765" w14:textId="67070ABD" w:rsidR="007278F3" w:rsidRPr="00250D6B" w:rsidRDefault="007278F3" w:rsidP="0072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6F1E95" w:rsidRPr="00250D6B">
        <w:rPr>
          <w:rFonts w:asciiTheme="majorBidi" w:hAnsiTheme="majorBidi" w:cstheme="majorBidi"/>
        </w:rPr>
        <w:t>3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2298504" w14:textId="77777777" w:rsidR="007278F3" w:rsidRPr="00250D6B" w:rsidRDefault="007278F3" w:rsidP="007278F3">
      <w:pPr>
        <w:pStyle w:val="ListParagraph"/>
        <w:numPr>
          <w:ilvl w:val="0"/>
          <w:numId w:val="4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50D6B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3A95D9E2" w14:textId="289DE491" w:rsidR="00CC770C" w:rsidRPr="00250D6B" w:rsidRDefault="00CC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4C565C60" w14:textId="02A33FFC" w:rsidR="003B7AD9" w:rsidRPr="00250D6B" w:rsidRDefault="003B7AD9" w:rsidP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250D6B">
        <w:rPr>
          <w:rFonts w:asciiTheme="majorBidi" w:hAnsiTheme="majorBidi" w:cstheme="majorBidi"/>
          <w:i/>
          <w:iCs/>
          <w:cs/>
        </w:rPr>
        <w:tab/>
      </w:r>
      <w:r w:rsidRPr="00250D6B">
        <w:rPr>
          <w:rFonts w:asciiTheme="majorBidi" w:hAnsiTheme="majorBidi" w:cstheme="majorBidi"/>
          <w:i/>
          <w:iCs/>
          <w:cs/>
        </w:rPr>
        <w:tab/>
      </w:r>
      <w:r w:rsidRPr="00250D6B">
        <w:rPr>
          <w:rFonts w:asciiTheme="majorBidi" w:hAnsiTheme="majorBidi" w:cstheme="majorBidi"/>
          <w:i/>
          <w:iCs/>
          <w:cs/>
        </w:rPr>
        <w:tab/>
      </w:r>
      <w:r w:rsidRPr="00250D6B">
        <w:rPr>
          <w:rFonts w:asciiTheme="majorBidi" w:hAnsiTheme="majorBidi" w:cstheme="majorBidi"/>
          <w:i/>
          <w:iCs/>
          <w:cs/>
        </w:rPr>
        <w:tab/>
      </w:r>
      <w:r w:rsidRPr="00250D6B">
        <w:rPr>
          <w:rFonts w:asciiTheme="majorBidi" w:hAnsiTheme="majorBidi" w:cstheme="majorBidi"/>
          <w:i/>
          <w:iCs/>
          <w:cs/>
        </w:rPr>
        <w:tab/>
      </w:r>
      <w:r w:rsidRPr="00250D6B">
        <w:rPr>
          <w:rFonts w:asciiTheme="majorBidi" w:hAnsiTheme="majorBidi" w:cstheme="majorBidi"/>
          <w:i/>
          <w:iCs/>
          <w:cs/>
        </w:rPr>
        <w:tab/>
      </w:r>
      <w:r w:rsidRPr="00250D6B">
        <w:rPr>
          <w:rFonts w:asciiTheme="majorBidi" w:hAnsiTheme="majorBidi" w:cstheme="majorBidi"/>
          <w:i/>
          <w:iCs/>
          <w:cs/>
        </w:rPr>
        <w:tab/>
      </w:r>
      <w:r w:rsidRPr="00250D6B">
        <w:rPr>
          <w:rFonts w:asciiTheme="majorBidi" w:hAnsiTheme="majorBidi" w:cstheme="majorBidi"/>
          <w:b/>
          <w:bCs/>
          <w:i/>
          <w:iCs/>
          <w:cs/>
        </w:rPr>
        <w:t>รายการเคลื่อนไหวของตราสารทุนที่อยู่ในความต้องการของตลาด</w:t>
      </w:r>
    </w:p>
    <w:p w14:paraId="42B923F1" w14:textId="77777777" w:rsidR="00C67B0B" w:rsidRPr="00250D6B" w:rsidRDefault="00C67B0B" w:rsidP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89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386"/>
        <w:gridCol w:w="284"/>
        <w:gridCol w:w="1276"/>
        <w:gridCol w:w="283"/>
        <w:gridCol w:w="1418"/>
        <w:gridCol w:w="283"/>
        <w:gridCol w:w="1418"/>
      </w:tblGrid>
      <w:tr w:rsidR="00C67B0B" w:rsidRPr="00250D6B" w14:paraId="19CF454A" w14:textId="77777777" w:rsidTr="009205AA">
        <w:trPr>
          <w:tblHeader/>
        </w:trPr>
        <w:tc>
          <w:tcPr>
            <w:tcW w:w="2610" w:type="dxa"/>
          </w:tcPr>
          <w:p w14:paraId="7C2A9F76" w14:textId="77777777" w:rsidR="00C67B0B" w:rsidRPr="00250D6B" w:rsidRDefault="00C67B0B" w:rsidP="000B6D0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48" w:type="dxa"/>
            <w:gridSpan w:val="7"/>
          </w:tcPr>
          <w:p w14:paraId="0A34773E" w14:textId="77777777" w:rsidR="00C67B0B" w:rsidRPr="00250D6B" w:rsidRDefault="00C67B0B" w:rsidP="000B6D08">
            <w:pPr>
              <w:tabs>
                <w:tab w:val="clear" w:pos="2580"/>
                <w:tab w:val="clear" w:pos="4678"/>
                <w:tab w:val="clear" w:pos="5613"/>
                <w:tab w:val="left" w:pos="2047"/>
                <w:tab w:val="left" w:pos="465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4B7137" w:rsidRPr="00250D6B" w14:paraId="076985C3" w14:textId="77777777" w:rsidTr="008733C9">
        <w:trPr>
          <w:tblHeader/>
        </w:trPr>
        <w:tc>
          <w:tcPr>
            <w:tcW w:w="2610" w:type="dxa"/>
            <w:vAlign w:val="bottom"/>
            <w:hideMark/>
          </w:tcPr>
          <w:p w14:paraId="786A82B1" w14:textId="77777777" w:rsidR="004B7137" w:rsidRPr="00250D6B" w:rsidRDefault="004B7137" w:rsidP="004E307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386" w:type="dxa"/>
            <w:vAlign w:val="bottom"/>
            <w:hideMark/>
          </w:tcPr>
          <w:p w14:paraId="2924BA5C" w14:textId="77777777" w:rsidR="004B7137" w:rsidRPr="00250D6B" w:rsidRDefault="004B7137" w:rsidP="004E307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10E3138" w14:textId="77777777" w:rsidR="004B7137" w:rsidRPr="00250D6B" w:rsidRDefault="004B7137" w:rsidP="004E307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1</w:t>
            </w:r>
            <w:r w:rsidRPr="00250D6B">
              <w:rPr>
                <w:rFonts w:asciiTheme="majorBidi" w:hAnsiTheme="majorBidi" w:hint="cs"/>
                <w:cs/>
              </w:rPr>
              <w:t xml:space="preserve"> </w:t>
            </w:r>
            <w:r w:rsidRPr="00250D6B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1882E3FF" w14:textId="77777777" w:rsidR="004B7137" w:rsidRPr="00250D6B" w:rsidRDefault="004B7137" w:rsidP="004E3076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276" w:type="dxa"/>
            <w:vAlign w:val="bottom"/>
            <w:hideMark/>
          </w:tcPr>
          <w:p w14:paraId="62078DA8" w14:textId="77777777" w:rsidR="004B7137" w:rsidRPr="00250D6B" w:rsidRDefault="004B7137" w:rsidP="004E3076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83" w:type="dxa"/>
            <w:vAlign w:val="bottom"/>
          </w:tcPr>
          <w:p w14:paraId="56D2493C" w14:textId="77777777" w:rsidR="004B7137" w:rsidRPr="00250D6B" w:rsidRDefault="004B7137" w:rsidP="004E3076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418" w:type="dxa"/>
          </w:tcPr>
          <w:p w14:paraId="5C506F84" w14:textId="77777777" w:rsidR="004B7137" w:rsidRPr="00250D6B" w:rsidRDefault="004B7137" w:rsidP="004E307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ผลกระทบจากอัตราแลกเปลี่ยน</w:t>
            </w:r>
          </w:p>
        </w:tc>
        <w:tc>
          <w:tcPr>
            <w:tcW w:w="283" w:type="dxa"/>
          </w:tcPr>
          <w:p w14:paraId="14D30A4D" w14:textId="77777777" w:rsidR="004B7137" w:rsidRPr="00250D6B" w:rsidRDefault="004B7137" w:rsidP="004E307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  <w:hideMark/>
          </w:tcPr>
          <w:p w14:paraId="7F3EDC4C" w14:textId="77777777" w:rsidR="004B7137" w:rsidRPr="00250D6B" w:rsidRDefault="004B7137" w:rsidP="004E307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99655E2" w14:textId="77777777" w:rsidR="004B7137" w:rsidRPr="00250D6B" w:rsidRDefault="004B7137" w:rsidP="004E307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31</w:t>
            </w:r>
            <w:r w:rsidRPr="00250D6B">
              <w:rPr>
                <w:rFonts w:asciiTheme="majorBidi" w:hAnsiTheme="majorBidi" w:hint="cs"/>
                <w:cs/>
              </w:rPr>
              <w:t xml:space="preserve"> </w:t>
            </w:r>
            <w:r w:rsidRPr="00250D6B">
              <w:rPr>
                <w:rFonts w:asciiTheme="majorBidi" w:hAnsiTheme="majorBidi" w:cstheme="majorBidi" w:hint="cs"/>
                <w:cs/>
              </w:rPr>
              <w:t xml:space="preserve">มีนาคม </w:t>
            </w:r>
          </w:p>
        </w:tc>
      </w:tr>
      <w:tr w:rsidR="00027638" w:rsidRPr="00250D6B" w14:paraId="090C4C7A" w14:textId="77777777" w:rsidTr="009205AA">
        <w:trPr>
          <w:tblHeader/>
        </w:trPr>
        <w:tc>
          <w:tcPr>
            <w:tcW w:w="2610" w:type="dxa"/>
            <w:vAlign w:val="bottom"/>
          </w:tcPr>
          <w:p w14:paraId="763D4854" w14:textId="77777777" w:rsidR="00027638" w:rsidRPr="00250D6B" w:rsidRDefault="00027638" w:rsidP="004E307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48" w:type="dxa"/>
            <w:gridSpan w:val="7"/>
            <w:vAlign w:val="bottom"/>
          </w:tcPr>
          <w:p w14:paraId="280CAB17" w14:textId="77777777" w:rsidR="00027638" w:rsidRPr="00250D6B" w:rsidRDefault="00027638" w:rsidP="004E307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0D6B">
              <w:rPr>
                <w:rFonts w:asciiTheme="majorBidi" w:hAnsiTheme="majorBidi"/>
                <w:i/>
                <w:iCs/>
                <w:cs/>
              </w:rPr>
              <w:t>(</w:t>
            </w:r>
            <w:r w:rsidRPr="00250D6B">
              <w:rPr>
                <w:rFonts w:asciiTheme="majorBidi" w:hAnsiTheme="majorBidi" w:cstheme="majorBidi" w:hint="cs"/>
                <w:i/>
                <w:iCs/>
                <w:cs/>
              </w:rPr>
              <w:t>ล้านบาท)</w:t>
            </w:r>
          </w:p>
        </w:tc>
      </w:tr>
      <w:tr w:rsidR="004B7137" w:rsidRPr="00250D6B" w14:paraId="4D7DACEA" w14:textId="77777777" w:rsidTr="008733C9">
        <w:tc>
          <w:tcPr>
            <w:tcW w:w="2610" w:type="dxa"/>
          </w:tcPr>
          <w:p w14:paraId="37DEA3DC" w14:textId="1402730B" w:rsidR="004B7137" w:rsidRPr="00250D6B" w:rsidRDefault="004B7137" w:rsidP="004E30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6</w:t>
            </w:r>
          </w:p>
        </w:tc>
        <w:tc>
          <w:tcPr>
            <w:tcW w:w="1386" w:type="dxa"/>
          </w:tcPr>
          <w:p w14:paraId="734109F5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127F072" w14:textId="77777777" w:rsidR="004B7137" w:rsidRPr="00250D6B" w:rsidRDefault="004B7137" w:rsidP="004E30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B6D3494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</w:tcPr>
          <w:p w14:paraId="57871484" w14:textId="77777777" w:rsidR="004B7137" w:rsidRPr="00250D6B" w:rsidRDefault="004B7137" w:rsidP="004E30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742AE471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</w:tcPr>
          <w:p w14:paraId="2C8AB0BF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5FAB663A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4B7137" w:rsidRPr="00250D6B" w14:paraId="1932021F" w14:textId="77777777" w:rsidTr="008733C9">
        <w:tc>
          <w:tcPr>
            <w:tcW w:w="3996" w:type="dxa"/>
            <w:gridSpan w:val="2"/>
          </w:tcPr>
          <w:p w14:paraId="695F71C9" w14:textId="77777777" w:rsidR="004B7137" w:rsidRPr="00250D6B" w:rsidRDefault="004B7137" w:rsidP="004E3076">
            <w:pPr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84" w:type="dxa"/>
          </w:tcPr>
          <w:p w14:paraId="0D9D11A0" w14:textId="77777777" w:rsidR="004B7137" w:rsidRPr="00250D6B" w:rsidRDefault="004B7137" w:rsidP="004E30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0F368BB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</w:tcPr>
          <w:p w14:paraId="4505B03D" w14:textId="77777777" w:rsidR="004B7137" w:rsidRPr="00250D6B" w:rsidRDefault="004B7137" w:rsidP="004E30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0646F9FE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</w:tcPr>
          <w:p w14:paraId="6BF132FA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1F3D9962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4B7137" w:rsidRPr="00250D6B" w14:paraId="221D5071" w14:textId="77777777" w:rsidTr="008733C9">
        <w:tc>
          <w:tcPr>
            <w:tcW w:w="2610" w:type="dxa"/>
          </w:tcPr>
          <w:p w14:paraId="2E88179C" w14:textId="77777777" w:rsidR="004B7137" w:rsidRPr="00250D6B" w:rsidRDefault="004B7137" w:rsidP="004E30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ตราสาร</w:t>
            </w:r>
            <w:r w:rsidRPr="00250D6B">
              <w:rPr>
                <w:rFonts w:hint="cs"/>
                <w:cs/>
              </w:rPr>
              <w:t>ทุน</w:t>
            </w:r>
            <w:r w:rsidRPr="00250D6B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250D6B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386" w:type="dxa"/>
          </w:tcPr>
          <w:p w14:paraId="35FE85ED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064AF2A" w14:textId="77777777" w:rsidR="004B7137" w:rsidRPr="00250D6B" w:rsidRDefault="004B7137" w:rsidP="004E30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A852547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</w:tcPr>
          <w:p w14:paraId="60F41DFC" w14:textId="77777777" w:rsidR="004B7137" w:rsidRPr="00250D6B" w:rsidRDefault="004B7137" w:rsidP="004E30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102F3CDE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</w:tcPr>
          <w:p w14:paraId="7F3ECED6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2791DECE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4B7137" w:rsidRPr="00250D6B" w14:paraId="31D2C8AA" w14:textId="77777777" w:rsidTr="008733C9">
        <w:tc>
          <w:tcPr>
            <w:tcW w:w="2610" w:type="dxa"/>
          </w:tcPr>
          <w:p w14:paraId="59A3BD17" w14:textId="77777777" w:rsidR="004B7137" w:rsidRPr="00250D6B" w:rsidRDefault="004B7137" w:rsidP="004E3076">
            <w:pPr>
              <w:pStyle w:val="ListParagraph"/>
              <w:numPr>
                <w:ilvl w:val="0"/>
                <w:numId w:val="4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86" w:type="dxa"/>
            <w:vAlign w:val="bottom"/>
          </w:tcPr>
          <w:p w14:paraId="799A047A" w14:textId="3157D98E" w:rsidR="004B7137" w:rsidRPr="00250D6B" w:rsidRDefault="004B7137" w:rsidP="004E3076">
            <w:pPr>
              <w:tabs>
                <w:tab w:val="clear" w:pos="227"/>
                <w:tab w:val="clear" w:pos="680"/>
                <w:tab w:val="clear" w:pos="907"/>
                <w:tab w:val="left" w:pos="340"/>
                <w:tab w:val="left" w:pos="520"/>
                <w:tab w:val="left" w:pos="61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284" w:type="dxa"/>
          </w:tcPr>
          <w:p w14:paraId="24AAB675" w14:textId="77777777" w:rsidR="004B7137" w:rsidRPr="00250D6B" w:rsidRDefault="004B7137" w:rsidP="004E30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CA50D92" w14:textId="0760E7BB" w:rsidR="004B7137" w:rsidRPr="00250D6B" w:rsidRDefault="004B7137" w:rsidP="009237AD">
            <w:pPr>
              <w:tabs>
                <w:tab w:val="clear" w:pos="907"/>
                <w:tab w:val="left" w:pos="738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  <w:vAlign w:val="bottom"/>
          </w:tcPr>
          <w:p w14:paraId="13069D9E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FD9685F" w14:textId="2BA6A589" w:rsidR="004B7137" w:rsidRPr="00250D6B" w:rsidRDefault="004B7137" w:rsidP="009237AD">
            <w:pPr>
              <w:tabs>
                <w:tab w:val="clear" w:pos="907"/>
                <w:tab w:val="left" w:pos="790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  <w:vAlign w:val="bottom"/>
          </w:tcPr>
          <w:p w14:paraId="52860AA2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B52C815" w14:textId="50845CAD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51</w:t>
            </w:r>
          </w:p>
        </w:tc>
      </w:tr>
      <w:tr w:rsidR="004B7137" w:rsidRPr="00250D6B" w14:paraId="674A677F" w14:textId="77777777" w:rsidTr="008733C9">
        <w:tc>
          <w:tcPr>
            <w:tcW w:w="2610" w:type="dxa"/>
          </w:tcPr>
          <w:p w14:paraId="7E68DF1F" w14:textId="77777777" w:rsidR="004B7137" w:rsidRPr="00250D6B" w:rsidRDefault="004B7137" w:rsidP="004E3076">
            <w:pPr>
              <w:pStyle w:val="ListParagraph"/>
              <w:numPr>
                <w:ilvl w:val="0"/>
                <w:numId w:val="4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0D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86" w:type="dxa"/>
            <w:vAlign w:val="bottom"/>
          </w:tcPr>
          <w:p w14:paraId="18449F67" w14:textId="0F9206D0" w:rsidR="004B7137" w:rsidRPr="00250D6B" w:rsidRDefault="004B7137" w:rsidP="004E3076">
            <w:pPr>
              <w:tabs>
                <w:tab w:val="clear" w:pos="227"/>
                <w:tab w:val="clear" w:pos="680"/>
                <w:tab w:val="clear" w:pos="907"/>
                <w:tab w:val="left" w:pos="340"/>
                <w:tab w:val="left" w:pos="520"/>
                <w:tab w:val="left" w:pos="61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1,214</w:t>
            </w:r>
          </w:p>
        </w:tc>
        <w:tc>
          <w:tcPr>
            <w:tcW w:w="284" w:type="dxa"/>
          </w:tcPr>
          <w:p w14:paraId="1BA3DEB4" w14:textId="77777777" w:rsidR="004B7137" w:rsidRPr="00250D6B" w:rsidRDefault="004B7137" w:rsidP="004E30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71C8DAE" w14:textId="58FCD8A1" w:rsidR="004B7137" w:rsidRPr="00250D6B" w:rsidRDefault="004B7137" w:rsidP="009237AD">
            <w:pPr>
              <w:tabs>
                <w:tab w:val="clear" w:pos="907"/>
                <w:tab w:val="left" w:pos="738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(23)</w:t>
            </w:r>
          </w:p>
        </w:tc>
        <w:tc>
          <w:tcPr>
            <w:tcW w:w="283" w:type="dxa"/>
            <w:vAlign w:val="bottom"/>
          </w:tcPr>
          <w:p w14:paraId="4D743E1A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F7F48E1" w14:textId="30CC0918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283" w:type="dxa"/>
            <w:vAlign w:val="bottom"/>
          </w:tcPr>
          <w:p w14:paraId="511BCCFC" w14:textId="77777777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293B318" w14:textId="4C4ECD0E" w:rsidR="004B7137" w:rsidRPr="00250D6B" w:rsidRDefault="004B7137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1,190</w:t>
            </w:r>
          </w:p>
        </w:tc>
      </w:tr>
      <w:tr w:rsidR="008733C9" w:rsidRPr="00250D6B" w14:paraId="087B9CE9" w14:textId="77777777" w:rsidTr="00B07978">
        <w:tc>
          <w:tcPr>
            <w:tcW w:w="2610" w:type="dxa"/>
            <w:hideMark/>
          </w:tcPr>
          <w:p w14:paraId="4285DADA" w14:textId="3B90E902" w:rsidR="008733C9" w:rsidRPr="00250D6B" w:rsidRDefault="008733C9" w:rsidP="0002763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386" w:type="dxa"/>
          </w:tcPr>
          <w:p w14:paraId="2429B90F" w14:textId="77777777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FAD4272" w14:textId="77777777" w:rsidR="008733C9" w:rsidRPr="00250D6B" w:rsidRDefault="008733C9" w:rsidP="0002763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F9E1302" w14:textId="77777777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</w:tcPr>
          <w:p w14:paraId="4E4C12CF" w14:textId="77777777" w:rsidR="008733C9" w:rsidRPr="00250D6B" w:rsidRDefault="008733C9" w:rsidP="0002763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577A7C4B" w14:textId="77777777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</w:tcPr>
          <w:p w14:paraId="10FF3512" w14:textId="77777777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29A3B5A1" w14:textId="77777777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8733C9" w:rsidRPr="00250D6B" w14:paraId="64A4B3CB" w14:textId="77777777" w:rsidTr="00B07978">
        <w:tc>
          <w:tcPr>
            <w:tcW w:w="3996" w:type="dxa"/>
            <w:gridSpan w:val="2"/>
            <w:hideMark/>
          </w:tcPr>
          <w:p w14:paraId="093F4BB3" w14:textId="565A9FA1" w:rsidR="008733C9" w:rsidRPr="00250D6B" w:rsidRDefault="008733C9" w:rsidP="0002763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84" w:type="dxa"/>
          </w:tcPr>
          <w:p w14:paraId="5C47B637" w14:textId="77777777" w:rsidR="008733C9" w:rsidRPr="00250D6B" w:rsidRDefault="008733C9" w:rsidP="0002763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A63F5C1" w14:textId="77777777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3" w:type="dxa"/>
          </w:tcPr>
          <w:p w14:paraId="17D7D4BE" w14:textId="77777777" w:rsidR="008733C9" w:rsidRPr="00250D6B" w:rsidRDefault="008733C9" w:rsidP="0002763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18" w:type="dxa"/>
          </w:tcPr>
          <w:p w14:paraId="4E093884" w14:textId="77777777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3" w:type="dxa"/>
          </w:tcPr>
          <w:p w14:paraId="52CA0255" w14:textId="77777777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18" w:type="dxa"/>
          </w:tcPr>
          <w:p w14:paraId="2AC863AD" w14:textId="77777777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8733C9" w:rsidRPr="00250D6B" w14:paraId="1BAA1FA7" w14:textId="77777777" w:rsidTr="00B07978">
        <w:tc>
          <w:tcPr>
            <w:tcW w:w="2610" w:type="dxa"/>
          </w:tcPr>
          <w:p w14:paraId="1D926BAF" w14:textId="4D476D7E" w:rsidR="008733C9" w:rsidRPr="00250D6B" w:rsidRDefault="008733C9" w:rsidP="0002763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ตราสาร</w:t>
            </w:r>
            <w:r w:rsidRPr="00250D6B">
              <w:rPr>
                <w:rFonts w:hint="cs"/>
                <w:cs/>
              </w:rPr>
              <w:t>ทุน</w:t>
            </w:r>
            <w:r w:rsidRPr="00250D6B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250D6B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386" w:type="dxa"/>
          </w:tcPr>
          <w:p w14:paraId="1539D27F" w14:textId="77777777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84" w:type="dxa"/>
          </w:tcPr>
          <w:p w14:paraId="664D1545" w14:textId="77777777" w:rsidR="008733C9" w:rsidRPr="00250D6B" w:rsidRDefault="008733C9" w:rsidP="0002763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FC57A0C" w14:textId="77777777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</w:tcPr>
          <w:p w14:paraId="45E7E2FE" w14:textId="77777777" w:rsidR="008733C9" w:rsidRPr="00250D6B" w:rsidRDefault="008733C9" w:rsidP="0002763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6BFC12CC" w14:textId="77777777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</w:tcPr>
          <w:p w14:paraId="406A04DC" w14:textId="77777777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3E49435D" w14:textId="77777777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8733C9" w:rsidRPr="00250D6B" w14:paraId="7B2C2D96" w14:textId="77777777" w:rsidTr="00B07978">
        <w:tc>
          <w:tcPr>
            <w:tcW w:w="2610" w:type="dxa"/>
          </w:tcPr>
          <w:p w14:paraId="1B8F6268" w14:textId="484061CD" w:rsidR="008733C9" w:rsidRPr="00250D6B" w:rsidRDefault="008733C9" w:rsidP="00027638">
            <w:pPr>
              <w:pStyle w:val="ListParagraph"/>
              <w:numPr>
                <w:ilvl w:val="0"/>
                <w:numId w:val="4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66BF0127" w14:textId="68F4C5F2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284" w:type="dxa"/>
          </w:tcPr>
          <w:p w14:paraId="489C190C" w14:textId="77777777" w:rsidR="008733C9" w:rsidRPr="00250D6B" w:rsidRDefault="008733C9" w:rsidP="0002763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D8B11CF" w14:textId="5F67AE5A" w:rsidR="008733C9" w:rsidRPr="00250D6B" w:rsidRDefault="008733C9" w:rsidP="009237AD">
            <w:pPr>
              <w:spacing w:line="240" w:lineRule="auto"/>
              <w:ind w:right="48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  <w:vAlign w:val="bottom"/>
          </w:tcPr>
          <w:p w14:paraId="3B3718C7" w14:textId="77777777" w:rsidR="008733C9" w:rsidRPr="00250D6B" w:rsidRDefault="008733C9" w:rsidP="0002763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BBE5752" w14:textId="27989ED2" w:rsidR="008733C9" w:rsidRPr="00250D6B" w:rsidRDefault="008733C9" w:rsidP="009237AD">
            <w:pPr>
              <w:tabs>
                <w:tab w:val="clear" w:pos="907"/>
                <w:tab w:val="left" w:pos="828"/>
                <w:tab w:val="left" w:pos="978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  <w:vAlign w:val="bottom"/>
          </w:tcPr>
          <w:p w14:paraId="6028B423" w14:textId="77777777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4938A45" w14:textId="251195E3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41</w:t>
            </w:r>
          </w:p>
        </w:tc>
      </w:tr>
      <w:tr w:rsidR="008733C9" w:rsidRPr="00250D6B" w14:paraId="331D0748" w14:textId="77777777" w:rsidTr="00B07978">
        <w:tc>
          <w:tcPr>
            <w:tcW w:w="2610" w:type="dxa"/>
            <w:hideMark/>
          </w:tcPr>
          <w:p w14:paraId="688D0D7A" w14:textId="2F9A73C1" w:rsidR="008733C9" w:rsidRPr="00250D6B" w:rsidRDefault="008733C9" w:rsidP="00027638">
            <w:pPr>
              <w:pStyle w:val="ListParagraph"/>
              <w:numPr>
                <w:ilvl w:val="0"/>
                <w:numId w:val="4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02FCCC18" w14:textId="5C607102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1,713</w:t>
            </w:r>
          </w:p>
        </w:tc>
        <w:tc>
          <w:tcPr>
            <w:tcW w:w="284" w:type="dxa"/>
          </w:tcPr>
          <w:p w14:paraId="372E6187" w14:textId="77777777" w:rsidR="008733C9" w:rsidRPr="00250D6B" w:rsidRDefault="008733C9" w:rsidP="0002763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29CEAD4" w14:textId="362E2FA5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(38)</w:t>
            </w:r>
          </w:p>
        </w:tc>
        <w:tc>
          <w:tcPr>
            <w:tcW w:w="283" w:type="dxa"/>
            <w:vAlign w:val="bottom"/>
          </w:tcPr>
          <w:p w14:paraId="18E99A1D" w14:textId="77777777" w:rsidR="008733C9" w:rsidRPr="00250D6B" w:rsidRDefault="008733C9" w:rsidP="0002763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4CA0EDE" w14:textId="40E3A975" w:rsidR="008733C9" w:rsidRPr="00250D6B" w:rsidRDefault="008733C9" w:rsidP="00027638">
            <w:pPr>
              <w:tabs>
                <w:tab w:val="clear" w:pos="907"/>
                <w:tab w:val="left" w:pos="828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283" w:type="dxa"/>
            <w:vAlign w:val="bottom"/>
          </w:tcPr>
          <w:p w14:paraId="66A94DA9" w14:textId="77777777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81545A2" w14:textId="131AC4D4" w:rsidR="008733C9" w:rsidRPr="00250D6B" w:rsidRDefault="008733C9" w:rsidP="000276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1,674</w:t>
            </w:r>
          </w:p>
        </w:tc>
      </w:tr>
    </w:tbl>
    <w:p w14:paraId="7BAD2E2B" w14:textId="77777777" w:rsidR="00027638" w:rsidRPr="00250D6B" w:rsidRDefault="00027638" w:rsidP="0002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70"/>
        <w:gridCol w:w="1440"/>
        <w:gridCol w:w="270"/>
        <w:gridCol w:w="1530"/>
      </w:tblGrid>
      <w:tr w:rsidR="00027638" w:rsidRPr="00250D6B" w14:paraId="192ECC39" w14:textId="77777777" w:rsidTr="004E3076">
        <w:trPr>
          <w:tblHeader/>
        </w:trPr>
        <w:tc>
          <w:tcPr>
            <w:tcW w:w="4230" w:type="dxa"/>
            <w:vAlign w:val="bottom"/>
          </w:tcPr>
          <w:p w14:paraId="3DD11FBB" w14:textId="77777777" w:rsidR="00027638" w:rsidRPr="00250D6B" w:rsidRDefault="00027638" w:rsidP="004E307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1ABB295E" w14:textId="77777777" w:rsidR="00027638" w:rsidRPr="00250D6B" w:rsidRDefault="00027638" w:rsidP="004E30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27638" w:rsidRPr="00250D6B" w14:paraId="1E9D1897" w14:textId="77777777" w:rsidTr="004E3076">
        <w:trPr>
          <w:tblHeader/>
        </w:trPr>
        <w:tc>
          <w:tcPr>
            <w:tcW w:w="4230" w:type="dxa"/>
            <w:vAlign w:val="bottom"/>
            <w:hideMark/>
          </w:tcPr>
          <w:p w14:paraId="335D6EB7" w14:textId="77777777" w:rsidR="00027638" w:rsidRPr="00250D6B" w:rsidRDefault="00027638" w:rsidP="004E307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350" w:type="dxa"/>
            <w:vAlign w:val="bottom"/>
            <w:hideMark/>
          </w:tcPr>
          <w:p w14:paraId="226D2B50" w14:textId="77777777" w:rsidR="00027638" w:rsidRPr="00250D6B" w:rsidRDefault="00027638" w:rsidP="004E307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12364D1" w14:textId="77777777" w:rsidR="00027638" w:rsidRPr="00250D6B" w:rsidRDefault="00027638" w:rsidP="004E307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1</w:t>
            </w:r>
            <w:r w:rsidRPr="00250D6B">
              <w:rPr>
                <w:rFonts w:asciiTheme="majorBidi" w:hAnsiTheme="majorBidi" w:hint="cs"/>
                <w:cs/>
              </w:rPr>
              <w:t xml:space="preserve"> </w:t>
            </w:r>
            <w:r w:rsidRPr="00250D6B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5DF8E13" w14:textId="77777777" w:rsidR="00027638" w:rsidRPr="00250D6B" w:rsidRDefault="00027638" w:rsidP="004E3076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440" w:type="dxa"/>
            <w:vAlign w:val="bottom"/>
            <w:hideMark/>
          </w:tcPr>
          <w:p w14:paraId="7C5A5B2C" w14:textId="77777777" w:rsidR="00027638" w:rsidRPr="00250D6B" w:rsidRDefault="00027638" w:rsidP="004E307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316892E2" w14:textId="77777777" w:rsidR="00027638" w:rsidRPr="00250D6B" w:rsidRDefault="00027638" w:rsidP="004E3076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13D7B129" w14:textId="77777777" w:rsidR="00027638" w:rsidRPr="00250D6B" w:rsidRDefault="00027638" w:rsidP="004E307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4B42931" w14:textId="77777777" w:rsidR="00027638" w:rsidRPr="00250D6B" w:rsidRDefault="00027638" w:rsidP="004E307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31</w:t>
            </w:r>
            <w:r w:rsidRPr="00250D6B">
              <w:rPr>
                <w:rFonts w:asciiTheme="majorBidi" w:hAnsiTheme="majorBidi" w:hint="cs"/>
                <w:cs/>
              </w:rPr>
              <w:t xml:space="preserve"> </w:t>
            </w:r>
            <w:r w:rsidRPr="00250D6B">
              <w:rPr>
                <w:rFonts w:asciiTheme="majorBidi" w:hAnsiTheme="majorBidi" w:cstheme="majorBidi" w:hint="cs"/>
                <w:cs/>
              </w:rPr>
              <w:t xml:space="preserve">มีนาคม </w:t>
            </w:r>
          </w:p>
        </w:tc>
      </w:tr>
      <w:tr w:rsidR="00027638" w:rsidRPr="00250D6B" w14:paraId="57DAF213" w14:textId="77777777" w:rsidTr="004E3076">
        <w:trPr>
          <w:tblHeader/>
        </w:trPr>
        <w:tc>
          <w:tcPr>
            <w:tcW w:w="4230" w:type="dxa"/>
            <w:vAlign w:val="bottom"/>
          </w:tcPr>
          <w:p w14:paraId="0BC51FE4" w14:textId="77777777" w:rsidR="00027638" w:rsidRPr="00250D6B" w:rsidRDefault="00027638" w:rsidP="004E307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246528CC" w14:textId="77777777" w:rsidR="00027638" w:rsidRPr="00250D6B" w:rsidRDefault="00027638" w:rsidP="004E307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0D6B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027638" w:rsidRPr="00250D6B" w14:paraId="33729A8A" w14:textId="77777777" w:rsidTr="004E3076">
        <w:tc>
          <w:tcPr>
            <w:tcW w:w="4230" w:type="dxa"/>
            <w:hideMark/>
          </w:tcPr>
          <w:p w14:paraId="0585A630" w14:textId="7E144557" w:rsidR="00027638" w:rsidRPr="00250D6B" w:rsidRDefault="00027638" w:rsidP="004E30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6</w:t>
            </w:r>
          </w:p>
        </w:tc>
        <w:tc>
          <w:tcPr>
            <w:tcW w:w="1350" w:type="dxa"/>
          </w:tcPr>
          <w:p w14:paraId="73452666" w14:textId="77777777" w:rsidR="00027638" w:rsidRPr="00250D6B" w:rsidRDefault="00027638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EDF0247" w14:textId="77777777" w:rsidR="00027638" w:rsidRPr="00250D6B" w:rsidRDefault="00027638" w:rsidP="004E30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C6734F0" w14:textId="77777777" w:rsidR="00027638" w:rsidRPr="00250D6B" w:rsidRDefault="00027638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E66982D" w14:textId="77777777" w:rsidR="00027638" w:rsidRPr="00250D6B" w:rsidRDefault="00027638" w:rsidP="004E30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70E8F101" w14:textId="77777777" w:rsidR="00027638" w:rsidRPr="00250D6B" w:rsidRDefault="00027638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27638" w:rsidRPr="00250D6B" w14:paraId="05E6AB03" w14:textId="77777777" w:rsidTr="004E3076">
        <w:tc>
          <w:tcPr>
            <w:tcW w:w="4230" w:type="dxa"/>
            <w:hideMark/>
          </w:tcPr>
          <w:p w14:paraId="4E9F7E9E" w14:textId="77777777" w:rsidR="00027638" w:rsidRPr="00250D6B" w:rsidRDefault="00027638" w:rsidP="004E30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350" w:type="dxa"/>
            <w:vAlign w:val="bottom"/>
          </w:tcPr>
          <w:p w14:paraId="57C94F1C" w14:textId="77777777" w:rsidR="00027638" w:rsidRPr="00250D6B" w:rsidRDefault="00027638" w:rsidP="004E307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FF0000"/>
              </w:rPr>
            </w:pPr>
          </w:p>
        </w:tc>
        <w:tc>
          <w:tcPr>
            <w:tcW w:w="270" w:type="dxa"/>
            <w:vAlign w:val="bottom"/>
          </w:tcPr>
          <w:p w14:paraId="60ECCB99" w14:textId="77777777" w:rsidR="00027638" w:rsidRPr="00250D6B" w:rsidRDefault="00027638" w:rsidP="004E30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vAlign w:val="bottom"/>
          </w:tcPr>
          <w:p w14:paraId="774B9208" w14:textId="77777777" w:rsidR="00027638" w:rsidRPr="00250D6B" w:rsidRDefault="00027638" w:rsidP="004E307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292E3ADD" w14:textId="77777777" w:rsidR="00027638" w:rsidRPr="00250D6B" w:rsidRDefault="00027638" w:rsidP="004E30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530" w:type="dxa"/>
            <w:vAlign w:val="bottom"/>
          </w:tcPr>
          <w:p w14:paraId="6D94F0CC" w14:textId="77777777" w:rsidR="00027638" w:rsidRPr="00250D6B" w:rsidRDefault="00027638" w:rsidP="004E307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027638" w:rsidRPr="00250D6B" w14:paraId="610B699F" w14:textId="77777777" w:rsidTr="004E3076">
        <w:tc>
          <w:tcPr>
            <w:tcW w:w="4230" w:type="dxa"/>
          </w:tcPr>
          <w:p w14:paraId="7D3B50F4" w14:textId="77777777" w:rsidR="00027638" w:rsidRPr="00250D6B" w:rsidRDefault="00027638" w:rsidP="004E30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cs/>
              </w:rPr>
            </w:pPr>
            <w:r w:rsidRPr="00250D6B">
              <w:rPr>
                <w:rFonts w:asciiTheme="majorBidi" w:hAnsiTheme="majorBidi" w:cstheme="majorBidi" w:hint="cs"/>
                <w:color w:val="000000" w:themeColor="text1"/>
                <w:cs/>
              </w:rPr>
              <w:t>ตราสาร</w:t>
            </w:r>
            <w:r w:rsidRPr="00250D6B">
              <w:rPr>
                <w:rFonts w:hint="cs"/>
                <w:color w:val="000000" w:themeColor="text1"/>
                <w:cs/>
              </w:rPr>
              <w:t>ทุน</w:t>
            </w:r>
            <w:r w:rsidRPr="00250D6B">
              <w:rPr>
                <w:rFonts w:asciiTheme="majorBidi" w:hAnsiTheme="majorBidi" w:cstheme="majorBidi" w:hint="cs"/>
                <w:color w:val="000000" w:themeColor="text1"/>
                <w:cs/>
              </w:rPr>
              <w:t>ที่วัดมูลค่าด้วย</w:t>
            </w:r>
            <w:r w:rsidRPr="00250D6B">
              <w:rPr>
                <w:rFonts w:asciiTheme="majorBidi" w:hAnsiTheme="majorBidi"/>
                <w:color w:val="000000" w:themeColor="text1"/>
                <w:cs/>
              </w:rPr>
              <w:t xml:space="preserve">      </w:t>
            </w:r>
          </w:p>
        </w:tc>
        <w:tc>
          <w:tcPr>
            <w:tcW w:w="1350" w:type="dxa"/>
          </w:tcPr>
          <w:p w14:paraId="679D89B0" w14:textId="77777777" w:rsidR="00027638" w:rsidRPr="00250D6B" w:rsidRDefault="00027638" w:rsidP="004E3076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270" w:type="dxa"/>
          </w:tcPr>
          <w:p w14:paraId="21B81841" w14:textId="77777777" w:rsidR="00027638" w:rsidRPr="00250D6B" w:rsidRDefault="00027638" w:rsidP="004E30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E873DFF" w14:textId="77777777" w:rsidR="00027638" w:rsidRPr="00250D6B" w:rsidRDefault="00027638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56224F3" w14:textId="77777777" w:rsidR="00027638" w:rsidRPr="00250D6B" w:rsidRDefault="00027638" w:rsidP="004E30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7130326D" w14:textId="77777777" w:rsidR="00027638" w:rsidRPr="00250D6B" w:rsidRDefault="00027638" w:rsidP="004E30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6E06A9" w:rsidRPr="00250D6B" w14:paraId="48C99B02" w14:textId="77777777" w:rsidTr="004E3076">
        <w:tc>
          <w:tcPr>
            <w:tcW w:w="4230" w:type="dxa"/>
            <w:hideMark/>
          </w:tcPr>
          <w:p w14:paraId="0DDFD381" w14:textId="77777777" w:rsidR="006E06A9" w:rsidRPr="00250D6B" w:rsidRDefault="006E06A9" w:rsidP="006E06A9">
            <w:pPr>
              <w:pStyle w:val="ListParagraph"/>
              <w:numPr>
                <w:ilvl w:val="0"/>
                <w:numId w:val="46"/>
              </w:numPr>
              <w:ind w:left="250" w:hanging="250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50D6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</w:tcBorders>
            <w:vAlign w:val="bottom"/>
          </w:tcPr>
          <w:p w14:paraId="5EC1AE10" w14:textId="6F7A0311" w:rsidR="006E06A9" w:rsidRPr="00250D6B" w:rsidRDefault="00F76590" w:rsidP="006E06A9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50D6B">
              <w:rPr>
                <w:rFonts w:asciiTheme="majorBidi" w:hAnsiTheme="majorBidi" w:cstheme="majorBidi" w:hint="cs"/>
                <w:color w:val="000000" w:themeColor="text1"/>
                <w:cs/>
              </w:rPr>
              <w:t>5</w:t>
            </w:r>
            <w:r w:rsidR="006E06A9" w:rsidRPr="00250D6B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270" w:type="dxa"/>
            <w:vAlign w:val="bottom"/>
          </w:tcPr>
          <w:p w14:paraId="473F907A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966B0A" w14:textId="36196EE7" w:rsidR="006E06A9" w:rsidRPr="00250D6B" w:rsidRDefault="001A11B7" w:rsidP="006E06A9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50D6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70" w:type="dxa"/>
            <w:vAlign w:val="bottom"/>
          </w:tcPr>
          <w:p w14:paraId="61954CDA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7B22887" w14:textId="38722E5B" w:rsidR="006E06A9" w:rsidRPr="00250D6B" w:rsidRDefault="001A11B7" w:rsidP="006E06A9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50D6B">
              <w:rPr>
                <w:rFonts w:asciiTheme="majorBidi" w:hAnsiTheme="majorBidi" w:cstheme="majorBidi"/>
                <w:color w:val="000000" w:themeColor="text1"/>
              </w:rPr>
              <w:t>51</w:t>
            </w:r>
          </w:p>
        </w:tc>
      </w:tr>
      <w:tr w:rsidR="006E06A9" w:rsidRPr="00250D6B" w14:paraId="585BE6DE" w14:textId="77777777" w:rsidTr="00290AB4">
        <w:tc>
          <w:tcPr>
            <w:tcW w:w="4230" w:type="dxa"/>
            <w:hideMark/>
          </w:tcPr>
          <w:p w14:paraId="794C7F01" w14:textId="77777777" w:rsidR="006E06A9" w:rsidRPr="00250D6B" w:rsidRDefault="006E06A9" w:rsidP="006E06A9">
            <w:pPr>
              <w:pStyle w:val="ListParagraph"/>
              <w:numPr>
                <w:ilvl w:val="0"/>
                <w:numId w:val="46"/>
              </w:numPr>
              <w:ind w:left="250" w:hanging="250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50D6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13D0E" w14:textId="37D34F7D" w:rsidR="006E06A9" w:rsidRPr="00250D6B" w:rsidRDefault="00F76590" w:rsidP="006E06A9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50D6B">
              <w:rPr>
                <w:rFonts w:asciiTheme="majorBidi" w:hAnsiTheme="majorBidi" w:cstheme="majorBidi" w:hint="cs"/>
                <w:color w:val="000000" w:themeColor="text1"/>
                <w:cs/>
              </w:rPr>
              <w:t>425</w:t>
            </w:r>
          </w:p>
        </w:tc>
        <w:tc>
          <w:tcPr>
            <w:tcW w:w="270" w:type="dxa"/>
            <w:vAlign w:val="bottom"/>
          </w:tcPr>
          <w:p w14:paraId="588006F2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48FB" w14:textId="08C07481" w:rsidR="006E06A9" w:rsidRPr="00250D6B" w:rsidRDefault="001A11B7" w:rsidP="006E06A9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50D6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270" w:type="dxa"/>
            <w:vAlign w:val="bottom"/>
          </w:tcPr>
          <w:p w14:paraId="40D7A192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E3675" w14:textId="17EB8F30" w:rsidR="006E06A9" w:rsidRPr="00250D6B" w:rsidRDefault="001A11B7" w:rsidP="006E06A9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50D6B">
              <w:rPr>
                <w:rFonts w:asciiTheme="majorBidi" w:hAnsiTheme="majorBidi" w:cstheme="majorBidi"/>
                <w:color w:val="000000" w:themeColor="text1"/>
              </w:rPr>
              <w:t>425</w:t>
            </w:r>
          </w:p>
        </w:tc>
      </w:tr>
      <w:tr w:rsidR="006E06A9" w:rsidRPr="00250D6B" w14:paraId="2CFB6F3F" w14:textId="77777777" w:rsidTr="00290AB4">
        <w:tc>
          <w:tcPr>
            <w:tcW w:w="4230" w:type="dxa"/>
          </w:tcPr>
          <w:p w14:paraId="6C503DAC" w14:textId="77777777" w:rsidR="006E06A9" w:rsidRPr="00250D6B" w:rsidRDefault="006E06A9" w:rsidP="006E06A9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ADBAE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1AA8725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F3D42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1ADC3E8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44DB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6E06A9" w:rsidRPr="00250D6B" w14:paraId="0EB78BC7" w14:textId="77777777" w:rsidTr="00290AB4">
        <w:tc>
          <w:tcPr>
            <w:tcW w:w="4230" w:type="dxa"/>
          </w:tcPr>
          <w:p w14:paraId="22C286A8" w14:textId="409788FA" w:rsidR="006E06A9" w:rsidRPr="00250D6B" w:rsidRDefault="006E06A9" w:rsidP="006E06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ABCE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D2FD054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2632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6BE136D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E61C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6E06A9" w:rsidRPr="00250D6B" w14:paraId="656E3485" w14:textId="77777777" w:rsidTr="00290AB4">
        <w:tc>
          <w:tcPr>
            <w:tcW w:w="4230" w:type="dxa"/>
          </w:tcPr>
          <w:p w14:paraId="44E79269" w14:textId="6ADFD1CA" w:rsidR="006E06A9" w:rsidRPr="00250D6B" w:rsidRDefault="006E06A9" w:rsidP="006E06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ADC6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35F406D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7519E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D42F7D6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939F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6E06A9" w:rsidRPr="00250D6B" w14:paraId="5B0AB937" w14:textId="77777777" w:rsidTr="00290AB4">
        <w:tc>
          <w:tcPr>
            <w:tcW w:w="4230" w:type="dxa"/>
          </w:tcPr>
          <w:p w14:paraId="4FE1B299" w14:textId="2780300A" w:rsidR="006E06A9" w:rsidRPr="00250D6B" w:rsidRDefault="006E06A9" w:rsidP="006E06A9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ตราสารทุนที่วัดมูลค่าด้วย</w:t>
            </w:r>
            <w:r w:rsidRPr="00250D6B">
              <w:rPr>
                <w:rFonts w:asciiTheme="majorBidi" w:hAnsiTheme="majorBidi" w:cstheme="majorBidi"/>
                <w:cs/>
              </w:rPr>
              <w:t xml:space="preserve"> 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8115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F9DD2E0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C9D3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6DE4D3D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EFBC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6E06A9" w:rsidRPr="00250D6B" w14:paraId="2DB10578" w14:textId="77777777" w:rsidTr="00290AB4">
        <w:tc>
          <w:tcPr>
            <w:tcW w:w="4230" w:type="dxa"/>
          </w:tcPr>
          <w:p w14:paraId="45705C7B" w14:textId="7BBFBAA2" w:rsidR="006E06A9" w:rsidRPr="00250D6B" w:rsidRDefault="006E06A9" w:rsidP="006E06A9">
            <w:pPr>
              <w:pStyle w:val="ListParagraph"/>
              <w:numPr>
                <w:ilvl w:val="0"/>
                <w:numId w:val="46"/>
              </w:numPr>
              <w:ind w:left="250" w:hanging="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AAF0" w14:textId="01A968D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270" w:type="dxa"/>
            <w:vAlign w:val="bottom"/>
          </w:tcPr>
          <w:p w14:paraId="35E25AE8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4615" w14:textId="14B50931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C7B6F45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6329" w14:textId="26578691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41</w:t>
            </w:r>
          </w:p>
        </w:tc>
      </w:tr>
      <w:tr w:rsidR="006E06A9" w:rsidRPr="00250D6B" w14:paraId="5FE1964F" w14:textId="77777777" w:rsidTr="004E3076">
        <w:tc>
          <w:tcPr>
            <w:tcW w:w="4230" w:type="dxa"/>
          </w:tcPr>
          <w:p w14:paraId="5AE29D4B" w14:textId="0567D23D" w:rsidR="006E06A9" w:rsidRPr="00250D6B" w:rsidRDefault="006E06A9" w:rsidP="006E06A9">
            <w:pPr>
              <w:pStyle w:val="ListParagraph"/>
              <w:numPr>
                <w:ilvl w:val="0"/>
                <w:numId w:val="46"/>
              </w:numPr>
              <w:ind w:left="250" w:hanging="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2B938F6" w14:textId="7D788C8D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270" w:type="dxa"/>
            <w:vAlign w:val="bottom"/>
          </w:tcPr>
          <w:p w14:paraId="56CB12BA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79A4FD9" w14:textId="002E5BF8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vAlign w:val="bottom"/>
          </w:tcPr>
          <w:p w14:paraId="05F60F5A" w14:textId="77777777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BB7A92A" w14:textId="5A01B8A4" w:rsidR="006E06A9" w:rsidRPr="00250D6B" w:rsidRDefault="006E06A9" w:rsidP="006E06A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345</w:t>
            </w:r>
          </w:p>
        </w:tc>
      </w:tr>
    </w:tbl>
    <w:p w14:paraId="58B4AD9C" w14:textId="77777777" w:rsidR="00027638" w:rsidRPr="00250D6B" w:rsidRDefault="00027638" w:rsidP="0002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05C714A" w14:textId="77777777" w:rsidR="00290AB4" w:rsidRPr="00250D6B" w:rsidRDefault="0029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 w:rsidRPr="00250D6B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26752725" w14:textId="0F1554A2" w:rsidR="00027638" w:rsidRPr="00250D6B" w:rsidRDefault="00027638" w:rsidP="0002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250D6B">
        <w:rPr>
          <w:rFonts w:asciiTheme="majorBidi" w:hAnsiTheme="majorBidi" w:cstheme="majorBidi"/>
          <w:b/>
          <w:bCs/>
          <w:i/>
          <w:iCs/>
          <w:cs/>
        </w:rPr>
        <w:lastRenderedPageBreak/>
        <w:t>ผลขาดทุนจากการด้อยค่า</w:t>
      </w:r>
    </w:p>
    <w:p w14:paraId="776B7860" w14:textId="77777777" w:rsidR="00027638" w:rsidRPr="00250D6B" w:rsidRDefault="00027638" w:rsidP="0002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1170"/>
      </w:tblGrid>
      <w:tr w:rsidR="00027638" w:rsidRPr="00250D6B" w14:paraId="63423C45" w14:textId="77777777" w:rsidTr="004E307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0F5F515" w14:textId="77777777" w:rsidR="00027638" w:rsidRPr="00250D6B" w:rsidRDefault="00027638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26C80A5C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27638" w:rsidRPr="00250D6B" w14:paraId="4D8049EE" w14:textId="77777777" w:rsidTr="004E307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0EFC87" w14:textId="77777777" w:rsidR="00027638" w:rsidRPr="00250D6B" w:rsidRDefault="00027638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CFAC299" w14:textId="77777777" w:rsidR="00027638" w:rsidRPr="00250D6B" w:rsidRDefault="00027638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0855A7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250D6B">
              <w:rPr>
                <w:rFonts w:asciiTheme="majorBidi" w:hAnsiTheme="majorBidi" w:cstheme="majorBidi"/>
              </w:rPr>
              <w:t>12</w:t>
            </w:r>
            <w:r w:rsidRPr="00250D6B">
              <w:rPr>
                <w:rFonts w:asciiTheme="majorBidi" w:hAnsiTheme="majorBidi"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CABB10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773506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50D6B">
              <w:rPr>
                <w:rFonts w:asciiTheme="majorBidi" w:hAnsiTheme="majorBidi"/>
                <w:cs/>
              </w:rPr>
              <w:t xml:space="preserve">- </w:t>
            </w:r>
            <w:r w:rsidRPr="00250D6B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9E359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D3A1B4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50D6B">
              <w:rPr>
                <w:rFonts w:asciiTheme="majorBidi" w:hAnsiTheme="majorBidi" w:cstheme="majorBidi"/>
              </w:rPr>
              <w:t>-</w:t>
            </w:r>
            <w:r w:rsidRPr="00250D6B">
              <w:rPr>
                <w:rFonts w:asciiTheme="majorBidi" w:hAnsiTheme="majorBidi"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F498F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E5E49D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27638" w:rsidRPr="00250D6B" w14:paraId="4F037796" w14:textId="77777777" w:rsidTr="004E307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DA102B5" w14:textId="77777777" w:rsidR="00027638" w:rsidRPr="00250D6B" w:rsidRDefault="00027638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F1AC07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/>
                <w:cs/>
              </w:rPr>
              <w:t>(</w:t>
            </w:r>
            <w:r w:rsidRPr="00250D6B">
              <w:rPr>
                <w:rFonts w:asciiTheme="majorBidi" w:hAnsiTheme="majorBidi" w:cstheme="majorBidi"/>
              </w:rPr>
              <w:t>Stage 1</w:t>
            </w:r>
            <w:r w:rsidRPr="00250D6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14CF4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D20043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/>
                <w:cs/>
              </w:rPr>
              <w:t>(</w:t>
            </w:r>
            <w:r w:rsidRPr="00250D6B">
              <w:rPr>
                <w:rFonts w:asciiTheme="majorBidi" w:hAnsiTheme="majorBidi" w:cstheme="majorBidi"/>
              </w:rPr>
              <w:t>Stage 2</w:t>
            </w:r>
            <w:r w:rsidRPr="00250D6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0D918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751D85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/>
                <w:cs/>
              </w:rPr>
              <w:t>(</w:t>
            </w:r>
            <w:r w:rsidRPr="00250D6B">
              <w:rPr>
                <w:rFonts w:asciiTheme="majorBidi" w:hAnsiTheme="majorBidi" w:cstheme="majorBidi"/>
              </w:rPr>
              <w:t>Stage 3</w:t>
            </w:r>
            <w:r w:rsidRPr="00250D6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FA732B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214291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27638" w:rsidRPr="00250D6B" w14:paraId="5E2A4621" w14:textId="77777777" w:rsidTr="004E307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30F9733" w14:textId="77777777" w:rsidR="00027638" w:rsidRPr="00250D6B" w:rsidRDefault="00027638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182853F9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27638" w:rsidRPr="00250D6B" w14:paraId="15C966DC" w14:textId="77777777" w:rsidTr="004E307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6D1558E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77CBDBD5" w14:textId="319882B3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62BD83DF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78E7D8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0862F72E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B14B8B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ABF74D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3B1CB7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A2172" w:rsidRPr="00250D6B" w14:paraId="6804A1FA" w14:textId="77777777" w:rsidTr="004E307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A7BB93F" w14:textId="5300C6AD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</w:rPr>
              <w:t>1</w:t>
            </w:r>
            <w:r w:rsidRPr="00250D6B">
              <w:rPr>
                <w:rFonts w:asciiTheme="majorBidi" w:hAnsiTheme="majorBidi"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cs/>
              </w:rPr>
              <w:t>มกราคม</w:t>
            </w:r>
            <w:r w:rsidRPr="00250D6B">
              <w:rPr>
                <w:rFonts w:asciiTheme="majorBidi" w:hAnsiTheme="majorBidi"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</w:rPr>
              <w:t>256</w:t>
            </w:r>
            <w:r w:rsidRPr="00250D6B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277E8FFD" w14:textId="42DADE1A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66982E" w14:textId="77777777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E8EA30" w14:textId="5B2BADC4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396D063C" w14:textId="77777777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694FAA0" w14:textId="1C2D6573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5F82E6" w14:textId="77777777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2D82ED" w14:textId="0F3A7BED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27</w:t>
            </w:r>
          </w:p>
        </w:tc>
      </w:tr>
      <w:tr w:rsidR="00BA2172" w:rsidRPr="00250D6B" w14:paraId="62F00CA4" w14:textId="77777777" w:rsidTr="0066253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4C6D288" w14:textId="77777777" w:rsidR="00BA2172" w:rsidRPr="00250D6B" w:rsidRDefault="00BA2172" w:rsidP="00BA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4" w:right="-111" w:hanging="1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การวัดมูลค่าใหม่สุทธิของสำรองผลขาดทุน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775A9" w14:textId="61875373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  <w:rPr>
                <w:rFonts w:asciiTheme="majorBidi" w:hAnsiTheme="majorBidi"/>
                <w:cs/>
              </w:rPr>
            </w:pPr>
            <w:r w:rsidRPr="00250D6B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B9AE76" w14:textId="77777777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6A514" w14:textId="27A221DB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D7E3A8" w14:textId="77777777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57362" w14:textId="1499ACC5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Theme="majorBidi" w:hAnsiTheme="majorBidi"/>
                <w:cs/>
              </w:rPr>
            </w:pPr>
            <w:r w:rsidRPr="00250D6B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837C9" w14:textId="77777777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11B45" w14:textId="51B0E3BA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15</w:t>
            </w:r>
          </w:p>
        </w:tc>
      </w:tr>
      <w:tr w:rsidR="00BA2172" w:rsidRPr="00250D6B" w14:paraId="622DD1DA" w14:textId="77777777" w:rsidTr="00662536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E21E2F8" w14:textId="304562CD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b/>
                <w:bCs/>
              </w:rPr>
              <w:t>31</w:t>
            </w:r>
            <w:r w:rsidRPr="00250D6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250D6B">
              <w:rPr>
                <w:rFonts w:asciiTheme="majorBidi" w:hAnsiTheme="majorBidi" w:cstheme="majorBidi"/>
                <w:b/>
                <w:bCs/>
              </w:rPr>
              <w:t>256</w:t>
            </w:r>
            <w:r w:rsidRPr="00250D6B">
              <w:rPr>
                <w:rFonts w:asciiTheme="majorBidi" w:hAnsiTheme="majorBidi" w:cstheme="majorBidi" w:hint="cs"/>
                <w:b/>
                <w:bCs/>
                <w:cs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D1371" w14:textId="1F9951F9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AFBD9A" w14:textId="77777777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997D6" w14:textId="2F3A3FB2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2112ACE2" w14:textId="77777777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F2028" w14:textId="6685B9B0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01985C" w14:textId="77777777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F0EF6" w14:textId="0A1D2BFE" w:rsidR="00BA2172" w:rsidRPr="00250D6B" w:rsidRDefault="00BA2172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42</w:t>
            </w:r>
          </w:p>
        </w:tc>
      </w:tr>
      <w:tr w:rsidR="009A1CB5" w:rsidRPr="00250D6B" w14:paraId="4E61ACF8" w14:textId="77777777" w:rsidTr="00662536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F1E1CA7" w14:textId="77777777" w:rsidR="009A1CB5" w:rsidRPr="00250D6B" w:rsidRDefault="009A1CB5" w:rsidP="00BA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13E1CFE" w14:textId="77777777" w:rsidR="009A1CB5" w:rsidRPr="00250D6B" w:rsidRDefault="009A1CB5" w:rsidP="009A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66EB0C72" w14:textId="77777777" w:rsidR="009A1CB5" w:rsidRPr="00250D6B" w:rsidRDefault="009A1CB5" w:rsidP="009A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6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24958E3" w14:textId="77777777" w:rsidR="009A1CB5" w:rsidRPr="00250D6B" w:rsidRDefault="009A1CB5" w:rsidP="009A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2E3F6C0" w14:textId="77777777" w:rsidR="009A1CB5" w:rsidRPr="00250D6B" w:rsidRDefault="009A1CB5" w:rsidP="009A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95" w:right="-86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E7DE802" w14:textId="77777777" w:rsidR="009A1CB5" w:rsidRPr="00250D6B" w:rsidRDefault="009A1CB5" w:rsidP="009A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3A80C5" w14:textId="77777777" w:rsidR="009A1CB5" w:rsidRPr="00250D6B" w:rsidRDefault="009A1CB5" w:rsidP="009A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95" w:right="-86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26B0313" w14:textId="77777777" w:rsidR="009A1CB5" w:rsidRPr="00250D6B" w:rsidRDefault="009A1CB5" w:rsidP="009A1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</w:rPr>
            </w:pPr>
          </w:p>
        </w:tc>
      </w:tr>
      <w:tr w:rsidR="00027638" w:rsidRPr="00250D6B" w14:paraId="1C8395F1" w14:textId="77777777" w:rsidTr="00443D70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4E371B6" w14:textId="3B192AF9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</w:rPr>
              <w:t>1</w:t>
            </w:r>
            <w:r w:rsidRPr="00250D6B">
              <w:rPr>
                <w:rFonts w:asciiTheme="majorBidi" w:hAnsiTheme="majorBidi"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cs/>
              </w:rPr>
              <w:t>มกราคม</w:t>
            </w:r>
            <w:r w:rsidRPr="00250D6B">
              <w:rPr>
                <w:rFonts w:asciiTheme="majorBidi" w:hAnsiTheme="majorBidi"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748E1234" w14:textId="3D2C69FC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5D52D9" w14:textId="7777777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C400F58" w14:textId="2558E25C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0998BDF" w14:textId="7777777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97A8E1" w14:textId="72D0FC1A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36826C" w14:textId="7777777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365C67" w14:textId="64F8CF9A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11</w:t>
            </w:r>
          </w:p>
        </w:tc>
      </w:tr>
      <w:tr w:rsidR="00027638" w:rsidRPr="00250D6B" w14:paraId="71FA2A3E" w14:textId="77777777" w:rsidTr="004E307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1BECB4" w14:textId="3ADD73C8" w:rsidR="00027638" w:rsidRPr="00250D6B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1" w:hanging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การวัดมูลค่าใหม่สุทธิของสำรองผลขาดทุน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54B165" w14:textId="5422770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266135" w14:textId="7777777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6C0F4A" w14:textId="4B7E0405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9345FA" w14:textId="7777777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F05539" w14:textId="3FBD0BAD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02378A" w14:textId="7777777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1955B8" w14:textId="0B2AE2BE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</w:t>
            </w:r>
          </w:p>
        </w:tc>
      </w:tr>
      <w:tr w:rsidR="00027638" w:rsidRPr="00250D6B" w14:paraId="0B60F61D" w14:textId="77777777" w:rsidTr="004E3076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533786A" w14:textId="21AF47D6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b/>
                <w:bCs/>
              </w:rPr>
              <w:t>31</w:t>
            </w:r>
            <w:r w:rsidRPr="00250D6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250D6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F346D" w14:textId="76CAF608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AB2318" w14:textId="7777777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E4654" w14:textId="328B07EC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518CF309" w14:textId="7777777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4771D" w14:textId="2DB48F24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A5B04" w14:textId="7777777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28D3C" w14:textId="0353E47A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12</w:t>
            </w:r>
          </w:p>
        </w:tc>
      </w:tr>
    </w:tbl>
    <w:p w14:paraId="21CE7CAC" w14:textId="77777777" w:rsidR="00027638" w:rsidRPr="00250D6B" w:rsidRDefault="00027638" w:rsidP="00027638">
      <w:pPr>
        <w:rPr>
          <w:sz w:val="24"/>
          <w:szCs w:val="24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388"/>
        <w:gridCol w:w="1164"/>
        <w:gridCol w:w="269"/>
        <w:gridCol w:w="1316"/>
        <w:gridCol w:w="269"/>
        <w:gridCol w:w="1252"/>
        <w:gridCol w:w="269"/>
        <w:gridCol w:w="1163"/>
      </w:tblGrid>
      <w:tr w:rsidR="00027638" w:rsidRPr="00250D6B" w14:paraId="1AF3265E" w14:textId="77777777" w:rsidTr="004E307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9919211" w14:textId="77777777" w:rsidR="00027638" w:rsidRPr="00250D6B" w:rsidRDefault="00027638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309D3B27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50D6B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027638" w:rsidRPr="00250D6B" w14:paraId="58645A49" w14:textId="77777777" w:rsidTr="004E307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D13A226" w14:textId="77777777" w:rsidR="00027638" w:rsidRPr="00250D6B" w:rsidRDefault="00027638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</w:p>
          <w:p w14:paraId="754084A0" w14:textId="77777777" w:rsidR="00027638" w:rsidRPr="00250D6B" w:rsidRDefault="00027638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vAlign w:val="bottom"/>
          </w:tcPr>
          <w:p w14:paraId="472CD740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250D6B">
              <w:rPr>
                <w:rFonts w:asciiTheme="majorBidi" w:hAnsiTheme="majorBidi" w:cstheme="majorBidi" w:hint="cs"/>
                <w:cs/>
              </w:rPr>
              <w:t xml:space="preserve">ใน </w:t>
            </w:r>
            <w:r w:rsidRPr="00250D6B">
              <w:rPr>
                <w:rFonts w:asciiTheme="majorBidi" w:hAnsiTheme="majorBidi" w:cstheme="majorBidi"/>
              </w:rPr>
              <w:t>12</w:t>
            </w:r>
            <w:r w:rsidRPr="00250D6B">
              <w:rPr>
                <w:rFonts w:asciiTheme="majorBidi" w:hAnsiTheme="majorBidi"/>
                <w:cs/>
              </w:rPr>
              <w:t xml:space="preserve"> </w:t>
            </w:r>
            <w:r w:rsidRPr="00250D6B">
              <w:rPr>
                <w:rFonts w:asciiTheme="majorBidi" w:hAnsiTheme="majorBidi" w:cstheme="majorBidi" w:hint="cs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1E4A8619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2C072A60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250D6B">
              <w:rPr>
                <w:rFonts w:asciiTheme="majorBidi" w:hAnsiTheme="majorBidi" w:cstheme="majorBidi" w:hint="cs"/>
                <w:cs/>
              </w:rPr>
              <w:t xml:space="preserve">ตลอดอายุ </w:t>
            </w:r>
            <w:r w:rsidRPr="00250D6B">
              <w:rPr>
                <w:rFonts w:asciiTheme="majorBidi" w:hAnsiTheme="majorBidi"/>
                <w:cs/>
              </w:rPr>
              <w:t xml:space="preserve">- </w:t>
            </w:r>
            <w:r w:rsidRPr="00250D6B">
              <w:rPr>
                <w:rFonts w:asciiTheme="majorBidi" w:hAnsiTheme="majorBidi" w:cstheme="majorBidi" w:hint="cs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29F16EAE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2E2FDFD4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250D6B">
              <w:rPr>
                <w:rFonts w:asciiTheme="majorBidi" w:hAnsiTheme="majorBidi" w:cstheme="majorBidi" w:hint="cs"/>
                <w:cs/>
              </w:rPr>
              <w:t xml:space="preserve">ตลอดอายุ </w:t>
            </w:r>
            <w:r w:rsidRPr="00250D6B">
              <w:rPr>
                <w:rFonts w:asciiTheme="majorBidi" w:hAnsiTheme="majorBidi" w:cstheme="majorBidi"/>
              </w:rPr>
              <w:t>-</w:t>
            </w:r>
            <w:r w:rsidRPr="00250D6B">
              <w:rPr>
                <w:rFonts w:asciiTheme="majorBidi" w:hAnsiTheme="majorBidi"/>
                <w:cs/>
              </w:rPr>
              <w:t xml:space="preserve"> </w:t>
            </w:r>
            <w:r w:rsidRPr="00250D6B">
              <w:rPr>
                <w:rFonts w:asciiTheme="majorBidi" w:hAnsiTheme="majorBidi" w:cstheme="majorBidi" w:hint="cs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7DAAA0F4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5EDA1C9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027638" w:rsidRPr="00250D6B" w14:paraId="693D328D" w14:textId="77777777" w:rsidTr="004E307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CE87A30" w14:textId="77777777" w:rsidR="00027638" w:rsidRPr="00250D6B" w:rsidRDefault="00027638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DA44AD9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/>
                <w:cs/>
              </w:rPr>
              <w:t>(</w:t>
            </w:r>
            <w:r w:rsidRPr="00250D6B">
              <w:rPr>
                <w:rFonts w:asciiTheme="majorBidi" w:hAnsiTheme="majorBidi" w:cstheme="majorBidi"/>
              </w:rPr>
              <w:t>Stage 1</w:t>
            </w:r>
            <w:r w:rsidRPr="00250D6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2D81E47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780E7384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/>
                <w:cs/>
              </w:rPr>
              <w:t>(</w:t>
            </w:r>
            <w:r w:rsidRPr="00250D6B">
              <w:rPr>
                <w:rFonts w:asciiTheme="majorBidi" w:hAnsiTheme="majorBidi" w:cstheme="majorBidi"/>
              </w:rPr>
              <w:t>Stage 2</w:t>
            </w:r>
            <w:r w:rsidRPr="00250D6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D72741B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ADD120B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/>
                <w:cs/>
              </w:rPr>
              <w:t>(</w:t>
            </w:r>
            <w:r w:rsidRPr="00250D6B">
              <w:rPr>
                <w:rFonts w:asciiTheme="majorBidi" w:hAnsiTheme="majorBidi" w:cstheme="majorBidi"/>
              </w:rPr>
              <w:t>Stage 3</w:t>
            </w:r>
            <w:r w:rsidRPr="00250D6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E09E87E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3D2901F7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27638" w:rsidRPr="00250D6B" w14:paraId="7791EAE7" w14:textId="77777777" w:rsidTr="004E307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BC9328C" w14:textId="77777777" w:rsidR="00027638" w:rsidRPr="00250D6B" w:rsidRDefault="00027638" w:rsidP="004E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0A51135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27638" w:rsidRPr="00250D6B" w14:paraId="3DBD7E92" w14:textId="77777777" w:rsidTr="004E307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3ED9927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Pr="00250D6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170" w:type="dxa"/>
          </w:tcPr>
          <w:p w14:paraId="3D19431C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</w:tc>
        <w:tc>
          <w:tcPr>
            <w:tcW w:w="270" w:type="dxa"/>
          </w:tcPr>
          <w:p w14:paraId="0D307020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64A4522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</w:tcPr>
          <w:p w14:paraId="3A4AE419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61D5624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0E7E92BA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28CF8F69" w14:textId="77777777" w:rsidR="00027638" w:rsidRPr="00250D6B" w:rsidRDefault="000276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901438" w:rsidRPr="00250D6B" w14:paraId="7CD7FB89" w14:textId="77777777" w:rsidTr="004006C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79D496C" w14:textId="0B3DA292" w:rsidR="00901438" w:rsidRPr="00250D6B" w:rsidRDefault="00901438" w:rsidP="0040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</w:rPr>
              <w:t>1</w:t>
            </w:r>
            <w:r w:rsidRPr="00250D6B">
              <w:rPr>
                <w:rFonts w:asciiTheme="majorBidi" w:hAnsiTheme="majorBidi"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cs/>
              </w:rPr>
              <w:t>มกราคม</w:t>
            </w:r>
            <w:r w:rsidRPr="00250D6B">
              <w:rPr>
                <w:rFonts w:asciiTheme="majorBidi" w:hAnsiTheme="majorBidi"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70" w:type="dxa"/>
          </w:tcPr>
          <w:p w14:paraId="38166550" w14:textId="77777777" w:rsidR="00901438" w:rsidRPr="00250D6B" w:rsidRDefault="00901438" w:rsidP="0040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</w:pPr>
            <w:r w:rsidRPr="00250D6B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4E3986ED" w14:textId="77777777" w:rsidR="00901438" w:rsidRPr="00250D6B" w:rsidRDefault="00901438" w:rsidP="0040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FFA1C46" w14:textId="023726B6" w:rsidR="00901438" w:rsidRPr="00250D6B" w:rsidRDefault="00901438" w:rsidP="0040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</w:pPr>
            <w:r w:rsidRPr="00250D6B">
              <w:t>-</w:t>
            </w:r>
          </w:p>
        </w:tc>
        <w:tc>
          <w:tcPr>
            <w:tcW w:w="270" w:type="dxa"/>
          </w:tcPr>
          <w:p w14:paraId="091B6BAC" w14:textId="77777777" w:rsidR="00901438" w:rsidRPr="00250D6B" w:rsidRDefault="00901438" w:rsidP="0040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BFE4879" w14:textId="77777777" w:rsidR="00901438" w:rsidRPr="00250D6B" w:rsidRDefault="00901438" w:rsidP="0040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</w:pPr>
            <w:r w:rsidRPr="00250D6B">
              <w:t>-</w:t>
            </w:r>
          </w:p>
        </w:tc>
        <w:tc>
          <w:tcPr>
            <w:tcW w:w="270" w:type="dxa"/>
            <w:vAlign w:val="bottom"/>
          </w:tcPr>
          <w:p w14:paraId="652F437D" w14:textId="77777777" w:rsidR="00901438" w:rsidRPr="00250D6B" w:rsidRDefault="00901438" w:rsidP="0040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613D0439" w14:textId="378C51CA" w:rsidR="00901438" w:rsidRPr="00250D6B" w:rsidRDefault="00901438" w:rsidP="0040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901438" w:rsidRPr="00250D6B" w14:paraId="6AC0B757" w14:textId="77777777" w:rsidTr="004006C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4D9A824" w14:textId="01BA3642" w:rsidR="00901438" w:rsidRPr="00250D6B" w:rsidRDefault="00901438" w:rsidP="0040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b/>
                <w:bCs/>
              </w:rPr>
              <w:t>31</w:t>
            </w:r>
            <w:r w:rsidRPr="00250D6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250D6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1419D0" w14:textId="77777777" w:rsidR="00901438" w:rsidRPr="00250D6B" w:rsidRDefault="00901438" w:rsidP="0040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  <w:rPr>
                <w:b/>
                <w:bCs/>
              </w:rPr>
            </w:pPr>
            <w:r w:rsidRPr="00250D6B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772F04E5" w14:textId="77777777" w:rsidR="00901438" w:rsidRPr="00250D6B" w:rsidRDefault="00901438" w:rsidP="0040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DBB834" w14:textId="77777777" w:rsidR="00901438" w:rsidRPr="00250D6B" w:rsidRDefault="00901438" w:rsidP="0040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70"/>
              <w:jc w:val="right"/>
              <w:rPr>
                <w:b/>
                <w:bCs/>
              </w:rPr>
            </w:pPr>
            <w:r w:rsidRPr="00250D6B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45369C33" w14:textId="77777777" w:rsidR="00901438" w:rsidRPr="00250D6B" w:rsidRDefault="00901438" w:rsidP="0040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132D4A" w14:textId="77777777" w:rsidR="00901438" w:rsidRPr="00250D6B" w:rsidRDefault="00901438" w:rsidP="0040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b/>
                <w:bCs/>
              </w:rPr>
            </w:pPr>
            <w:r w:rsidRPr="00250D6B">
              <w:rPr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09BD44C8" w14:textId="77777777" w:rsidR="00901438" w:rsidRPr="00250D6B" w:rsidRDefault="00901438" w:rsidP="0040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4586A" w14:textId="77777777" w:rsidR="00901438" w:rsidRPr="00250D6B" w:rsidRDefault="00901438" w:rsidP="0040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901438" w:rsidRPr="00250D6B" w14:paraId="1D997591" w14:textId="77777777" w:rsidTr="004E307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D87F97D" w14:textId="77777777" w:rsidR="00901438" w:rsidRPr="00250D6B" w:rsidRDefault="009014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247AFDF7" w14:textId="77777777" w:rsidR="00901438" w:rsidRPr="00250D6B" w:rsidRDefault="009014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</w:tc>
        <w:tc>
          <w:tcPr>
            <w:tcW w:w="270" w:type="dxa"/>
          </w:tcPr>
          <w:p w14:paraId="1D6DA022" w14:textId="77777777" w:rsidR="00901438" w:rsidRPr="00250D6B" w:rsidRDefault="009014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1A5030F" w14:textId="77777777" w:rsidR="00901438" w:rsidRPr="00250D6B" w:rsidRDefault="009014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</w:tcPr>
          <w:p w14:paraId="02730D9A" w14:textId="77777777" w:rsidR="00901438" w:rsidRPr="00250D6B" w:rsidRDefault="009014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2DD7470" w14:textId="77777777" w:rsidR="00901438" w:rsidRPr="00250D6B" w:rsidRDefault="009014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54C8959A" w14:textId="77777777" w:rsidR="00901438" w:rsidRPr="00250D6B" w:rsidRDefault="009014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2E20062B" w14:textId="77777777" w:rsidR="00901438" w:rsidRPr="00250D6B" w:rsidRDefault="00901438" w:rsidP="004E3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914BA7" w:rsidRPr="00250D6B" w14:paraId="57287E70" w14:textId="77777777" w:rsidTr="004E307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9AD6F32" w14:textId="2ADC0E43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</w:rPr>
              <w:t>1</w:t>
            </w:r>
            <w:r w:rsidRPr="00250D6B">
              <w:rPr>
                <w:rFonts w:asciiTheme="majorBidi" w:hAnsiTheme="majorBidi"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cs/>
              </w:rPr>
              <w:t>มกราคม</w:t>
            </w:r>
            <w:r w:rsidRPr="00250D6B">
              <w:rPr>
                <w:rFonts w:asciiTheme="majorBidi" w:hAnsiTheme="majorBidi"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0" w:type="dxa"/>
          </w:tcPr>
          <w:p w14:paraId="7D8FA7ED" w14:textId="60FAC6A8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</w:pPr>
            <w:r w:rsidRPr="00250D6B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0B2A3C57" w14:textId="77777777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E599837" w14:textId="32CFC197" w:rsidR="00914BA7" w:rsidRPr="00250D6B" w:rsidRDefault="00914BA7" w:rsidP="005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70"/>
            </w:pPr>
            <w:r w:rsidRPr="00250D6B">
              <w:t>963</w:t>
            </w:r>
          </w:p>
        </w:tc>
        <w:tc>
          <w:tcPr>
            <w:tcW w:w="270" w:type="dxa"/>
          </w:tcPr>
          <w:p w14:paraId="7E31622C" w14:textId="77777777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7903D47" w14:textId="7DEB1A0D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</w:pPr>
            <w:r w:rsidRPr="00250D6B">
              <w:t>-</w:t>
            </w:r>
          </w:p>
        </w:tc>
        <w:tc>
          <w:tcPr>
            <w:tcW w:w="270" w:type="dxa"/>
            <w:vAlign w:val="bottom"/>
          </w:tcPr>
          <w:p w14:paraId="038B9A0C" w14:textId="77777777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DA17C41" w14:textId="7E47FEC6" w:rsidR="00914BA7" w:rsidRPr="00250D6B" w:rsidRDefault="00914BA7" w:rsidP="006B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963</w:t>
            </w:r>
          </w:p>
        </w:tc>
      </w:tr>
      <w:tr w:rsidR="00914BA7" w:rsidRPr="00250D6B" w14:paraId="1CDA7178" w14:textId="77777777" w:rsidTr="00814CCD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7876AB3" w14:textId="671D2B19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  <w:vAlign w:val="bottom"/>
          </w:tcPr>
          <w:p w14:paraId="311530F7" w14:textId="3E36A7BE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</w:pPr>
            <w:r w:rsidRPr="00250D6B"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0448B4" w14:textId="77777777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6065D41E" w14:textId="1D54FD9E" w:rsidR="00914BA7" w:rsidRPr="00250D6B" w:rsidRDefault="00914BA7" w:rsidP="005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70"/>
            </w:pPr>
            <w:r w:rsidRPr="00250D6B">
              <w:t>(985)</w:t>
            </w:r>
          </w:p>
        </w:tc>
        <w:tc>
          <w:tcPr>
            <w:tcW w:w="270" w:type="dxa"/>
            <w:vAlign w:val="bottom"/>
          </w:tcPr>
          <w:p w14:paraId="3D875B9D" w14:textId="77777777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CD27246" w14:textId="68457B3E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</w:pPr>
            <w:r w:rsidRPr="00250D6B">
              <w:t>-</w:t>
            </w:r>
          </w:p>
        </w:tc>
        <w:tc>
          <w:tcPr>
            <w:tcW w:w="270" w:type="dxa"/>
            <w:vAlign w:val="bottom"/>
          </w:tcPr>
          <w:p w14:paraId="0076B1EA" w14:textId="77777777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64940040" w14:textId="2CE2B10D" w:rsidR="00914BA7" w:rsidRPr="00250D6B" w:rsidRDefault="00914BA7" w:rsidP="006B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(985)</w:t>
            </w:r>
          </w:p>
        </w:tc>
      </w:tr>
      <w:tr w:rsidR="00914BA7" w:rsidRPr="00250D6B" w14:paraId="180DC311" w14:textId="77777777" w:rsidTr="004E307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33FBBD9" w14:textId="7BD47A3D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 w:rsidRPr="00250D6B">
              <w:rPr>
                <w:rFonts w:asciiTheme="majorBidi" w:hAnsiTheme="majorBidi" w:hint="cs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</w:tcPr>
          <w:p w14:paraId="3F163099" w14:textId="1A701A6F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</w:pPr>
            <w:r w:rsidRPr="00250D6B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51534356" w14:textId="77777777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24B1E5A" w14:textId="48D6B91E" w:rsidR="00914BA7" w:rsidRPr="00250D6B" w:rsidRDefault="00914BA7" w:rsidP="005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70"/>
            </w:pPr>
            <w:r w:rsidRPr="00250D6B">
              <w:t>22</w:t>
            </w:r>
          </w:p>
        </w:tc>
        <w:tc>
          <w:tcPr>
            <w:tcW w:w="270" w:type="dxa"/>
          </w:tcPr>
          <w:p w14:paraId="16D80996" w14:textId="77777777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8F47D62" w14:textId="41CC3C2B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</w:pPr>
            <w:r w:rsidRPr="00250D6B">
              <w:t>-</w:t>
            </w:r>
          </w:p>
        </w:tc>
        <w:tc>
          <w:tcPr>
            <w:tcW w:w="270" w:type="dxa"/>
            <w:vAlign w:val="bottom"/>
          </w:tcPr>
          <w:p w14:paraId="567B0ACB" w14:textId="77777777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4959E0B1" w14:textId="040C59FE" w:rsidR="00914BA7" w:rsidRPr="00250D6B" w:rsidRDefault="00914BA7" w:rsidP="006B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22</w:t>
            </w:r>
          </w:p>
        </w:tc>
      </w:tr>
      <w:tr w:rsidR="00914BA7" w:rsidRPr="00250D6B" w14:paraId="6DF58CAA" w14:textId="77777777" w:rsidTr="004E307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30111B4" w14:textId="56DCDCB4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50D6B">
              <w:rPr>
                <w:rFonts w:asciiTheme="majorBidi" w:hAnsiTheme="majorBidi" w:cstheme="majorBidi"/>
                <w:b/>
                <w:bCs/>
              </w:rPr>
              <w:t>31</w:t>
            </w:r>
            <w:r w:rsidRPr="00250D6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250D6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250D6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111EE0" w14:textId="01FA21F9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  <w:rPr>
                <w:b/>
                <w:bCs/>
              </w:rPr>
            </w:pPr>
            <w:r w:rsidRPr="00250D6B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1ADA5437" w14:textId="77777777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DD777B" w14:textId="3638A357" w:rsidR="00914BA7" w:rsidRPr="00250D6B" w:rsidRDefault="00914BA7" w:rsidP="009C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  <w:rPr>
                <w:b/>
                <w:bCs/>
              </w:rPr>
            </w:pPr>
            <w:r w:rsidRPr="00250D6B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7F3D77AE" w14:textId="77777777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2551C8" w14:textId="48547820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b/>
                <w:bCs/>
              </w:rPr>
            </w:pPr>
            <w:r w:rsidRPr="00250D6B">
              <w:rPr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56BF645C" w14:textId="77777777" w:rsidR="00914BA7" w:rsidRPr="00250D6B" w:rsidRDefault="00914BA7" w:rsidP="00914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9FD42" w14:textId="3C9C9F2A" w:rsidR="00914BA7" w:rsidRPr="00250D6B" w:rsidRDefault="00914BA7" w:rsidP="006B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00223EBD" w14:textId="77777777" w:rsidR="00027638" w:rsidRPr="00250D6B" w:rsidRDefault="00027638" w:rsidP="0002763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334F072C" w14:textId="77777777" w:rsidR="00027638" w:rsidRPr="00250D6B" w:rsidRDefault="00027638" w:rsidP="0002763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3DEAC9BE" w14:textId="734A5AEF" w:rsidR="004712BC" w:rsidRPr="00250D6B" w:rsidRDefault="004712BC" w:rsidP="00AF2D6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7AADB115" w14:textId="746F7048" w:rsidR="00530DDB" w:rsidRPr="00250D6B" w:rsidRDefault="00530DDB" w:rsidP="00A1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2336B85" w14:textId="77777777" w:rsidR="00530DDB" w:rsidRPr="00250D6B" w:rsidRDefault="00530DDB" w:rsidP="00A1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39B42E1" w14:textId="30D993C8" w:rsidR="007100A5" w:rsidRPr="00250D6B" w:rsidRDefault="007100A5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sectPr w:rsidR="007100A5" w:rsidRPr="00250D6B" w:rsidSect="00FB1D27">
          <w:headerReference w:type="default" r:id="rId26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p w14:paraId="3DFD9517" w14:textId="77777777" w:rsidR="007F1B70" w:rsidRPr="00250D6B" w:rsidRDefault="007F1B70"/>
    <w:tbl>
      <w:tblPr>
        <w:tblpPr w:leftFromText="180" w:rightFromText="180" w:vertAnchor="text" w:horzAnchor="page" w:tblpX="1418" w:tblpYSpec="inside"/>
        <w:tblW w:w="14044" w:type="dxa"/>
        <w:tblLayout w:type="fixed"/>
        <w:tblLook w:val="01E0" w:firstRow="1" w:lastRow="1" w:firstColumn="1" w:lastColumn="1" w:noHBand="0" w:noVBand="0"/>
      </w:tblPr>
      <w:tblGrid>
        <w:gridCol w:w="4950"/>
        <w:gridCol w:w="1470"/>
        <w:gridCol w:w="1470"/>
        <w:gridCol w:w="1471"/>
        <w:gridCol w:w="1470"/>
        <w:gridCol w:w="272"/>
        <w:gridCol w:w="1470"/>
        <w:gridCol w:w="1471"/>
      </w:tblGrid>
      <w:tr w:rsidR="004B6B26" w:rsidRPr="00250D6B" w14:paraId="06E53C20" w14:textId="77777777" w:rsidTr="00F965CA">
        <w:tc>
          <w:tcPr>
            <w:tcW w:w="4950" w:type="dxa"/>
            <w:vAlign w:val="bottom"/>
          </w:tcPr>
          <w:p w14:paraId="04B22640" w14:textId="77777777" w:rsidR="004B6B26" w:rsidRPr="00250D6B" w:rsidRDefault="004B6B26" w:rsidP="004B6B26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1" w:type="dxa"/>
            <w:gridSpan w:val="4"/>
          </w:tcPr>
          <w:p w14:paraId="29035370" w14:textId="028B495E" w:rsidR="004B6B26" w:rsidRPr="00250D6B" w:rsidRDefault="004B6B26" w:rsidP="004B6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A4BB23" w14:textId="77777777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</w:p>
        </w:tc>
        <w:tc>
          <w:tcPr>
            <w:tcW w:w="2941" w:type="dxa"/>
            <w:gridSpan w:val="2"/>
          </w:tcPr>
          <w:p w14:paraId="00E90804" w14:textId="348A52F9" w:rsidR="004B6B26" w:rsidRPr="00250D6B" w:rsidRDefault="004B6B26" w:rsidP="004B6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6B26" w:rsidRPr="00250D6B" w14:paraId="0B98FCEB" w14:textId="77777777" w:rsidTr="004B6B26">
        <w:tc>
          <w:tcPr>
            <w:tcW w:w="4950" w:type="dxa"/>
            <w:vAlign w:val="bottom"/>
          </w:tcPr>
          <w:p w14:paraId="4E52AB69" w14:textId="77777777" w:rsidR="004B6B26" w:rsidRPr="00250D6B" w:rsidRDefault="004B6B26" w:rsidP="004B6B26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3BC5A052" w14:textId="6955E28A" w:rsidR="004B6B26" w:rsidRPr="00250D6B" w:rsidRDefault="00831C2E" w:rsidP="004B6B26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="004B6B26" w:rsidRPr="00250D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B6B26" w:rsidRPr="00250D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4B6B26" w:rsidRPr="00250D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="004B6B26" w:rsidRPr="00250D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4B6B26" w:rsidRPr="00250D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70" w:type="dxa"/>
          </w:tcPr>
          <w:p w14:paraId="27A434B8" w14:textId="50B723C0" w:rsidR="004B6B26" w:rsidRPr="00250D6B" w:rsidRDefault="004B6B26" w:rsidP="004B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  <w:cs/>
              </w:rPr>
              <w:t>เงินเหรียญสหรัฐฯ</w:t>
            </w:r>
          </w:p>
        </w:tc>
        <w:tc>
          <w:tcPr>
            <w:tcW w:w="1470" w:type="dxa"/>
          </w:tcPr>
          <w:p w14:paraId="1CE35C96" w14:textId="77777777" w:rsidR="004B6B26" w:rsidRPr="00250D6B" w:rsidRDefault="004B6B26" w:rsidP="004B6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เงินเยน</w:t>
            </w:r>
          </w:p>
          <w:p w14:paraId="618742E5" w14:textId="5963A62E" w:rsidR="004B6B26" w:rsidRPr="00250D6B" w:rsidRDefault="004B6B26" w:rsidP="004B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  <w:cs/>
              </w:rPr>
              <w:t>ญี่ปุ่น</w:t>
            </w:r>
          </w:p>
        </w:tc>
        <w:tc>
          <w:tcPr>
            <w:tcW w:w="1471" w:type="dxa"/>
          </w:tcPr>
          <w:p w14:paraId="5EEB1BAF" w14:textId="77777777" w:rsidR="004B6B26" w:rsidRPr="00250D6B" w:rsidRDefault="004B6B26" w:rsidP="004B6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D1E330B" w14:textId="7C91F4C4" w:rsidR="004B6B26" w:rsidRPr="00250D6B" w:rsidRDefault="004B6B26" w:rsidP="004B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  <w:cs/>
              </w:rPr>
              <w:t>อื่น ๆ</w:t>
            </w:r>
          </w:p>
        </w:tc>
        <w:tc>
          <w:tcPr>
            <w:tcW w:w="1470" w:type="dxa"/>
          </w:tcPr>
          <w:p w14:paraId="06680E80" w14:textId="77777777" w:rsidR="004B6B26" w:rsidRPr="00250D6B" w:rsidRDefault="004B6B26" w:rsidP="004B6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98FD65" w14:textId="6100EB63" w:rsidR="004B6B26" w:rsidRPr="00250D6B" w:rsidRDefault="004B6B26" w:rsidP="004B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  <w:cs/>
              </w:rPr>
              <w:t>รวม</w:t>
            </w:r>
          </w:p>
        </w:tc>
        <w:tc>
          <w:tcPr>
            <w:tcW w:w="272" w:type="dxa"/>
          </w:tcPr>
          <w:p w14:paraId="33A15098" w14:textId="77777777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</w:p>
        </w:tc>
        <w:tc>
          <w:tcPr>
            <w:tcW w:w="1470" w:type="dxa"/>
          </w:tcPr>
          <w:p w14:paraId="4308CAAD" w14:textId="1960DA3F" w:rsidR="004B6B26" w:rsidRPr="00250D6B" w:rsidRDefault="004B6B26" w:rsidP="004B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  <w:cs/>
              </w:rPr>
              <w:t>เงินเหรียญสหรัฐฯ</w:t>
            </w:r>
          </w:p>
        </w:tc>
        <w:tc>
          <w:tcPr>
            <w:tcW w:w="1471" w:type="dxa"/>
          </w:tcPr>
          <w:p w14:paraId="3DFB5488" w14:textId="77777777" w:rsidR="004B6B26" w:rsidRPr="00250D6B" w:rsidRDefault="004B6B26" w:rsidP="004B6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54143B" w14:textId="6DE6C17E" w:rsidR="004B6B26" w:rsidRPr="00250D6B" w:rsidRDefault="004B6B26" w:rsidP="004B6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  <w:cs/>
              </w:rPr>
              <w:t>รวม</w:t>
            </w:r>
          </w:p>
        </w:tc>
      </w:tr>
      <w:tr w:rsidR="004B6B26" w:rsidRPr="00250D6B" w14:paraId="15917D9E" w14:textId="77777777" w:rsidTr="00F27D5E">
        <w:tc>
          <w:tcPr>
            <w:tcW w:w="4950" w:type="dxa"/>
            <w:vAlign w:val="bottom"/>
          </w:tcPr>
          <w:p w14:paraId="72B67BAC" w14:textId="77777777" w:rsidR="004B6B26" w:rsidRPr="00250D6B" w:rsidRDefault="004B6B26" w:rsidP="004B6B26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1" w:type="dxa"/>
            <w:gridSpan w:val="4"/>
          </w:tcPr>
          <w:p w14:paraId="7293F04E" w14:textId="00F4AF34" w:rsidR="004B6B26" w:rsidRPr="00250D6B" w:rsidRDefault="004B6B26" w:rsidP="004B6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2" w:type="dxa"/>
          </w:tcPr>
          <w:p w14:paraId="3076C8A3" w14:textId="77777777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</w:p>
        </w:tc>
        <w:tc>
          <w:tcPr>
            <w:tcW w:w="2941" w:type="dxa"/>
            <w:gridSpan w:val="2"/>
          </w:tcPr>
          <w:p w14:paraId="7628C81A" w14:textId="75F72653" w:rsidR="004B6B26" w:rsidRPr="00250D6B" w:rsidRDefault="004B6B26" w:rsidP="004B6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B6B26" w:rsidRPr="00250D6B" w14:paraId="37129406" w14:textId="77777777" w:rsidTr="004B6B26">
        <w:tc>
          <w:tcPr>
            <w:tcW w:w="4950" w:type="dxa"/>
          </w:tcPr>
          <w:p w14:paraId="1BD037FD" w14:textId="77777777" w:rsidR="004B6B26" w:rsidRPr="00250D6B" w:rsidRDefault="004B6B26" w:rsidP="004B6B26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0" w:type="dxa"/>
            <w:vAlign w:val="bottom"/>
          </w:tcPr>
          <w:p w14:paraId="1E00AD5E" w14:textId="52F99BE6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6,841</w:t>
            </w:r>
          </w:p>
        </w:tc>
        <w:tc>
          <w:tcPr>
            <w:tcW w:w="1470" w:type="dxa"/>
            <w:vAlign w:val="bottom"/>
          </w:tcPr>
          <w:p w14:paraId="1B07BB6E" w14:textId="7A8352CD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471" w:type="dxa"/>
            <w:vAlign w:val="bottom"/>
          </w:tcPr>
          <w:p w14:paraId="12AE1AFE" w14:textId="022A5E96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1470" w:type="dxa"/>
            <w:vAlign w:val="bottom"/>
          </w:tcPr>
          <w:p w14:paraId="3C4E464F" w14:textId="4FC5E67B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8,205</w:t>
            </w:r>
          </w:p>
        </w:tc>
        <w:tc>
          <w:tcPr>
            <w:tcW w:w="272" w:type="dxa"/>
          </w:tcPr>
          <w:p w14:paraId="11792B51" w14:textId="77777777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0" w:type="dxa"/>
            <w:vAlign w:val="bottom"/>
          </w:tcPr>
          <w:p w14:paraId="79F4EA75" w14:textId="4E9DA96A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2,977</w:t>
            </w:r>
          </w:p>
        </w:tc>
        <w:tc>
          <w:tcPr>
            <w:tcW w:w="1471" w:type="dxa"/>
            <w:vAlign w:val="bottom"/>
          </w:tcPr>
          <w:p w14:paraId="6A0759F2" w14:textId="4C6E7D14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2,977</w:t>
            </w:r>
          </w:p>
        </w:tc>
      </w:tr>
      <w:tr w:rsidR="004B6B26" w:rsidRPr="00250D6B" w14:paraId="76E4DCAE" w14:textId="77777777" w:rsidTr="004B6B26">
        <w:tc>
          <w:tcPr>
            <w:tcW w:w="4950" w:type="dxa"/>
          </w:tcPr>
          <w:p w14:paraId="5EC56E5D" w14:textId="77777777" w:rsidR="004B6B26" w:rsidRPr="00250D6B" w:rsidRDefault="004B6B26" w:rsidP="004B6B2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70" w:type="dxa"/>
            <w:vAlign w:val="bottom"/>
          </w:tcPr>
          <w:p w14:paraId="5727CADD" w14:textId="3001E13B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2,868</w:t>
            </w:r>
          </w:p>
        </w:tc>
        <w:tc>
          <w:tcPr>
            <w:tcW w:w="1470" w:type="dxa"/>
            <w:vAlign w:val="bottom"/>
          </w:tcPr>
          <w:p w14:paraId="2C9E5B66" w14:textId="48B08799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71" w:type="dxa"/>
            <w:vAlign w:val="bottom"/>
          </w:tcPr>
          <w:p w14:paraId="52252D19" w14:textId="4EB2875A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157</w:t>
            </w:r>
          </w:p>
        </w:tc>
        <w:tc>
          <w:tcPr>
            <w:tcW w:w="1470" w:type="dxa"/>
            <w:vAlign w:val="bottom"/>
          </w:tcPr>
          <w:p w14:paraId="773FF823" w14:textId="7E844816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3,044</w:t>
            </w:r>
          </w:p>
        </w:tc>
        <w:tc>
          <w:tcPr>
            <w:tcW w:w="272" w:type="dxa"/>
          </w:tcPr>
          <w:p w14:paraId="648A7436" w14:textId="77777777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0" w:type="dxa"/>
            <w:vAlign w:val="bottom"/>
          </w:tcPr>
          <w:p w14:paraId="088D102D" w14:textId="707F73CD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1,</w:t>
            </w:r>
            <w:r w:rsidRPr="00250D6B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1471" w:type="dxa"/>
            <w:vAlign w:val="bottom"/>
          </w:tcPr>
          <w:p w14:paraId="7E5AA7D0" w14:textId="2492DAA5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1,</w:t>
            </w:r>
            <w:r w:rsidRPr="00250D6B">
              <w:rPr>
                <w:rFonts w:asciiTheme="majorBidi" w:hAnsiTheme="majorBidi" w:cstheme="majorBidi"/>
              </w:rPr>
              <w:t>581</w:t>
            </w:r>
          </w:p>
        </w:tc>
      </w:tr>
      <w:tr w:rsidR="004B6B26" w:rsidRPr="00250D6B" w14:paraId="76AF821D" w14:textId="77777777" w:rsidTr="004B6B26">
        <w:tc>
          <w:tcPr>
            <w:tcW w:w="4950" w:type="dxa"/>
          </w:tcPr>
          <w:p w14:paraId="60F4652C" w14:textId="4AB3E7FC" w:rsidR="004B6B26" w:rsidRPr="00250D6B" w:rsidRDefault="004B6B26" w:rsidP="004B6B2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70" w:type="dxa"/>
            <w:vAlign w:val="bottom"/>
          </w:tcPr>
          <w:p w14:paraId="1ADA3077" w14:textId="032A44AE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1,825</w:t>
            </w:r>
          </w:p>
        </w:tc>
        <w:tc>
          <w:tcPr>
            <w:tcW w:w="1470" w:type="dxa"/>
            <w:vAlign w:val="bottom"/>
          </w:tcPr>
          <w:p w14:paraId="3F81F2CA" w14:textId="079971D9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vAlign w:val="bottom"/>
          </w:tcPr>
          <w:p w14:paraId="774BF3A4" w14:textId="24B152E0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vAlign w:val="bottom"/>
          </w:tcPr>
          <w:p w14:paraId="37CEC6A0" w14:textId="0AB2F1A7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1,825</w:t>
            </w:r>
          </w:p>
        </w:tc>
        <w:tc>
          <w:tcPr>
            <w:tcW w:w="272" w:type="dxa"/>
          </w:tcPr>
          <w:p w14:paraId="41D8FB2D" w14:textId="77777777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0" w:type="dxa"/>
            <w:vAlign w:val="bottom"/>
          </w:tcPr>
          <w:p w14:paraId="2204770F" w14:textId="2E991575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vAlign w:val="bottom"/>
          </w:tcPr>
          <w:p w14:paraId="6644C110" w14:textId="38A511A3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4B6B26" w:rsidRPr="00250D6B" w14:paraId="63FC803B" w14:textId="77777777" w:rsidTr="004B6B26">
        <w:tc>
          <w:tcPr>
            <w:tcW w:w="4950" w:type="dxa"/>
            <w:shd w:val="clear" w:color="auto" w:fill="auto"/>
          </w:tcPr>
          <w:p w14:paraId="44F304CF" w14:textId="77777777" w:rsidR="004B6B26" w:rsidRPr="00250D6B" w:rsidRDefault="004B6B26" w:rsidP="004B6B2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3A0C4DF2" w14:textId="7BFAB259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(5,990)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0517011A" w14:textId="2147779A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(3,224)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5E920129" w14:textId="2C3C82BB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22435D02" w14:textId="52A1FFA8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(9,214)</w:t>
            </w:r>
          </w:p>
        </w:tc>
        <w:tc>
          <w:tcPr>
            <w:tcW w:w="272" w:type="dxa"/>
          </w:tcPr>
          <w:p w14:paraId="035D0EE4" w14:textId="77777777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762679F" w14:textId="3C28C6BD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71A86375" w14:textId="4E537B58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4B6B26" w:rsidRPr="00250D6B" w14:paraId="2ACAF29E" w14:textId="77777777" w:rsidTr="004B6B26">
        <w:tc>
          <w:tcPr>
            <w:tcW w:w="4950" w:type="dxa"/>
          </w:tcPr>
          <w:p w14:paraId="68D033AB" w14:textId="77777777" w:rsidR="004B6B26" w:rsidRPr="00250D6B" w:rsidRDefault="004B6B26" w:rsidP="004B6B2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70" w:type="dxa"/>
            <w:vAlign w:val="bottom"/>
          </w:tcPr>
          <w:p w14:paraId="165B17F7" w14:textId="1D49419A" w:rsidR="004B6B26" w:rsidRPr="00250D6B" w:rsidRDefault="004B6B26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(2,568)</w:t>
            </w:r>
          </w:p>
        </w:tc>
        <w:tc>
          <w:tcPr>
            <w:tcW w:w="1470" w:type="dxa"/>
            <w:vAlign w:val="bottom"/>
          </w:tcPr>
          <w:p w14:paraId="3FB32756" w14:textId="10EB670D" w:rsidR="004B6B26" w:rsidRPr="00250D6B" w:rsidRDefault="004B6B26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(10)</w:t>
            </w:r>
          </w:p>
        </w:tc>
        <w:tc>
          <w:tcPr>
            <w:tcW w:w="1471" w:type="dxa"/>
            <w:vAlign w:val="bottom"/>
          </w:tcPr>
          <w:p w14:paraId="56F8E874" w14:textId="6AF66803" w:rsidR="004B6B26" w:rsidRPr="00250D6B" w:rsidRDefault="004B6B26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(</w:t>
            </w:r>
            <w:r w:rsidRPr="00250D6B">
              <w:rPr>
                <w:rFonts w:asciiTheme="majorBidi" w:hAnsiTheme="majorBidi" w:cstheme="majorBidi"/>
              </w:rPr>
              <w:t>83</w:t>
            </w:r>
            <w:r w:rsidRPr="00250D6B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470" w:type="dxa"/>
            <w:vAlign w:val="bottom"/>
          </w:tcPr>
          <w:p w14:paraId="25FA9EA8" w14:textId="412BA4A0" w:rsidR="004B6B26" w:rsidRPr="00250D6B" w:rsidRDefault="004B6B26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(2,661)</w:t>
            </w:r>
          </w:p>
        </w:tc>
        <w:tc>
          <w:tcPr>
            <w:tcW w:w="272" w:type="dxa"/>
          </w:tcPr>
          <w:p w14:paraId="375CBE52" w14:textId="77777777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0" w:type="dxa"/>
            <w:vAlign w:val="bottom"/>
          </w:tcPr>
          <w:p w14:paraId="5426BD06" w14:textId="2410E638" w:rsidR="004B6B26" w:rsidRPr="00250D6B" w:rsidRDefault="004B6B26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(</w:t>
            </w:r>
            <w:r w:rsidRPr="00250D6B">
              <w:rPr>
                <w:rFonts w:asciiTheme="majorBidi" w:hAnsiTheme="majorBidi" w:cstheme="majorBidi"/>
              </w:rPr>
              <w:t>6,753</w:t>
            </w:r>
            <w:r w:rsidRPr="00250D6B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471" w:type="dxa"/>
            <w:vAlign w:val="bottom"/>
          </w:tcPr>
          <w:p w14:paraId="1D038325" w14:textId="2F6B1D61" w:rsidR="004B6B26" w:rsidRPr="00250D6B" w:rsidRDefault="004B6B26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(</w:t>
            </w:r>
            <w:r w:rsidRPr="00250D6B">
              <w:rPr>
                <w:rFonts w:asciiTheme="majorBidi" w:hAnsiTheme="majorBidi" w:cstheme="majorBidi"/>
              </w:rPr>
              <w:t>6,753</w:t>
            </w:r>
            <w:r w:rsidRPr="00250D6B">
              <w:rPr>
                <w:rFonts w:asciiTheme="majorBidi" w:hAnsiTheme="majorBidi" w:cstheme="majorBidi" w:hint="cs"/>
              </w:rPr>
              <w:t>)</w:t>
            </w:r>
          </w:p>
        </w:tc>
      </w:tr>
      <w:tr w:rsidR="004B6B26" w:rsidRPr="00250D6B" w14:paraId="5E2FE7D4" w14:textId="77777777" w:rsidTr="004B6B26">
        <w:tc>
          <w:tcPr>
            <w:tcW w:w="4950" w:type="dxa"/>
          </w:tcPr>
          <w:p w14:paraId="46CA5883" w14:textId="77777777" w:rsidR="004B6B26" w:rsidRPr="00250D6B" w:rsidRDefault="004B6B26" w:rsidP="004B6B26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70" w:type="dxa"/>
            <w:vAlign w:val="bottom"/>
          </w:tcPr>
          <w:p w14:paraId="5BB26D82" w14:textId="03F3836F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2,976</w:t>
            </w:r>
          </w:p>
        </w:tc>
        <w:tc>
          <w:tcPr>
            <w:tcW w:w="1470" w:type="dxa"/>
            <w:vAlign w:val="bottom"/>
          </w:tcPr>
          <w:p w14:paraId="671FFED9" w14:textId="012DB422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(2,243)</w:t>
            </w:r>
          </w:p>
        </w:tc>
        <w:tc>
          <w:tcPr>
            <w:tcW w:w="1471" w:type="dxa"/>
            <w:vAlign w:val="bottom"/>
          </w:tcPr>
          <w:p w14:paraId="5180B6E1" w14:textId="1FFC28BA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466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51F4ACBB" w14:textId="549C26A9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1,199</w:t>
            </w:r>
          </w:p>
        </w:tc>
        <w:tc>
          <w:tcPr>
            <w:tcW w:w="272" w:type="dxa"/>
          </w:tcPr>
          <w:p w14:paraId="619E0B00" w14:textId="77777777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0" w:type="dxa"/>
            <w:vAlign w:val="bottom"/>
          </w:tcPr>
          <w:p w14:paraId="598AF43B" w14:textId="7BFE30AB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(</w:t>
            </w:r>
            <w:r w:rsidRPr="00250D6B">
              <w:rPr>
                <w:rFonts w:asciiTheme="majorBidi" w:hAnsiTheme="majorBidi" w:cstheme="majorBidi"/>
                <w:b/>
                <w:bCs/>
              </w:rPr>
              <w:t>2,195</w:t>
            </w:r>
            <w:r w:rsidRPr="00250D6B">
              <w:rPr>
                <w:rFonts w:asciiTheme="majorBidi" w:hAnsiTheme="majorBidi" w:cstheme="majorBidi" w:hint="cs"/>
                <w:b/>
                <w:bCs/>
              </w:rPr>
              <w:t>)</w:t>
            </w:r>
          </w:p>
        </w:tc>
        <w:tc>
          <w:tcPr>
            <w:tcW w:w="1471" w:type="dxa"/>
            <w:vAlign w:val="bottom"/>
          </w:tcPr>
          <w:p w14:paraId="193D4294" w14:textId="737A5800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(</w:t>
            </w:r>
            <w:r w:rsidRPr="00250D6B">
              <w:rPr>
                <w:rFonts w:asciiTheme="majorBidi" w:hAnsiTheme="majorBidi" w:cstheme="majorBidi"/>
                <w:b/>
                <w:bCs/>
              </w:rPr>
              <w:t>2,195</w:t>
            </w:r>
            <w:r w:rsidRPr="00250D6B">
              <w:rPr>
                <w:rFonts w:asciiTheme="majorBidi" w:hAnsiTheme="majorBidi" w:cstheme="majorBidi" w:hint="cs"/>
                <w:b/>
                <w:bCs/>
              </w:rPr>
              <w:t>)</w:t>
            </w:r>
          </w:p>
        </w:tc>
      </w:tr>
      <w:tr w:rsidR="004B6B26" w:rsidRPr="00250D6B" w14:paraId="137AD9F6" w14:textId="77777777" w:rsidTr="004B6B26">
        <w:tc>
          <w:tcPr>
            <w:tcW w:w="4950" w:type="dxa"/>
          </w:tcPr>
          <w:p w14:paraId="6EDD9577" w14:textId="77777777" w:rsidR="004B6B26" w:rsidRPr="00250D6B" w:rsidRDefault="004B6B26" w:rsidP="004B6B26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เงินกู้ยืมจากสถาบันการเงินที่ใช้ในการป้องกัน</w:t>
            </w:r>
          </w:p>
          <w:p w14:paraId="45BBF42F" w14:textId="77777777" w:rsidR="004B6B26" w:rsidRPr="00250D6B" w:rsidRDefault="004B6B26" w:rsidP="004B6B26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</w:rPr>
              <w:tab/>
            </w: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ความเสี่ยงของเงินลงทุนสุทธิ</w:t>
            </w:r>
          </w:p>
        </w:tc>
        <w:tc>
          <w:tcPr>
            <w:tcW w:w="1470" w:type="dxa"/>
            <w:vAlign w:val="bottom"/>
          </w:tcPr>
          <w:p w14:paraId="569395F3" w14:textId="05CC1DA2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vAlign w:val="bottom"/>
          </w:tcPr>
          <w:p w14:paraId="76EC742D" w14:textId="2351F331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1471" w:type="dxa"/>
            <w:vAlign w:val="bottom"/>
          </w:tcPr>
          <w:p w14:paraId="6831C793" w14:textId="2A90FA59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58C23B87" w14:textId="17E732C9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272" w:type="dxa"/>
          </w:tcPr>
          <w:p w14:paraId="646246CE" w14:textId="77777777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0" w:type="dxa"/>
            <w:vAlign w:val="bottom"/>
          </w:tcPr>
          <w:p w14:paraId="7951713F" w14:textId="0718FB03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vAlign w:val="bottom"/>
          </w:tcPr>
          <w:p w14:paraId="233DC352" w14:textId="2AE81228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4B6B26" w:rsidRPr="00250D6B" w14:paraId="628A99FE" w14:textId="77777777" w:rsidTr="004B6B26">
        <w:tc>
          <w:tcPr>
            <w:tcW w:w="4950" w:type="dxa"/>
          </w:tcPr>
          <w:p w14:paraId="6B087C8B" w14:textId="77777777" w:rsidR="004B6B26" w:rsidRPr="00250D6B" w:rsidRDefault="004B6B26" w:rsidP="004B6B26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70" w:type="dxa"/>
            <w:vAlign w:val="bottom"/>
          </w:tcPr>
          <w:p w14:paraId="3F9ED9F5" w14:textId="1335F6D3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1470" w:type="dxa"/>
            <w:vAlign w:val="bottom"/>
          </w:tcPr>
          <w:p w14:paraId="4C1C506A" w14:textId="4C4C4641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vAlign w:val="bottom"/>
          </w:tcPr>
          <w:p w14:paraId="7545C620" w14:textId="16E1046C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10CEAEBE" w14:textId="2D6DB146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272" w:type="dxa"/>
          </w:tcPr>
          <w:p w14:paraId="10354C44" w14:textId="77777777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0" w:type="dxa"/>
            <w:vAlign w:val="bottom"/>
          </w:tcPr>
          <w:p w14:paraId="2FCFA061" w14:textId="294326D4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vAlign w:val="bottom"/>
          </w:tcPr>
          <w:p w14:paraId="0ACFD77D" w14:textId="2CA3F4CD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4B6B26" w:rsidRPr="00250D6B" w14:paraId="2D097560" w14:textId="77777777" w:rsidTr="004B6B26">
        <w:tc>
          <w:tcPr>
            <w:tcW w:w="4950" w:type="dxa"/>
          </w:tcPr>
          <w:p w14:paraId="7A429F54" w14:textId="77777777" w:rsidR="004B6B26" w:rsidRPr="00250D6B" w:rsidRDefault="004B6B26" w:rsidP="004B6B2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470" w:type="dxa"/>
            <w:vAlign w:val="bottom"/>
          </w:tcPr>
          <w:p w14:paraId="68E75598" w14:textId="69AB4C62" w:rsidR="004B6B26" w:rsidRPr="00250D6B" w:rsidRDefault="004B6B26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2,026</w:t>
            </w:r>
          </w:p>
        </w:tc>
        <w:tc>
          <w:tcPr>
            <w:tcW w:w="1470" w:type="dxa"/>
            <w:vAlign w:val="bottom"/>
          </w:tcPr>
          <w:p w14:paraId="0DCBA0A2" w14:textId="4A4760AA" w:rsidR="004B6B26" w:rsidRPr="00250D6B" w:rsidRDefault="004B6B26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1" w:type="dxa"/>
            <w:vAlign w:val="bottom"/>
          </w:tcPr>
          <w:p w14:paraId="57DE165B" w14:textId="51735FC7" w:rsidR="004B6B26" w:rsidRPr="00250D6B" w:rsidRDefault="004B6B26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7E0C810A" w14:textId="1AD66FF4" w:rsidR="004B6B26" w:rsidRPr="00250D6B" w:rsidRDefault="004B6B26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2,026</w:t>
            </w:r>
          </w:p>
        </w:tc>
        <w:tc>
          <w:tcPr>
            <w:tcW w:w="272" w:type="dxa"/>
          </w:tcPr>
          <w:p w14:paraId="1DE3C563" w14:textId="77777777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0" w:type="dxa"/>
            <w:vAlign w:val="bottom"/>
          </w:tcPr>
          <w:p w14:paraId="0684C47F" w14:textId="67BB777C" w:rsidR="004B6B26" w:rsidRPr="00250D6B" w:rsidRDefault="004B6B26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2,026</w:t>
            </w:r>
          </w:p>
        </w:tc>
        <w:tc>
          <w:tcPr>
            <w:tcW w:w="1471" w:type="dxa"/>
            <w:vAlign w:val="bottom"/>
          </w:tcPr>
          <w:p w14:paraId="58401243" w14:textId="15BF4981" w:rsidR="004B6B26" w:rsidRPr="00250D6B" w:rsidRDefault="004B6B26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/>
              </w:rPr>
              <w:t>2,026</w:t>
            </w:r>
          </w:p>
        </w:tc>
      </w:tr>
      <w:tr w:rsidR="004B6B26" w:rsidRPr="00250D6B" w14:paraId="6134C875" w14:textId="77777777" w:rsidTr="004B6B26">
        <w:tc>
          <w:tcPr>
            <w:tcW w:w="4950" w:type="dxa"/>
          </w:tcPr>
          <w:p w14:paraId="5EE89FF7" w14:textId="77777777" w:rsidR="004B6B26" w:rsidRPr="00250D6B" w:rsidRDefault="004B6B26" w:rsidP="004B6B26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70" w:type="dxa"/>
            <w:vAlign w:val="bottom"/>
          </w:tcPr>
          <w:p w14:paraId="1D4DBA7F" w14:textId="5BB6DD61" w:rsidR="004B6B26" w:rsidRPr="00250D6B" w:rsidRDefault="004B6B26" w:rsidP="00DB7B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5,237</w:t>
            </w:r>
          </w:p>
        </w:tc>
        <w:tc>
          <w:tcPr>
            <w:tcW w:w="1470" w:type="dxa"/>
            <w:vAlign w:val="bottom"/>
          </w:tcPr>
          <w:p w14:paraId="49F865F7" w14:textId="314F3136" w:rsidR="004B6B26" w:rsidRPr="00250D6B" w:rsidRDefault="004B6B26" w:rsidP="00DB7B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(1,662)</w:t>
            </w:r>
          </w:p>
        </w:tc>
        <w:tc>
          <w:tcPr>
            <w:tcW w:w="1471" w:type="dxa"/>
            <w:vAlign w:val="bottom"/>
          </w:tcPr>
          <w:p w14:paraId="596C87AD" w14:textId="69BFE3EB" w:rsidR="004B6B26" w:rsidRPr="00250D6B" w:rsidRDefault="004B6B26" w:rsidP="00DB7B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466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339DD49C" w14:textId="26B069B2" w:rsidR="004B6B26" w:rsidRPr="00250D6B" w:rsidRDefault="004B6B26" w:rsidP="00DB7B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4,041</w:t>
            </w:r>
          </w:p>
        </w:tc>
        <w:tc>
          <w:tcPr>
            <w:tcW w:w="272" w:type="dxa"/>
          </w:tcPr>
          <w:p w14:paraId="285054FB" w14:textId="77777777" w:rsidR="004B6B26" w:rsidRPr="00250D6B" w:rsidRDefault="004B6B26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0" w:type="dxa"/>
            <w:vAlign w:val="bottom"/>
          </w:tcPr>
          <w:p w14:paraId="0F9741CD" w14:textId="46182BAD" w:rsidR="004B6B26" w:rsidRPr="00250D6B" w:rsidRDefault="004B6B26" w:rsidP="00DB7B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(169)</w:t>
            </w:r>
          </w:p>
        </w:tc>
        <w:tc>
          <w:tcPr>
            <w:tcW w:w="1471" w:type="dxa"/>
            <w:vAlign w:val="bottom"/>
          </w:tcPr>
          <w:p w14:paraId="49A8864B" w14:textId="6817F153" w:rsidR="004B6B26" w:rsidRPr="00250D6B" w:rsidRDefault="004B6B26" w:rsidP="00DB7B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(169)</w:t>
            </w:r>
          </w:p>
        </w:tc>
      </w:tr>
    </w:tbl>
    <w:p w14:paraId="42107C68" w14:textId="0D816FB6" w:rsidR="00027638" w:rsidRPr="00250D6B" w:rsidRDefault="0002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pPr w:leftFromText="180" w:rightFromText="180" w:vertAnchor="text" w:horzAnchor="page" w:tblpX="1418" w:tblpYSpec="inside"/>
        <w:tblW w:w="14044" w:type="dxa"/>
        <w:tblLayout w:type="fixed"/>
        <w:tblLook w:val="01E0" w:firstRow="1" w:lastRow="1" w:firstColumn="1" w:lastColumn="1" w:noHBand="0" w:noVBand="0"/>
      </w:tblPr>
      <w:tblGrid>
        <w:gridCol w:w="4950"/>
        <w:gridCol w:w="1470"/>
        <w:gridCol w:w="1470"/>
        <w:gridCol w:w="1471"/>
        <w:gridCol w:w="1470"/>
        <w:gridCol w:w="272"/>
        <w:gridCol w:w="1470"/>
        <w:gridCol w:w="1471"/>
      </w:tblGrid>
      <w:tr w:rsidR="004B6B26" w:rsidRPr="00250D6B" w14:paraId="169FA25E" w14:textId="77777777" w:rsidTr="008F4372">
        <w:tc>
          <w:tcPr>
            <w:tcW w:w="4950" w:type="dxa"/>
            <w:vAlign w:val="bottom"/>
          </w:tcPr>
          <w:p w14:paraId="242F705E" w14:textId="77777777" w:rsidR="004B6B26" w:rsidRPr="00250D6B" w:rsidRDefault="004B6B26" w:rsidP="008F4372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1" w:type="dxa"/>
            <w:gridSpan w:val="4"/>
          </w:tcPr>
          <w:p w14:paraId="4AF693B3" w14:textId="77777777" w:rsidR="004B6B26" w:rsidRPr="00250D6B" w:rsidRDefault="004B6B26" w:rsidP="008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08D13CA" w14:textId="77777777" w:rsidR="004B6B26" w:rsidRPr="00250D6B" w:rsidRDefault="004B6B26" w:rsidP="008F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</w:p>
        </w:tc>
        <w:tc>
          <w:tcPr>
            <w:tcW w:w="2941" w:type="dxa"/>
            <w:gridSpan w:val="2"/>
          </w:tcPr>
          <w:p w14:paraId="6F3D1D72" w14:textId="77777777" w:rsidR="004B6B26" w:rsidRPr="00250D6B" w:rsidRDefault="004B6B26" w:rsidP="008F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B69" w:rsidRPr="00250D6B" w14:paraId="197F93A3" w14:textId="77777777" w:rsidTr="008F4372">
        <w:tc>
          <w:tcPr>
            <w:tcW w:w="4950" w:type="dxa"/>
            <w:vAlign w:val="bottom"/>
          </w:tcPr>
          <w:p w14:paraId="08354BE9" w14:textId="77777777" w:rsidR="00DB7B69" w:rsidRPr="00250D6B" w:rsidRDefault="00DB7B69" w:rsidP="00DB7B69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68E84B55" w14:textId="1EE0C4AA" w:rsidR="00DB7B69" w:rsidRPr="00250D6B" w:rsidRDefault="00831C2E" w:rsidP="00DB7B6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="00DB7B69" w:rsidRPr="00250D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B7B69" w:rsidRPr="00250D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DB7B69" w:rsidRPr="00250D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DB7B69" w:rsidRPr="00250D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1470" w:type="dxa"/>
          </w:tcPr>
          <w:p w14:paraId="329ED8B7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  <w:cs/>
              </w:rPr>
              <w:t>เงินเหรียญสหรัฐฯ</w:t>
            </w:r>
          </w:p>
        </w:tc>
        <w:tc>
          <w:tcPr>
            <w:tcW w:w="1470" w:type="dxa"/>
          </w:tcPr>
          <w:p w14:paraId="12ECC058" w14:textId="77777777" w:rsidR="00DB7B69" w:rsidRPr="00250D6B" w:rsidRDefault="00DB7B69" w:rsidP="00DB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เงินเยน</w:t>
            </w:r>
          </w:p>
          <w:p w14:paraId="1F9BBDF9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  <w:cs/>
              </w:rPr>
              <w:t>ญี่ปุ่น</w:t>
            </w:r>
          </w:p>
        </w:tc>
        <w:tc>
          <w:tcPr>
            <w:tcW w:w="1471" w:type="dxa"/>
          </w:tcPr>
          <w:p w14:paraId="34D3B04E" w14:textId="77777777" w:rsidR="00DB7B69" w:rsidRPr="00250D6B" w:rsidRDefault="00DB7B69" w:rsidP="00DB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1F78AD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  <w:cs/>
              </w:rPr>
              <w:t>อื่น ๆ</w:t>
            </w:r>
          </w:p>
        </w:tc>
        <w:tc>
          <w:tcPr>
            <w:tcW w:w="1470" w:type="dxa"/>
          </w:tcPr>
          <w:p w14:paraId="2A65649C" w14:textId="77777777" w:rsidR="00DB7B69" w:rsidRPr="00250D6B" w:rsidRDefault="00DB7B69" w:rsidP="00DB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D16D65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  <w:cs/>
              </w:rPr>
              <w:t>รวม</w:t>
            </w:r>
          </w:p>
        </w:tc>
        <w:tc>
          <w:tcPr>
            <w:tcW w:w="272" w:type="dxa"/>
          </w:tcPr>
          <w:p w14:paraId="135E826D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</w:p>
        </w:tc>
        <w:tc>
          <w:tcPr>
            <w:tcW w:w="1470" w:type="dxa"/>
          </w:tcPr>
          <w:p w14:paraId="2BBE550F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  <w:cs/>
              </w:rPr>
              <w:t>เงินเหรียญสหรัฐฯ</w:t>
            </w:r>
          </w:p>
        </w:tc>
        <w:tc>
          <w:tcPr>
            <w:tcW w:w="1471" w:type="dxa"/>
          </w:tcPr>
          <w:p w14:paraId="3FD1E289" w14:textId="77777777" w:rsidR="00DB7B69" w:rsidRPr="00250D6B" w:rsidRDefault="00DB7B69" w:rsidP="00DB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EC838C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  <w:cs/>
              </w:rPr>
              <w:t>รวม</w:t>
            </w:r>
          </w:p>
        </w:tc>
      </w:tr>
      <w:tr w:rsidR="00DB7B69" w:rsidRPr="00250D6B" w14:paraId="6EFD6ADA" w14:textId="77777777" w:rsidTr="008F4372">
        <w:tc>
          <w:tcPr>
            <w:tcW w:w="4950" w:type="dxa"/>
            <w:vAlign w:val="bottom"/>
          </w:tcPr>
          <w:p w14:paraId="4E4F9EC5" w14:textId="77777777" w:rsidR="00DB7B69" w:rsidRPr="00250D6B" w:rsidRDefault="00DB7B69" w:rsidP="00DB7B69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1" w:type="dxa"/>
            <w:gridSpan w:val="4"/>
          </w:tcPr>
          <w:p w14:paraId="5F8ABB23" w14:textId="77777777" w:rsidR="00DB7B69" w:rsidRPr="00250D6B" w:rsidRDefault="00DB7B69" w:rsidP="00DB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2" w:type="dxa"/>
          </w:tcPr>
          <w:p w14:paraId="683A2A2B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</w:p>
        </w:tc>
        <w:tc>
          <w:tcPr>
            <w:tcW w:w="2941" w:type="dxa"/>
            <w:gridSpan w:val="2"/>
          </w:tcPr>
          <w:p w14:paraId="1A70A883" w14:textId="77777777" w:rsidR="00DB7B69" w:rsidRPr="00250D6B" w:rsidRDefault="00DB7B69" w:rsidP="00DB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7B69" w:rsidRPr="00250D6B" w14:paraId="40AC2F4C" w14:textId="77777777" w:rsidTr="008F4372">
        <w:tc>
          <w:tcPr>
            <w:tcW w:w="4950" w:type="dxa"/>
          </w:tcPr>
          <w:p w14:paraId="0AF90F0E" w14:textId="166BA24E" w:rsidR="00DB7B69" w:rsidRPr="00250D6B" w:rsidRDefault="00DB7B69" w:rsidP="00DB7B6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0" w:type="dxa"/>
            <w:vAlign w:val="bottom"/>
          </w:tcPr>
          <w:p w14:paraId="0FC34842" w14:textId="3E520D93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5,</w:t>
            </w:r>
            <w:r w:rsidRPr="00250D6B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1470" w:type="dxa"/>
            <w:vAlign w:val="bottom"/>
          </w:tcPr>
          <w:p w14:paraId="51B7B9FB" w14:textId="58A8D425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40</w:t>
            </w:r>
          </w:p>
        </w:tc>
        <w:tc>
          <w:tcPr>
            <w:tcW w:w="1471" w:type="dxa"/>
            <w:vAlign w:val="bottom"/>
          </w:tcPr>
          <w:p w14:paraId="1066C042" w14:textId="186F457D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1</w:t>
            </w:r>
            <w:r w:rsidRPr="00250D6B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470" w:type="dxa"/>
            <w:vAlign w:val="bottom"/>
          </w:tcPr>
          <w:p w14:paraId="50EA50EF" w14:textId="6F6742B4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5,</w:t>
            </w:r>
            <w:r w:rsidRPr="00250D6B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272" w:type="dxa"/>
          </w:tcPr>
          <w:p w14:paraId="482FBA10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0" w:type="dxa"/>
            <w:vAlign w:val="bottom"/>
          </w:tcPr>
          <w:p w14:paraId="6A01DE76" w14:textId="48F36B8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3,573</w:t>
            </w:r>
          </w:p>
        </w:tc>
        <w:tc>
          <w:tcPr>
            <w:tcW w:w="1471" w:type="dxa"/>
            <w:vAlign w:val="bottom"/>
          </w:tcPr>
          <w:p w14:paraId="64C04F39" w14:textId="7F844D41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3,573</w:t>
            </w:r>
          </w:p>
        </w:tc>
      </w:tr>
      <w:tr w:rsidR="00DB7B69" w:rsidRPr="00250D6B" w14:paraId="2F5126BE" w14:textId="77777777" w:rsidTr="008F4372">
        <w:tc>
          <w:tcPr>
            <w:tcW w:w="4950" w:type="dxa"/>
          </w:tcPr>
          <w:p w14:paraId="289F5E89" w14:textId="02C1B020" w:rsidR="00DB7B69" w:rsidRPr="00250D6B" w:rsidRDefault="00DB7B69" w:rsidP="00DB7B6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70" w:type="dxa"/>
            <w:vAlign w:val="bottom"/>
          </w:tcPr>
          <w:p w14:paraId="04FA8524" w14:textId="590FE41A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1,844</w:t>
            </w:r>
          </w:p>
        </w:tc>
        <w:tc>
          <w:tcPr>
            <w:tcW w:w="1470" w:type="dxa"/>
            <w:vAlign w:val="bottom"/>
          </w:tcPr>
          <w:p w14:paraId="19D2619D" w14:textId="34D320F9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71" w:type="dxa"/>
            <w:vAlign w:val="bottom"/>
          </w:tcPr>
          <w:p w14:paraId="36F78BF8" w14:textId="2487931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200</w:t>
            </w:r>
          </w:p>
        </w:tc>
        <w:tc>
          <w:tcPr>
            <w:tcW w:w="1470" w:type="dxa"/>
            <w:vAlign w:val="bottom"/>
          </w:tcPr>
          <w:p w14:paraId="51C16AF4" w14:textId="48FD337D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2,044</w:t>
            </w:r>
          </w:p>
        </w:tc>
        <w:tc>
          <w:tcPr>
            <w:tcW w:w="272" w:type="dxa"/>
          </w:tcPr>
          <w:p w14:paraId="043105E2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0" w:type="dxa"/>
            <w:vAlign w:val="bottom"/>
          </w:tcPr>
          <w:p w14:paraId="67BB7083" w14:textId="32402BA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1,765</w:t>
            </w:r>
          </w:p>
        </w:tc>
        <w:tc>
          <w:tcPr>
            <w:tcW w:w="1471" w:type="dxa"/>
            <w:vAlign w:val="bottom"/>
          </w:tcPr>
          <w:p w14:paraId="1CD84163" w14:textId="10532BD1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1,765</w:t>
            </w:r>
          </w:p>
        </w:tc>
      </w:tr>
      <w:tr w:rsidR="00DB7B69" w:rsidRPr="00250D6B" w14:paraId="5AB56D02" w14:textId="77777777" w:rsidTr="008F4372">
        <w:tc>
          <w:tcPr>
            <w:tcW w:w="4950" w:type="dxa"/>
            <w:shd w:val="clear" w:color="auto" w:fill="auto"/>
          </w:tcPr>
          <w:p w14:paraId="55F1097B" w14:textId="00188358" w:rsidR="00DB7B69" w:rsidRPr="00250D6B" w:rsidRDefault="00DB7B69" w:rsidP="00DB7B6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1B0585B2" w14:textId="7240EADD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(8,923)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3DE6BCE7" w14:textId="08876A55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(4,375)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57E9CF72" w14:textId="7E8BDC32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3FC826F9" w14:textId="3F3FB584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(13,298)</w:t>
            </w:r>
          </w:p>
        </w:tc>
        <w:tc>
          <w:tcPr>
            <w:tcW w:w="272" w:type="dxa"/>
          </w:tcPr>
          <w:p w14:paraId="7C8C0122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2147E06" w14:textId="7ED38073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(2,779)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07336BA6" w14:textId="529E55AA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(2,779)</w:t>
            </w:r>
          </w:p>
        </w:tc>
      </w:tr>
      <w:tr w:rsidR="00DB7B69" w:rsidRPr="00250D6B" w14:paraId="785C7F98" w14:textId="77777777" w:rsidTr="008F4372">
        <w:tc>
          <w:tcPr>
            <w:tcW w:w="4950" w:type="dxa"/>
          </w:tcPr>
          <w:p w14:paraId="7D23DE48" w14:textId="318117DE" w:rsidR="00DB7B69" w:rsidRPr="00250D6B" w:rsidRDefault="00DB7B69" w:rsidP="00DB7B6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70" w:type="dxa"/>
            <w:vAlign w:val="bottom"/>
          </w:tcPr>
          <w:p w14:paraId="64137A52" w14:textId="0B46EF46" w:rsidR="00DB7B69" w:rsidRPr="00250D6B" w:rsidRDefault="00DB7B69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(1,213)</w:t>
            </w:r>
          </w:p>
        </w:tc>
        <w:tc>
          <w:tcPr>
            <w:tcW w:w="1470" w:type="dxa"/>
            <w:vAlign w:val="bottom"/>
          </w:tcPr>
          <w:p w14:paraId="5A4899E4" w14:textId="6F257E56" w:rsidR="00DB7B69" w:rsidRPr="00250D6B" w:rsidRDefault="00DB7B69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(6)</w:t>
            </w:r>
          </w:p>
        </w:tc>
        <w:tc>
          <w:tcPr>
            <w:tcW w:w="1471" w:type="dxa"/>
            <w:vAlign w:val="bottom"/>
          </w:tcPr>
          <w:p w14:paraId="2E44B491" w14:textId="3ECFF632" w:rsidR="00DB7B69" w:rsidRPr="00250D6B" w:rsidRDefault="00DB7B69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(72)</w:t>
            </w:r>
          </w:p>
        </w:tc>
        <w:tc>
          <w:tcPr>
            <w:tcW w:w="1470" w:type="dxa"/>
            <w:vAlign w:val="bottom"/>
          </w:tcPr>
          <w:p w14:paraId="1CCFF85E" w14:textId="583C4EFE" w:rsidR="00DB7B69" w:rsidRPr="00250D6B" w:rsidRDefault="00DB7B69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(1,291)</w:t>
            </w:r>
          </w:p>
        </w:tc>
        <w:tc>
          <w:tcPr>
            <w:tcW w:w="272" w:type="dxa"/>
          </w:tcPr>
          <w:p w14:paraId="7177F1E2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0" w:type="dxa"/>
            <w:vAlign w:val="bottom"/>
          </w:tcPr>
          <w:p w14:paraId="21874CBC" w14:textId="29FE2F43" w:rsidR="00DB7B69" w:rsidRPr="00250D6B" w:rsidRDefault="00DB7B69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(9,787)</w:t>
            </w:r>
          </w:p>
        </w:tc>
        <w:tc>
          <w:tcPr>
            <w:tcW w:w="1471" w:type="dxa"/>
            <w:vAlign w:val="bottom"/>
          </w:tcPr>
          <w:p w14:paraId="5E9795D9" w14:textId="55CA0AE2" w:rsidR="00DB7B69" w:rsidRPr="00250D6B" w:rsidRDefault="00DB7B69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(9,787)</w:t>
            </w:r>
          </w:p>
        </w:tc>
      </w:tr>
      <w:tr w:rsidR="00DB7B69" w:rsidRPr="00250D6B" w14:paraId="16474C84" w14:textId="77777777" w:rsidTr="008F4372">
        <w:tc>
          <w:tcPr>
            <w:tcW w:w="4950" w:type="dxa"/>
          </w:tcPr>
          <w:p w14:paraId="0F97DB4A" w14:textId="28264808" w:rsidR="00DB7B69" w:rsidRPr="00250D6B" w:rsidRDefault="00DB7B69" w:rsidP="00DB7B6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70" w:type="dxa"/>
            <w:vAlign w:val="bottom"/>
          </w:tcPr>
          <w:p w14:paraId="4FC45D1B" w14:textId="0E601A7D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(</w:t>
            </w:r>
            <w:r w:rsidRPr="00250D6B">
              <w:rPr>
                <w:rFonts w:asciiTheme="majorBidi" w:hAnsiTheme="majorBidi" w:cstheme="majorBidi"/>
                <w:b/>
                <w:bCs/>
              </w:rPr>
              <w:t>3,218</w:t>
            </w:r>
            <w:r w:rsidRPr="00250D6B">
              <w:rPr>
                <w:rFonts w:asciiTheme="majorBidi" w:hAnsiTheme="majorBidi" w:cstheme="majorBidi" w:hint="cs"/>
                <w:b/>
                <w:bCs/>
              </w:rPr>
              <w:t>)</w:t>
            </w:r>
          </w:p>
        </w:tc>
        <w:tc>
          <w:tcPr>
            <w:tcW w:w="1470" w:type="dxa"/>
            <w:vAlign w:val="bottom"/>
          </w:tcPr>
          <w:p w14:paraId="3B34A9A1" w14:textId="4496BEFD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(4,341)</w:t>
            </w:r>
          </w:p>
        </w:tc>
        <w:tc>
          <w:tcPr>
            <w:tcW w:w="1471" w:type="dxa"/>
            <w:vAlign w:val="bottom"/>
          </w:tcPr>
          <w:p w14:paraId="6E5C50A4" w14:textId="6ACC0C54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294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668E8489" w14:textId="2E31A390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(</w:t>
            </w:r>
            <w:r w:rsidRPr="00250D6B">
              <w:rPr>
                <w:rFonts w:asciiTheme="majorBidi" w:hAnsiTheme="majorBidi" w:cstheme="majorBidi"/>
                <w:b/>
                <w:bCs/>
              </w:rPr>
              <w:t>7,265</w:t>
            </w:r>
            <w:r w:rsidRPr="00250D6B">
              <w:rPr>
                <w:rFonts w:asciiTheme="majorBidi" w:hAnsiTheme="majorBidi" w:cstheme="majorBidi" w:hint="cs"/>
                <w:b/>
                <w:bCs/>
              </w:rPr>
              <w:t>)</w:t>
            </w:r>
          </w:p>
        </w:tc>
        <w:tc>
          <w:tcPr>
            <w:tcW w:w="272" w:type="dxa"/>
          </w:tcPr>
          <w:p w14:paraId="047F5769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0" w:type="dxa"/>
            <w:vAlign w:val="bottom"/>
          </w:tcPr>
          <w:p w14:paraId="2449103E" w14:textId="08016E3A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(7,228)</w:t>
            </w:r>
          </w:p>
        </w:tc>
        <w:tc>
          <w:tcPr>
            <w:tcW w:w="1471" w:type="dxa"/>
            <w:vAlign w:val="bottom"/>
          </w:tcPr>
          <w:p w14:paraId="2200DDBC" w14:textId="67374EA0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(7,228)</w:t>
            </w:r>
          </w:p>
        </w:tc>
      </w:tr>
      <w:tr w:rsidR="00DB7B69" w:rsidRPr="00250D6B" w14:paraId="440A37DE" w14:textId="77777777" w:rsidTr="008F4372">
        <w:tc>
          <w:tcPr>
            <w:tcW w:w="4950" w:type="dxa"/>
          </w:tcPr>
          <w:p w14:paraId="05DAD9B8" w14:textId="77777777" w:rsidR="00DB7B69" w:rsidRPr="00250D6B" w:rsidRDefault="00DB7B69" w:rsidP="00DB7B6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เงินกู้ยืมจากสถาบันการเงินที่ใช้ในการป้องกัน</w:t>
            </w:r>
          </w:p>
          <w:p w14:paraId="1FBB0C2F" w14:textId="37DF15C7" w:rsidR="00DB7B69" w:rsidRPr="00250D6B" w:rsidRDefault="00DB7B69" w:rsidP="00DB7B6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</w:rPr>
              <w:tab/>
            </w: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ความเสี่ยงของเงินลงทุนสุทธิ</w:t>
            </w:r>
          </w:p>
        </w:tc>
        <w:tc>
          <w:tcPr>
            <w:tcW w:w="1470" w:type="dxa"/>
            <w:vAlign w:val="bottom"/>
          </w:tcPr>
          <w:p w14:paraId="65CF282F" w14:textId="161F6A0C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70" w:type="dxa"/>
            <w:vAlign w:val="bottom"/>
          </w:tcPr>
          <w:p w14:paraId="57458D5B" w14:textId="3D59935A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591</w:t>
            </w:r>
          </w:p>
        </w:tc>
        <w:tc>
          <w:tcPr>
            <w:tcW w:w="1471" w:type="dxa"/>
            <w:vAlign w:val="bottom"/>
          </w:tcPr>
          <w:p w14:paraId="224CC6AF" w14:textId="571E1942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766EED41" w14:textId="1AA735AD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591</w:t>
            </w:r>
          </w:p>
        </w:tc>
        <w:tc>
          <w:tcPr>
            <w:tcW w:w="272" w:type="dxa"/>
          </w:tcPr>
          <w:p w14:paraId="1890D3F9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0" w:type="dxa"/>
            <w:vAlign w:val="bottom"/>
          </w:tcPr>
          <w:p w14:paraId="0720A697" w14:textId="07C12249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71" w:type="dxa"/>
            <w:vAlign w:val="bottom"/>
          </w:tcPr>
          <w:p w14:paraId="0AA3AC00" w14:textId="002E972C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</w:tr>
      <w:tr w:rsidR="00DB7B69" w:rsidRPr="00250D6B" w14:paraId="732F687D" w14:textId="77777777" w:rsidTr="008F4372">
        <w:tc>
          <w:tcPr>
            <w:tcW w:w="4950" w:type="dxa"/>
          </w:tcPr>
          <w:p w14:paraId="570E1E82" w14:textId="06FFEE5A" w:rsidR="00DB7B69" w:rsidRPr="00250D6B" w:rsidRDefault="00DB7B69" w:rsidP="00DB7B69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70" w:type="dxa"/>
            <w:vAlign w:val="bottom"/>
          </w:tcPr>
          <w:p w14:paraId="53B5396B" w14:textId="1EF49732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136</w:t>
            </w:r>
          </w:p>
        </w:tc>
        <w:tc>
          <w:tcPr>
            <w:tcW w:w="1470" w:type="dxa"/>
            <w:vAlign w:val="bottom"/>
          </w:tcPr>
          <w:p w14:paraId="6A688FB1" w14:textId="7F03F62E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71" w:type="dxa"/>
            <w:vAlign w:val="bottom"/>
          </w:tcPr>
          <w:p w14:paraId="485D60A0" w14:textId="173AEE7A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4150C679" w14:textId="621EF475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136</w:t>
            </w:r>
          </w:p>
        </w:tc>
        <w:tc>
          <w:tcPr>
            <w:tcW w:w="272" w:type="dxa"/>
          </w:tcPr>
          <w:p w14:paraId="52DADC75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0" w:type="dxa"/>
            <w:vAlign w:val="bottom"/>
          </w:tcPr>
          <w:p w14:paraId="31485FCD" w14:textId="00514A75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71" w:type="dxa"/>
            <w:vAlign w:val="bottom"/>
          </w:tcPr>
          <w:p w14:paraId="40901982" w14:textId="030FDA80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</w:tr>
      <w:tr w:rsidR="00DB7B69" w:rsidRPr="00250D6B" w14:paraId="4CD6DE12" w14:textId="77777777" w:rsidTr="008F4372">
        <w:tc>
          <w:tcPr>
            <w:tcW w:w="4950" w:type="dxa"/>
          </w:tcPr>
          <w:p w14:paraId="7CC8828F" w14:textId="5A395956" w:rsidR="00DB7B69" w:rsidRPr="00250D6B" w:rsidRDefault="00DB7B69" w:rsidP="00DB7B69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470" w:type="dxa"/>
            <w:vAlign w:val="bottom"/>
          </w:tcPr>
          <w:p w14:paraId="3345B198" w14:textId="6ACA70FD" w:rsidR="00DB7B69" w:rsidRPr="00250D6B" w:rsidRDefault="00DB7B69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3,917</w:t>
            </w:r>
          </w:p>
        </w:tc>
        <w:tc>
          <w:tcPr>
            <w:tcW w:w="1470" w:type="dxa"/>
            <w:vAlign w:val="bottom"/>
          </w:tcPr>
          <w:p w14:paraId="13BAE19F" w14:textId="66395B86" w:rsidR="00DB7B69" w:rsidRPr="00250D6B" w:rsidRDefault="00DB7B69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71" w:type="dxa"/>
            <w:vAlign w:val="bottom"/>
          </w:tcPr>
          <w:p w14:paraId="036E5C98" w14:textId="5B0718F3" w:rsidR="00DB7B69" w:rsidRPr="00250D6B" w:rsidRDefault="00DB7B69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3BE2DFCD" w14:textId="6D2FF057" w:rsidR="00DB7B69" w:rsidRPr="00250D6B" w:rsidRDefault="00DB7B69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 w:hint="cs"/>
              </w:rPr>
              <w:t>3,917</w:t>
            </w:r>
          </w:p>
        </w:tc>
        <w:tc>
          <w:tcPr>
            <w:tcW w:w="272" w:type="dxa"/>
          </w:tcPr>
          <w:p w14:paraId="09B0983D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0" w:type="dxa"/>
            <w:vAlign w:val="bottom"/>
          </w:tcPr>
          <w:p w14:paraId="56CD0AB1" w14:textId="6D170454" w:rsidR="00DB7B69" w:rsidRPr="00250D6B" w:rsidRDefault="00DB7B69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3,917</w:t>
            </w:r>
          </w:p>
        </w:tc>
        <w:tc>
          <w:tcPr>
            <w:tcW w:w="1471" w:type="dxa"/>
            <w:vAlign w:val="bottom"/>
          </w:tcPr>
          <w:p w14:paraId="131FFA6D" w14:textId="70E9EA89" w:rsidR="00DB7B69" w:rsidRPr="00250D6B" w:rsidRDefault="00DB7B69" w:rsidP="00DB7B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250D6B">
              <w:rPr>
                <w:rFonts w:asciiTheme="majorBidi" w:hAnsiTheme="majorBidi" w:cstheme="majorBidi" w:hint="cs"/>
              </w:rPr>
              <w:t>3,917</w:t>
            </w:r>
          </w:p>
        </w:tc>
      </w:tr>
      <w:tr w:rsidR="00DB7B69" w:rsidRPr="00250D6B" w14:paraId="528387F8" w14:textId="77777777" w:rsidTr="008F4372">
        <w:tc>
          <w:tcPr>
            <w:tcW w:w="4950" w:type="dxa"/>
          </w:tcPr>
          <w:p w14:paraId="6A123466" w14:textId="5C69C7D2" w:rsidR="00DB7B69" w:rsidRPr="00250D6B" w:rsidRDefault="00DB7B69" w:rsidP="00DB7B69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70" w:type="dxa"/>
            <w:vAlign w:val="bottom"/>
          </w:tcPr>
          <w:p w14:paraId="5771216B" w14:textId="7B7ABD9B" w:rsidR="00DB7B69" w:rsidRPr="00250D6B" w:rsidRDefault="00DB7B69" w:rsidP="00DB7B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835</w:t>
            </w:r>
          </w:p>
        </w:tc>
        <w:tc>
          <w:tcPr>
            <w:tcW w:w="1470" w:type="dxa"/>
            <w:vAlign w:val="bottom"/>
          </w:tcPr>
          <w:p w14:paraId="2A1BE315" w14:textId="687730D2" w:rsidR="00DB7B69" w:rsidRPr="00250D6B" w:rsidRDefault="00DB7B69" w:rsidP="00DB7B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(3,750)</w:t>
            </w:r>
          </w:p>
        </w:tc>
        <w:tc>
          <w:tcPr>
            <w:tcW w:w="1471" w:type="dxa"/>
            <w:vAlign w:val="bottom"/>
          </w:tcPr>
          <w:p w14:paraId="0AE374F9" w14:textId="63D4CCB7" w:rsidR="00DB7B69" w:rsidRPr="00250D6B" w:rsidRDefault="00DB7B69" w:rsidP="00DB7B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294</w:t>
            </w: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530B2DDA" w14:textId="2912D8CF" w:rsidR="00DB7B69" w:rsidRPr="00250D6B" w:rsidRDefault="00DB7B69" w:rsidP="00DB7B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(2,</w:t>
            </w:r>
            <w:r w:rsidRPr="00250D6B">
              <w:rPr>
                <w:rFonts w:asciiTheme="majorBidi" w:hAnsiTheme="majorBidi" w:cstheme="majorBidi"/>
                <w:b/>
                <w:bCs/>
              </w:rPr>
              <w:t>621</w:t>
            </w:r>
            <w:r w:rsidRPr="00250D6B">
              <w:rPr>
                <w:rFonts w:asciiTheme="majorBidi" w:hAnsiTheme="majorBidi" w:cstheme="majorBidi" w:hint="cs"/>
                <w:b/>
                <w:bCs/>
              </w:rPr>
              <w:t>)</w:t>
            </w:r>
          </w:p>
        </w:tc>
        <w:tc>
          <w:tcPr>
            <w:tcW w:w="272" w:type="dxa"/>
          </w:tcPr>
          <w:p w14:paraId="6EEAE347" w14:textId="77777777" w:rsidR="00DB7B69" w:rsidRPr="00250D6B" w:rsidRDefault="00DB7B69" w:rsidP="00DB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0" w:type="dxa"/>
            <w:vAlign w:val="bottom"/>
          </w:tcPr>
          <w:p w14:paraId="441E07E3" w14:textId="5BD01F4A" w:rsidR="00DB7B69" w:rsidRPr="00250D6B" w:rsidRDefault="00DB7B69" w:rsidP="00DB7B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(3,311)</w:t>
            </w:r>
          </w:p>
        </w:tc>
        <w:tc>
          <w:tcPr>
            <w:tcW w:w="1471" w:type="dxa"/>
            <w:vAlign w:val="bottom"/>
          </w:tcPr>
          <w:p w14:paraId="4F217B49" w14:textId="5DDA45F1" w:rsidR="00DB7B69" w:rsidRPr="00250D6B" w:rsidRDefault="00DB7B69" w:rsidP="00DB7B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</w:rPr>
              <w:t>(3,311)</w:t>
            </w:r>
          </w:p>
        </w:tc>
      </w:tr>
    </w:tbl>
    <w:p w14:paraId="04083D39" w14:textId="4B65C53B" w:rsidR="00027638" w:rsidRPr="00250D6B" w:rsidRDefault="00027638" w:rsidP="00DB7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  <w:r w:rsidRPr="00250D6B">
        <w:rPr>
          <w:sz w:val="28"/>
          <w:szCs w:val="28"/>
          <w:cs/>
        </w:rPr>
        <w:tab/>
      </w:r>
    </w:p>
    <w:p w14:paraId="63B91664" w14:textId="4E9CE600" w:rsidR="00DF7445" w:rsidRPr="00250D6B" w:rsidRDefault="00DF7445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7F51EA" w14:textId="77777777" w:rsidR="00DF7445" w:rsidRPr="00250D6B" w:rsidRDefault="00DF7445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  <w:sectPr w:rsidR="00DF7445" w:rsidRPr="00250D6B" w:rsidSect="00FB1D27">
          <w:headerReference w:type="default" r:id="rId27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368BE88" w14:textId="05E4923A" w:rsidR="00F20DB7" w:rsidRPr="00250D6B" w:rsidRDefault="00F20DB7" w:rsidP="006F72C4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250D6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ฐานะเปิดต่อความเสี่ยงด้านอัตราดอกเบี้ย</w:t>
      </w:r>
    </w:p>
    <w:p w14:paraId="2CCA8148" w14:textId="77777777" w:rsidR="00EC1ABA" w:rsidRPr="00250D6B" w:rsidRDefault="00EC1ABA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946D34" w:rsidRPr="00250D6B" w14:paraId="04DD4C07" w14:textId="77777777" w:rsidTr="006F72C4">
        <w:trPr>
          <w:tblHeader/>
        </w:trPr>
        <w:tc>
          <w:tcPr>
            <w:tcW w:w="4140" w:type="dxa"/>
            <w:shd w:val="clear" w:color="auto" w:fill="auto"/>
          </w:tcPr>
          <w:p w14:paraId="10678B27" w14:textId="77777777" w:rsidR="00946D34" w:rsidRPr="00250D6B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F521116" w14:textId="77777777" w:rsidR="00946D34" w:rsidRPr="00250D6B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3A66627E" w14:textId="77777777" w:rsidR="00946D34" w:rsidRPr="00250D6B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27638" w:rsidRPr="00250D6B" w14:paraId="0730E0D0" w14:textId="77777777" w:rsidTr="006F72C4">
        <w:trPr>
          <w:tblHeader/>
        </w:trPr>
        <w:tc>
          <w:tcPr>
            <w:tcW w:w="4140" w:type="dxa"/>
          </w:tcPr>
          <w:p w14:paraId="38BA4A43" w14:textId="7777777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DBFBC23" w14:textId="4F3D31DB" w:rsidR="00027638" w:rsidRPr="00250D6B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D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1FA175B7" w14:textId="43F74B46" w:rsidR="00027638" w:rsidRPr="00250D6B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102DAFA5" w14:textId="5D231B14" w:rsidR="00027638" w:rsidRPr="00250D6B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D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43B80F54" w14:textId="7B317DD9" w:rsidR="00027638" w:rsidRPr="00250D6B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27638" w:rsidRPr="00250D6B" w14:paraId="6524F715" w14:textId="77777777" w:rsidTr="006F72C4">
        <w:trPr>
          <w:tblHeader/>
        </w:trPr>
        <w:tc>
          <w:tcPr>
            <w:tcW w:w="4140" w:type="dxa"/>
          </w:tcPr>
          <w:p w14:paraId="792D3020" w14:textId="7777777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59C2E0A" w14:textId="37AF174F" w:rsidR="00027638" w:rsidRPr="00250D6B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639F1D8E" w14:textId="43EF7052" w:rsidR="00027638" w:rsidRPr="00250D6B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6A3DCE50" w14:textId="40771817" w:rsidR="00027638" w:rsidRPr="00250D6B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6020CB52" w14:textId="4EC0D57B" w:rsidR="00027638" w:rsidRPr="00250D6B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27638" w:rsidRPr="00250D6B" w14:paraId="7C07F819" w14:textId="77777777" w:rsidTr="006F72C4">
        <w:trPr>
          <w:tblHeader/>
        </w:trPr>
        <w:tc>
          <w:tcPr>
            <w:tcW w:w="4140" w:type="dxa"/>
          </w:tcPr>
          <w:p w14:paraId="5627C8DA" w14:textId="7777777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4F51466F" w14:textId="77777777" w:rsidR="00027638" w:rsidRPr="00250D6B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7638" w:rsidRPr="00250D6B" w14:paraId="456A590F" w14:textId="77777777" w:rsidTr="006F72C4">
        <w:tc>
          <w:tcPr>
            <w:tcW w:w="4140" w:type="dxa"/>
          </w:tcPr>
          <w:p w14:paraId="1D1AC3C4" w14:textId="5228E7A9" w:rsidR="00027638" w:rsidRPr="00250D6B" w:rsidRDefault="00027638" w:rsidP="0002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82" w:type="dxa"/>
          </w:tcPr>
          <w:p w14:paraId="26D4EF3A" w14:textId="7777777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51EA4050" w14:textId="7777777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2B21867" w14:textId="7777777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255EEB01" w14:textId="77777777" w:rsidR="00027638" w:rsidRPr="00250D6B" w:rsidRDefault="00027638" w:rsidP="0002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822C72" w:rsidRPr="00250D6B" w14:paraId="59EF07A8" w14:textId="77777777" w:rsidTr="00BB1EA8">
        <w:tc>
          <w:tcPr>
            <w:tcW w:w="4140" w:type="dxa"/>
          </w:tcPr>
          <w:p w14:paraId="1BE76A2B" w14:textId="064C1385" w:rsidR="00822C72" w:rsidRPr="00250D6B" w:rsidRDefault="00822C72" w:rsidP="0082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E0C5AC" w14:textId="4A231F12" w:rsidR="00822C72" w:rsidRPr="00250D6B" w:rsidRDefault="00212A12" w:rsidP="00822C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(27,071)</w:t>
            </w:r>
          </w:p>
        </w:tc>
        <w:tc>
          <w:tcPr>
            <w:tcW w:w="1283" w:type="dxa"/>
            <w:shd w:val="clear" w:color="auto" w:fill="auto"/>
          </w:tcPr>
          <w:p w14:paraId="250C06FE" w14:textId="602188E7" w:rsidR="00822C72" w:rsidRPr="00250D6B" w:rsidRDefault="00822C72" w:rsidP="00822C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(30,626)</w:t>
            </w:r>
          </w:p>
        </w:tc>
        <w:tc>
          <w:tcPr>
            <w:tcW w:w="1282" w:type="dxa"/>
            <w:shd w:val="clear" w:color="auto" w:fill="auto"/>
          </w:tcPr>
          <w:p w14:paraId="5974F7E4" w14:textId="47846478" w:rsidR="00822C72" w:rsidRPr="00250D6B" w:rsidRDefault="00822C72" w:rsidP="00822C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(3,32</w:t>
            </w:r>
            <w:r w:rsidR="00212A12" w:rsidRPr="00250D6B">
              <w:rPr>
                <w:rFonts w:asciiTheme="majorBidi" w:hAnsiTheme="majorBidi" w:cstheme="majorBidi"/>
              </w:rPr>
              <w:t>1</w:t>
            </w:r>
            <w:r w:rsidRPr="00250D6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</w:tcPr>
          <w:p w14:paraId="7756D9D0" w14:textId="2F65386F" w:rsidR="00822C72" w:rsidRPr="00250D6B" w:rsidRDefault="00822C72" w:rsidP="00822C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(6,594)</w:t>
            </w:r>
          </w:p>
        </w:tc>
      </w:tr>
      <w:tr w:rsidR="00822C72" w:rsidRPr="00250D6B" w14:paraId="682F95C3" w14:textId="77777777" w:rsidTr="00BB1EA8">
        <w:tc>
          <w:tcPr>
            <w:tcW w:w="4140" w:type="dxa"/>
          </w:tcPr>
          <w:p w14:paraId="602A7A83" w14:textId="37A2B102" w:rsidR="00822C72" w:rsidRPr="00250D6B" w:rsidRDefault="00763EDC" w:rsidP="0082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AAE195" w14:textId="04D6F8B4" w:rsidR="00822C72" w:rsidRPr="00250D6B" w:rsidRDefault="00212A12" w:rsidP="0082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(27,071)</w:t>
            </w:r>
          </w:p>
        </w:tc>
        <w:tc>
          <w:tcPr>
            <w:tcW w:w="1283" w:type="dxa"/>
            <w:shd w:val="clear" w:color="auto" w:fill="auto"/>
          </w:tcPr>
          <w:p w14:paraId="2E9D03D8" w14:textId="1C887E68" w:rsidR="00822C72" w:rsidRPr="00250D6B" w:rsidRDefault="00822C72" w:rsidP="0082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(30,626)</w:t>
            </w:r>
          </w:p>
        </w:tc>
        <w:tc>
          <w:tcPr>
            <w:tcW w:w="1282" w:type="dxa"/>
            <w:shd w:val="clear" w:color="auto" w:fill="auto"/>
          </w:tcPr>
          <w:p w14:paraId="58A952D4" w14:textId="0BD4A08F" w:rsidR="00822C72" w:rsidRPr="00250D6B" w:rsidRDefault="00822C72" w:rsidP="0082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(3,32</w:t>
            </w:r>
            <w:r w:rsidR="00212A12" w:rsidRPr="00250D6B">
              <w:rPr>
                <w:rFonts w:asciiTheme="majorBidi" w:hAnsiTheme="majorBidi" w:cstheme="majorBidi"/>
                <w:b/>
                <w:bCs/>
              </w:rPr>
              <w:t>1</w:t>
            </w:r>
            <w:r w:rsidRPr="00250D6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</w:tcPr>
          <w:p w14:paraId="72DB754A" w14:textId="02511B41" w:rsidR="00822C72" w:rsidRPr="00250D6B" w:rsidRDefault="00822C72" w:rsidP="0082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(6,594)</w:t>
            </w:r>
          </w:p>
        </w:tc>
      </w:tr>
      <w:tr w:rsidR="00822C72" w:rsidRPr="00250D6B" w14:paraId="20E6DBDB" w14:textId="77777777" w:rsidTr="00EE70EB">
        <w:tc>
          <w:tcPr>
            <w:tcW w:w="4140" w:type="dxa"/>
          </w:tcPr>
          <w:p w14:paraId="78E0158F" w14:textId="20B5D46F" w:rsidR="00822C72" w:rsidRPr="00250D6B" w:rsidRDefault="00822C72" w:rsidP="0082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A81718" w14:textId="0C729C68" w:rsidR="00822C72" w:rsidRPr="00250D6B" w:rsidRDefault="00212A12" w:rsidP="00822C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8ACF36" w14:textId="0838F03B" w:rsidR="00822C72" w:rsidRPr="00250D6B" w:rsidRDefault="00822C72" w:rsidP="00822C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3BF5C6" w14:textId="5BB1C479" w:rsidR="00822C72" w:rsidRPr="00250D6B" w:rsidRDefault="00822C72" w:rsidP="00822C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5509EBF" w14:textId="7C8F4063" w:rsidR="00822C72" w:rsidRPr="00250D6B" w:rsidRDefault="00822C72" w:rsidP="00822C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-</w:t>
            </w:r>
          </w:p>
        </w:tc>
      </w:tr>
      <w:tr w:rsidR="00822C72" w:rsidRPr="00250D6B" w14:paraId="063FEDB4" w14:textId="77777777" w:rsidTr="00EE70EB">
        <w:tc>
          <w:tcPr>
            <w:tcW w:w="4140" w:type="dxa"/>
          </w:tcPr>
          <w:p w14:paraId="538D2B90" w14:textId="54CFDC36" w:rsidR="00822C72" w:rsidRPr="00250D6B" w:rsidRDefault="00763EDC" w:rsidP="0082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9CD0655" w14:textId="28D45072" w:rsidR="00822C72" w:rsidRPr="00250D6B" w:rsidRDefault="00212A12" w:rsidP="00822C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(26,484)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78CE9B" w14:textId="5BBF6925" w:rsidR="00822C72" w:rsidRPr="00250D6B" w:rsidRDefault="00822C72" w:rsidP="00822C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(29,987)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9B0772" w14:textId="29ABF918" w:rsidR="00822C72" w:rsidRPr="00250D6B" w:rsidRDefault="00822C72" w:rsidP="00822C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(3,32</w:t>
            </w:r>
            <w:r w:rsidR="00212A12" w:rsidRPr="00250D6B">
              <w:rPr>
                <w:rFonts w:asciiTheme="majorBidi" w:hAnsiTheme="majorBidi" w:cstheme="majorBidi"/>
                <w:b/>
                <w:bCs/>
              </w:rPr>
              <w:t>1</w:t>
            </w:r>
            <w:r w:rsidRPr="00250D6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18797310" w14:textId="48447AE9" w:rsidR="00822C72" w:rsidRPr="00250D6B" w:rsidRDefault="00822C72" w:rsidP="00822C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(6,594)</w:t>
            </w:r>
          </w:p>
        </w:tc>
      </w:tr>
    </w:tbl>
    <w:p w14:paraId="573E69A4" w14:textId="77777777" w:rsidR="00946D34" w:rsidRPr="00250D6B" w:rsidRDefault="00946D34" w:rsidP="00C42F4A">
      <w:pPr>
        <w:rPr>
          <w:rFonts w:asciiTheme="majorBidi" w:hAnsiTheme="majorBidi" w:cstheme="majorBidi"/>
        </w:rPr>
      </w:pPr>
    </w:p>
    <w:p w14:paraId="2F260F24" w14:textId="03525B0D" w:rsidR="00223349" w:rsidRPr="00250D6B" w:rsidRDefault="000A6409" w:rsidP="00F236C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</w:t>
      </w:r>
      <w:r w:rsidR="004762B0"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250D6B" w:rsidRDefault="00663EDE" w:rsidP="00F236C9">
      <w:pPr>
        <w:spacing w:line="240" w:lineRule="auto"/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250D6B" w14:paraId="1E68AA0D" w14:textId="77777777" w:rsidTr="00823AF1">
        <w:trPr>
          <w:tblHeader/>
        </w:trPr>
        <w:tc>
          <w:tcPr>
            <w:tcW w:w="4050" w:type="dxa"/>
            <w:shd w:val="clear" w:color="auto" w:fill="auto"/>
          </w:tcPr>
          <w:p w14:paraId="2FBB13F7" w14:textId="77777777" w:rsidR="00663EDE" w:rsidRPr="00250D6B" w:rsidRDefault="00663EDE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6F9BA9B" w14:textId="77777777" w:rsidR="00663EDE" w:rsidRPr="00250D6B" w:rsidRDefault="00663EDE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7897EA" w14:textId="77777777" w:rsidR="00663EDE" w:rsidRPr="00250D6B" w:rsidRDefault="00663EDE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C5CF0" w:rsidRPr="00250D6B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6C5CF0" w:rsidRPr="00250D6B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8C3416C" w14:textId="5E5F36C1" w:rsidR="006C5CF0" w:rsidRPr="00250D6B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D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65B1A3F9" w14:textId="5A46D8CB" w:rsidR="006C5CF0" w:rsidRPr="00250D6B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4067102D" w:rsidR="006C5CF0" w:rsidRPr="00250D6B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D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0D6563DB" w14:textId="7304B985" w:rsidR="006C5CF0" w:rsidRPr="00250D6B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C5CF0" w:rsidRPr="00250D6B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6C5CF0" w:rsidRPr="00250D6B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1A04A3D2" w14:textId="28236031" w:rsidR="006C5CF0" w:rsidRPr="00250D6B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3F0D659D" w14:textId="2E8D9E9C" w:rsidR="006C5CF0" w:rsidRPr="00250D6B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000005F7" w14:textId="53CB1E20" w:rsidR="006C5CF0" w:rsidRPr="00250D6B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1BF1849D" w14:textId="30B76521" w:rsidR="006C5CF0" w:rsidRPr="00250D6B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C5CF0" w:rsidRPr="00250D6B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6C5CF0" w:rsidRPr="00250D6B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37BF2B1B" w14:textId="77777777" w:rsidR="006C5CF0" w:rsidRPr="00250D6B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5CF0" w:rsidRPr="00250D6B" w14:paraId="05E7425D" w14:textId="77777777" w:rsidTr="00823AF1">
        <w:tc>
          <w:tcPr>
            <w:tcW w:w="4050" w:type="dxa"/>
          </w:tcPr>
          <w:p w14:paraId="70B113DE" w14:textId="77777777" w:rsidR="006C5CF0" w:rsidRPr="00250D6B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6C5CF0" w:rsidRPr="00250D6B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BD85F4E" w14:textId="77777777" w:rsidR="006C5CF0" w:rsidRPr="00250D6B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6CD0BC0" w14:textId="77777777" w:rsidR="006C5CF0" w:rsidRPr="00250D6B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348AB7A" w14:textId="77777777" w:rsidR="006C5CF0" w:rsidRPr="00250D6B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C5CF0" w:rsidRPr="00250D6B" w14:paraId="5F653017" w14:textId="77777777" w:rsidTr="004E3076">
        <w:tc>
          <w:tcPr>
            <w:tcW w:w="4050" w:type="dxa"/>
          </w:tcPr>
          <w:p w14:paraId="13E99180" w14:textId="764E3BE3" w:rsidR="006C5CF0" w:rsidRPr="00250D6B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  <w:shd w:val="clear" w:color="auto" w:fill="auto"/>
          </w:tcPr>
          <w:p w14:paraId="027F9952" w14:textId="63EAE636" w:rsidR="006C5CF0" w:rsidRPr="00250D6B" w:rsidRDefault="002F7BAD" w:rsidP="006C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5,309</w:t>
            </w:r>
          </w:p>
        </w:tc>
        <w:tc>
          <w:tcPr>
            <w:tcW w:w="1283" w:type="dxa"/>
            <w:shd w:val="clear" w:color="auto" w:fill="auto"/>
          </w:tcPr>
          <w:p w14:paraId="74298CA4" w14:textId="071622ED" w:rsidR="006C5CF0" w:rsidRPr="00250D6B" w:rsidRDefault="006C5CF0" w:rsidP="006C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</w:rPr>
              <w:t>5,226</w:t>
            </w:r>
          </w:p>
        </w:tc>
        <w:tc>
          <w:tcPr>
            <w:tcW w:w="1282" w:type="dxa"/>
            <w:shd w:val="clear" w:color="auto" w:fill="auto"/>
          </w:tcPr>
          <w:p w14:paraId="79057613" w14:textId="385CE82F" w:rsidR="006C5CF0" w:rsidRPr="00250D6B" w:rsidRDefault="00822C72" w:rsidP="006C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443</w:t>
            </w:r>
          </w:p>
        </w:tc>
        <w:tc>
          <w:tcPr>
            <w:tcW w:w="1283" w:type="dxa"/>
          </w:tcPr>
          <w:p w14:paraId="618FA977" w14:textId="7E43284B" w:rsidR="006C5CF0" w:rsidRPr="00250D6B" w:rsidRDefault="006C5CF0" w:rsidP="006C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</w:rPr>
              <w:t>555</w:t>
            </w:r>
          </w:p>
        </w:tc>
      </w:tr>
      <w:tr w:rsidR="006C5CF0" w:rsidRPr="00250D6B" w14:paraId="32AB57C5" w14:textId="77777777" w:rsidTr="004E3076">
        <w:tc>
          <w:tcPr>
            <w:tcW w:w="4050" w:type="dxa"/>
          </w:tcPr>
          <w:p w14:paraId="47F2D7D8" w14:textId="77777777" w:rsidR="006C5CF0" w:rsidRPr="00250D6B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4A4F4C1D" w14:textId="0B45C8EE" w:rsidR="006C5CF0" w:rsidRPr="00250D6B" w:rsidRDefault="002F7BAD" w:rsidP="006C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5,309</w:t>
            </w:r>
          </w:p>
        </w:tc>
        <w:tc>
          <w:tcPr>
            <w:tcW w:w="1283" w:type="dxa"/>
            <w:shd w:val="clear" w:color="auto" w:fill="auto"/>
          </w:tcPr>
          <w:p w14:paraId="5F27DBC9" w14:textId="683D6939" w:rsidR="006C5CF0" w:rsidRPr="00250D6B" w:rsidRDefault="006C5CF0" w:rsidP="006C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hint="cs"/>
                <w:b/>
                <w:bCs/>
              </w:rPr>
              <w:t>5,226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279366" w14:textId="41A4AC40" w:rsidR="006C5CF0" w:rsidRPr="00250D6B" w:rsidRDefault="00822C72" w:rsidP="006C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443</w:t>
            </w:r>
          </w:p>
        </w:tc>
        <w:tc>
          <w:tcPr>
            <w:tcW w:w="1283" w:type="dxa"/>
            <w:vAlign w:val="bottom"/>
          </w:tcPr>
          <w:p w14:paraId="644E80AD" w14:textId="18D29A42" w:rsidR="006C5CF0" w:rsidRPr="00250D6B" w:rsidRDefault="006C5CF0" w:rsidP="006C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hint="cs"/>
                <w:b/>
                <w:bCs/>
              </w:rPr>
              <w:t>555</w:t>
            </w:r>
          </w:p>
        </w:tc>
      </w:tr>
      <w:tr w:rsidR="006C5CF0" w:rsidRPr="00250D6B" w14:paraId="5179CCBE" w14:textId="77777777" w:rsidTr="00EE70EB">
        <w:tc>
          <w:tcPr>
            <w:tcW w:w="4050" w:type="dxa"/>
          </w:tcPr>
          <w:p w14:paraId="7253021F" w14:textId="1839FEC1" w:rsidR="006C5CF0" w:rsidRPr="00250D6B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5854C21" w14:textId="77777777" w:rsidR="006C5CF0" w:rsidRPr="00250D6B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15C68B59" w14:textId="77777777" w:rsidR="006C5CF0" w:rsidRPr="00250D6B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7CDC8475" w14:textId="77777777" w:rsidR="006C5CF0" w:rsidRPr="00250D6B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2D28660" w14:textId="77777777" w:rsidR="006C5CF0" w:rsidRPr="00250D6B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C5CF0" w:rsidRPr="00250D6B" w14:paraId="4A3E216C" w14:textId="77777777" w:rsidTr="00EE70EB">
        <w:tc>
          <w:tcPr>
            <w:tcW w:w="4050" w:type="dxa"/>
          </w:tcPr>
          <w:p w14:paraId="53335A95" w14:textId="77777777" w:rsidR="006C5CF0" w:rsidRPr="00250D6B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0D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  <w:shd w:val="clear" w:color="auto" w:fill="auto"/>
          </w:tcPr>
          <w:p w14:paraId="7426E044" w14:textId="77777777" w:rsidR="006C5CF0" w:rsidRPr="00250D6B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12767E40" w14:textId="77777777" w:rsidR="006C5CF0" w:rsidRPr="00250D6B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66D6264E" w14:textId="77777777" w:rsidR="006C5CF0" w:rsidRPr="00250D6B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0885BFF" w14:textId="77777777" w:rsidR="006C5CF0" w:rsidRPr="00250D6B" w:rsidRDefault="006C5CF0" w:rsidP="006C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C5CF0" w:rsidRPr="00250D6B" w14:paraId="77F4BF2C" w14:textId="77777777" w:rsidTr="00EE70EB">
        <w:tc>
          <w:tcPr>
            <w:tcW w:w="4050" w:type="dxa"/>
          </w:tcPr>
          <w:p w14:paraId="4C9519A1" w14:textId="77777777" w:rsidR="006C5CF0" w:rsidRPr="00250D6B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  <w:shd w:val="clear" w:color="auto" w:fill="auto"/>
          </w:tcPr>
          <w:p w14:paraId="0F0516D3" w14:textId="64D7E346" w:rsidR="006C5CF0" w:rsidRPr="00250D6B" w:rsidRDefault="002F7BAD" w:rsidP="006C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2,5</w:t>
            </w:r>
            <w:r w:rsidR="00EB7E50" w:rsidRPr="00250D6B">
              <w:rPr>
                <w:rFonts w:asciiTheme="majorBidi" w:hAnsiTheme="majorBidi" w:cstheme="majorBidi"/>
              </w:rPr>
              <w:t>09</w:t>
            </w:r>
          </w:p>
        </w:tc>
        <w:tc>
          <w:tcPr>
            <w:tcW w:w="1283" w:type="dxa"/>
            <w:shd w:val="clear" w:color="auto" w:fill="auto"/>
          </w:tcPr>
          <w:p w14:paraId="51494E41" w14:textId="27167388" w:rsidR="006C5CF0" w:rsidRPr="00250D6B" w:rsidRDefault="006C5CF0" w:rsidP="006C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</w:rPr>
              <w:t>2,613</w:t>
            </w:r>
          </w:p>
        </w:tc>
        <w:tc>
          <w:tcPr>
            <w:tcW w:w="1282" w:type="dxa"/>
            <w:shd w:val="clear" w:color="auto" w:fill="auto"/>
          </w:tcPr>
          <w:p w14:paraId="044BF6E6" w14:textId="7CB83A13" w:rsidR="006C5CF0" w:rsidRPr="00250D6B" w:rsidRDefault="00822C72" w:rsidP="006C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asciiTheme="majorBidi" w:hAnsiTheme="majorBidi" w:cstheme="majorBidi"/>
              </w:rPr>
              <w:t>919</w:t>
            </w:r>
          </w:p>
        </w:tc>
        <w:tc>
          <w:tcPr>
            <w:tcW w:w="1283" w:type="dxa"/>
          </w:tcPr>
          <w:p w14:paraId="714B7C84" w14:textId="2C487320" w:rsidR="006C5CF0" w:rsidRPr="00250D6B" w:rsidRDefault="006C5CF0" w:rsidP="006C5C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0D6B">
              <w:rPr>
                <w:rFonts w:hint="cs"/>
              </w:rPr>
              <w:t>919</w:t>
            </w:r>
          </w:p>
        </w:tc>
      </w:tr>
      <w:tr w:rsidR="006C5CF0" w:rsidRPr="00250D6B" w14:paraId="18392F2F" w14:textId="77777777" w:rsidTr="00EE70EB">
        <w:tc>
          <w:tcPr>
            <w:tcW w:w="4050" w:type="dxa"/>
          </w:tcPr>
          <w:p w14:paraId="0356F87E" w14:textId="77777777" w:rsidR="006C5CF0" w:rsidRPr="00250D6B" w:rsidRDefault="006C5CF0" w:rsidP="006C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3A87B6D7" w14:textId="13675D4D" w:rsidR="006C5CF0" w:rsidRPr="00250D6B" w:rsidRDefault="002F7BAD" w:rsidP="006C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2,5</w:t>
            </w:r>
            <w:r w:rsidR="00EB7E50" w:rsidRPr="00250D6B">
              <w:rPr>
                <w:rFonts w:asciiTheme="majorBidi" w:hAnsiTheme="majorBidi" w:cstheme="majorBidi"/>
                <w:b/>
                <w:bCs/>
              </w:rPr>
              <w:t>09</w:t>
            </w:r>
          </w:p>
        </w:tc>
        <w:tc>
          <w:tcPr>
            <w:tcW w:w="1283" w:type="dxa"/>
            <w:shd w:val="clear" w:color="auto" w:fill="auto"/>
          </w:tcPr>
          <w:p w14:paraId="037E315F" w14:textId="7013FA60" w:rsidR="006C5CF0" w:rsidRPr="00250D6B" w:rsidRDefault="006C5CF0" w:rsidP="006C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50D6B">
              <w:rPr>
                <w:rFonts w:hint="cs"/>
                <w:b/>
                <w:bCs/>
              </w:rPr>
              <w:t>2,613</w:t>
            </w:r>
          </w:p>
        </w:tc>
        <w:tc>
          <w:tcPr>
            <w:tcW w:w="1282" w:type="dxa"/>
            <w:shd w:val="clear" w:color="auto" w:fill="auto"/>
          </w:tcPr>
          <w:p w14:paraId="1B38C622" w14:textId="6FAD0D89" w:rsidR="006C5CF0" w:rsidRPr="00250D6B" w:rsidRDefault="00822C72" w:rsidP="006C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asciiTheme="majorBidi" w:hAnsiTheme="majorBidi" w:cstheme="majorBidi"/>
                <w:b/>
                <w:bCs/>
              </w:rPr>
              <w:t>919</w:t>
            </w:r>
          </w:p>
        </w:tc>
        <w:tc>
          <w:tcPr>
            <w:tcW w:w="1283" w:type="dxa"/>
          </w:tcPr>
          <w:p w14:paraId="6C15B7CD" w14:textId="199053CA" w:rsidR="006C5CF0" w:rsidRPr="00250D6B" w:rsidRDefault="006C5CF0" w:rsidP="006C5C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0D6B">
              <w:rPr>
                <w:rFonts w:hint="cs"/>
                <w:b/>
                <w:bCs/>
              </w:rPr>
              <w:t>919</w:t>
            </w:r>
          </w:p>
        </w:tc>
      </w:tr>
    </w:tbl>
    <w:p w14:paraId="4FD2C17C" w14:textId="030C39B9" w:rsidR="008E6C3E" w:rsidRPr="00250D6B" w:rsidRDefault="008E6C3E" w:rsidP="00C42F4A">
      <w:pPr>
        <w:rPr>
          <w:rFonts w:asciiTheme="majorBidi" w:hAnsiTheme="majorBidi" w:cstheme="majorBidi"/>
        </w:rPr>
      </w:pPr>
    </w:p>
    <w:p w14:paraId="2CF56990" w14:textId="77777777" w:rsidR="009A178C" w:rsidRPr="00250D6B" w:rsidRDefault="009A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  <w:r w:rsidRPr="00250D6B">
        <w:rPr>
          <w:rFonts w:asciiTheme="majorBidi" w:hAnsiTheme="majorBidi" w:cstheme="majorBidi"/>
          <w:b/>
          <w:bCs/>
        </w:rPr>
        <w:br w:type="page"/>
      </w:r>
    </w:p>
    <w:p w14:paraId="3FA8632A" w14:textId="6170518D" w:rsidR="008E6C3E" w:rsidRPr="00250D6B" w:rsidRDefault="008E6C3E" w:rsidP="004E7FCC">
      <w:pPr>
        <w:pStyle w:val="index"/>
        <w:numPr>
          <w:ilvl w:val="0"/>
          <w:numId w:val="3"/>
        </w:numPr>
        <w:tabs>
          <w:tab w:val="decimal" w:pos="450"/>
        </w:tabs>
        <w:spacing w:after="0" w:line="240" w:lineRule="auto"/>
        <w:ind w:left="450" w:hanging="540"/>
        <w:outlineLvl w:val="0"/>
        <w:rPr>
          <w:rFonts w:asciiTheme="majorBidi" w:hAnsiTheme="majorBidi" w:cstheme="majorBidi"/>
          <w:sz w:val="20"/>
          <w:lang w:bidi="th-TH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250D6B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756EBC9E" w14:textId="74317C06" w:rsidR="008E6C3E" w:rsidRPr="00250D6B" w:rsidRDefault="008E6C3E" w:rsidP="00FA46C3">
      <w:pPr>
        <w:autoSpaceDE w:val="0"/>
        <w:autoSpaceDN w:val="0"/>
        <w:spacing w:line="240" w:lineRule="auto"/>
        <w:ind w:left="450"/>
        <w:jc w:val="thaiDistribute"/>
      </w:pPr>
    </w:p>
    <w:p w14:paraId="57FF5F4D" w14:textId="61E9EECC" w:rsidR="00A00403" w:rsidRPr="00250D6B" w:rsidRDefault="00CE13A1" w:rsidP="00A00403">
      <w:pPr>
        <w:autoSpaceDE w:val="0"/>
        <w:autoSpaceDN w:val="0"/>
        <w:spacing w:line="240" w:lineRule="auto"/>
        <w:ind w:left="450"/>
        <w:jc w:val="thaiDistribute"/>
      </w:pPr>
      <w:r w:rsidRPr="00250D6B">
        <w:rPr>
          <w:rFonts w:hint="cs"/>
          <w:cs/>
        </w:rPr>
        <w:t xml:space="preserve">ในปี </w:t>
      </w:r>
      <w:r w:rsidRPr="00250D6B">
        <w:t xml:space="preserve">2565 </w:t>
      </w:r>
      <w:r w:rsidRPr="00250D6B">
        <w:rPr>
          <w:rFonts w:hint="cs"/>
          <w:cs/>
        </w:rPr>
        <w:t xml:space="preserve">บริษัทถูกฟ้องเป็นจำเลยเรื่องติดตามเอาทรัพย์คืนตามโฉนดที่ดินเลขที่ </w:t>
      </w:r>
      <w:r w:rsidRPr="00250D6B">
        <w:t>2465</w:t>
      </w:r>
      <w:r w:rsidRPr="00250D6B">
        <w:rPr>
          <w:rFonts w:hint="cs"/>
          <w:cs/>
        </w:rPr>
        <w:t xml:space="preserve"> ตำบลบางจาก อำเภอ</w:t>
      </w:r>
      <w:r w:rsidRPr="00250D6B">
        <w:t xml:space="preserve">         </w:t>
      </w:r>
      <w:r w:rsidRPr="00250D6B">
        <w:rPr>
          <w:rFonts w:hint="cs"/>
          <w:cs/>
        </w:rPr>
        <w:t xml:space="preserve">พระโขนง กรุงเทพมหานคร โดยบริษัทถูกเรียกให้รื้อถอนอาคารและคืนทรัพย์สิน หากคืนไม่ได้ ให้ชดใช้เป็นเงินจำนวน </w:t>
      </w:r>
      <w:r w:rsidRPr="00250D6B">
        <w:t>5,000</w:t>
      </w:r>
      <w:r w:rsidRPr="00250D6B">
        <w:rPr>
          <w:rFonts w:hint="cs"/>
          <w:cs/>
        </w:rPr>
        <w:t xml:space="preserve"> ล้านบาท อนึ่ง เมื่อปี </w:t>
      </w:r>
      <w:r w:rsidRPr="00250D6B">
        <w:t>2538</w:t>
      </w:r>
      <w:r w:rsidRPr="00250D6B">
        <w:rPr>
          <w:rFonts w:hint="cs"/>
          <w:cs/>
        </w:rPr>
        <w:t xml:space="preserve"> กระทรวงการคลัง กรมธนารักษ์และบริษัทเคยถูกฟ้องคดีตามโฉนดที่ดินเลขที่ </w:t>
      </w:r>
      <w:r w:rsidRPr="00250D6B">
        <w:t>2465</w:t>
      </w:r>
      <w:r w:rsidRPr="00250D6B">
        <w:rPr>
          <w:rFonts w:hint="cs"/>
          <w:cs/>
        </w:rPr>
        <w:t xml:space="preserve"> ดังกล่าว และในปี </w:t>
      </w:r>
      <w:r w:rsidRPr="00250D6B">
        <w:t>2559</w:t>
      </w:r>
      <w:r w:rsidRPr="00250D6B">
        <w:rPr>
          <w:rFonts w:hint="cs"/>
          <w:cs/>
        </w:rPr>
        <w:t xml:space="preserve"> ศาลฎีกาได้มีคำพิพากษายกฟ้องโดยพิจารณาว่าที่ดินโฉนด </w:t>
      </w:r>
      <w:r w:rsidRPr="00250D6B">
        <w:t>2465</w:t>
      </w:r>
      <w:r w:rsidRPr="00250D6B">
        <w:rPr>
          <w:rFonts w:hint="cs"/>
          <w:cs/>
        </w:rPr>
        <w:t xml:space="preserve"> ได้ถูกน้ำกัดเซาะกลายเป็นแม่น้ำเจ้าพระยาไปหมดแล้ว การฟ้องคดีนี้เป็นการนำโฉนดที่ดิน </w:t>
      </w:r>
      <w:r w:rsidRPr="00250D6B">
        <w:t>2465</w:t>
      </w:r>
      <w:r w:rsidRPr="00250D6B">
        <w:rPr>
          <w:rFonts w:hint="cs"/>
          <w:cs/>
        </w:rPr>
        <w:t xml:space="preserve"> ขึ้นมาฟ้องใหม่ ซึ่งบริษัทจะดำเนินการต่อสู้คดี </w:t>
      </w:r>
      <w:bookmarkStart w:id="13" w:name="_Hlk127729206"/>
      <w:r w:rsidRPr="00250D6B">
        <w:rPr>
          <w:rFonts w:hint="cs"/>
          <w:cs/>
        </w:rPr>
        <w:t xml:space="preserve">และเมื่อวันที่ </w:t>
      </w:r>
      <w:r w:rsidRPr="00250D6B">
        <w:t xml:space="preserve">28 </w:t>
      </w:r>
      <w:r w:rsidRPr="00250D6B">
        <w:rPr>
          <w:rFonts w:hint="cs"/>
          <w:cs/>
        </w:rPr>
        <w:t xml:space="preserve">ธันวาคม </w:t>
      </w:r>
      <w:r w:rsidRPr="00250D6B">
        <w:t xml:space="preserve">2565 </w:t>
      </w:r>
      <w:r w:rsidRPr="00250D6B">
        <w:rPr>
          <w:rFonts w:hint="cs"/>
          <w:cs/>
        </w:rPr>
        <w:t xml:space="preserve">ศาลชั้นต้นได้มีคำพิพากษาให้ยกฟ้องของโจทก์เนื่องจากรับฟังข้อเท็จจริงตามคำพิพกาษาศาลฎีกาในคดีก่อนว่าที่ดินโฉนด </w:t>
      </w:r>
      <w:r w:rsidRPr="00250D6B">
        <w:t xml:space="preserve">2465 </w:t>
      </w:r>
      <w:r w:rsidRPr="00250D6B">
        <w:rPr>
          <w:rFonts w:hint="cs"/>
          <w:cs/>
        </w:rPr>
        <w:t xml:space="preserve">ถูกน้ำกัดเซาะกลายเป็นแม่น้ำและตกเป็นสาธารณสมบัติของแผ่นดินไปหมดแล้ว ทั้งนี้ </w:t>
      </w:r>
      <w:r w:rsidR="005D0FF6" w:rsidRPr="00250D6B">
        <w:rPr>
          <w:cs/>
        </w:rPr>
        <w:t xml:space="preserve">โจทก์ได้ยื่นอุทธรณ์คำพิพากษาศาลชั้นต้น เมื่อวันที่ </w:t>
      </w:r>
      <w:r w:rsidR="005D0FF6" w:rsidRPr="00250D6B">
        <w:t xml:space="preserve">28 </w:t>
      </w:r>
      <w:r w:rsidR="005D0FF6" w:rsidRPr="00250D6B">
        <w:rPr>
          <w:rFonts w:hint="cs"/>
          <w:cs/>
        </w:rPr>
        <w:t xml:space="preserve">เมษายน </w:t>
      </w:r>
      <w:r w:rsidR="005D0FF6" w:rsidRPr="00250D6B">
        <w:t xml:space="preserve">2566 </w:t>
      </w:r>
      <w:r w:rsidR="005D0FF6" w:rsidRPr="00250D6B">
        <w:rPr>
          <w:rFonts w:hint="cs"/>
          <w:cs/>
        </w:rPr>
        <w:t>ซึ่ง</w:t>
      </w:r>
      <w:r w:rsidR="00C22F4D" w:rsidRPr="00250D6B">
        <w:rPr>
          <w:rFonts w:hint="cs"/>
          <w:cs/>
        </w:rPr>
        <w:t>บริษัท</w:t>
      </w:r>
      <w:r w:rsidR="005D0FF6" w:rsidRPr="00250D6B">
        <w:rPr>
          <w:rFonts w:hint="cs"/>
          <w:cs/>
        </w:rPr>
        <w:t>จะดำเนินการต่อสู้คดีในชั้นอุทธรณ์ต่อไป</w:t>
      </w:r>
      <w:r w:rsidRPr="00250D6B">
        <w:t xml:space="preserve"> </w:t>
      </w:r>
      <w:bookmarkEnd w:id="13"/>
      <w:r w:rsidRPr="00250D6B">
        <w:rPr>
          <w:rFonts w:hint="cs"/>
          <w:cs/>
        </w:rPr>
        <w:t>โดยบริษัทเชื่อว่าผลทางคดีจะไม่เกิดผลกระทบแก่บริษัท บริษัทจึงไม่ได้บันทึกหนี้สินที่อาจเกิดขึ้นจากคดีดังกล่าว</w:t>
      </w:r>
    </w:p>
    <w:p w14:paraId="07061233" w14:textId="77777777" w:rsidR="00CE13A1" w:rsidRPr="00250D6B" w:rsidRDefault="00CE13A1" w:rsidP="00CE13A1">
      <w:pPr>
        <w:autoSpaceDE w:val="0"/>
        <w:autoSpaceDN w:val="0"/>
        <w:spacing w:line="240" w:lineRule="auto"/>
        <w:ind w:left="450"/>
        <w:jc w:val="thaiDistribute"/>
      </w:pPr>
    </w:p>
    <w:p w14:paraId="694326D8" w14:textId="537C10D8" w:rsidR="00CE13A1" w:rsidRPr="00250D6B" w:rsidRDefault="00CE13A1" w:rsidP="00A00403">
      <w:pPr>
        <w:autoSpaceDE w:val="0"/>
        <w:autoSpaceDN w:val="0"/>
        <w:spacing w:line="240" w:lineRule="auto"/>
        <w:ind w:left="450"/>
        <w:jc w:val="thaiDistribute"/>
      </w:pPr>
      <w:r w:rsidRPr="00250D6B">
        <w:rPr>
          <w:rFonts w:hint="cs"/>
          <w:cs/>
        </w:rPr>
        <w:t xml:space="preserve">ในปี </w:t>
      </w:r>
      <w:r w:rsidRPr="00250D6B">
        <w:t xml:space="preserve">2565 </w:t>
      </w:r>
      <w:r w:rsidRPr="00250D6B">
        <w:rPr>
          <w:rFonts w:hint="cs"/>
          <w:cs/>
        </w:rPr>
        <w:t xml:space="preserve">บริษัทและบริษัทย่อยแห่งหนึ่งถูกคู่สัญญายื่นข้อเรียกร้องและเสนอข้อพิพาทให้อนุญาโตตุลาการพิจารณา อ้างว่าบริษัทและบริษัทย่อยผิดสัญญาการลงทุนดังกล่าว เรียกร้องให้บริษัทและบริษัทย่อยชดใช้เงินจำนวนประมาณ </w:t>
      </w:r>
      <w:r w:rsidRPr="00250D6B">
        <w:t>23</w:t>
      </w:r>
      <w:r w:rsidRPr="00250D6B">
        <w:rPr>
          <w:rFonts w:hint="cs"/>
          <w:cs/>
        </w:rPr>
        <w:t xml:space="preserve"> ล้านเหรียญสหรัฐ และดอกเบี้ยของต้นเงิน รวมถึงค่าเสียหายอื่น ๆ ที่ได้รับ และค่าใช้จ่ายต่าง ๆ ที่เกี่ยวข้อง ซึ่งบริษัทและบริษัทย่อยยืนยันข้อเท็จจริงว่าบริษัทและบริษัทย่อยได้ปฏิบัติตามข้อกำหนดและเงื่อนไขของสัญญาที่พิพาท โดยชำระเงินตามจำนวนที่ต้องชำระตามสัญญาโดยชอบแล้ว และได้โต้แย้งข้อเรียกร้องส่วนเกินและไม่เป็นธรรม และดำเนินการแต่งตั้งอนุญาโตตุลาการเพื่อดำเนินการระงับข้อพิพาทตามขั้นตอนแล้ว </w:t>
      </w:r>
      <w:r w:rsidR="00A00403" w:rsidRPr="00250D6B">
        <w:rPr>
          <w:rFonts w:hint="cs"/>
          <w:cs/>
        </w:rPr>
        <w:t xml:space="preserve">ปัจจุบันข้อเรียกร้องอยู่ในกระบวนการอนุญาโตตุลาการแล้ว </w:t>
      </w:r>
      <w:r w:rsidRPr="00250D6B">
        <w:rPr>
          <w:rFonts w:hint="cs"/>
          <w:cs/>
        </w:rPr>
        <w:t>บริษัทและบริษัทย่อยจึงไม่ได้บันทึกหนี้สินหรือผลกระทบอื่นที่อาจเกิดขึ้นจากข้อพิพาทดังกล่าว</w:t>
      </w:r>
    </w:p>
    <w:p w14:paraId="23C035E6" w14:textId="1FE08AE7" w:rsidR="00657974" w:rsidRPr="00250D6B" w:rsidRDefault="00657974" w:rsidP="00D30E52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</w:p>
    <w:p w14:paraId="4815B21C" w14:textId="654D4560" w:rsidR="00657974" w:rsidRPr="00250D6B" w:rsidRDefault="00657974" w:rsidP="00657974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  <w:r w:rsidRPr="00250D6B">
        <w:rPr>
          <w:rFonts w:hint="cs"/>
          <w:cs/>
        </w:rPr>
        <w:t xml:space="preserve">ในเดือนกรกฎาคม </w:t>
      </w:r>
      <w:r w:rsidRPr="00250D6B">
        <w:rPr>
          <w:rFonts w:hint="cs"/>
        </w:rPr>
        <w:t xml:space="preserve">2564 </w:t>
      </w:r>
      <w:r w:rsidRPr="00250D6B">
        <w:rPr>
          <w:rFonts w:hint="cs"/>
          <w:cs/>
        </w:rPr>
        <w:t>บริษัทย่อยทางอ้อมแห่งหนึ่งของกลุ่มบริษัทถูกยื่นเสนอข้อพิพาทกล่าวหาว่าบริษัทย่อยทางอ้อมปฏิบัติผิดสัญญาจ้างทำของ โดยผู้รับเหมาได้ยื่นคำเสนอข้อพิพาทต่อสถาบันอนุญาโตตุลาการ เพื่อให้</w:t>
      </w:r>
      <w:r w:rsidR="00527C07" w:rsidRPr="00250D6B">
        <w:rPr>
          <w:cs/>
        </w:rPr>
        <w:br/>
      </w:r>
      <w:r w:rsidRPr="00250D6B">
        <w:rPr>
          <w:rFonts w:hint="cs"/>
          <w:cs/>
        </w:rPr>
        <w:t xml:space="preserve">บริษัทย่อยทางอ้อมชำระค่าเสียหายจากการผิดสัญญาก่อสร้างโรงงาน เป็นจำนวนเงิน </w:t>
      </w:r>
      <w:r w:rsidRPr="00250D6B">
        <w:rPr>
          <w:rFonts w:hint="cs"/>
        </w:rPr>
        <w:t xml:space="preserve">121 </w:t>
      </w:r>
      <w:r w:rsidRPr="00250D6B">
        <w:rPr>
          <w:rFonts w:hint="cs"/>
          <w:cs/>
        </w:rPr>
        <w:t xml:space="preserve">ล้านบาท ซึ่งในเดือนกันยายน </w:t>
      </w:r>
      <w:r w:rsidRPr="00250D6B">
        <w:rPr>
          <w:rFonts w:hint="cs"/>
        </w:rPr>
        <w:t xml:space="preserve">2564 </w:t>
      </w:r>
      <w:r w:rsidRPr="00250D6B">
        <w:rPr>
          <w:rFonts w:hint="cs"/>
          <w:cs/>
        </w:rPr>
        <w:t xml:space="preserve">บริษัทย่อยทางอ้อมได้ยื่นคำคัดค้านและคำเรียกร้องแย้งต่อสถาบันอนุญาโตตุลาการ </w:t>
      </w:r>
      <w:r w:rsidR="003363D7" w:rsidRPr="00250D6B">
        <w:rPr>
          <w:rFonts w:hint="cs"/>
          <w:cs/>
        </w:rPr>
        <w:t xml:space="preserve">ในเดือนตุลาคม </w:t>
      </w:r>
      <w:r w:rsidR="003363D7" w:rsidRPr="00250D6B">
        <w:t>2565</w:t>
      </w:r>
      <w:r w:rsidR="00527C07" w:rsidRPr="00250D6B">
        <w:rPr>
          <w:rFonts w:hint="cs"/>
          <w:cs/>
        </w:rPr>
        <w:t xml:space="preserve"> </w:t>
      </w:r>
      <w:r w:rsidRPr="00250D6B">
        <w:rPr>
          <w:rFonts w:hint="cs"/>
          <w:cs/>
        </w:rPr>
        <w:t>บริษัทย่อยทางอ้อมถูกยื่นคำร้องห้ามใช้ประโยชน์ในโรงงานที่มีข้อพิพาทเป็นการชั่วคราว</w:t>
      </w:r>
      <w:r w:rsidRPr="00250D6B">
        <w:rPr>
          <w:rFonts w:hint="cs"/>
        </w:rPr>
        <w:t xml:space="preserve"> </w:t>
      </w:r>
      <w:r w:rsidRPr="00250D6B">
        <w:rPr>
          <w:rFonts w:hint="cs"/>
          <w:cs/>
        </w:rPr>
        <w:t>ซึ่งศาลแพ่งได้มีคำสั่งยกคำร้องดังกล่าวแล้วในเดือน</w:t>
      </w:r>
      <w:r w:rsidR="0044460A" w:rsidRPr="00250D6B">
        <w:rPr>
          <w:rFonts w:hint="cs"/>
          <w:cs/>
        </w:rPr>
        <w:t>กุมภาพันธ์</w:t>
      </w:r>
      <w:r w:rsidR="003363D7" w:rsidRPr="00250D6B">
        <w:rPr>
          <w:rFonts w:hint="cs"/>
          <w:cs/>
        </w:rPr>
        <w:t xml:space="preserve"> </w:t>
      </w:r>
      <w:r w:rsidR="00F8014C" w:rsidRPr="00250D6B">
        <w:t>2566</w:t>
      </w:r>
      <w:r w:rsidRPr="00250D6B">
        <w:rPr>
          <w:rFonts w:hint="cs"/>
          <w:cs/>
        </w:rPr>
        <w:t xml:space="preserve"> </w:t>
      </w:r>
      <w:r w:rsidR="003363D7" w:rsidRPr="00250D6B">
        <w:rPr>
          <w:rFonts w:hint="cs"/>
          <w:cs/>
        </w:rPr>
        <w:t xml:space="preserve">ข้อพิพาทที่เหลืออยู่ในกระบวนการอนุญาโตตุลาการ </w:t>
      </w:r>
      <w:r w:rsidRPr="00250D6B">
        <w:rPr>
          <w:rFonts w:hint="cs"/>
          <w:cs/>
        </w:rPr>
        <w:t>ผู้บริหารของบริษัทย่อยทางอ้อมเห็นว่าบริษัทย่อยทางอ้อมไม่ได้ทำผิดสัญญาแต่อย่างใด</w:t>
      </w:r>
      <w:r w:rsidRPr="00250D6B">
        <w:rPr>
          <w:rFonts w:hint="cs"/>
        </w:rPr>
        <w:t xml:space="preserve"> </w:t>
      </w:r>
      <w:r w:rsidRPr="00250D6B">
        <w:rPr>
          <w:rFonts w:hint="cs"/>
          <w:cs/>
        </w:rPr>
        <w:t xml:space="preserve">บริษัทย่อยทางอ้อมจึงไม่ได้บันทึกหนี้สินหรือผลกระทบอื่นที่อาจเกิดขึ้นจากข้อพิพาทดังกล่าว ณ วันที่ </w:t>
      </w:r>
      <w:r w:rsidRPr="00250D6B">
        <w:rPr>
          <w:rFonts w:hint="cs"/>
        </w:rPr>
        <w:t xml:space="preserve">31 </w:t>
      </w:r>
      <w:r w:rsidR="003363D7" w:rsidRPr="00250D6B">
        <w:rPr>
          <w:rFonts w:hint="cs"/>
          <w:cs/>
        </w:rPr>
        <w:t>มีนา</w:t>
      </w:r>
      <w:r w:rsidRPr="00250D6B">
        <w:rPr>
          <w:rFonts w:hint="cs"/>
          <w:cs/>
        </w:rPr>
        <w:t xml:space="preserve">คม </w:t>
      </w:r>
      <w:r w:rsidRPr="00250D6B">
        <w:rPr>
          <w:rFonts w:hint="cs"/>
        </w:rPr>
        <w:t>256</w:t>
      </w:r>
      <w:r w:rsidR="003363D7" w:rsidRPr="00250D6B">
        <w:rPr>
          <w:rFonts w:hint="cs"/>
          <w:cs/>
        </w:rPr>
        <w:t>6</w:t>
      </w:r>
    </w:p>
    <w:p w14:paraId="043D8B4D" w14:textId="77777777" w:rsidR="00657974" w:rsidRPr="00250D6B" w:rsidRDefault="00657974" w:rsidP="00D30E52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</w:p>
    <w:p w14:paraId="6D70F4B4" w14:textId="77777777" w:rsidR="0015158E" w:rsidRPr="00250D6B" w:rsidRDefault="0015158E" w:rsidP="00D30E52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</w:p>
    <w:p w14:paraId="436D393F" w14:textId="77777777" w:rsidR="0015158E" w:rsidRPr="00250D6B" w:rsidRDefault="0015158E" w:rsidP="00D30E52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  <w:rPr>
          <w:cs/>
        </w:rPr>
      </w:pPr>
    </w:p>
    <w:p w14:paraId="27B0DFED" w14:textId="6357ECB0" w:rsidR="004E4394" w:rsidRPr="00250D6B" w:rsidRDefault="00CD10F4" w:rsidP="004E7FCC">
      <w:pPr>
        <w:pStyle w:val="index"/>
        <w:numPr>
          <w:ilvl w:val="0"/>
          <w:numId w:val="3"/>
        </w:numPr>
        <w:tabs>
          <w:tab w:val="decimal" w:pos="450"/>
        </w:tabs>
        <w:spacing w:after="0" w:line="240" w:lineRule="auto"/>
        <w:ind w:left="450" w:hanging="540"/>
        <w:outlineLvl w:val="0"/>
        <w:rPr>
          <w:rFonts w:asciiTheme="majorBidi" w:hAnsiTheme="majorBidi" w:cstheme="majorBidi"/>
          <w:sz w:val="20"/>
          <w:lang w:bidi="th-TH"/>
        </w:rPr>
      </w:pPr>
      <w:r w:rsidRPr="00250D6B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250D6B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250D6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FF73823" w14:textId="3D894131" w:rsidR="0002244C" w:rsidRPr="00250D6B" w:rsidRDefault="0002244C" w:rsidP="00FA46C3">
      <w:pPr>
        <w:spacing w:line="240" w:lineRule="auto"/>
        <w:rPr>
          <w:rFonts w:asciiTheme="majorBidi" w:hAnsiTheme="majorBidi" w:cstheme="majorBidi"/>
        </w:rPr>
      </w:pPr>
    </w:p>
    <w:p w14:paraId="12811DA7" w14:textId="5CA27007" w:rsidR="00DA14B1" w:rsidRPr="00250D6B" w:rsidRDefault="00DA14B1" w:rsidP="00DA14B1">
      <w:pPr>
        <w:rPr>
          <w:i/>
          <w:iCs/>
        </w:rPr>
      </w:pPr>
      <w:r w:rsidRPr="00250D6B">
        <w:rPr>
          <w:i/>
          <w:iCs/>
          <w:cs/>
        </w:rPr>
        <w:tab/>
      </w:r>
      <w:r w:rsidRPr="00250D6B">
        <w:rPr>
          <w:i/>
          <w:iCs/>
          <w:cs/>
        </w:rPr>
        <w:tab/>
      </w:r>
      <w:r w:rsidRPr="00250D6B">
        <w:rPr>
          <w:rFonts w:hint="cs"/>
          <w:i/>
          <w:iCs/>
          <w:cs/>
        </w:rPr>
        <w:t>การจ่ายเงินปันผล</w:t>
      </w:r>
    </w:p>
    <w:p w14:paraId="7E5B39C6" w14:textId="77777777" w:rsidR="00DA14B1" w:rsidRPr="00250D6B" w:rsidRDefault="00DA14B1" w:rsidP="00DA14B1">
      <w:pPr>
        <w:rPr>
          <w:cs/>
        </w:rPr>
      </w:pPr>
    </w:p>
    <w:p w14:paraId="0CC46448" w14:textId="5AE1E4AB" w:rsidR="00DA14B1" w:rsidRPr="00250D6B" w:rsidRDefault="00DA14B1" w:rsidP="00DA14B1">
      <w:pPr>
        <w:tabs>
          <w:tab w:val="clear" w:pos="454"/>
        </w:tabs>
        <w:autoSpaceDE w:val="0"/>
        <w:autoSpaceDN w:val="0"/>
        <w:spacing w:before="40" w:after="40"/>
        <w:ind w:left="450"/>
        <w:jc w:val="thaiDistribute"/>
        <w:rPr>
          <w:rFonts w:asciiTheme="majorBidi" w:hAnsiTheme="majorBidi" w:cstheme="majorBidi"/>
          <w:cs/>
        </w:rPr>
      </w:pPr>
      <w:r w:rsidRPr="00250D6B">
        <w:rPr>
          <w:rFonts w:asciiTheme="majorBidi" w:hAnsiTheme="majorBidi" w:cstheme="majorBidi" w:hint="cs"/>
          <w:cs/>
        </w:rPr>
        <w:t xml:space="preserve">เมื่อวันที่ </w:t>
      </w:r>
      <w:r w:rsidR="00211BD6" w:rsidRPr="00250D6B">
        <w:rPr>
          <w:rFonts w:asciiTheme="majorBidi" w:hAnsiTheme="majorBidi" w:cstheme="majorBidi"/>
        </w:rPr>
        <w:t>11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 w:hint="cs"/>
          <w:cs/>
        </w:rPr>
        <w:t xml:space="preserve">เมษายน </w:t>
      </w:r>
      <w:r w:rsidRPr="00250D6B">
        <w:rPr>
          <w:rFonts w:asciiTheme="majorBidi" w:hAnsiTheme="majorBidi" w:cstheme="majorBidi"/>
        </w:rPr>
        <w:t>256</w:t>
      </w:r>
      <w:r w:rsidR="00BB1EA8" w:rsidRPr="00250D6B">
        <w:rPr>
          <w:rFonts w:asciiTheme="majorBidi" w:hAnsiTheme="majorBidi" w:cstheme="majorBidi"/>
        </w:rPr>
        <w:t>6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 w:hint="cs"/>
          <w:cs/>
        </w:rPr>
        <w:t xml:space="preserve">ที่ประชุมสามัญประจำปีของผู้ถือหุ้นของบริษัท ได้มีมติอนุมัติการจ่ายเงินปันผลสำหรับผลประกอบการปี </w:t>
      </w:r>
      <w:r w:rsidRPr="00250D6B">
        <w:rPr>
          <w:rFonts w:asciiTheme="majorBidi" w:hAnsiTheme="majorBidi" w:cstheme="majorBidi"/>
        </w:rPr>
        <w:t>256</w:t>
      </w:r>
      <w:r w:rsidR="00BB1EA8" w:rsidRPr="00250D6B">
        <w:rPr>
          <w:rFonts w:asciiTheme="majorBidi" w:hAnsiTheme="majorBidi" w:cstheme="majorBidi"/>
        </w:rPr>
        <w:t>5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 w:hint="cs"/>
          <w:cs/>
        </w:rPr>
        <w:t xml:space="preserve">ในอัตราหุ้นละ </w:t>
      </w:r>
      <w:r w:rsidR="00871910" w:rsidRPr="00250D6B">
        <w:rPr>
          <w:rFonts w:asciiTheme="majorBidi" w:hAnsiTheme="majorBidi" w:cstheme="majorBidi"/>
        </w:rPr>
        <w:t>2.25</w:t>
      </w:r>
      <w:r w:rsidR="00BB1EA8"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 w:hint="cs"/>
          <w:cs/>
        </w:rPr>
        <w:t xml:space="preserve">บาท ซึ่งบริษัทได้จ่ายเงินปันผลระหว่างกาลสำหรับผลประกอบการงวดหกเดือนแรกของปี </w:t>
      </w:r>
      <w:r w:rsidRPr="00250D6B">
        <w:rPr>
          <w:rFonts w:asciiTheme="majorBidi" w:hAnsiTheme="majorBidi" w:cstheme="majorBidi"/>
        </w:rPr>
        <w:t>256</w:t>
      </w:r>
      <w:r w:rsidR="00BB1EA8" w:rsidRPr="00250D6B">
        <w:rPr>
          <w:rFonts w:asciiTheme="majorBidi" w:hAnsiTheme="majorBidi" w:cstheme="majorBidi"/>
        </w:rPr>
        <w:t>5</w:t>
      </w:r>
      <w:r w:rsidRPr="00250D6B">
        <w:rPr>
          <w:rFonts w:asciiTheme="majorBidi" w:hAnsiTheme="majorBidi" w:cstheme="majorBidi" w:hint="cs"/>
          <w:cs/>
        </w:rPr>
        <w:t xml:space="preserve"> ในอัตราหุ้นละ </w:t>
      </w:r>
      <w:r w:rsidR="00871910" w:rsidRPr="00250D6B">
        <w:rPr>
          <w:rFonts w:asciiTheme="majorBidi" w:hAnsiTheme="majorBidi" w:cstheme="majorBidi"/>
        </w:rPr>
        <w:t xml:space="preserve">1.25 </w:t>
      </w:r>
      <w:r w:rsidRPr="00250D6B">
        <w:rPr>
          <w:rFonts w:asciiTheme="majorBidi" w:hAnsiTheme="majorBidi" w:cstheme="majorBidi" w:hint="cs"/>
          <w:cs/>
        </w:rPr>
        <w:t xml:space="preserve">บาท ไปแล้วเมื่อวันที่ </w:t>
      </w:r>
      <w:r w:rsidR="00A21BB1" w:rsidRPr="00250D6B">
        <w:rPr>
          <w:rFonts w:asciiTheme="majorBidi" w:hAnsiTheme="majorBidi" w:cstheme="majorBidi"/>
        </w:rPr>
        <w:t>13</w:t>
      </w:r>
      <w:r w:rsidRPr="00250D6B">
        <w:rPr>
          <w:rFonts w:asciiTheme="majorBidi" w:hAnsiTheme="majorBidi" w:cstheme="majorBidi" w:hint="cs"/>
          <w:cs/>
        </w:rPr>
        <w:t xml:space="preserve"> กันยายน </w:t>
      </w:r>
      <w:r w:rsidRPr="00250D6B">
        <w:rPr>
          <w:rFonts w:asciiTheme="majorBidi" w:hAnsiTheme="majorBidi" w:cstheme="majorBidi"/>
        </w:rPr>
        <w:t>256</w:t>
      </w:r>
      <w:r w:rsidR="00BB1EA8" w:rsidRPr="00250D6B">
        <w:rPr>
          <w:rFonts w:asciiTheme="majorBidi" w:hAnsiTheme="majorBidi" w:cstheme="majorBidi"/>
        </w:rPr>
        <w:t>5</w:t>
      </w:r>
      <w:r w:rsidRPr="00250D6B">
        <w:rPr>
          <w:rFonts w:asciiTheme="majorBidi" w:hAnsiTheme="majorBidi" w:cstheme="majorBidi" w:hint="cs"/>
          <w:cs/>
        </w:rPr>
        <w:t xml:space="preserve"> คงเหลือเป็นเงินปันผลที่จะจ่ายสำหรับผลประกอบการงวดหกเดือนหลังของปี </w:t>
      </w:r>
      <w:r w:rsidR="002A049A" w:rsidRPr="00250D6B">
        <w:rPr>
          <w:rFonts w:asciiTheme="majorBidi" w:hAnsiTheme="majorBidi" w:cstheme="majorBidi"/>
        </w:rPr>
        <w:t>2565</w:t>
      </w:r>
      <w:r w:rsidRPr="00250D6B">
        <w:rPr>
          <w:rFonts w:asciiTheme="majorBidi" w:hAnsiTheme="majorBidi" w:cstheme="majorBidi" w:hint="cs"/>
          <w:cs/>
        </w:rPr>
        <w:t xml:space="preserve"> ในอัตราหุ้นละ </w:t>
      </w:r>
      <w:r w:rsidR="00871910" w:rsidRPr="00250D6B">
        <w:rPr>
          <w:rFonts w:asciiTheme="majorBidi" w:hAnsiTheme="majorBidi" w:cstheme="majorBidi"/>
        </w:rPr>
        <w:t>1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 w:hint="cs"/>
          <w:cs/>
        </w:rPr>
        <w:t xml:space="preserve">บาท เป็นจำนวนเงินทั้งสิ้น </w:t>
      </w:r>
      <w:r w:rsidR="001470E9" w:rsidRPr="00250D6B">
        <w:rPr>
          <w:rFonts w:asciiTheme="majorBidi" w:hAnsiTheme="majorBidi" w:cstheme="majorBidi"/>
        </w:rPr>
        <w:t>1,367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 w:hint="cs"/>
          <w:cs/>
        </w:rPr>
        <w:t xml:space="preserve">ล้านบาท โดยบริษัทได้จ่ายเงินปันผลดังกล่าวแล้วในวันที่ </w:t>
      </w:r>
      <w:r w:rsidR="0098444B" w:rsidRPr="00250D6B">
        <w:rPr>
          <w:rFonts w:asciiTheme="majorBidi" w:hAnsiTheme="majorBidi" w:cstheme="majorBidi"/>
        </w:rPr>
        <w:t>24</w:t>
      </w:r>
      <w:r w:rsidRPr="00250D6B">
        <w:rPr>
          <w:rFonts w:asciiTheme="majorBidi" w:hAnsiTheme="majorBidi" w:cstheme="majorBidi" w:hint="cs"/>
          <w:cs/>
        </w:rPr>
        <w:t xml:space="preserve"> เมษายน </w:t>
      </w:r>
      <w:r w:rsidRPr="00250D6B">
        <w:rPr>
          <w:rFonts w:asciiTheme="majorBidi" w:hAnsiTheme="majorBidi" w:cstheme="majorBidi"/>
        </w:rPr>
        <w:t>256</w:t>
      </w:r>
      <w:r w:rsidR="00BB1EA8" w:rsidRPr="00250D6B">
        <w:rPr>
          <w:rFonts w:asciiTheme="majorBidi" w:hAnsiTheme="majorBidi" w:cstheme="majorBidi"/>
        </w:rPr>
        <w:t>6</w:t>
      </w:r>
    </w:p>
    <w:p w14:paraId="6547E1AA" w14:textId="77777777" w:rsidR="00DA14B1" w:rsidRPr="00250D6B" w:rsidRDefault="00DA14B1" w:rsidP="00DA14B1">
      <w:pPr>
        <w:rPr>
          <w:rFonts w:asciiTheme="majorBidi" w:hAnsiTheme="majorBidi" w:cstheme="majorBidi"/>
          <w:cs/>
        </w:rPr>
      </w:pPr>
    </w:p>
    <w:p w14:paraId="11A929DA" w14:textId="12E460E1" w:rsidR="00DA14B1" w:rsidRPr="00250D6B" w:rsidRDefault="00DA14B1" w:rsidP="00DA14B1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 w:hint="cs"/>
          <w:cs/>
        </w:rPr>
        <w:t xml:space="preserve">เมื่อวันที่ </w:t>
      </w:r>
      <w:r w:rsidR="00D72733" w:rsidRPr="00250D6B">
        <w:rPr>
          <w:rFonts w:asciiTheme="majorBidi" w:hAnsiTheme="majorBidi" w:cstheme="majorBidi"/>
        </w:rPr>
        <w:t>10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 w:hint="cs"/>
          <w:cs/>
        </w:rPr>
        <w:t xml:space="preserve">เมษายน </w:t>
      </w:r>
      <w:r w:rsidRPr="00250D6B">
        <w:rPr>
          <w:rFonts w:asciiTheme="majorBidi" w:hAnsiTheme="majorBidi" w:cstheme="majorBidi"/>
        </w:rPr>
        <w:t>256</w:t>
      </w:r>
      <w:r w:rsidR="00BB1EA8" w:rsidRPr="00250D6B">
        <w:rPr>
          <w:rFonts w:asciiTheme="majorBidi" w:hAnsiTheme="majorBidi" w:cstheme="majorBidi"/>
        </w:rPr>
        <w:t>6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 w:hint="cs"/>
          <w:cs/>
        </w:rPr>
        <w:t>ที่ประชุมสามัญประจำปีของผู้ถือหุ้น</w:t>
      </w:r>
      <w:r w:rsidR="00B93C18" w:rsidRPr="00250D6B">
        <w:rPr>
          <w:rFonts w:hint="cs"/>
          <w:cs/>
        </w:rPr>
        <w:t>ของบริษัท บีซีพีจี จำกัด (มหาชน) ซึ่งเป็นบริษัทย่อยของ</w:t>
      </w:r>
      <w:r w:rsidR="00367A7E" w:rsidRPr="00250D6B">
        <w:rPr>
          <w:rFonts w:hint="cs"/>
          <w:cs/>
        </w:rPr>
        <w:t>กลุ่ม</w:t>
      </w:r>
      <w:r w:rsidR="00B93C18" w:rsidRPr="00250D6B">
        <w:rPr>
          <w:rFonts w:hint="cs"/>
          <w:cs/>
        </w:rPr>
        <w:t>บริษัท</w:t>
      </w:r>
      <w:r w:rsidRPr="00250D6B">
        <w:rPr>
          <w:rFonts w:asciiTheme="majorBidi" w:hAnsiTheme="majorBidi" w:cstheme="majorBidi" w:hint="cs"/>
          <w:cs/>
        </w:rPr>
        <w:t xml:space="preserve"> มีมติอนุมัติการจ่ายเงินปันผลสำหรับผลประกอบการปี </w:t>
      </w:r>
      <w:r w:rsidRPr="00250D6B">
        <w:rPr>
          <w:rFonts w:asciiTheme="majorBidi" w:hAnsiTheme="majorBidi" w:cstheme="majorBidi"/>
        </w:rPr>
        <w:t>256</w:t>
      </w:r>
      <w:r w:rsidR="00BB1EA8" w:rsidRPr="00250D6B">
        <w:rPr>
          <w:rFonts w:asciiTheme="majorBidi" w:hAnsiTheme="majorBidi" w:cstheme="majorBidi"/>
        </w:rPr>
        <w:t>5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 w:hint="cs"/>
          <w:cs/>
        </w:rPr>
        <w:t xml:space="preserve">ในอัตราหุ้นละ </w:t>
      </w:r>
      <w:r w:rsidR="00566C20" w:rsidRPr="00250D6B">
        <w:rPr>
          <w:rFonts w:asciiTheme="majorBidi" w:hAnsiTheme="majorBidi" w:cstheme="majorBidi"/>
        </w:rPr>
        <w:t>0.36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 w:hint="cs"/>
          <w:cs/>
        </w:rPr>
        <w:t xml:space="preserve">บาท โดยบริษัทย่อยได้จ่ายเงินปันผลระหว่างกาลสำหรับผลประกอบการงวดหกเดือนแรกของปี </w:t>
      </w:r>
      <w:r w:rsidRPr="00250D6B">
        <w:rPr>
          <w:rFonts w:asciiTheme="majorBidi" w:hAnsiTheme="majorBidi" w:cstheme="majorBidi"/>
        </w:rPr>
        <w:t>256</w:t>
      </w:r>
      <w:r w:rsidR="00BB1EA8" w:rsidRPr="00250D6B">
        <w:rPr>
          <w:rFonts w:asciiTheme="majorBidi" w:hAnsiTheme="majorBidi" w:cstheme="majorBidi"/>
        </w:rPr>
        <w:t>5</w:t>
      </w:r>
      <w:r w:rsidRPr="00250D6B">
        <w:rPr>
          <w:rFonts w:asciiTheme="majorBidi" w:hAnsiTheme="majorBidi" w:cstheme="majorBidi" w:hint="cs"/>
          <w:cs/>
        </w:rPr>
        <w:t xml:space="preserve"> ในอัตราหุ้นละ </w:t>
      </w:r>
      <w:r w:rsidR="00566C20" w:rsidRPr="00250D6B">
        <w:rPr>
          <w:rFonts w:asciiTheme="majorBidi" w:hAnsiTheme="majorBidi" w:cstheme="majorBidi"/>
        </w:rPr>
        <w:t>0.20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 w:hint="cs"/>
          <w:cs/>
        </w:rPr>
        <w:t xml:space="preserve">บาท </w:t>
      </w:r>
      <w:r w:rsidR="0098444B" w:rsidRPr="00250D6B">
        <w:rPr>
          <w:rFonts w:asciiTheme="majorBidi" w:hAnsiTheme="majorBidi" w:cstheme="majorBidi"/>
        </w:rPr>
        <w:br/>
      </w:r>
      <w:r w:rsidRPr="00250D6B">
        <w:rPr>
          <w:rFonts w:asciiTheme="majorBidi" w:hAnsiTheme="majorBidi" w:cstheme="majorBidi" w:hint="cs"/>
          <w:cs/>
        </w:rPr>
        <w:t xml:space="preserve">ไปแล้วเมื่อวันที่ </w:t>
      </w:r>
      <w:r w:rsidR="00566C20" w:rsidRPr="00250D6B">
        <w:rPr>
          <w:rFonts w:asciiTheme="majorBidi" w:hAnsiTheme="majorBidi" w:cstheme="majorBidi"/>
        </w:rPr>
        <w:t>9</w:t>
      </w:r>
      <w:r w:rsidRPr="00250D6B">
        <w:rPr>
          <w:rFonts w:asciiTheme="majorBidi" w:hAnsiTheme="majorBidi" w:cstheme="majorBidi" w:hint="cs"/>
          <w:cs/>
        </w:rPr>
        <w:t xml:space="preserve"> กันยายน </w:t>
      </w:r>
      <w:r w:rsidRPr="00250D6B">
        <w:rPr>
          <w:rFonts w:asciiTheme="majorBidi" w:hAnsiTheme="majorBidi" w:cstheme="majorBidi"/>
        </w:rPr>
        <w:t>256</w:t>
      </w:r>
      <w:r w:rsidR="00566C20" w:rsidRPr="00250D6B">
        <w:rPr>
          <w:rFonts w:asciiTheme="majorBidi" w:hAnsiTheme="majorBidi" w:cstheme="majorBidi"/>
        </w:rPr>
        <w:t>5</w:t>
      </w:r>
      <w:r w:rsidRPr="00250D6B">
        <w:rPr>
          <w:rFonts w:asciiTheme="majorBidi" w:hAnsiTheme="majorBidi" w:cstheme="majorBidi" w:hint="cs"/>
          <w:cs/>
        </w:rPr>
        <w:t xml:space="preserve"> คงเหลือเป็นเงินปันผลที่จะจ่ายสำหรับผลประกอบการงวดหกเดือนหลังของปี </w:t>
      </w:r>
      <w:r w:rsidRPr="00250D6B">
        <w:rPr>
          <w:rFonts w:asciiTheme="majorBidi" w:hAnsiTheme="majorBidi" w:cstheme="majorBidi"/>
        </w:rPr>
        <w:t>256</w:t>
      </w:r>
      <w:r w:rsidR="00566C20" w:rsidRPr="00250D6B">
        <w:rPr>
          <w:rFonts w:asciiTheme="majorBidi" w:hAnsiTheme="majorBidi" w:cstheme="majorBidi"/>
        </w:rPr>
        <w:t>5</w:t>
      </w:r>
      <w:r w:rsidRPr="00250D6B">
        <w:rPr>
          <w:rFonts w:asciiTheme="majorBidi" w:hAnsiTheme="majorBidi" w:cstheme="majorBidi" w:hint="cs"/>
          <w:cs/>
        </w:rPr>
        <w:t xml:space="preserve"> ในอัตราหุ้นละ </w:t>
      </w:r>
      <w:r w:rsidRPr="00250D6B">
        <w:rPr>
          <w:rFonts w:asciiTheme="majorBidi" w:hAnsiTheme="majorBidi" w:cstheme="majorBidi"/>
        </w:rPr>
        <w:t>0.1</w:t>
      </w:r>
      <w:r w:rsidR="00566C20" w:rsidRPr="00250D6B">
        <w:rPr>
          <w:rFonts w:asciiTheme="majorBidi" w:hAnsiTheme="majorBidi" w:cstheme="majorBidi"/>
        </w:rPr>
        <w:t>6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 w:hint="cs"/>
          <w:cs/>
        </w:rPr>
        <w:t xml:space="preserve">บาท เป็นจำนวนเงินทั้งสิ้น </w:t>
      </w:r>
      <w:r w:rsidR="00566C20" w:rsidRPr="00250D6B">
        <w:rPr>
          <w:rFonts w:asciiTheme="majorBidi" w:hAnsiTheme="majorBidi" w:cstheme="majorBidi"/>
        </w:rPr>
        <w:t>465</w:t>
      </w:r>
      <w:r w:rsidRPr="00250D6B">
        <w:rPr>
          <w:rFonts w:asciiTheme="majorBidi" w:hAnsiTheme="majorBidi" w:cstheme="majorBidi" w:hint="cs"/>
          <w:cs/>
        </w:rPr>
        <w:t xml:space="preserve"> ล้านบาท โดยบริษัทย่อยได้จ่ายเงินปันผลดังกล่าวแล้วในวันที่ </w:t>
      </w:r>
      <w:r w:rsidR="0098444B" w:rsidRPr="00250D6B">
        <w:rPr>
          <w:rFonts w:asciiTheme="majorBidi" w:hAnsiTheme="majorBidi" w:cstheme="majorBidi"/>
        </w:rPr>
        <w:br/>
      </w:r>
      <w:r w:rsidRPr="00250D6B">
        <w:rPr>
          <w:rFonts w:asciiTheme="majorBidi" w:hAnsiTheme="majorBidi" w:cstheme="majorBidi"/>
        </w:rPr>
        <w:t>2</w:t>
      </w:r>
      <w:r w:rsidR="00566C20" w:rsidRPr="00250D6B">
        <w:rPr>
          <w:rFonts w:asciiTheme="majorBidi" w:hAnsiTheme="majorBidi" w:cstheme="majorBidi"/>
        </w:rPr>
        <w:t>1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 w:hint="cs"/>
          <w:cs/>
        </w:rPr>
        <w:t xml:space="preserve">เมษายน </w:t>
      </w:r>
      <w:r w:rsidRPr="00250D6B">
        <w:rPr>
          <w:rFonts w:asciiTheme="majorBidi" w:hAnsiTheme="majorBidi" w:cstheme="majorBidi"/>
        </w:rPr>
        <w:t>256</w:t>
      </w:r>
      <w:r w:rsidR="00566C20" w:rsidRPr="00250D6B">
        <w:rPr>
          <w:rFonts w:asciiTheme="majorBidi" w:hAnsiTheme="majorBidi" w:cstheme="majorBidi"/>
        </w:rPr>
        <w:t>6</w:t>
      </w:r>
    </w:p>
    <w:p w14:paraId="570D2957" w14:textId="77777777" w:rsidR="00C107B8" w:rsidRPr="00250D6B" w:rsidRDefault="00C107B8" w:rsidP="00DA14B1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  <w:rPr>
          <w:rFonts w:asciiTheme="majorBidi" w:hAnsiTheme="majorBidi" w:cstheme="majorBidi"/>
        </w:rPr>
      </w:pPr>
    </w:p>
    <w:p w14:paraId="74796162" w14:textId="117C1582" w:rsidR="00C107B8" w:rsidRPr="00250D6B" w:rsidRDefault="00C107B8" w:rsidP="00C107B8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  <w:rPr>
          <w:rFonts w:asciiTheme="majorBidi" w:hAnsiTheme="majorBidi" w:cstheme="majorBidi"/>
        </w:rPr>
      </w:pPr>
      <w:r w:rsidRPr="00250D6B">
        <w:rPr>
          <w:rFonts w:asciiTheme="majorBidi" w:hAnsiTheme="majorBidi" w:cstheme="majorBidi" w:hint="cs"/>
          <w:cs/>
        </w:rPr>
        <w:t xml:space="preserve">เมื่อวันที่ </w:t>
      </w:r>
      <w:r w:rsidRPr="00250D6B">
        <w:rPr>
          <w:rFonts w:asciiTheme="majorBidi" w:hAnsiTheme="majorBidi" w:cstheme="majorBidi"/>
        </w:rPr>
        <w:t xml:space="preserve">5 </w:t>
      </w:r>
      <w:r w:rsidRPr="00250D6B">
        <w:rPr>
          <w:rFonts w:asciiTheme="majorBidi" w:hAnsiTheme="majorBidi" w:cstheme="majorBidi" w:hint="cs"/>
          <w:cs/>
        </w:rPr>
        <w:t xml:space="preserve">เมษายน </w:t>
      </w:r>
      <w:r w:rsidRPr="00250D6B">
        <w:rPr>
          <w:rFonts w:asciiTheme="majorBidi" w:hAnsiTheme="majorBidi" w:cstheme="majorBidi"/>
        </w:rPr>
        <w:t xml:space="preserve">2566 </w:t>
      </w:r>
      <w:r w:rsidRPr="00250D6B">
        <w:rPr>
          <w:rFonts w:asciiTheme="majorBidi" w:hAnsiTheme="majorBidi" w:cstheme="majorBidi" w:hint="cs"/>
          <w:cs/>
        </w:rPr>
        <w:t>ที่ประชุมสามัญประจำปีของผู้ถือหุ้นของ</w:t>
      </w:r>
      <w:r w:rsidR="00B93C18" w:rsidRPr="00250D6B">
        <w:rPr>
          <w:rFonts w:hint="cs"/>
          <w:cs/>
        </w:rPr>
        <w:t>บริษัทบีบีจีไอ จำกัด (มหาชน) ซึ่งเป็นบริษัทย่อยของ</w:t>
      </w:r>
      <w:r w:rsidR="00367A7E" w:rsidRPr="00250D6B">
        <w:rPr>
          <w:rFonts w:hint="cs"/>
          <w:cs/>
        </w:rPr>
        <w:t>กลุ่ม</w:t>
      </w:r>
      <w:r w:rsidR="00B93C18" w:rsidRPr="00250D6B">
        <w:rPr>
          <w:rFonts w:hint="cs"/>
          <w:cs/>
        </w:rPr>
        <w:t xml:space="preserve">บริษัท </w:t>
      </w:r>
      <w:r w:rsidRPr="00250D6B">
        <w:rPr>
          <w:rFonts w:asciiTheme="majorBidi" w:hAnsiTheme="majorBidi" w:cstheme="majorBidi" w:hint="cs"/>
          <w:cs/>
        </w:rPr>
        <w:t xml:space="preserve">มีมติอนุมัติการจ่ายเงินปันผลสำหรับผลประกอบการปี </w:t>
      </w:r>
      <w:r w:rsidRPr="00250D6B">
        <w:rPr>
          <w:rFonts w:asciiTheme="majorBidi" w:hAnsiTheme="majorBidi" w:cstheme="majorBidi"/>
        </w:rPr>
        <w:t xml:space="preserve">2565 </w:t>
      </w:r>
      <w:r w:rsidRPr="00250D6B">
        <w:rPr>
          <w:rFonts w:asciiTheme="majorBidi" w:hAnsiTheme="majorBidi" w:cstheme="majorBidi" w:hint="cs"/>
          <w:cs/>
        </w:rPr>
        <w:t xml:space="preserve">ในอัตราหุ้นละ </w:t>
      </w:r>
      <w:r w:rsidRPr="00250D6B">
        <w:rPr>
          <w:rFonts w:asciiTheme="majorBidi" w:hAnsiTheme="majorBidi" w:cstheme="majorBidi"/>
        </w:rPr>
        <w:t xml:space="preserve">0.25 </w:t>
      </w:r>
      <w:r w:rsidRPr="00250D6B">
        <w:rPr>
          <w:rFonts w:asciiTheme="majorBidi" w:hAnsiTheme="majorBidi" w:cstheme="majorBidi" w:hint="cs"/>
          <w:cs/>
        </w:rPr>
        <w:t xml:space="preserve">บาท โดยบริษัทย่อยได้จ่ายเงินปันผลระหว่างกาลสำหรับผลประกอบการงวดหกเดือนแรกของปี </w:t>
      </w:r>
      <w:r w:rsidRPr="00250D6B">
        <w:rPr>
          <w:rFonts w:asciiTheme="majorBidi" w:hAnsiTheme="majorBidi" w:cstheme="majorBidi"/>
        </w:rPr>
        <w:t>2565</w:t>
      </w:r>
      <w:r w:rsidRPr="00250D6B">
        <w:rPr>
          <w:rFonts w:asciiTheme="majorBidi" w:hAnsiTheme="majorBidi" w:cstheme="majorBidi" w:hint="cs"/>
          <w:cs/>
        </w:rPr>
        <w:t xml:space="preserve"> ในอัตราหุ้นละ </w:t>
      </w:r>
      <w:r w:rsidRPr="00250D6B">
        <w:rPr>
          <w:rFonts w:asciiTheme="majorBidi" w:hAnsiTheme="majorBidi" w:cstheme="majorBidi"/>
        </w:rPr>
        <w:t xml:space="preserve">0.20 </w:t>
      </w:r>
      <w:r w:rsidRPr="00250D6B">
        <w:rPr>
          <w:rFonts w:asciiTheme="majorBidi" w:hAnsiTheme="majorBidi" w:cstheme="majorBidi" w:hint="cs"/>
          <w:cs/>
        </w:rPr>
        <w:t xml:space="preserve">บาท </w:t>
      </w:r>
      <w:r w:rsidR="0098444B" w:rsidRPr="00250D6B">
        <w:rPr>
          <w:rFonts w:asciiTheme="majorBidi" w:hAnsiTheme="majorBidi" w:cstheme="majorBidi"/>
        </w:rPr>
        <w:br/>
      </w:r>
      <w:r w:rsidRPr="00250D6B">
        <w:rPr>
          <w:rFonts w:asciiTheme="majorBidi" w:hAnsiTheme="majorBidi" w:cstheme="majorBidi" w:hint="cs"/>
          <w:cs/>
        </w:rPr>
        <w:t xml:space="preserve">ไปแล้วเมื่อวันที่ </w:t>
      </w:r>
      <w:r w:rsidRPr="00250D6B">
        <w:rPr>
          <w:rFonts w:asciiTheme="majorBidi" w:hAnsiTheme="majorBidi" w:cstheme="majorBidi"/>
        </w:rPr>
        <w:t>9</w:t>
      </w:r>
      <w:r w:rsidRPr="00250D6B">
        <w:rPr>
          <w:rFonts w:asciiTheme="majorBidi" w:hAnsiTheme="majorBidi" w:cstheme="majorBidi" w:hint="cs"/>
          <w:cs/>
        </w:rPr>
        <w:t xml:space="preserve"> มิถุนายน </w:t>
      </w:r>
      <w:r w:rsidRPr="00250D6B">
        <w:rPr>
          <w:rFonts w:asciiTheme="majorBidi" w:hAnsiTheme="majorBidi" w:cstheme="majorBidi"/>
        </w:rPr>
        <w:t>2565</w:t>
      </w:r>
      <w:r w:rsidRPr="00250D6B">
        <w:rPr>
          <w:rFonts w:asciiTheme="majorBidi" w:hAnsiTheme="majorBidi" w:cstheme="majorBidi" w:hint="cs"/>
          <w:cs/>
        </w:rPr>
        <w:t xml:space="preserve"> และ วันที่ </w:t>
      </w:r>
      <w:r w:rsidR="0098444B" w:rsidRPr="00250D6B">
        <w:rPr>
          <w:rFonts w:asciiTheme="majorBidi" w:hAnsiTheme="majorBidi" w:cstheme="majorBidi"/>
        </w:rPr>
        <w:t>7</w:t>
      </w:r>
      <w:r w:rsidRPr="00250D6B">
        <w:rPr>
          <w:rFonts w:asciiTheme="majorBidi" w:hAnsiTheme="majorBidi" w:cstheme="majorBidi" w:hint="cs"/>
          <w:cs/>
        </w:rPr>
        <w:t xml:space="preserve"> กันยายน </w:t>
      </w:r>
      <w:r w:rsidR="0098444B" w:rsidRPr="00250D6B">
        <w:rPr>
          <w:rFonts w:asciiTheme="majorBidi" w:hAnsiTheme="majorBidi" w:cstheme="majorBidi"/>
        </w:rPr>
        <w:t>2565</w:t>
      </w:r>
      <w:r w:rsidRPr="00250D6B">
        <w:rPr>
          <w:rFonts w:asciiTheme="majorBidi" w:hAnsiTheme="majorBidi" w:cstheme="majorBidi" w:hint="cs"/>
          <w:cs/>
        </w:rPr>
        <w:t xml:space="preserve"> คงเหลือเป็นเงินปันผลที่จะจ่ายสำหรับผลประกอบการงวดหกเดือนหลังของปี </w:t>
      </w:r>
      <w:r w:rsidRPr="00250D6B">
        <w:rPr>
          <w:rFonts w:asciiTheme="majorBidi" w:hAnsiTheme="majorBidi" w:cstheme="majorBidi"/>
        </w:rPr>
        <w:t>2565</w:t>
      </w:r>
      <w:r w:rsidRPr="00250D6B">
        <w:rPr>
          <w:rFonts w:asciiTheme="majorBidi" w:hAnsiTheme="majorBidi" w:cstheme="majorBidi" w:hint="cs"/>
          <w:cs/>
        </w:rPr>
        <w:t xml:space="preserve"> ในอัตราหุ้นละ </w:t>
      </w:r>
      <w:r w:rsidRPr="00250D6B">
        <w:rPr>
          <w:rFonts w:asciiTheme="majorBidi" w:hAnsiTheme="majorBidi" w:cstheme="majorBidi"/>
        </w:rPr>
        <w:t xml:space="preserve">0.05 </w:t>
      </w:r>
      <w:r w:rsidRPr="00250D6B">
        <w:rPr>
          <w:rFonts w:asciiTheme="majorBidi" w:hAnsiTheme="majorBidi" w:cstheme="majorBidi" w:hint="cs"/>
          <w:cs/>
        </w:rPr>
        <w:t xml:space="preserve">บาท เป็นจำนวนเงินทั้งสิ้น </w:t>
      </w:r>
      <w:r w:rsidRPr="00250D6B">
        <w:rPr>
          <w:rFonts w:asciiTheme="majorBidi" w:hAnsiTheme="majorBidi" w:cstheme="majorBidi"/>
        </w:rPr>
        <w:t>72</w:t>
      </w:r>
      <w:r w:rsidRPr="00250D6B">
        <w:rPr>
          <w:rFonts w:asciiTheme="majorBidi" w:hAnsiTheme="majorBidi" w:cstheme="majorBidi" w:hint="cs"/>
          <w:cs/>
        </w:rPr>
        <w:t xml:space="preserve"> ล้านบาท โดยบริษัทย่อยได้จ่ายเงิน</w:t>
      </w:r>
      <w:r w:rsidR="0098444B" w:rsidRPr="00250D6B">
        <w:rPr>
          <w:rFonts w:asciiTheme="majorBidi" w:hAnsiTheme="majorBidi" w:cstheme="majorBidi"/>
        </w:rPr>
        <w:br/>
      </w:r>
      <w:r w:rsidRPr="00250D6B">
        <w:rPr>
          <w:rFonts w:asciiTheme="majorBidi" w:hAnsiTheme="majorBidi" w:cstheme="majorBidi" w:hint="cs"/>
          <w:cs/>
        </w:rPr>
        <w:t xml:space="preserve">ปันผลดังกล่าวแล้วในวันที่ </w:t>
      </w:r>
      <w:r w:rsidR="0098444B" w:rsidRPr="00250D6B">
        <w:rPr>
          <w:rFonts w:asciiTheme="majorBidi" w:hAnsiTheme="majorBidi" w:cstheme="majorBidi"/>
        </w:rPr>
        <w:t>3</w:t>
      </w:r>
      <w:r w:rsidRPr="00250D6B">
        <w:rPr>
          <w:rFonts w:asciiTheme="majorBidi" w:hAnsiTheme="majorBidi" w:cstheme="majorBidi"/>
        </w:rPr>
        <w:t xml:space="preserve"> </w:t>
      </w:r>
      <w:r w:rsidRPr="00250D6B">
        <w:rPr>
          <w:rFonts w:asciiTheme="majorBidi" w:hAnsiTheme="majorBidi" w:cstheme="majorBidi" w:hint="cs"/>
          <w:cs/>
        </w:rPr>
        <w:t xml:space="preserve">พฤษภาคม </w:t>
      </w:r>
      <w:r w:rsidRPr="00250D6B">
        <w:rPr>
          <w:rFonts w:asciiTheme="majorBidi" w:hAnsiTheme="majorBidi" w:cstheme="majorBidi"/>
        </w:rPr>
        <w:t>2566</w:t>
      </w:r>
    </w:p>
    <w:p w14:paraId="55E900E9" w14:textId="77777777" w:rsidR="00B93C18" w:rsidRPr="00250D6B" w:rsidRDefault="00B93C18" w:rsidP="00C107B8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  <w:rPr>
          <w:rFonts w:asciiTheme="majorBidi" w:hAnsiTheme="majorBidi" w:cstheme="majorBidi"/>
        </w:rPr>
      </w:pPr>
    </w:p>
    <w:p w14:paraId="6253ABE7" w14:textId="67429F4B" w:rsidR="00D871D6" w:rsidRPr="00250D6B" w:rsidRDefault="002811C2" w:rsidP="00432773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</w:pPr>
      <w:r w:rsidRPr="00250D6B">
        <w:rPr>
          <w:rFonts w:asciiTheme="majorBidi" w:hAnsiTheme="majorBidi" w:cstheme="majorBidi" w:hint="cs"/>
          <w:cs/>
        </w:rPr>
        <w:t xml:space="preserve">เมื่อวันที่ </w:t>
      </w:r>
      <w:r w:rsidRPr="00250D6B">
        <w:rPr>
          <w:rFonts w:asciiTheme="majorBidi" w:hAnsiTheme="majorBidi" w:cstheme="majorBidi"/>
        </w:rPr>
        <w:t xml:space="preserve">3 </w:t>
      </w:r>
      <w:r w:rsidRPr="00250D6B">
        <w:rPr>
          <w:rFonts w:asciiTheme="majorBidi" w:hAnsiTheme="majorBidi" w:cstheme="majorBidi" w:hint="cs"/>
          <w:cs/>
        </w:rPr>
        <w:t xml:space="preserve">พฤษภาคม </w:t>
      </w:r>
      <w:r w:rsidRPr="00250D6B">
        <w:rPr>
          <w:rFonts w:asciiTheme="majorBidi" w:hAnsiTheme="majorBidi" w:cstheme="majorBidi"/>
        </w:rPr>
        <w:t xml:space="preserve">2566 </w:t>
      </w:r>
      <w:r w:rsidR="00432773" w:rsidRPr="00250D6B">
        <w:rPr>
          <w:rFonts w:hint="cs"/>
          <w:cs/>
        </w:rPr>
        <w:t>ที่ประชุมคณะกรรมการของ</w:t>
      </w:r>
      <w:r w:rsidR="00432773" w:rsidRPr="00250D6B">
        <w:t xml:space="preserve"> OKEA ASA </w:t>
      </w:r>
      <w:r w:rsidR="00432773" w:rsidRPr="00250D6B">
        <w:rPr>
          <w:rFonts w:hint="cs"/>
          <w:cs/>
        </w:rPr>
        <w:t>ซึ่งเป็นบริษัทย่อย</w:t>
      </w:r>
      <w:r w:rsidR="00367A7E" w:rsidRPr="00250D6B">
        <w:rPr>
          <w:rFonts w:hint="cs"/>
          <w:cs/>
        </w:rPr>
        <w:t>ทางอ้อม</w:t>
      </w:r>
      <w:r w:rsidR="00432773" w:rsidRPr="00250D6B">
        <w:rPr>
          <w:rFonts w:hint="cs"/>
          <w:cs/>
        </w:rPr>
        <w:t>ของ</w:t>
      </w:r>
      <w:r w:rsidR="00367A7E" w:rsidRPr="00250D6B">
        <w:rPr>
          <w:rFonts w:hint="cs"/>
          <w:cs/>
        </w:rPr>
        <w:t>กลุ่ม</w:t>
      </w:r>
      <w:r w:rsidR="00432773" w:rsidRPr="00250D6B">
        <w:rPr>
          <w:rFonts w:hint="cs"/>
          <w:cs/>
        </w:rPr>
        <w:t xml:space="preserve">บริษัท </w:t>
      </w:r>
      <w:r w:rsidRPr="00250D6B">
        <w:rPr>
          <w:cs/>
        </w:rPr>
        <w:br/>
      </w:r>
      <w:r w:rsidR="00432773" w:rsidRPr="00250D6B">
        <w:rPr>
          <w:rFonts w:hint="cs"/>
          <w:cs/>
        </w:rPr>
        <w:t xml:space="preserve">มีมติอนุมัติให้จ่ายเงินปันผลในอัตราหุ้นละ </w:t>
      </w:r>
      <w:r w:rsidR="00432773" w:rsidRPr="00250D6B">
        <w:rPr>
          <w:rFonts w:hint="cs"/>
        </w:rPr>
        <w:t xml:space="preserve">1 </w:t>
      </w:r>
      <w:r w:rsidR="00432773" w:rsidRPr="00250D6B">
        <w:rPr>
          <w:rFonts w:hint="cs"/>
          <w:cs/>
        </w:rPr>
        <w:t xml:space="preserve">โครนนอร์เวย์ เป็นจำนวนเงินทั้งสิ้น </w:t>
      </w:r>
      <w:r w:rsidR="00432773" w:rsidRPr="00250D6B">
        <w:rPr>
          <w:rFonts w:hint="cs"/>
        </w:rPr>
        <w:t>10</w:t>
      </w:r>
      <w:r w:rsidR="00432773" w:rsidRPr="00250D6B">
        <w:t>4</w:t>
      </w:r>
      <w:r w:rsidR="00432773" w:rsidRPr="00250D6B">
        <w:rPr>
          <w:rFonts w:hint="cs"/>
        </w:rPr>
        <w:t xml:space="preserve"> </w:t>
      </w:r>
      <w:r w:rsidR="00432773" w:rsidRPr="00250D6B">
        <w:rPr>
          <w:rFonts w:hint="cs"/>
          <w:cs/>
        </w:rPr>
        <w:t>ล้านโครนนอร์เวย์ โดย</w:t>
      </w:r>
      <w:r w:rsidRPr="00250D6B">
        <w:rPr>
          <w:cs/>
        </w:rPr>
        <w:br/>
      </w:r>
      <w:r w:rsidR="00432773" w:rsidRPr="00250D6B">
        <w:rPr>
          <w:rFonts w:hint="cs"/>
          <w:cs/>
        </w:rPr>
        <w:t xml:space="preserve">เงินปันผลดังกล่าวจะจ่ายให้แก่ผู้ถือหุ้นในเดือนมิถุนายน </w:t>
      </w:r>
      <w:r w:rsidR="00432773" w:rsidRPr="00250D6B">
        <w:rPr>
          <w:rFonts w:hint="cs"/>
        </w:rPr>
        <w:t>2566</w:t>
      </w:r>
    </w:p>
    <w:p w14:paraId="5743CE04" w14:textId="77777777" w:rsidR="00432773" w:rsidRPr="00250D6B" w:rsidRDefault="00432773" w:rsidP="00432773">
      <w:pPr>
        <w:pStyle w:val="NoSpacing"/>
        <w:ind w:left="540"/>
        <w:jc w:val="thaiDistribute"/>
        <w:rPr>
          <w:rFonts w:asciiTheme="majorBidi" w:hAnsiTheme="majorBidi" w:cstheme="majorBidi"/>
        </w:rPr>
      </w:pPr>
    </w:p>
    <w:p w14:paraId="2F52A428" w14:textId="77777777" w:rsidR="00432773" w:rsidRPr="00250D6B" w:rsidRDefault="000C5C8F" w:rsidP="000C5C8F">
      <w:pPr>
        <w:rPr>
          <w:i/>
          <w:iCs/>
        </w:rPr>
      </w:pPr>
      <w:r w:rsidRPr="00250D6B">
        <w:rPr>
          <w:i/>
          <w:iCs/>
          <w:cs/>
        </w:rPr>
        <w:tab/>
      </w:r>
      <w:r w:rsidRPr="00250D6B">
        <w:rPr>
          <w:i/>
          <w:iCs/>
          <w:cs/>
        </w:rPr>
        <w:tab/>
      </w:r>
    </w:p>
    <w:p w14:paraId="3FAD5BB7" w14:textId="77777777" w:rsidR="00432773" w:rsidRPr="00250D6B" w:rsidRDefault="00432773" w:rsidP="000C5C8F">
      <w:pPr>
        <w:rPr>
          <w:i/>
          <w:iCs/>
        </w:rPr>
      </w:pPr>
    </w:p>
    <w:p w14:paraId="542A93CC" w14:textId="77777777" w:rsidR="00432773" w:rsidRPr="00250D6B" w:rsidRDefault="00432773" w:rsidP="000C5C8F">
      <w:pPr>
        <w:rPr>
          <w:i/>
          <w:iCs/>
        </w:rPr>
      </w:pPr>
    </w:p>
    <w:p w14:paraId="6445481A" w14:textId="0B520B2A" w:rsidR="000C5C8F" w:rsidRPr="00250D6B" w:rsidRDefault="00432773" w:rsidP="000C5C8F">
      <w:pPr>
        <w:rPr>
          <w:i/>
          <w:iCs/>
        </w:rPr>
      </w:pPr>
      <w:r w:rsidRPr="00250D6B">
        <w:rPr>
          <w:i/>
          <w:iCs/>
        </w:rPr>
        <w:lastRenderedPageBreak/>
        <w:tab/>
      </w:r>
      <w:r w:rsidRPr="00250D6B">
        <w:rPr>
          <w:i/>
          <w:iCs/>
        </w:rPr>
        <w:tab/>
      </w:r>
      <w:r w:rsidR="000C5C8F" w:rsidRPr="00250D6B">
        <w:rPr>
          <w:i/>
          <w:iCs/>
          <w:cs/>
        </w:rPr>
        <w:t>การลงทุนในบริษัท เอสโซ่ (ประเทศไทย) จำกัด (มหาชน)</w:t>
      </w:r>
    </w:p>
    <w:p w14:paraId="50EBE7BC" w14:textId="77777777" w:rsidR="000C5C8F" w:rsidRPr="00250D6B" w:rsidRDefault="000C5C8F" w:rsidP="004A4E5D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</w:pPr>
    </w:p>
    <w:p w14:paraId="561C37A3" w14:textId="77777777" w:rsidR="00CE112A" w:rsidRPr="00250D6B" w:rsidRDefault="000C5C8F" w:rsidP="00CE112A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</w:pPr>
      <w:r w:rsidRPr="00250D6B">
        <w:rPr>
          <w:cs/>
        </w:rPr>
        <w:t xml:space="preserve">ที่ประชุมคณะกรรมการของบริษัท เมื่อวันที่ </w:t>
      </w:r>
      <w:r w:rsidRPr="00250D6B">
        <w:t>11</w:t>
      </w:r>
      <w:r w:rsidRPr="00250D6B">
        <w:rPr>
          <w:rFonts w:hint="cs"/>
          <w:cs/>
        </w:rPr>
        <w:t xml:space="preserve"> มกราคม </w:t>
      </w:r>
      <w:r w:rsidRPr="00250D6B">
        <w:t>2566</w:t>
      </w:r>
      <w:r w:rsidRPr="00250D6B">
        <w:rPr>
          <w:rFonts w:hint="cs"/>
          <w:cs/>
        </w:rPr>
        <w:t xml:space="preserve"> ได้อนุมัติให้เข้าทำธุรกรรมและเห็นชอบให้เสนอ</w:t>
      </w:r>
      <w:r w:rsidR="008B3A28" w:rsidRPr="00250D6B">
        <w:rPr>
          <w:cs/>
        </w:rPr>
        <w:br/>
      </w:r>
      <w:r w:rsidRPr="00250D6B">
        <w:rPr>
          <w:rFonts w:hint="cs"/>
          <w:cs/>
        </w:rPr>
        <w:t xml:space="preserve">ที่ประชุมสามัญผู้ถือหุ้นพิจารณาอนุมัติการเข้าซื้อหุ้นสามัญของบริษัท เอสโซ่ (ประเทศไทย) จำกัด (มหาชน) </w:t>
      </w:r>
      <w:r w:rsidR="008B3A28" w:rsidRPr="00250D6B">
        <w:rPr>
          <w:cs/>
        </w:rPr>
        <w:br/>
      </w:r>
      <w:r w:rsidRPr="00250D6B">
        <w:rPr>
          <w:rFonts w:hint="cs"/>
          <w:cs/>
        </w:rPr>
        <w:t xml:space="preserve">(“เอสโซ่”) จาก </w:t>
      </w:r>
      <w:r w:rsidRPr="00250D6B">
        <w:t xml:space="preserve">ExxonMobil Asia Holdings Pte. Ltd. (“ExxonMobil”) </w:t>
      </w:r>
      <w:r w:rsidRPr="00250D6B">
        <w:rPr>
          <w:rFonts w:hint="cs"/>
          <w:cs/>
        </w:rPr>
        <w:t xml:space="preserve">ซึ่งบริษัทได้ลงนามในสัญญาซื้อขายหุ้นกับ </w:t>
      </w:r>
      <w:r w:rsidRPr="00250D6B">
        <w:t xml:space="preserve">ExxonMobil </w:t>
      </w:r>
      <w:r w:rsidRPr="00250D6B">
        <w:rPr>
          <w:rFonts w:hint="cs"/>
          <w:cs/>
        </w:rPr>
        <w:t xml:space="preserve">แล้วในวันที่ </w:t>
      </w:r>
      <w:r w:rsidRPr="00250D6B">
        <w:t>11</w:t>
      </w:r>
      <w:r w:rsidRPr="00250D6B">
        <w:rPr>
          <w:rFonts w:hint="cs"/>
          <w:cs/>
        </w:rPr>
        <w:t xml:space="preserve"> มกราคม </w:t>
      </w:r>
      <w:r w:rsidRPr="00250D6B">
        <w:t>2566</w:t>
      </w:r>
      <w:r w:rsidRPr="00250D6B">
        <w:rPr>
          <w:rFonts w:hint="cs"/>
          <w:cs/>
        </w:rPr>
        <w:t xml:space="preserve"> โดยต้องบรรลุเงื่อนไขบังคับภายใต้สัญญาซื้อขายหุ้น คาดว่าจะสามารถดำเนินการซื้อขายและชำระเงินค่าหุ้นแก่ผู้ขายได้ภายใน </w:t>
      </w:r>
      <w:r w:rsidRPr="00250D6B">
        <w:t>12</w:t>
      </w:r>
      <w:r w:rsidRPr="00250D6B">
        <w:rPr>
          <w:rFonts w:hint="cs"/>
          <w:cs/>
        </w:rPr>
        <w:t xml:space="preserve"> เดือนนับจากวันที่ของสัญญาซื้อขายหุ้น โดยบริษัทจะเข้าซื้อหุ้นสามัญโดยตรงจำนวน </w:t>
      </w:r>
      <w:r w:rsidRPr="00250D6B">
        <w:t>2,</w:t>
      </w:r>
      <w:r w:rsidRPr="00250D6B">
        <w:rPr>
          <w:rFonts w:hint="cs"/>
          <w:cs/>
        </w:rPr>
        <w:t>283</w:t>
      </w:r>
      <w:r w:rsidRPr="00250D6B">
        <w:t>,</w:t>
      </w:r>
      <w:r w:rsidRPr="00250D6B">
        <w:rPr>
          <w:rFonts w:hint="cs"/>
          <w:cs/>
        </w:rPr>
        <w:t>750</w:t>
      </w:r>
      <w:r w:rsidRPr="00250D6B">
        <w:t>,000</w:t>
      </w:r>
      <w:r w:rsidRPr="00250D6B">
        <w:rPr>
          <w:rFonts w:hint="cs"/>
          <w:cs/>
        </w:rPr>
        <w:t xml:space="preserve"> หุ้น (คิดเป็นสัดส่วนร้อยละ </w:t>
      </w:r>
      <w:r w:rsidRPr="00250D6B">
        <w:t>65</w:t>
      </w:r>
      <w:r w:rsidRPr="00250D6B">
        <w:rPr>
          <w:rFonts w:hint="cs"/>
          <w:cs/>
        </w:rPr>
        <w:t>.</w:t>
      </w:r>
      <w:r w:rsidRPr="00250D6B">
        <w:t>99</w:t>
      </w:r>
      <w:r w:rsidRPr="00250D6B">
        <w:rPr>
          <w:rFonts w:hint="cs"/>
          <w:cs/>
        </w:rPr>
        <w:t xml:space="preserve"> ของจำนวนหุ้นที่ออกจำหน่ายแล้วของ เอสโซ่ ณ วันที่ </w:t>
      </w:r>
      <w:r w:rsidRPr="00250D6B">
        <w:t>30</w:t>
      </w:r>
      <w:r w:rsidRPr="00250D6B">
        <w:rPr>
          <w:rFonts w:hint="cs"/>
          <w:cs/>
        </w:rPr>
        <w:t xml:space="preserve"> กันยายน </w:t>
      </w:r>
      <w:r w:rsidRPr="00250D6B">
        <w:t>2565</w:t>
      </w:r>
      <w:r w:rsidRPr="00250D6B">
        <w:rPr>
          <w:rFonts w:hint="cs"/>
          <w:cs/>
        </w:rPr>
        <w:t>) และภายหลังจากธุรกรรมซื้อขายหุ้นเสร็จสิ้น บริษัทต้องทำคำเสนอซื้อหุ้น</w:t>
      </w:r>
      <w:r w:rsidR="008B3A28" w:rsidRPr="00250D6B">
        <w:rPr>
          <w:cs/>
        </w:rPr>
        <w:br/>
      </w:r>
      <w:r w:rsidRPr="00250D6B">
        <w:rPr>
          <w:rFonts w:hint="cs"/>
          <w:cs/>
        </w:rPr>
        <w:t>ที่เหลือทั้งหมดของเอสโซ่เพื่อให้ได้มาซึ่งหุ้นในเอสโซ่ในคราวเดียวกันกับราคาซื้อหุ้นเอสโซ่ในธุรกรรมการซื้อขายหุ้น</w:t>
      </w:r>
      <w:r w:rsidR="008B3A28" w:rsidRPr="00250D6B">
        <w:rPr>
          <w:rFonts w:hint="cs"/>
          <w:cs/>
        </w:rPr>
        <w:t xml:space="preserve"> ซึ่งเมื่อวันที่ </w:t>
      </w:r>
      <w:r w:rsidR="008B3A28" w:rsidRPr="00250D6B">
        <w:t xml:space="preserve">11 </w:t>
      </w:r>
      <w:r w:rsidR="008B3A28" w:rsidRPr="00250D6B">
        <w:rPr>
          <w:rFonts w:hint="cs"/>
          <w:cs/>
        </w:rPr>
        <w:t xml:space="preserve">เมษายน </w:t>
      </w:r>
      <w:r w:rsidR="008D14EB" w:rsidRPr="00250D6B">
        <w:t>2566</w:t>
      </w:r>
      <w:r w:rsidR="008B3A28" w:rsidRPr="00250D6B">
        <w:rPr>
          <w:rFonts w:hint="cs"/>
          <w:cs/>
        </w:rPr>
        <w:t xml:space="preserve"> ที่ประชุมสามัญผู้ถือหุ้นของบริษัทได้มีมติอนุมัติให้เข้าซื้อหุ้นเอสโซ่ตาม</w:t>
      </w:r>
      <w:r w:rsidR="008B3A28" w:rsidRPr="00250D6B">
        <w:rPr>
          <w:cs/>
        </w:rPr>
        <w:t>ที่ประชุมคณะกรรมการของบริษัท</w:t>
      </w:r>
      <w:r w:rsidR="008B3A28" w:rsidRPr="00250D6B">
        <w:rPr>
          <w:rFonts w:hint="cs"/>
          <w:cs/>
        </w:rPr>
        <w:t>เสนอ</w:t>
      </w:r>
    </w:p>
    <w:p w14:paraId="7AB1FB93" w14:textId="77777777" w:rsidR="00CE112A" w:rsidRPr="00250D6B" w:rsidRDefault="00CE112A" w:rsidP="00CE112A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</w:pPr>
    </w:p>
    <w:p w14:paraId="67F14D2A" w14:textId="138F4760" w:rsidR="00CE112A" w:rsidRPr="00250D6B" w:rsidRDefault="00CE112A" w:rsidP="00CE112A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  <w:rPr>
          <w:i/>
          <w:iCs/>
        </w:rPr>
      </w:pPr>
      <w:r w:rsidRPr="00250D6B">
        <w:rPr>
          <w:rFonts w:hint="cs"/>
          <w:i/>
          <w:iCs/>
          <w:cs/>
        </w:rPr>
        <w:t>การลงทุนในโครงการก๊าซธรรมชาติ</w:t>
      </w:r>
    </w:p>
    <w:p w14:paraId="2748B446" w14:textId="77777777" w:rsidR="00CE112A" w:rsidRPr="00250D6B" w:rsidRDefault="00CE112A" w:rsidP="00CE112A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</w:pPr>
    </w:p>
    <w:p w14:paraId="597C7F8F" w14:textId="4CFC9308" w:rsidR="00A00403" w:rsidRPr="00F664D1" w:rsidRDefault="00CE112A" w:rsidP="001D4C21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</w:pPr>
      <w:r w:rsidRPr="00250D6B">
        <w:rPr>
          <w:rFonts w:hint="cs"/>
          <w:cs/>
        </w:rPr>
        <w:t xml:space="preserve">เมื่อวันที่ </w:t>
      </w:r>
      <w:r w:rsidRPr="00250D6B">
        <w:t xml:space="preserve">12 </w:t>
      </w:r>
      <w:r w:rsidRPr="00250D6B">
        <w:rPr>
          <w:rFonts w:hint="cs"/>
          <w:cs/>
        </w:rPr>
        <w:t xml:space="preserve">เมษายน </w:t>
      </w:r>
      <w:r w:rsidRPr="00250D6B">
        <w:t>2566 BCPG USA Inc.</w:t>
      </w:r>
      <w:r w:rsidRPr="00250D6B">
        <w:rPr>
          <w:rFonts w:hint="cs"/>
          <w:cs/>
        </w:rPr>
        <w:t xml:space="preserve"> ซึ่งเป็นบริษัทย่อยทางอ้อมของกลุ่มบริษัทได้จัดตั้งบริษัท </w:t>
      </w:r>
      <w:r w:rsidRPr="00250D6B">
        <w:t xml:space="preserve">BCPG Hamilton </w:t>
      </w:r>
      <w:r w:rsidR="006A2428" w:rsidRPr="00250D6B">
        <w:t xml:space="preserve">US Acquisition Co. </w:t>
      </w:r>
      <w:r w:rsidRPr="00250D6B">
        <w:t>LLC</w:t>
      </w:r>
      <w:r w:rsidRPr="00250D6B">
        <w:rPr>
          <w:rFonts w:hint="cs"/>
          <w:cs/>
        </w:rPr>
        <w:t xml:space="preserve"> </w:t>
      </w:r>
      <w:r w:rsidRPr="00250D6B">
        <w:rPr>
          <w:cs/>
        </w:rPr>
        <w:t>ในประเทศสหรัฐอเมริกา</w:t>
      </w:r>
      <w:r w:rsidRPr="00250D6B">
        <w:t xml:space="preserve"> </w:t>
      </w:r>
      <w:r w:rsidR="001D4C21" w:rsidRPr="00250D6B">
        <w:rPr>
          <w:rFonts w:hint="cs"/>
          <w:cs/>
        </w:rPr>
        <w:t xml:space="preserve">เพื่อวัตถุประสงค์ในการถือเงินลงทุนในบริษัท </w:t>
      </w:r>
      <w:r w:rsidR="001D4C21" w:rsidRPr="00250D6B">
        <w:t xml:space="preserve">Hamilton Holdings II LLC </w:t>
      </w:r>
      <w:r w:rsidR="001D4C21" w:rsidRPr="00250D6B">
        <w:rPr>
          <w:rFonts w:hint="cs"/>
          <w:cs/>
        </w:rPr>
        <w:t xml:space="preserve">ตามที่กล่าวไว้ในหมายเหตุข้อ </w:t>
      </w:r>
      <w:r w:rsidR="001D4C21" w:rsidRPr="00250D6B">
        <w:t>8</w:t>
      </w:r>
    </w:p>
    <w:p w14:paraId="4EACC21E" w14:textId="178F24DB" w:rsidR="00DA14B1" w:rsidRDefault="00DA14B1" w:rsidP="001470E9">
      <w:r>
        <w:tab/>
      </w:r>
      <w:r>
        <w:tab/>
      </w:r>
    </w:p>
    <w:p w14:paraId="5596D5E8" w14:textId="77777777" w:rsidR="00DC3621" w:rsidRPr="00451B90" w:rsidRDefault="00DC3621" w:rsidP="00FA46C3">
      <w:pPr>
        <w:spacing w:line="240" w:lineRule="auto"/>
        <w:rPr>
          <w:rFonts w:asciiTheme="majorBidi" w:hAnsiTheme="majorBidi" w:cstheme="majorBidi"/>
          <w:cs/>
        </w:rPr>
      </w:pPr>
    </w:p>
    <w:p w14:paraId="44EB7E25" w14:textId="77777777" w:rsidR="00F86C60" w:rsidRPr="00AC5B83" w:rsidRDefault="00F86C60" w:rsidP="0015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s/>
        </w:rPr>
      </w:pPr>
    </w:p>
    <w:sectPr w:rsidR="00F86C60" w:rsidRPr="00AC5B83" w:rsidSect="00FB1D27">
      <w:headerReference w:type="default" r:id="rId28"/>
      <w:footerReference w:type="default" r:id="rId29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CDE91" w14:textId="77777777" w:rsidR="008874FD" w:rsidRDefault="008874FD">
      <w:r>
        <w:separator/>
      </w:r>
    </w:p>
    <w:p w14:paraId="62A350FE" w14:textId="77777777" w:rsidR="008874FD" w:rsidRDefault="008874FD"/>
  </w:endnote>
  <w:endnote w:type="continuationSeparator" w:id="0">
    <w:p w14:paraId="413109B7" w14:textId="77777777" w:rsidR="008874FD" w:rsidRDefault="008874FD">
      <w:r>
        <w:continuationSeparator/>
      </w:r>
    </w:p>
    <w:p w14:paraId="114E7D03" w14:textId="77777777" w:rsidR="008874FD" w:rsidRDefault="008874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41018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38CD517" w14:textId="490D62B9" w:rsidR="00006A4B" w:rsidRPr="003E089A" w:rsidRDefault="003E089A" w:rsidP="003E089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0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0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0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089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0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3CB6B" w14:textId="0E264DC7" w:rsidR="00006A4B" w:rsidRPr="00F5234D" w:rsidRDefault="00006A4B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47A96" w14:textId="17F258CE" w:rsidR="00006A4B" w:rsidRPr="00F5234D" w:rsidRDefault="00006A4B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BC7D4" w14:textId="0E949FD3" w:rsidR="00006A4B" w:rsidRPr="00F5234D" w:rsidRDefault="00006A4B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06318" w14:textId="744C78BB" w:rsidR="00006A4B" w:rsidRPr="00116F0A" w:rsidRDefault="00006A4B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46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C6509A" w14:textId="77777777" w:rsidR="00006A4B" w:rsidRPr="00146F25" w:rsidRDefault="00006A4B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F9979" w14:textId="59BDB554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55</w:t>
    </w:r>
    <w:r w:rsidRPr="003E0BCC">
      <w:rPr>
        <w:rFonts w:asciiTheme="majorBidi" w:hAnsiTheme="majorBidi" w:cstheme="majorBidi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F8B0B" w14:textId="5D91E979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56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BBA67" w14:textId="77777777" w:rsidR="008874FD" w:rsidRDefault="008874FD"/>
  </w:footnote>
  <w:footnote w:type="continuationSeparator" w:id="0">
    <w:p w14:paraId="440EA40F" w14:textId="77777777" w:rsidR="008874FD" w:rsidRDefault="008874FD">
      <w:r>
        <w:continuationSeparator/>
      </w:r>
    </w:p>
    <w:p w14:paraId="00B8AA25" w14:textId="77777777" w:rsidR="008874FD" w:rsidRDefault="008874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4AF8F" w14:textId="77777777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60FE9D9" w14:textId="3FE21B14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633117B" w14:textId="5603D3C9" w:rsidR="00006A4B" w:rsidRPr="00564725" w:rsidRDefault="00006A4B" w:rsidP="0047576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10763A8" w14:textId="77777777" w:rsidR="00006A4B" w:rsidRPr="00B8432C" w:rsidRDefault="00006A4B" w:rsidP="00B8432C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BE6BE" w14:textId="77777777" w:rsidR="00006A4B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DFBA93" w14:textId="19FFB529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031F660D" w14:textId="77777777" w:rsidR="00006A4B" w:rsidRPr="00564725" w:rsidRDefault="00006A4B" w:rsidP="001C4A7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F4E544" w14:textId="77777777" w:rsidR="00006A4B" w:rsidRPr="002D1C8F" w:rsidRDefault="00006A4B" w:rsidP="00617971">
    <w:pPr>
      <w:pStyle w:val="Header"/>
      <w:rPr>
        <w:lang w:val="en-GB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CA20D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A1A8E2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4913F673" w14:textId="77777777" w:rsidR="00006A4B" w:rsidRPr="00564725" w:rsidRDefault="00006A4B" w:rsidP="00027638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2AF768C" w14:textId="77777777" w:rsidR="00006A4B" w:rsidRPr="002D1C8F" w:rsidRDefault="00006A4B" w:rsidP="00617971">
    <w:pPr>
      <w:pStyle w:val="Header"/>
      <w:rPr>
        <w:lang w:val="en-GB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24A26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A137A3B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DE272DF" w14:textId="77777777" w:rsidR="00006A4B" w:rsidRPr="00564725" w:rsidRDefault="00006A4B" w:rsidP="00027638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C58F20E" w14:textId="77777777" w:rsidR="00006A4B" w:rsidRPr="002D1C8F" w:rsidRDefault="00006A4B" w:rsidP="00617971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EA77E" w14:textId="77777777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19C6737" w14:textId="132E1157" w:rsidR="00006A4B" w:rsidRPr="00F47951" w:rsidRDefault="00006A4B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6905CD81" w14:textId="77777777" w:rsidR="00006A4B" w:rsidRPr="00564725" w:rsidRDefault="00006A4B" w:rsidP="00AF2E5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571227C" w14:textId="77777777" w:rsidR="00006A4B" w:rsidRPr="00DF35D2" w:rsidRDefault="00006A4B" w:rsidP="00B8432C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6C00F" w14:textId="77777777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2C2CFB4" w14:textId="428C4A6A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1EA9A9E1" w14:textId="77777777" w:rsidR="00006A4B" w:rsidRPr="00564725" w:rsidRDefault="00006A4B" w:rsidP="00AF2E5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4E70C75D" w14:textId="77777777" w:rsidR="00006A4B" w:rsidRPr="00DF35D2" w:rsidRDefault="00006A4B" w:rsidP="00DF35D2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2B5FE" w14:textId="41B8A2D5" w:rsidR="00006A4B" w:rsidRPr="00F47951" w:rsidRDefault="00006A4B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A8CB261" w14:textId="56D7B4B1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4D058DB0" w14:textId="77777777" w:rsidR="00006A4B" w:rsidRPr="00564725" w:rsidRDefault="00006A4B" w:rsidP="00A117E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B572559" w14:textId="48E03CA1" w:rsidR="00006A4B" w:rsidRPr="00DF35D2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71F4A" w14:textId="77777777" w:rsidR="00006A4B" w:rsidRPr="00F47951" w:rsidRDefault="00006A4B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5E80C3B" w14:textId="77777777" w:rsidR="00006A4B" w:rsidRPr="00F47951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622A3608" w14:textId="77777777" w:rsidR="00006A4B" w:rsidRPr="00564725" w:rsidRDefault="00006A4B" w:rsidP="00A117E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867C1D4" w14:textId="77777777" w:rsidR="00006A4B" w:rsidRPr="00DF35D2" w:rsidRDefault="00006A4B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E8E5" w14:textId="77777777" w:rsidR="00006A4B" w:rsidRDefault="00006A4B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5C45BE0" w14:textId="4FA35CA4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4481062A" w14:textId="77777777" w:rsidR="00006A4B" w:rsidRPr="00564725" w:rsidRDefault="00006A4B" w:rsidP="00A117E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33C63C" w14:textId="77777777" w:rsidR="00006A4B" w:rsidRPr="006672E5" w:rsidRDefault="00006A4B" w:rsidP="00617971">
    <w:pPr>
      <w:pStyle w:val="Header"/>
      <w:rPr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7A6FB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F55E1B6" w14:textId="77777777" w:rsidR="00006A4B" w:rsidRPr="00564725" w:rsidRDefault="00006A4B" w:rsidP="00D54B8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B09FABF" w14:textId="77777777" w:rsidR="00006A4B" w:rsidRPr="000F3A45" w:rsidRDefault="00006A4B" w:rsidP="00632C81">
    <w:pPr>
      <w:pStyle w:val="Header"/>
      <w:rPr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2FC2C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CC0D23E" w14:textId="77777777" w:rsidR="00006A4B" w:rsidRPr="00564725" w:rsidRDefault="00006A4B" w:rsidP="00D54B8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08C26A7" w14:textId="77777777" w:rsidR="00006A4B" w:rsidRPr="000F3A45" w:rsidRDefault="00006A4B" w:rsidP="00632C81">
    <w:pPr>
      <w:pStyle w:val="Header"/>
      <w:rPr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132F5" w14:textId="77777777" w:rsidR="00006A4B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5CCE67" w14:textId="77777777" w:rsidR="00006A4B" w:rsidRPr="00564725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EC4BF87" w14:textId="77777777" w:rsidR="00006A4B" w:rsidRPr="00564725" w:rsidRDefault="00006A4B" w:rsidP="001C4A7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6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AA7AAF2" w14:textId="77777777" w:rsidR="00006A4B" w:rsidRPr="00410770" w:rsidRDefault="00006A4B" w:rsidP="00F20DB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31E276B"/>
    <w:multiLevelType w:val="hybridMultilevel"/>
    <w:tmpl w:val="BD666F34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FC748138">
      <w:start w:val="1"/>
      <w:numFmt w:val="thaiLetters"/>
      <w:lvlText w:val="(%2)"/>
      <w:lvlJc w:val="left"/>
      <w:pPr>
        <w:ind w:left="1987" w:hanging="36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8" w15:restartNumberingAfterBreak="0">
    <w:nsid w:val="16D4774E"/>
    <w:multiLevelType w:val="multilevel"/>
    <w:tmpl w:val="59CA1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0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7" w15:restartNumberingAfterBreak="0">
    <w:nsid w:val="31F71F93"/>
    <w:multiLevelType w:val="hybridMultilevel"/>
    <w:tmpl w:val="0AD4D30A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2" w15:restartNumberingAfterBreak="0">
    <w:nsid w:val="40832542"/>
    <w:multiLevelType w:val="hybridMultilevel"/>
    <w:tmpl w:val="0032BD20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3B402E"/>
    <w:multiLevelType w:val="multilevel"/>
    <w:tmpl w:val="83F017B2"/>
    <w:lvl w:ilvl="0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2" w:hanging="360"/>
      </w:pPr>
    </w:lvl>
    <w:lvl w:ilvl="2" w:tentative="1">
      <w:start w:val="1"/>
      <w:numFmt w:val="lowerRoman"/>
      <w:lvlText w:val="%3."/>
      <w:lvlJc w:val="right"/>
      <w:pPr>
        <w:ind w:left="2702" w:hanging="180"/>
      </w:pPr>
    </w:lvl>
    <w:lvl w:ilvl="3" w:tentative="1">
      <w:start w:val="1"/>
      <w:numFmt w:val="decimal"/>
      <w:lvlText w:val="%4."/>
      <w:lvlJc w:val="left"/>
      <w:pPr>
        <w:ind w:left="3422" w:hanging="360"/>
      </w:pPr>
    </w:lvl>
    <w:lvl w:ilvl="4" w:tentative="1">
      <w:start w:val="1"/>
      <w:numFmt w:val="lowerLetter"/>
      <w:lvlText w:val="%5."/>
      <w:lvlJc w:val="left"/>
      <w:pPr>
        <w:ind w:left="4142" w:hanging="360"/>
      </w:pPr>
    </w:lvl>
    <w:lvl w:ilvl="5" w:tentative="1">
      <w:start w:val="1"/>
      <w:numFmt w:val="lowerRoman"/>
      <w:lvlText w:val="%6."/>
      <w:lvlJc w:val="right"/>
      <w:pPr>
        <w:ind w:left="4862" w:hanging="180"/>
      </w:pPr>
    </w:lvl>
    <w:lvl w:ilvl="6" w:tentative="1">
      <w:start w:val="1"/>
      <w:numFmt w:val="decimal"/>
      <w:lvlText w:val="%7."/>
      <w:lvlJc w:val="left"/>
      <w:pPr>
        <w:ind w:left="5582" w:hanging="360"/>
      </w:pPr>
    </w:lvl>
    <w:lvl w:ilvl="7" w:tentative="1">
      <w:start w:val="1"/>
      <w:numFmt w:val="lowerLetter"/>
      <w:lvlText w:val="%8."/>
      <w:lvlJc w:val="left"/>
      <w:pPr>
        <w:ind w:left="6302" w:hanging="360"/>
      </w:pPr>
    </w:lvl>
    <w:lvl w:ilvl="8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1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0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1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7"/>
  </w:num>
  <w:num w:numId="5">
    <w:abstractNumId w:val="19"/>
  </w:num>
  <w:num w:numId="6">
    <w:abstractNumId w:val="14"/>
  </w:num>
  <w:num w:numId="7">
    <w:abstractNumId w:val="13"/>
  </w:num>
  <w:num w:numId="8">
    <w:abstractNumId w:val="35"/>
  </w:num>
  <w:num w:numId="9">
    <w:abstractNumId w:val="24"/>
  </w:num>
  <w:num w:numId="10">
    <w:abstractNumId w:val="31"/>
  </w:num>
  <w:num w:numId="11">
    <w:abstractNumId w:val="15"/>
  </w:num>
  <w:num w:numId="12">
    <w:abstractNumId w:val="37"/>
  </w:num>
  <w:num w:numId="13">
    <w:abstractNumId w:val="40"/>
  </w:num>
  <w:num w:numId="14">
    <w:abstractNumId w:val="2"/>
  </w:num>
  <w:num w:numId="15">
    <w:abstractNumId w:val="45"/>
  </w:num>
  <w:num w:numId="16">
    <w:abstractNumId w:val="3"/>
  </w:num>
  <w:num w:numId="17">
    <w:abstractNumId w:val="30"/>
  </w:num>
  <w:num w:numId="18">
    <w:abstractNumId w:val="32"/>
  </w:num>
  <w:num w:numId="19">
    <w:abstractNumId w:val="9"/>
  </w:num>
  <w:num w:numId="20">
    <w:abstractNumId w:val="39"/>
  </w:num>
  <w:num w:numId="21">
    <w:abstractNumId w:val="6"/>
  </w:num>
  <w:num w:numId="22">
    <w:abstractNumId w:val="18"/>
  </w:num>
  <w:num w:numId="23">
    <w:abstractNumId w:val="41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3"/>
  </w:num>
  <w:num w:numId="2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1"/>
  </w:num>
  <w:num w:numId="28">
    <w:abstractNumId w:val="34"/>
  </w:num>
  <w:num w:numId="29">
    <w:abstractNumId w:val="38"/>
  </w:num>
  <w:num w:numId="30">
    <w:abstractNumId w:val="28"/>
  </w:num>
  <w:num w:numId="31">
    <w:abstractNumId w:val="21"/>
  </w:num>
  <w:num w:numId="32">
    <w:abstractNumId w:val="27"/>
  </w:num>
  <w:num w:numId="33">
    <w:abstractNumId w:val="25"/>
  </w:num>
  <w:num w:numId="34">
    <w:abstractNumId w:val="1"/>
  </w:num>
  <w:num w:numId="35">
    <w:abstractNumId w:val="10"/>
  </w:num>
  <w:num w:numId="36">
    <w:abstractNumId w:val="20"/>
  </w:num>
  <w:num w:numId="37">
    <w:abstractNumId w:val="0"/>
  </w:num>
  <w:num w:numId="38">
    <w:abstractNumId w:val="12"/>
  </w:num>
  <w:num w:numId="39">
    <w:abstractNumId w:val="29"/>
  </w:num>
  <w:num w:numId="40">
    <w:abstractNumId w:val="33"/>
  </w:num>
  <w:num w:numId="41">
    <w:abstractNumId w:val="42"/>
  </w:num>
  <w:num w:numId="42">
    <w:abstractNumId w:val="22"/>
  </w:num>
  <w:num w:numId="43">
    <w:abstractNumId w:val="5"/>
  </w:num>
  <w:num w:numId="44">
    <w:abstractNumId w:val="44"/>
  </w:num>
  <w:num w:numId="45">
    <w:abstractNumId w:val="26"/>
  </w:num>
  <w:num w:numId="46">
    <w:abstractNumId w:val="17"/>
  </w:num>
  <w:num w:numId="47">
    <w:abstractNumId w:val="36"/>
  </w:num>
  <w:num w:numId="48">
    <w:abstractNumId w:val="8"/>
  </w:num>
  <w:num w:numId="49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0B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4A6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A4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794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3CA"/>
    <w:rsid w:val="0001364C"/>
    <w:rsid w:val="000136A6"/>
    <w:rsid w:val="00013704"/>
    <w:rsid w:val="00013762"/>
    <w:rsid w:val="000139FC"/>
    <w:rsid w:val="00013ACC"/>
    <w:rsid w:val="00013D04"/>
    <w:rsid w:val="00013D18"/>
    <w:rsid w:val="00013EDF"/>
    <w:rsid w:val="0001400C"/>
    <w:rsid w:val="0001409D"/>
    <w:rsid w:val="000141AB"/>
    <w:rsid w:val="000141BF"/>
    <w:rsid w:val="000141FB"/>
    <w:rsid w:val="00014263"/>
    <w:rsid w:val="00014347"/>
    <w:rsid w:val="00014696"/>
    <w:rsid w:val="00014A76"/>
    <w:rsid w:val="00015057"/>
    <w:rsid w:val="000150E6"/>
    <w:rsid w:val="00015452"/>
    <w:rsid w:val="000154D2"/>
    <w:rsid w:val="00015608"/>
    <w:rsid w:val="00015931"/>
    <w:rsid w:val="00015C52"/>
    <w:rsid w:val="00015C6E"/>
    <w:rsid w:val="00015C81"/>
    <w:rsid w:val="00015CEC"/>
    <w:rsid w:val="00015D9B"/>
    <w:rsid w:val="00015F69"/>
    <w:rsid w:val="00015FB4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18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44C"/>
    <w:rsid w:val="0002286D"/>
    <w:rsid w:val="00022C6B"/>
    <w:rsid w:val="00022CF8"/>
    <w:rsid w:val="00022E7E"/>
    <w:rsid w:val="00022FC2"/>
    <w:rsid w:val="0002310B"/>
    <w:rsid w:val="00023310"/>
    <w:rsid w:val="0002344A"/>
    <w:rsid w:val="00023578"/>
    <w:rsid w:val="0002378F"/>
    <w:rsid w:val="00023926"/>
    <w:rsid w:val="00023CE6"/>
    <w:rsid w:val="00023CEB"/>
    <w:rsid w:val="00023F16"/>
    <w:rsid w:val="0002400A"/>
    <w:rsid w:val="000240D5"/>
    <w:rsid w:val="0002410E"/>
    <w:rsid w:val="000243B5"/>
    <w:rsid w:val="00024446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5DB7"/>
    <w:rsid w:val="000260F9"/>
    <w:rsid w:val="0002616A"/>
    <w:rsid w:val="000261E9"/>
    <w:rsid w:val="000263B2"/>
    <w:rsid w:val="0002655C"/>
    <w:rsid w:val="0002666D"/>
    <w:rsid w:val="0002678A"/>
    <w:rsid w:val="00026A6D"/>
    <w:rsid w:val="00026AF3"/>
    <w:rsid w:val="00026E4E"/>
    <w:rsid w:val="000271AE"/>
    <w:rsid w:val="000271C7"/>
    <w:rsid w:val="00027638"/>
    <w:rsid w:val="000277B2"/>
    <w:rsid w:val="00030059"/>
    <w:rsid w:val="00030064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B6B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BE7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626"/>
    <w:rsid w:val="000417E5"/>
    <w:rsid w:val="00041842"/>
    <w:rsid w:val="0004186C"/>
    <w:rsid w:val="00041A7D"/>
    <w:rsid w:val="00041ABA"/>
    <w:rsid w:val="00041C82"/>
    <w:rsid w:val="00041E4D"/>
    <w:rsid w:val="0004203B"/>
    <w:rsid w:val="00042225"/>
    <w:rsid w:val="0004238C"/>
    <w:rsid w:val="00042881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278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585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6F4"/>
    <w:rsid w:val="00046AD3"/>
    <w:rsid w:val="00046C02"/>
    <w:rsid w:val="00046C63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726"/>
    <w:rsid w:val="0005292B"/>
    <w:rsid w:val="00052A2E"/>
    <w:rsid w:val="00052AC4"/>
    <w:rsid w:val="00052BDB"/>
    <w:rsid w:val="00052C03"/>
    <w:rsid w:val="00052FB1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111"/>
    <w:rsid w:val="00054433"/>
    <w:rsid w:val="00054590"/>
    <w:rsid w:val="000546F1"/>
    <w:rsid w:val="00054741"/>
    <w:rsid w:val="0005475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C38"/>
    <w:rsid w:val="00055D4A"/>
    <w:rsid w:val="00055DCD"/>
    <w:rsid w:val="00055E51"/>
    <w:rsid w:val="00055E90"/>
    <w:rsid w:val="0005619E"/>
    <w:rsid w:val="00056606"/>
    <w:rsid w:val="00056A2E"/>
    <w:rsid w:val="00056A46"/>
    <w:rsid w:val="00056BC9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AB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14"/>
    <w:rsid w:val="00064160"/>
    <w:rsid w:val="00064345"/>
    <w:rsid w:val="00064B99"/>
    <w:rsid w:val="00064C61"/>
    <w:rsid w:val="00064C76"/>
    <w:rsid w:val="00064D65"/>
    <w:rsid w:val="00064FF0"/>
    <w:rsid w:val="000650CB"/>
    <w:rsid w:val="00065171"/>
    <w:rsid w:val="0006547A"/>
    <w:rsid w:val="000654FC"/>
    <w:rsid w:val="00065604"/>
    <w:rsid w:val="00065812"/>
    <w:rsid w:val="00065D9F"/>
    <w:rsid w:val="00065F6D"/>
    <w:rsid w:val="00066786"/>
    <w:rsid w:val="00066865"/>
    <w:rsid w:val="00066C4D"/>
    <w:rsid w:val="00066CD3"/>
    <w:rsid w:val="00066FB3"/>
    <w:rsid w:val="000673A5"/>
    <w:rsid w:val="000675A9"/>
    <w:rsid w:val="000675C1"/>
    <w:rsid w:val="0006762E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31D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EAC"/>
    <w:rsid w:val="00074FAA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D0F"/>
    <w:rsid w:val="00076F5C"/>
    <w:rsid w:val="00077192"/>
    <w:rsid w:val="00077244"/>
    <w:rsid w:val="00077465"/>
    <w:rsid w:val="00077796"/>
    <w:rsid w:val="000777BB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576"/>
    <w:rsid w:val="00081BDB"/>
    <w:rsid w:val="000822E2"/>
    <w:rsid w:val="000823F8"/>
    <w:rsid w:val="0008244A"/>
    <w:rsid w:val="00082881"/>
    <w:rsid w:val="00082D0B"/>
    <w:rsid w:val="00082DC5"/>
    <w:rsid w:val="00083046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BEC"/>
    <w:rsid w:val="00084D3B"/>
    <w:rsid w:val="00084D6C"/>
    <w:rsid w:val="00084EAD"/>
    <w:rsid w:val="0008513C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3AA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9F"/>
    <w:rsid w:val="00092BCE"/>
    <w:rsid w:val="00092E21"/>
    <w:rsid w:val="00092E73"/>
    <w:rsid w:val="00093089"/>
    <w:rsid w:val="00093154"/>
    <w:rsid w:val="00093410"/>
    <w:rsid w:val="000935F2"/>
    <w:rsid w:val="0009377B"/>
    <w:rsid w:val="00093B64"/>
    <w:rsid w:val="00093DC6"/>
    <w:rsid w:val="00093F3E"/>
    <w:rsid w:val="00093F7F"/>
    <w:rsid w:val="00093FAC"/>
    <w:rsid w:val="000940F2"/>
    <w:rsid w:val="0009441F"/>
    <w:rsid w:val="00094BAF"/>
    <w:rsid w:val="00094D5D"/>
    <w:rsid w:val="00094D77"/>
    <w:rsid w:val="00094FA8"/>
    <w:rsid w:val="00094FAA"/>
    <w:rsid w:val="0009512C"/>
    <w:rsid w:val="000952A1"/>
    <w:rsid w:val="000955A7"/>
    <w:rsid w:val="000956E5"/>
    <w:rsid w:val="0009586D"/>
    <w:rsid w:val="00095A5F"/>
    <w:rsid w:val="00095CCA"/>
    <w:rsid w:val="00095E09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3"/>
    <w:rsid w:val="00097434"/>
    <w:rsid w:val="00097A49"/>
    <w:rsid w:val="00097A9A"/>
    <w:rsid w:val="00097AF5"/>
    <w:rsid w:val="00097D0D"/>
    <w:rsid w:val="000A007A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0E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03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E90"/>
    <w:rsid w:val="000A5F6E"/>
    <w:rsid w:val="000A5F94"/>
    <w:rsid w:val="000A601B"/>
    <w:rsid w:val="000A6076"/>
    <w:rsid w:val="000A60FF"/>
    <w:rsid w:val="000A6409"/>
    <w:rsid w:val="000A69BB"/>
    <w:rsid w:val="000A6AA5"/>
    <w:rsid w:val="000A6CAE"/>
    <w:rsid w:val="000A70B0"/>
    <w:rsid w:val="000A71C1"/>
    <w:rsid w:val="000A71DD"/>
    <w:rsid w:val="000A7238"/>
    <w:rsid w:val="000A78E1"/>
    <w:rsid w:val="000A7970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79"/>
    <w:rsid w:val="000B1AE3"/>
    <w:rsid w:val="000B1BBC"/>
    <w:rsid w:val="000B1C8E"/>
    <w:rsid w:val="000B1F08"/>
    <w:rsid w:val="000B220D"/>
    <w:rsid w:val="000B2493"/>
    <w:rsid w:val="000B24D4"/>
    <w:rsid w:val="000B24EE"/>
    <w:rsid w:val="000B2957"/>
    <w:rsid w:val="000B2B31"/>
    <w:rsid w:val="000B2B42"/>
    <w:rsid w:val="000B2B99"/>
    <w:rsid w:val="000B2C29"/>
    <w:rsid w:val="000B2F23"/>
    <w:rsid w:val="000B2FE7"/>
    <w:rsid w:val="000B300F"/>
    <w:rsid w:val="000B33F6"/>
    <w:rsid w:val="000B33FE"/>
    <w:rsid w:val="000B3401"/>
    <w:rsid w:val="000B34B8"/>
    <w:rsid w:val="000B37FD"/>
    <w:rsid w:val="000B383D"/>
    <w:rsid w:val="000B390B"/>
    <w:rsid w:val="000B42E6"/>
    <w:rsid w:val="000B4358"/>
    <w:rsid w:val="000B47A2"/>
    <w:rsid w:val="000B4982"/>
    <w:rsid w:val="000B4A38"/>
    <w:rsid w:val="000B4D92"/>
    <w:rsid w:val="000B4EE9"/>
    <w:rsid w:val="000B52CF"/>
    <w:rsid w:val="000B5361"/>
    <w:rsid w:val="000B53D6"/>
    <w:rsid w:val="000B545B"/>
    <w:rsid w:val="000B5464"/>
    <w:rsid w:val="000B5614"/>
    <w:rsid w:val="000B563A"/>
    <w:rsid w:val="000B57F9"/>
    <w:rsid w:val="000B591F"/>
    <w:rsid w:val="000B5996"/>
    <w:rsid w:val="000B5A47"/>
    <w:rsid w:val="000B5C6D"/>
    <w:rsid w:val="000B61DE"/>
    <w:rsid w:val="000B6371"/>
    <w:rsid w:val="000B63CE"/>
    <w:rsid w:val="000B685D"/>
    <w:rsid w:val="000B68F2"/>
    <w:rsid w:val="000B6949"/>
    <w:rsid w:val="000B6EB3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2EAA"/>
    <w:rsid w:val="000C300B"/>
    <w:rsid w:val="000C3150"/>
    <w:rsid w:val="000C35C6"/>
    <w:rsid w:val="000C37E2"/>
    <w:rsid w:val="000C386E"/>
    <w:rsid w:val="000C39D6"/>
    <w:rsid w:val="000C3A61"/>
    <w:rsid w:val="000C3AFB"/>
    <w:rsid w:val="000C3B79"/>
    <w:rsid w:val="000C3C13"/>
    <w:rsid w:val="000C3DA1"/>
    <w:rsid w:val="000C3EFA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774"/>
    <w:rsid w:val="000C583D"/>
    <w:rsid w:val="000C58AF"/>
    <w:rsid w:val="000C5C8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4D9"/>
    <w:rsid w:val="000D09E9"/>
    <w:rsid w:val="000D0A01"/>
    <w:rsid w:val="000D0ABE"/>
    <w:rsid w:val="000D0B39"/>
    <w:rsid w:val="000D0C62"/>
    <w:rsid w:val="000D0DD6"/>
    <w:rsid w:val="000D0FBD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079"/>
    <w:rsid w:val="000D3629"/>
    <w:rsid w:val="000D378A"/>
    <w:rsid w:val="000D381A"/>
    <w:rsid w:val="000D3996"/>
    <w:rsid w:val="000D3C0F"/>
    <w:rsid w:val="000D3C90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719"/>
    <w:rsid w:val="000D68BC"/>
    <w:rsid w:val="000D6971"/>
    <w:rsid w:val="000D6D15"/>
    <w:rsid w:val="000D7450"/>
    <w:rsid w:val="000D746E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8E6"/>
    <w:rsid w:val="000E0A8D"/>
    <w:rsid w:val="000E0ACB"/>
    <w:rsid w:val="000E0E58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BD"/>
    <w:rsid w:val="000E57FD"/>
    <w:rsid w:val="000E5C0B"/>
    <w:rsid w:val="000E65A5"/>
    <w:rsid w:val="000E669E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229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E1"/>
    <w:rsid w:val="000F52F3"/>
    <w:rsid w:val="000F5737"/>
    <w:rsid w:val="000F5767"/>
    <w:rsid w:val="000F5985"/>
    <w:rsid w:val="000F5B08"/>
    <w:rsid w:val="000F6142"/>
    <w:rsid w:val="000F6180"/>
    <w:rsid w:val="000F61C5"/>
    <w:rsid w:val="000F621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92A"/>
    <w:rsid w:val="0010092D"/>
    <w:rsid w:val="00100ADB"/>
    <w:rsid w:val="00100C27"/>
    <w:rsid w:val="00100E4D"/>
    <w:rsid w:val="00100ECF"/>
    <w:rsid w:val="00100EDE"/>
    <w:rsid w:val="0010158F"/>
    <w:rsid w:val="001019BF"/>
    <w:rsid w:val="00101BA1"/>
    <w:rsid w:val="00101E1D"/>
    <w:rsid w:val="0010200A"/>
    <w:rsid w:val="0010208F"/>
    <w:rsid w:val="00102393"/>
    <w:rsid w:val="0010273D"/>
    <w:rsid w:val="001027FF"/>
    <w:rsid w:val="001028B4"/>
    <w:rsid w:val="001028BD"/>
    <w:rsid w:val="001029D8"/>
    <w:rsid w:val="00102B80"/>
    <w:rsid w:val="00102B9E"/>
    <w:rsid w:val="00102C67"/>
    <w:rsid w:val="00102F27"/>
    <w:rsid w:val="00102F28"/>
    <w:rsid w:val="00103288"/>
    <w:rsid w:val="001032C2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21A8"/>
    <w:rsid w:val="0011236A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B35"/>
    <w:rsid w:val="00116D39"/>
    <w:rsid w:val="00116EC2"/>
    <w:rsid w:val="00116F0A"/>
    <w:rsid w:val="00116F89"/>
    <w:rsid w:val="00117012"/>
    <w:rsid w:val="00117122"/>
    <w:rsid w:val="001172F5"/>
    <w:rsid w:val="001173D1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BF2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B2B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0C4"/>
    <w:rsid w:val="00125172"/>
    <w:rsid w:val="001251BB"/>
    <w:rsid w:val="00125303"/>
    <w:rsid w:val="001253F1"/>
    <w:rsid w:val="001253F4"/>
    <w:rsid w:val="0012560D"/>
    <w:rsid w:val="001256F2"/>
    <w:rsid w:val="001258B8"/>
    <w:rsid w:val="0012597D"/>
    <w:rsid w:val="00125CFB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9A9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0F9"/>
    <w:rsid w:val="001304EF"/>
    <w:rsid w:val="00130567"/>
    <w:rsid w:val="001308CD"/>
    <w:rsid w:val="00130AE5"/>
    <w:rsid w:val="00130B36"/>
    <w:rsid w:val="00130B71"/>
    <w:rsid w:val="00130C38"/>
    <w:rsid w:val="00131009"/>
    <w:rsid w:val="00131197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3C"/>
    <w:rsid w:val="00134880"/>
    <w:rsid w:val="0013497B"/>
    <w:rsid w:val="00134994"/>
    <w:rsid w:val="00134B2B"/>
    <w:rsid w:val="00134D59"/>
    <w:rsid w:val="00134E5E"/>
    <w:rsid w:val="00134FA3"/>
    <w:rsid w:val="001350FA"/>
    <w:rsid w:val="001353C6"/>
    <w:rsid w:val="001353F2"/>
    <w:rsid w:val="00135477"/>
    <w:rsid w:val="0013559C"/>
    <w:rsid w:val="00135BD2"/>
    <w:rsid w:val="00135C3F"/>
    <w:rsid w:val="00135C63"/>
    <w:rsid w:val="00135C95"/>
    <w:rsid w:val="00136001"/>
    <w:rsid w:val="0013627B"/>
    <w:rsid w:val="001363AC"/>
    <w:rsid w:val="0013657B"/>
    <w:rsid w:val="00136A77"/>
    <w:rsid w:val="00136BC3"/>
    <w:rsid w:val="00136C4A"/>
    <w:rsid w:val="00137063"/>
    <w:rsid w:val="00137114"/>
    <w:rsid w:val="00137119"/>
    <w:rsid w:val="0013717D"/>
    <w:rsid w:val="001372C5"/>
    <w:rsid w:val="0013766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0ED9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3165"/>
    <w:rsid w:val="001431D3"/>
    <w:rsid w:val="0014320E"/>
    <w:rsid w:val="00143296"/>
    <w:rsid w:val="001432D3"/>
    <w:rsid w:val="001434DF"/>
    <w:rsid w:val="00143584"/>
    <w:rsid w:val="001435A3"/>
    <w:rsid w:val="0014370F"/>
    <w:rsid w:val="00143A85"/>
    <w:rsid w:val="0014406D"/>
    <w:rsid w:val="001441FF"/>
    <w:rsid w:val="00144374"/>
    <w:rsid w:val="00144779"/>
    <w:rsid w:val="001447C0"/>
    <w:rsid w:val="00144BB7"/>
    <w:rsid w:val="00144D2B"/>
    <w:rsid w:val="0014501D"/>
    <w:rsid w:val="0014517B"/>
    <w:rsid w:val="00145648"/>
    <w:rsid w:val="00145680"/>
    <w:rsid w:val="00145866"/>
    <w:rsid w:val="00145B57"/>
    <w:rsid w:val="00145B87"/>
    <w:rsid w:val="00145C2C"/>
    <w:rsid w:val="00145E9C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0E9"/>
    <w:rsid w:val="001471FF"/>
    <w:rsid w:val="001473E0"/>
    <w:rsid w:val="00147676"/>
    <w:rsid w:val="001477F9"/>
    <w:rsid w:val="00147965"/>
    <w:rsid w:val="00147C30"/>
    <w:rsid w:val="00147DA5"/>
    <w:rsid w:val="00147F8D"/>
    <w:rsid w:val="00147FD4"/>
    <w:rsid w:val="00150180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58E"/>
    <w:rsid w:val="001516B0"/>
    <w:rsid w:val="001517AD"/>
    <w:rsid w:val="001519B4"/>
    <w:rsid w:val="00151A23"/>
    <w:rsid w:val="00151A61"/>
    <w:rsid w:val="00151A87"/>
    <w:rsid w:val="00151B9B"/>
    <w:rsid w:val="00151CA8"/>
    <w:rsid w:val="00151CEB"/>
    <w:rsid w:val="00151D3D"/>
    <w:rsid w:val="00151EA5"/>
    <w:rsid w:val="00151F30"/>
    <w:rsid w:val="001521F5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7C6"/>
    <w:rsid w:val="00154930"/>
    <w:rsid w:val="00154E25"/>
    <w:rsid w:val="00154E71"/>
    <w:rsid w:val="00154F21"/>
    <w:rsid w:val="0015500F"/>
    <w:rsid w:val="001550B0"/>
    <w:rsid w:val="001552D0"/>
    <w:rsid w:val="001553EC"/>
    <w:rsid w:val="001554B6"/>
    <w:rsid w:val="001554FB"/>
    <w:rsid w:val="0015570B"/>
    <w:rsid w:val="0015578B"/>
    <w:rsid w:val="00155CB7"/>
    <w:rsid w:val="00155E62"/>
    <w:rsid w:val="00156049"/>
    <w:rsid w:val="00156494"/>
    <w:rsid w:val="001564BA"/>
    <w:rsid w:val="0015653B"/>
    <w:rsid w:val="0015664A"/>
    <w:rsid w:val="0015667B"/>
    <w:rsid w:val="0015681C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B1E"/>
    <w:rsid w:val="00157EB2"/>
    <w:rsid w:val="001604DE"/>
    <w:rsid w:val="00160892"/>
    <w:rsid w:val="00160FED"/>
    <w:rsid w:val="00161153"/>
    <w:rsid w:val="00161190"/>
    <w:rsid w:val="001612F2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6FF"/>
    <w:rsid w:val="0016473B"/>
    <w:rsid w:val="001649AF"/>
    <w:rsid w:val="00164DC4"/>
    <w:rsid w:val="00164E79"/>
    <w:rsid w:val="00164E87"/>
    <w:rsid w:val="00164EE2"/>
    <w:rsid w:val="00164F86"/>
    <w:rsid w:val="00164FD6"/>
    <w:rsid w:val="00165001"/>
    <w:rsid w:val="001650D1"/>
    <w:rsid w:val="001651BC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28C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21"/>
    <w:rsid w:val="00170273"/>
    <w:rsid w:val="0017040F"/>
    <w:rsid w:val="0017094A"/>
    <w:rsid w:val="00170AFD"/>
    <w:rsid w:val="00170EB5"/>
    <w:rsid w:val="00171128"/>
    <w:rsid w:val="001714B4"/>
    <w:rsid w:val="001715CA"/>
    <w:rsid w:val="00171659"/>
    <w:rsid w:val="0017174A"/>
    <w:rsid w:val="001717FC"/>
    <w:rsid w:val="0017186A"/>
    <w:rsid w:val="00171B14"/>
    <w:rsid w:val="00171C9B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46D"/>
    <w:rsid w:val="001745D0"/>
    <w:rsid w:val="00174801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35F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9B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C64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6DD"/>
    <w:rsid w:val="00190787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BA2"/>
    <w:rsid w:val="00192D6A"/>
    <w:rsid w:val="00192E5D"/>
    <w:rsid w:val="00193172"/>
    <w:rsid w:val="001933AD"/>
    <w:rsid w:val="00193708"/>
    <w:rsid w:val="00193709"/>
    <w:rsid w:val="00193868"/>
    <w:rsid w:val="00193BFA"/>
    <w:rsid w:val="00193CEC"/>
    <w:rsid w:val="00193DB2"/>
    <w:rsid w:val="00193DF1"/>
    <w:rsid w:val="00193ECB"/>
    <w:rsid w:val="00194167"/>
    <w:rsid w:val="001942A8"/>
    <w:rsid w:val="001942D6"/>
    <w:rsid w:val="00194346"/>
    <w:rsid w:val="001945AF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35F"/>
    <w:rsid w:val="001967C7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6F8"/>
    <w:rsid w:val="001A0871"/>
    <w:rsid w:val="001A0B1B"/>
    <w:rsid w:val="001A0ED9"/>
    <w:rsid w:val="001A0F7F"/>
    <w:rsid w:val="001A1058"/>
    <w:rsid w:val="001A11B7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4C7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B04B4"/>
    <w:rsid w:val="001B0590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2F8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5D5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DC"/>
    <w:rsid w:val="001C069E"/>
    <w:rsid w:val="001C08EF"/>
    <w:rsid w:val="001C0AE8"/>
    <w:rsid w:val="001C0B22"/>
    <w:rsid w:val="001C0BBE"/>
    <w:rsid w:val="001C0F8C"/>
    <w:rsid w:val="001C1397"/>
    <w:rsid w:val="001C1634"/>
    <w:rsid w:val="001C1727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5"/>
    <w:rsid w:val="001C3126"/>
    <w:rsid w:val="001C31C3"/>
    <w:rsid w:val="001C326F"/>
    <w:rsid w:val="001C364B"/>
    <w:rsid w:val="001C369C"/>
    <w:rsid w:val="001C3814"/>
    <w:rsid w:val="001C3B39"/>
    <w:rsid w:val="001C3B57"/>
    <w:rsid w:val="001C3DA7"/>
    <w:rsid w:val="001C3F54"/>
    <w:rsid w:val="001C3FEB"/>
    <w:rsid w:val="001C469D"/>
    <w:rsid w:val="001C48DF"/>
    <w:rsid w:val="001C49AC"/>
    <w:rsid w:val="001C4A16"/>
    <w:rsid w:val="001C4A7B"/>
    <w:rsid w:val="001C4B4D"/>
    <w:rsid w:val="001C4B54"/>
    <w:rsid w:val="001C4E3C"/>
    <w:rsid w:val="001C5155"/>
    <w:rsid w:val="001C5388"/>
    <w:rsid w:val="001C5458"/>
    <w:rsid w:val="001C58A7"/>
    <w:rsid w:val="001C5909"/>
    <w:rsid w:val="001C59BD"/>
    <w:rsid w:val="001C5DF8"/>
    <w:rsid w:val="001C5E68"/>
    <w:rsid w:val="001C6217"/>
    <w:rsid w:val="001C6636"/>
    <w:rsid w:val="001C6703"/>
    <w:rsid w:val="001C6885"/>
    <w:rsid w:val="001C6A40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5EE"/>
    <w:rsid w:val="001D0642"/>
    <w:rsid w:val="001D0726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D82"/>
    <w:rsid w:val="001D1E96"/>
    <w:rsid w:val="001D2086"/>
    <w:rsid w:val="001D2166"/>
    <w:rsid w:val="001D223E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5E9"/>
    <w:rsid w:val="001D36B3"/>
    <w:rsid w:val="001D3760"/>
    <w:rsid w:val="001D3B16"/>
    <w:rsid w:val="001D3B43"/>
    <w:rsid w:val="001D3D83"/>
    <w:rsid w:val="001D4013"/>
    <w:rsid w:val="001D4048"/>
    <w:rsid w:val="001D421A"/>
    <w:rsid w:val="001D42D0"/>
    <w:rsid w:val="001D42FD"/>
    <w:rsid w:val="001D4329"/>
    <w:rsid w:val="001D433B"/>
    <w:rsid w:val="001D43F1"/>
    <w:rsid w:val="001D443A"/>
    <w:rsid w:val="001D4759"/>
    <w:rsid w:val="001D47AF"/>
    <w:rsid w:val="001D499E"/>
    <w:rsid w:val="001D4B53"/>
    <w:rsid w:val="001D4B97"/>
    <w:rsid w:val="001D4C21"/>
    <w:rsid w:val="001D4C53"/>
    <w:rsid w:val="001D4FE7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08C"/>
    <w:rsid w:val="001D60A7"/>
    <w:rsid w:val="001D63FF"/>
    <w:rsid w:val="001D6435"/>
    <w:rsid w:val="001D67AA"/>
    <w:rsid w:val="001D68F3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0FEA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430"/>
    <w:rsid w:val="001E35A8"/>
    <w:rsid w:val="001E36EB"/>
    <w:rsid w:val="001E37EA"/>
    <w:rsid w:val="001E3AB2"/>
    <w:rsid w:val="001E3C5C"/>
    <w:rsid w:val="001E3ED5"/>
    <w:rsid w:val="001E4028"/>
    <w:rsid w:val="001E443E"/>
    <w:rsid w:val="001E4DA0"/>
    <w:rsid w:val="001E4FB3"/>
    <w:rsid w:val="001E5202"/>
    <w:rsid w:val="001E524A"/>
    <w:rsid w:val="001E525E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BD4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1E1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C5"/>
    <w:rsid w:val="001F1EF5"/>
    <w:rsid w:val="001F2079"/>
    <w:rsid w:val="001F21C6"/>
    <w:rsid w:val="001F2343"/>
    <w:rsid w:val="001F248C"/>
    <w:rsid w:val="001F289C"/>
    <w:rsid w:val="001F2BD4"/>
    <w:rsid w:val="001F30F9"/>
    <w:rsid w:val="001F36F8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41E"/>
    <w:rsid w:val="001F7563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7E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8F5"/>
    <w:rsid w:val="00203947"/>
    <w:rsid w:val="00203A3F"/>
    <w:rsid w:val="00203B9F"/>
    <w:rsid w:val="00203C8D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1A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07FC8"/>
    <w:rsid w:val="00210090"/>
    <w:rsid w:val="002102BD"/>
    <w:rsid w:val="0021054D"/>
    <w:rsid w:val="002108CD"/>
    <w:rsid w:val="002109F3"/>
    <w:rsid w:val="00210CBA"/>
    <w:rsid w:val="00210F9D"/>
    <w:rsid w:val="0021137C"/>
    <w:rsid w:val="00211455"/>
    <w:rsid w:val="002115E9"/>
    <w:rsid w:val="002116C5"/>
    <w:rsid w:val="0021178F"/>
    <w:rsid w:val="00211B4C"/>
    <w:rsid w:val="00211BD6"/>
    <w:rsid w:val="00211C06"/>
    <w:rsid w:val="00211C2F"/>
    <w:rsid w:val="00211CB6"/>
    <w:rsid w:val="00211CCE"/>
    <w:rsid w:val="00211D96"/>
    <w:rsid w:val="00211EAE"/>
    <w:rsid w:val="00211F92"/>
    <w:rsid w:val="0021220E"/>
    <w:rsid w:val="002126E3"/>
    <w:rsid w:val="0021271E"/>
    <w:rsid w:val="00212854"/>
    <w:rsid w:val="0021287D"/>
    <w:rsid w:val="00212A12"/>
    <w:rsid w:val="00212C8A"/>
    <w:rsid w:val="00213029"/>
    <w:rsid w:val="00213055"/>
    <w:rsid w:val="00213097"/>
    <w:rsid w:val="002131C0"/>
    <w:rsid w:val="002131C2"/>
    <w:rsid w:val="002131F0"/>
    <w:rsid w:val="00213244"/>
    <w:rsid w:val="0021327E"/>
    <w:rsid w:val="002134EA"/>
    <w:rsid w:val="002136AE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3AB"/>
    <w:rsid w:val="00216417"/>
    <w:rsid w:val="00216448"/>
    <w:rsid w:val="00216688"/>
    <w:rsid w:val="00216839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28D"/>
    <w:rsid w:val="002253FE"/>
    <w:rsid w:val="002254FF"/>
    <w:rsid w:val="00225D19"/>
    <w:rsid w:val="00225DCF"/>
    <w:rsid w:val="0022621E"/>
    <w:rsid w:val="002262FC"/>
    <w:rsid w:val="00226311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48"/>
    <w:rsid w:val="00227988"/>
    <w:rsid w:val="002279DA"/>
    <w:rsid w:val="00227A4F"/>
    <w:rsid w:val="00227E72"/>
    <w:rsid w:val="00227ED3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E37"/>
    <w:rsid w:val="00232F35"/>
    <w:rsid w:val="00233012"/>
    <w:rsid w:val="002330D7"/>
    <w:rsid w:val="002335B5"/>
    <w:rsid w:val="002338AE"/>
    <w:rsid w:val="00233AAA"/>
    <w:rsid w:val="00233B8A"/>
    <w:rsid w:val="0023404E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BCA"/>
    <w:rsid w:val="00236C5A"/>
    <w:rsid w:val="00236E25"/>
    <w:rsid w:val="00236EFF"/>
    <w:rsid w:val="002371E1"/>
    <w:rsid w:val="0023727E"/>
    <w:rsid w:val="002373E7"/>
    <w:rsid w:val="0023760E"/>
    <w:rsid w:val="0023769E"/>
    <w:rsid w:val="00237C18"/>
    <w:rsid w:val="00237DCD"/>
    <w:rsid w:val="0024036F"/>
    <w:rsid w:val="00240379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736"/>
    <w:rsid w:val="00241D24"/>
    <w:rsid w:val="00241D92"/>
    <w:rsid w:val="00241EDF"/>
    <w:rsid w:val="0024201C"/>
    <w:rsid w:val="00242424"/>
    <w:rsid w:val="002424A2"/>
    <w:rsid w:val="0024261C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BE4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C6"/>
    <w:rsid w:val="002447D6"/>
    <w:rsid w:val="00244B06"/>
    <w:rsid w:val="00244CA0"/>
    <w:rsid w:val="00244DE9"/>
    <w:rsid w:val="00244FB8"/>
    <w:rsid w:val="00244FFB"/>
    <w:rsid w:val="00245112"/>
    <w:rsid w:val="002451F5"/>
    <w:rsid w:val="00245296"/>
    <w:rsid w:val="00245672"/>
    <w:rsid w:val="002456DC"/>
    <w:rsid w:val="00245712"/>
    <w:rsid w:val="00245745"/>
    <w:rsid w:val="002458FB"/>
    <w:rsid w:val="0024590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96A"/>
    <w:rsid w:val="00247DAE"/>
    <w:rsid w:val="00247EB7"/>
    <w:rsid w:val="00247F01"/>
    <w:rsid w:val="00247F88"/>
    <w:rsid w:val="00250096"/>
    <w:rsid w:val="00250423"/>
    <w:rsid w:val="0025048D"/>
    <w:rsid w:val="0025049E"/>
    <w:rsid w:val="002505DE"/>
    <w:rsid w:val="00250631"/>
    <w:rsid w:val="00250644"/>
    <w:rsid w:val="002508F1"/>
    <w:rsid w:val="00250B07"/>
    <w:rsid w:val="00250D6B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1FC1"/>
    <w:rsid w:val="00252036"/>
    <w:rsid w:val="0025229B"/>
    <w:rsid w:val="0025238C"/>
    <w:rsid w:val="00252647"/>
    <w:rsid w:val="00252855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46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9CD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43E"/>
    <w:rsid w:val="00260620"/>
    <w:rsid w:val="00260798"/>
    <w:rsid w:val="002609B5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57B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5F"/>
    <w:rsid w:val="00263BD4"/>
    <w:rsid w:val="00263DF6"/>
    <w:rsid w:val="00263E60"/>
    <w:rsid w:val="00263F59"/>
    <w:rsid w:val="00263FC8"/>
    <w:rsid w:val="0026409F"/>
    <w:rsid w:val="002643A6"/>
    <w:rsid w:val="00264488"/>
    <w:rsid w:val="00264686"/>
    <w:rsid w:val="00264D3D"/>
    <w:rsid w:val="00264F4A"/>
    <w:rsid w:val="00264F8C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5F39"/>
    <w:rsid w:val="002660B5"/>
    <w:rsid w:val="002660F3"/>
    <w:rsid w:val="00266153"/>
    <w:rsid w:val="002661F0"/>
    <w:rsid w:val="00266203"/>
    <w:rsid w:val="002662D6"/>
    <w:rsid w:val="00266459"/>
    <w:rsid w:val="002667D7"/>
    <w:rsid w:val="00266B02"/>
    <w:rsid w:val="00266E5C"/>
    <w:rsid w:val="00266F85"/>
    <w:rsid w:val="00267024"/>
    <w:rsid w:val="0026727C"/>
    <w:rsid w:val="002672C5"/>
    <w:rsid w:val="002672E2"/>
    <w:rsid w:val="00267385"/>
    <w:rsid w:val="00267396"/>
    <w:rsid w:val="0026743F"/>
    <w:rsid w:val="0026753E"/>
    <w:rsid w:val="00267975"/>
    <w:rsid w:val="00267BAD"/>
    <w:rsid w:val="00267C3D"/>
    <w:rsid w:val="00267DC9"/>
    <w:rsid w:val="00270466"/>
    <w:rsid w:val="00270515"/>
    <w:rsid w:val="0027056A"/>
    <w:rsid w:val="00270665"/>
    <w:rsid w:val="0027104F"/>
    <w:rsid w:val="00271224"/>
    <w:rsid w:val="002713A4"/>
    <w:rsid w:val="0027159B"/>
    <w:rsid w:val="00271B98"/>
    <w:rsid w:val="00271D6F"/>
    <w:rsid w:val="00271E2F"/>
    <w:rsid w:val="0027214E"/>
    <w:rsid w:val="00272AEF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1BD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C2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25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0EF"/>
    <w:rsid w:val="00286303"/>
    <w:rsid w:val="00286617"/>
    <w:rsid w:val="00286644"/>
    <w:rsid w:val="00286671"/>
    <w:rsid w:val="00286C19"/>
    <w:rsid w:val="00286DF1"/>
    <w:rsid w:val="00286EDB"/>
    <w:rsid w:val="0028702E"/>
    <w:rsid w:val="00287177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AB4"/>
    <w:rsid w:val="00290B2C"/>
    <w:rsid w:val="00290B3B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1FF0"/>
    <w:rsid w:val="00292186"/>
    <w:rsid w:val="002921B9"/>
    <w:rsid w:val="0029233B"/>
    <w:rsid w:val="0029237E"/>
    <w:rsid w:val="00292705"/>
    <w:rsid w:val="00292774"/>
    <w:rsid w:val="00292A02"/>
    <w:rsid w:val="00292B71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4E34"/>
    <w:rsid w:val="002950B4"/>
    <w:rsid w:val="0029524F"/>
    <w:rsid w:val="00295264"/>
    <w:rsid w:val="0029538E"/>
    <w:rsid w:val="002954F6"/>
    <w:rsid w:val="0029569F"/>
    <w:rsid w:val="00295933"/>
    <w:rsid w:val="00295995"/>
    <w:rsid w:val="00295B75"/>
    <w:rsid w:val="0029610B"/>
    <w:rsid w:val="002963E1"/>
    <w:rsid w:val="0029645E"/>
    <w:rsid w:val="002966C7"/>
    <w:rsid w:val="00296731"/>
    <w:rsid w:val="00296E49"/>
    <w:rsid w:val="00296F98"/>
    <w:rsid w:val="002972FF"/>
    <w:rsid w:val="002975B1"/>
    <w:rsid w:val="0029774D"/>
    <w:rsid w:val="00297A7E"/>
    <w:rsid w:val="00297B4A"/>
    <w:rsid w:val="002A0071"/>
    <w:rsid w:val="002A049A"/>
    <w:rsid w:val="002A04B9"/>
    <w:rsid w:val="002A055A"/>
    <w:rsid w:val="002A09D5"/>
    <w:rsid w:val="002A0A15"/>
    <w:rsid w:val="002A0AEB"/>
    <w:rsid w:val="002A0AED"/>
    <w:rsid w:val="002A0C3A"/>
    <w:rsid w:val="002A0D3D"/>
    <w:rsid w:val="002A0DCE"/>
    <w:rsid w:val="002A0DCF"/>
    <w:rsid w:val="002A0E5D"/>
    <w:rsid w:val="002A125F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3FA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90F"/>
    <w:rsid w:val="002A6930"/>
    <w:rsid w:val="002A69F3"/>
    <w:rsid w:val="002A6A7C"/>
    <w:rsid w:val="002A6D18"/>
    <w:rsid w:val="002A6F92"/>
    <w:rsid w:val="002A7A78"/>
    <w:rsid w:val="002A7BA5"/>
    <w:rsid w:val="002A7FF2"/>
    <w:rsid w:val="002A7FFE"/>
    <w:rsid w:val="002B017C"/>
    <w:rsid w:val="002B0660"/>
    <w:rsid w:val="002B0772"/>
    <w:rsid w:val="002B089D"/>
    <w:rsid w:val="002B0B7B"/>
    <w:rsid w:val="002B0E2E"/>
    <w:rsid w:val="002B126B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3D7"/>
    <w:rsid w:val="002B2404"/>
    <w:rsid w:val="002B256E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8F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1A7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6D2D"/>
    <w:rsid w:val="002B7103"/>
    <w:rsid w:val="002B798E"/>
    <w:rsid w:val="002C01BF"/>
    <w:rsid w:val="002C0288"/>
    <w:rsid w:val="002C038C"/>
    <w:rsid w:val="002C062A"/>
    <w:rsid w:val="002C06B1"/>
    <w:rsid w:val="002C07C8"/>
    <w:rsid w:val="002C07D1"/>
    <w:rsid w:val="002C08AB"/>
    <w:rsid w:val="002C0C00"/>
    <w:rsid w:val="002C0DBE"/>
    <w:rsid w:val="002C102B"/>
    <w:rsid w:val="002C1075"/>
    <w:rsid w:val="002C1163"/>
    <w:rsid w:val="002C129D"/>
    <w:rsid w:val="002C1382"/>
    <w:rsid w:val="002C15AE"/>
    <w:rsid w:val="002C16A6"/>
    <w:rsid w:val="002C1B31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2FA5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50"/>
    <w:rsid w:val="002C4297"/>
    <w:rsid w:val="002C43D0"/>
    <w:rsid w:val="002C446F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473"/>
    <w:rsid w:val="002C553C"/>
    <w:rsid w:val="002C587C"/>
    <w:rsid w:val="002C5918"/>
    <w:rsid w:val="002C5B3F"/>
    <w:rsid w:val="002C5E7B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BAA"/>
    <w:rsid w:val="002C7E07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A05"/>
    <w:rsid w:val="002D4C58"/>
    <w:rsid w:val="002D4FBC"/>
    <w:rsid w:val="002D500C"/>
    <w:rsid w:val="002D5239"/>
    <w:rsid w:val="002D5240"/>
    <w:rsid w:val="002D53E9"/>
    <w:rsid w:val="002D579E"/>
    <w:rsid w:val="002D5A81"/>
    <w:rsid w:val="002D64F2"/>
    <w:rsid w:val="002D66C7"/>
    <w:rsid w:val="002D6871"/>
    <w:rsid w:val="002D68A2"/>
    <w:rsid w:val="002D68B4"/>
    <w:rsid w:val="002D6A3A"/>
    <w:rsid w:val="002D6A65"/>
    <w:rsid w:val="002D6CFC"/>
    <w:rsid w:val="002D6D42"/>
    <w:rsid w:val="002D6F06"/>
    <w:rsid w:val="002D7019"/>
    <w:rsid w:val="002D7052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2B4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2FFC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9A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14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07C"/>
    <w:rsid w:val="002F2479"/>
    <w:rsid w:val="002F2564"/>
    <w:rsid w:val="002F25CD"/>
    <w:rsid w:val="002F26E7"/>
    <w:rsid w:val="002F2980"/>
    <w:rsid w:val="002F2A08"/>
    <w:rsid w:val="002F2C62"/>
    <w:rsid w:val="002F2CCC"/>
    <w:rsid w:val="002F2D2D"/>
    <w:rsid w:val="002F2F74"/>
    <w:rsid w:val="002F38EF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CAD"/>
    <w:rsid w:val="002F4FE6"/>
    <w:rsid w:val="002F5019"/>
    <w:rsid w:val="002F54E4"/>
    <w:rsid w:val="002F57DF"/>
    <w:rsid w:val="002F5840"/>
    <w:rsid w:val="002F59C9"/>
    <w:rsid w:val="002F5A1F"/>
    <w:rsid w:val="002F6148"/>
    <w:rsid w:val="002F62D1"/>
    <w:rsid w:val="002F6322"/>
    <w:rsid w:val="002F667D"/>
    <w:rsid w:val="002F6745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AD"/>
    <w:rsid w:val="002F7BEA"/>
    <w:rsid w:val="002F7C5F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6DA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97D"/>
    <w:rsid w:val="00303A90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22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EFD"/>
    <w:rsid w:val="00310366"/>
    <w:rsid w:val="00310392"/>
    <w:rsid w:val="00310479"/>
    <w:rsid w:val="003107E2"/>
    <w:rsid w:val="00310DFC"/>
    <w:rsid w:val="00310E57"/>
    <w:rsid w:val="003110C9"/>
    <w:rsid w:val="003112E3"/>
    <w:rsid w:val="00311591"/>
    <w:rsid w:val="00311727"/>
    <w:rsid w:val="0031179D"/>
    <w:rsid w:val="00311A0B"/>
    <w:rsid w:val="00311EEE"/>
    <w:rsid w:val="00312001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6"/>
    <w:rsid w:val="00313EA8"/>
    <w:rsid w:val="00313F24"/>
    <w:rsid w:val="0031417E"/>
    <w:rsid w:val="0031437D"/>
    <w:rsid w:val="0031446F"/>
    <w:rsid w:val="00314665"/>
    <w:rsid w:val="00314728"/>
    <w:rsid w:val="00314789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C6"/>
    <w:rsid w:val="003169D9"/>
    <w:rsid w:val="00316C5A"/>
    <w:rsid w:val="00316D11"/>
    <w:rsid w:val="00316D4A"/>
    <w:rsid w:val="00316DF1"/>
    <w:rsid w:val="00316F6B"/>
    <w:rsid w:val="003170C0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CD3"/>
    <w:rsid w:val="00320DCE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C6A"/>
    <w:rsid w:val="00322E87"/>
    <w:rsid w:val="00323188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7B"/>
    <w:rsid w:val="00325B83"/>
    <w:rsid w:val="00325BFD"/>
    <w:rsid w:val="00325C0C"/>
    <w:rsid w:val="00325C3D"/>
    <w:rsid w:val="00325C89"/>
    <w:rsid w:val="00325D88"/>
    <w:rsid w:val="0032628A"/>
    <w:rsid w:val="00326624"/>
    <w:rsid w:val="00326B51"/>
    <w:rsid w:val="00326BD3"/>
    <w:rsid w:val="003273E0"/>
    <w:rsid w:val="00327563"/>
    <w:rsid w:val="003276AC"/>
    <w:rsid w:val="00327880"/>
    <w:rsid w:val="00327B09"/>
    <w:rsid w:val="00327CDF"/>
    <w:rsid w:val="00327DF5"/>
    <w:rsid w:val="00327FD2"/>
    <w:rsid w:val="0033001A"/>
    <w:rsid w:val="00330069"/>
    <w:rsid w:val="00330286"/>
    <w:rsid w:val="003305F5"/>
    <w:rsid w:val="003306A5"/>
    <w:rsid w:val="003306CD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35"/>
    <w:rsid w:val="00331F98"/>
    <w:rsid w:val="00332070"/>
    <w:rsid w:val="00332196"/>
    <w:rsid w:val="003323F4"/>
    <w:rsid w:val="003326CA"/>
    <w:rsid w:val="00332AC0"/>
    <w:rsid w:val="00332C41"/>
    <w:rsid w:val="00332F2A"/>
    <w:rsid w:val="003331AD"/>
    <w:rsid w:val="003331CB"/>
    <w:rsid w:val="0033360B"/>
    <w:rsid w:val="0033392A"/>
    <w:rsid w:val="00333A3C"/>
    <w:rsid w:val="00333DA2"/>
    <w:rsid w:val="00333F48"/>
    <w:rsid w:val="00334390"/>
    <w:rsid w:val="00334B27"/>
    <w:rsid w:val="00334F63"/>
    <w:rsid w:val="003351CF"/>
    <w:rsid w:val="00335568"/>
    <w:rsid w:val="003355D7"/>
    <w:rsid w:val="003358E6"/>
    <w:rsid w:val="0033594C"/>
    <w:rsid w:val="00335B1E"/>
    <w:rsid w:val="00335C7E"/>
    <w:rsid w:val="00335F8E"/>
    <w:rsid w:val="00335FCD"/>
    <w:rsid w:val="0033606D"/>
    <w:rsid w:val="003363D7"/>
    <w:rsid w:val="00336525"/>
    <w:rsid w:val="0033654A"/>
    <w:rsid w:val="0033661D"/>
    <w:rsid w:val="00336745"/>
    <w:rsid w:val="00336951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DE3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0C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7F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85E"/>
    <w:rsid w:val="00350916"/>
    <w:rsid w:val="00350981"/>
    <w:rsid w:val="003509F7"/>
    <w:rsid w:val="00350B80"/>
    <w:rsid w:val="00350F1B"/>
    <w:rsid w:val="00351173"/>
    <w:rsid w:val="00351419"/>
    <w:rsid w:val="0035160D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174"/>
    <w:rsid w:val="00352438"/>
    <w:rsid w:val="003524E3"/>
    <w:rsid w:val="00352A37"/>
    <w:rsid w:val="00352C2C"/>
    <w:rsid w:val="00352D30"/>
    <w:rsid w:val="00353816"/>
    <w:rsid w:val="00353E56"/>
    <w:rsid w:val="00354135"/>
    <w:rsid w:val="003546D9"/>
    <w:rsid w:val="0035484F"/>
    <w:rsid w:val="003549F5"/>
    <w:rsid w:val="00354A24"/>
    <w:rsid w:val="00354F2E"/>
    <w:rsid w:val="00355258"/>
    <w:rsid w:val="003552F6"/>
    <w:rsid w:val="00355341"/>
    <w:rsid w:val="003553DD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C2"/>
    <w:rsid w:val="00355EF2"/>
    <w:rsid w:val="00355FE3"/>
    <w:rsid w:val="00356046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1C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B22"/>
    <w:rsid w:val="00360C3F"/>
    <w:rsid w:val="00360D0B"/>
    <w:rsid w:val="003610CA"/>
    <w:rsid w:val="0036138A"/>
    <w:rsid w:val="00361829"/>
    <w:rsid w:val="003618DE"/>
    <w:rsid w:val="00361900"/>
    <w:rsid w:val="00361B11"/>
    <w:rsid w:val="00362139"/>
    <w:rsid w:val="00362174"/>
    <w:rsid w:val="00362344"/>
    <w:rsid w:val="003623AA"/>
    <w:rsid w:val="0036244B"/>
    <w:rsid w:val="003626C2"/>
    <w:rsid w:val="00362A8F"/>
    <w:rsid w:val="00362A90"/>
    <w:rsid w:val="00362C36"/>
    <w:rsid w:val="00362D0E"/>
    <w:rsid w:val="00362D1E"/>
    <w:rsid w:val="00362DAA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7C1"/>
    <w:rsid w:val="00365BBC"/>
    <w:rsid w:val="00365D87"/>
    <w:rsid w:val="003664A1"/>
    <w:rsid w:val="00366506"/>
    <w:rsid w:val="003668FD"/>
    <w:rsid w:val="00366AC2"/>
    <w:rsid w:val="00366B83"/>
    <w:rsid w:val="00366EC9"/>
    <w:rsid w:val="00366FDD"/>
    <w:rsid w:val="003671ED"/>
    <w:rsid w:val="003674CB"/>
    <w:rsid w:val="00367616"/>
    <w:rsid w:val="003679C8"/>
    <w:rsid w:val="003679D7"/>
    <w:rsid w:val="00367A7E"/>
    <w:rsid w:val="00367DB0"/>
    <w:rsid w:val="00367F45"/>
    <w:rsid w:val="0037017A"/>
    <w:rsid w:val="003701AE"/>
    <w:rsid w:val="00370473"/>
    <w:rsid w:val="0037052C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006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323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853"/>
    <w:rsid w:val="00376CB5"/>
    <w:rsid w:val="00376F17"/>
    <w:rsid w:val="00377076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BBD"/>
    <w:rsid w:val="00381E66"/>
    <w:rsid w:val="00381EA3"/>
    <w:rsid w:val="00382D03"/>
    <w:rsid w:val="003831DE"/>
    <w:rsid w:val="003832F8"/>
    <w:rsid w:val="0038347C"/>
    <w:rsid w:val="0038368E"/>
    <w:rsid w:val="00383727"/>
    <w:rsid w:val="00383AD3"/>
    <w:rsid w:val="00383B70"/>
    <w:rsid w:val="00383C22"/>
    <w:rsid w:val="003840E0"/>
    <w:rsid w:val="00384201"/>
    <w:rsid w:val="0038457E"/>
    <w:rsid w:val="00384667"/>
    <w:rsid w:val="0038486D"/>
    <w:rsid w:val="00384874"/>
    <w:rsid w:val="00384CB6"/>
    <w:rsid w:val="00384E6E"/>
    <w:rsid w:val="00384F0B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946"/>
    <w:rsid w:val="00386C43"/>
    <w:rsid w:val="00386E42"/>
    <w:rsid w:val="00386FF8"/>
    <w:rsid w:val="0038708F"/>
    <w:rsid w:val="00387362"/>
    <w:rsid w:val="00387388"/>
    <w:rsid w:val="003873D9"/>
    <w:rsid w:val="00387614"/>
    <w:rsid w:val="003876EB"/>
    <w:rsid w:val="00387854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E8"/>
    <w:rsid w:val="00391357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1BA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007"/>
    <w:rsid w:val="003971EC"/>
    <w:rsid w:val="003974EB"/>
    <w:rsid w:val="003978F7"/>
    <w:rsid w:val="00397A09"/>
    <w:rsid w:val="00397B36"/>
    <w:rsid w:val="00397C5E"/>
    <w:rsid w:val="00397EA2"/>
    <w:rsid w:val="003A0067"/>
    <w:rsid w:val="003A00D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94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D77"/>
    <w:rsid w:val="003A32F9"/>
    <w:rsid w:val="003A32FA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71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AE3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8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E35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E13"/>
    <w:rsid w:val="003B3028"/>
    <w:rsid w:val="003B304E"/>
    <w:rsid w:val="003B31B0"/>
    <w:rsid w:val="003B3463"/>
    <w:rsid w:val="003B34CB"/>
    <w:rsid w:val="003B36BF"/>
    <w:rsid w:val="003B3B83"/>
    <w:rsid w:val="003B3D0B"/>
    <w:rsid w:val="003B3D76"/>
    <w:rsid w:val="003B404D"/>
    <w:rsid w:val="003B41A0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50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28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114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6DC4"/>
    <w:rsid w:val="003C7005"/>
    <w:rsid w:val="003C7008"/>
    <w:rsid w:val="003C70C8"/>
    <w:rsid w:val="003C71F5"/>
    <w:rsid w:val="003C7526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203"/>
    <w:rsid w:val="003D34CA"/>
    <w:rsid w:val="003D3526"/>
    <w:rsid w:val="003D366F"/>
    <w:rsid w:val="003D36CA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14F"/>
    <w:rsid w:val="003D519B"/>
    <w:rsid w:val="003D5256"/>
    <w:rsid w:val="003D5472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B8"/>
    <w:rsid w:val="003D7EDD"/>
    <w:rsid w:val="003D7F24"/>
    <w:rsid w:val="003E0010"/>
    <w:rsid w:val="003E03D0"/>
    <w:rsid w:val="003E0774"/>
    <w:rsid w:val="003E089A"/>
    <w:rsid w:val="003E0A84"/>
    <w:rsid w:val="003E0AD5"/>
    <w:rsid w:val="003E0F43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A95"/>
    <w:rsid w:val="003E3C9F"/>
    <w:rsid w:val="003E3DB5"/>
    <w:rsid w:val="003E3FC2"/>
    <w:rsid w:val="003E40C7"/>
    <w:rsid w:val="003E42BD"/>
    <w:rsid w:val="003E44B5"/>
    <w:rsid w:val="003E4635"/>
    <w:rsid w:val="003E4656"/>
    <w:rsid w:val="003E4903"/>
    <w:rsid w:val="003E4B56"/>
    <w:rsid w:val="003E4C34"/>
    <w:rsid w:val="003E4C5E"/>
    <w:rsid w:val="003E535C"/>
    <w:rsid w:val="003E5707"/>
    <w:rsid w:val="003E596F"/>
    <w:rsid w:val="003E5A71"/>
    <w:rsid w:val="003E5C8B"/>
    <w:rsid w:val="003E5D90"/>
    <w:rsid w:val="003E5DC2"/>
    <w:rsid w:val="003E6273"/>
    <w:rsid w:val="003E6321"/>
    <w:rsid w:val="003E643D"/>
    <w:rsid w:val="003E6515"/>
    <w:rsid w:val="003E66F5"/>
    <w:rsid w:val="003E6718"/>
    <w:rsid w:val="003E728C"/>
    <w:rsid w:val="003E732D"/>
    <w:rsid w:val="003E746C"/>
    <w:rsid w:val="003E757D"/>
    <w:rsid w:val="003E7740"/>
    <w:rsid w:val="003E7910"/>
    <w:rsid w:val="003E7B19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48A"/>
    <w:rsid w:val="003F156D"/>
    <w:rsid w:val="003F157F"/>
    <w:rsid w:val="003F15F1"/>
    <w:rsid w:val="003F161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51"/>
    <w:rsid w:val="003F3C92"/>
    <w:rsid w:val="003F3CDA"/>
    <w:rsid w:val="003F3CEF"/>
    <w:rsid w:val="003F3EA6"/>
    <w:rsid w:val="003F3F8C"/>
    <w:rsid w:val="003F4071"/>
    <w:rsid w:val="003F41A5"/>
    <w:rsid w:val="003F42F7"/>
    <w:rsid w:val="003F440C"/>
    <w:rsid w:val="003F478C"/>
    <w:rsid w:val="003F493A"/>
    <w:rsid w:val="003F4A30"/>
    <w:rsid w:val="003F4B02"/>
    <w:rsid w:val="003F4BD0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E27"/>
    <w:rsid w:val="003F71A0"/>
    <w:rsid w:val="003F71DB"/>
    <w:rsid w:val="003F71F7"/>
    <w:rsid w:val="003F725D"/>
    <w:rsid w:val="003F7317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81E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369"/>
    <w:rsid w:val="00402756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BFF"/>
    <w:rsid w:val="00403CBA"/>
    <w:rsid w:val="00403E72"/>
    <w:rsid w:val="00403FD8"/>
    <w:rsid w:val="0040400E"/>
    <w:rsid w:val="004041D3"/>
    <w:rsid w:val="00404911"/>
    <w:rsid w:val="00404A4B"/>
    <w:rsid w:val="00404B97"/>
    <w:rsid w:val="00404C63"/>
    <w:rsid w:val="00404D17"/>
    <w:rsid w:val="00404E5D"/>
    <w:rsid w:val="00404F81"/>
    <w:rsid w:val="00404FE4"/>
    <w:rsid w:val="004051CF"/>
    <w:rsid w:val="00405696"/>
    <w:rsid w:val="004057E2"/>
    <w:rsid w:val="00405804"/>
    <w:rsid w:val="00405809"/>
    <w:rsid w:val="0040583F"/>
    <w:rsid w:val="0040598C"/>
    <w:rsid w:val="00405B78"/>
    <w:rsid w:val="00405EA6"/>
    <w:rsid w:val="00406041"/>
    <w:rsid w:val="00406112"/>
    <w:rsid w:val="0040619A"/>
    <w:rsid w:val="004065C3"/>
    <w:rsid w:val="0040661F"/>
    <w:rsid w:val="0040665F"/>
    <w:rsid w:val="00406793"/>
    <w:rsid w:val="00406ACE"/>
    <w:rsid w:val="00406B17"/>
    <w:rsid w:val="00406D56"/>
    <w:rsid w:val="00406F9F"/>
    <w:rsid w:val="0040728A"/>
    <w:rsid w:val="00407470"/>
    <w:rsid w:val="0040749A"/>
    <w:rsid w:val="00407699"/>
    <w:rsid w:val="004077D6"/>
    <w:rsid w:val="0040795F"/>
    <w:rsid w:val="00407991"/>
    <w:rsid w:val="00407A4F"/>
    <w:rsid w:val="00407A6B"/>
    <w:rsid w:val="00407AB0"/>
    <w:rsid w:val="00407AC0"/>
    <w:rsid w:val="00407BF1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D7C"/>
    <w:rsid w:val="00412E20"/>
    <w:rsid w:val="0041325F"/>
    <w:rsid w:val="00413364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39B"/>
    <w:rsid w:val="0041541C"/>
    <w:rsid w:val="00415B1B"/>
    <w:rsid w:val="00415BA1"/>
    <w:rsid w:val="00415BA7"/>
    <w:rsid w:val="00415BC0"/>
    <w:rsid w:val="00415DA2"/>
    <w:rsid w:val="00415E3E"/>
    <w:rsid w:val="00416023"/>
    <w:rsid w:val="0041605E"/>
    <w:rsid w:val="0041609C"/>
    <w:rsid w:val="004161AE"/>
    <w:rsid w:val="004163A2"/>
    <w:rsid w:val="00416764"/>
    <w:rsid w:val="0041684C"/>
    <w:rsid w:val="0041686B"/>
    <w:rsid w:val="004168F1"/>
    <w:rsid w:val="004168F5"/>
    <w:rsid w:val="00416939"/>
    <w:rsid w:val="00416B55"/>
    <w:rsid w:val="00416B90"/>
    <w:rsid w:val="00416BA7"/>
    <w:rsid w:val="0041701D"/>
    <w:rsid w:val="0041703A"/>
    <w:rsid w:val="00417124"/>
    <w:rsid w:val="0041745D"/>
    <w:rsid w:val="00417546"/>
    <w:rsid w:val="00417754"/>
    <w:rsid w:val="00417768"/>
    <w:rsid w:val="004178BF"/>
    <w:rsid w:val="00417AD8"/>
    <w:rsid w:val="00420030"/>
    <w:rsid w:val="004200B8"/>
    <w:rsid w:val="004201BC"/>
    <w:rsid w:val="004206FF"/>
    <w:rsid w:val="00420716"/>
    <w:rsid w:val="004207D1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A09"/>
    <w:rsid w:val="00422AB7"/>
    <w:rsid w:val="00422BB7"/>
    <w:rsid w:val="00422F60"/>
    <w:rsid w:val="004230CE"/>
    <w:rsid w:val="0042336B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A16"/>
    <w:rsid w:val="00424EB6"/>
    <w:rsid w:val="00425048"/>
    <w:rsid w:val="004250AB"/>
    <w:rsid w:val="004251D8"/>
    <w:rsid w:val="004251E0"/>
    <w:rsid w:val="00425306"/>
    <w:rsid w:val="0042552B"/>
    <w:rsid w:val="00425ECA"/>
    <w:rsid w:val="00425FA5"/>
    <w:rsid w:val="0042624D"/>
    <w:rsid w:val="004266F7"/>
    <w:rsid w:val="00426993"/>
    <w:rsid w:val="00426A18"/>
    <w:rsid w:val="00426B67"/>
    <w:rsid w:val="0042704C"/>
    <w:rsid w:val="004270F8"/>
    <w:rsid w:val="0042719B"/>
    <w:rsid w:val="0042720E"/>
    <w:rsid w:val="00427317"/>
    <w:rsid w:val="00427455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277"/>
    <w:rsid w:val="0043137F"/>
    <w:rsid w:val="00431512"/>
    <w:rsid w:val="004315F6"/>
    <w:rsid w:val="0043166A"/>
    <w:rsid w:val="00431A09"/>
    <w:rsid w:val="00431AFC"/>
    <w:rsid w:val="00431C24"/>
    <w:rsid w:val="00432106"/>
    <w:rsid w:val="0043246C"/>
    <w:rsid w:val="004325ED"/>
    <w:rsid w:val="00432750"/>
    <w:rsid w:val="00432773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D7C"/>
    <w:rsid w:val="00433E5A"/>
    <w:rsid w:val="00433F36"/>
    <w:rsid w:val="00434186"/>
    <w:rsid w:val="004341D1"/>
    <w:rsid w:val="0043422F"/>
    <w:rsid w:val="00434287"/>
    <w:rsid w:val="004342DC"/>
    <w:rsid w:val="00434315"/>
    <w:rsid w:val="004343D7"/>
    <w:rsid w:val="00434419"/>
    <w:rsid w:val="00434551"/>
    <w:rsid w:val="004347A5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723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40B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942"/>
    <w:rsid w:val="00442AD6"/>
    <w:rsid w:val="00442BAC"/>
    <w:rsid w:val="00442DDE"/>
    <w:rsid w:val="00442FF3"/>
    <w:rsid w:val="00443349"/>
    <w:rsid w:val="00443355"/>
    <w:rsid w:val="00443436"/>
    <w:rsid w:val="004438EE"/>
    <w:rsid w:val="00443C5C"/>
    <w:rsid w:val="00443D70"/>
    <w:rsid w:val="00443D7C"/>
    <w:rsid w:val="00443D8B"/>
    <w:rsid w:val="00444326"/>
    <w:rsid w:val="00444384"/>
    <w:rsid w:val="0044460A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5CAD"/>
    <w:rsid w:val="0044629A"/>
    <w:rsid w:val="00446361"/>
    <w:rsid w:val="004463D0"/>
    <w:rsid w:val="004464D5"/>
    <w:rsid w:val="004467D9"/>
    <w:rsid w:val="00446905"/>
    <w:rsid w:val="00446997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CC2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B90"/>
    <w:rsid w:val="00451D1B"/>
    <w:rsid w:val="00451EDA"/>
    <w:rsid w:val="0045205C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7A9"/>
    <w:rsid w:val="00456A3C"/>
    <w:rsid w:val="00456D93"/>
    <w:rsid w:val="004571A9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1F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0FF"/>
    <w:rsid w:val="004651FF"/>
    <w:rsid w:val="00465224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67D72"/>
    <w:rsid w:val="00470444"/>
    <w:rsid w:val="00470928"/>
    <w:rsid w:val="00470AB4"/>
    <w:rsid w:val="00470AC8"/>
    <w:rsid w:val="00470B0D"/>
    <w:rsid w:val="00470CE2"/>
    <w:rsid w:val="00470E45"/>
    <w:rsid w:val="00470F6F"/>
    <w:rsid w:val="004712BC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51"/>
    <w:rsid w:val="00472BB2"/>
    <w:rsid w:val="00472BC9"/>
    <w:rsid w:val="00472C45"/>
    <w:rsid w:val="00472C93"/>
    <w:rsid w:val="00472E2A"/>
    <w:rsid w:val="00472F12"/>
    <w:rsid w:val="00472FB7"/>
    <w:rsid w:val="00472FEE"/>
    <w:rsid w:val="00473139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4EC"/>
    <w:rsid w:val="00475590"/>
    <w:rsid w:val="00475674"/>
    <w:rsid w:val="00475764"/>
    <w:rsid w:val="00475A68"/>
    <w:rsid w:val="00475AEE"/>
    <w:rsid w:val="00475C50"/>
    <w:rsid w:val="00475CDE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5A0"/>
    <w:rsid w:val="00493738"/>
    <w:rsid w:val="0049382D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8B9"/>
    <w:rsid w:val="00497A8B"/>
    <w:rsid w:val="00497C1C"/>
    <w:rsid w:val="00497C99"/>
    <w:rsid w:val="00497F70"/>
    <w:rsid w:val="004A02DF"/>
    <w:rsid w:val="004A0330"/>
    <w:rsid w:val="004A03B5"/>
    <w:rsid w:val="004A08A0"/>
    <w:rsid w:val="004A08A6"/>
    <w:rsid w:val="004A08B4"/>
    <w:rsid w:val="004A0B12"/>
    <w:rsid w:val="004A0FA8"/>
    <w:rsid w:val="004A10CD"/>
    <w:rsid w:val="004A11A0"/>
    <w:rsid w:val="004A1270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9D6"/>
    <w:rsid w:val="004A4B0E"/>
    <w:rsid w:val="004A4CFA"/>
    <w:rsid w:val="004A4E5D"/>
    <w:rsid w:val="004A506A"/>
    <w:rsid w:val="004A5228"/>
    <w:rsid w:val="004A5676"/>
    <w:rsid w:val="004A5891"/>
    <w:rsid w:val="004A5D50"/>
    <w:rsid w:val="004A61D9"/>
    <w:rsid w:val="004A63A8"/>
    <w:rsid w:val="004A63D3"/>
    <w:rsid w:val="004A65E6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551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13F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76E"/>
    <w:rsid w:val="004B4B74"/>
    <w:rsid w:val="004B4DAC"/>
    <w:rsid w:val="004B50C9"/>
    <w:rsid w:val="004B53AE"/>
    <w:rsid w:val="004B54DA"/>
    <w:rsid w:val="004B575C"/>
    <w:rsid w:val="004B582E"/>
    <w:rsid w:val="004B59C3"/>
    <w:rsid w:val="004B5B8D"/>
    <w:rsid w:val="004B5B94"/>
    <w:rsid w:val="004B5BD3"/>
    <w:rsid w:val="004B5FE3"/>
    <w:rsid w:val="004B625A"/>
    <w:rsid w:val="004B6388"/>
    <w:rsid w:val="004B6460"/>
    <w:rsid w:val="004B6B15"/>
    <w:rsid w:val="004B6B26"/>
    <w:rsid w:val="004B6BB8"/>
    <w:rsid w:val="004B6BDD"/>
    <w:rsid w:val="004B6DD6"/>
    <w:rsid w:val="004B6E61"/>
    <w:rsid w:val="004B6E9D"/>
    <w:rsid w:val="004B7137"/>
    <w:rsid w:val="004B7438"/>
    <w:rsid w:val="004B7532"/>
    <w:rsid w:val="004B75A0"/>
    <w:rsid w:val="004B7A5B"/>
    <w:rsid w:val="004B7B22"/>
    <w:rsid w:val="004B7C24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3F9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CF0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CFA"/>
    <w:rsid w:val="004C5E4D"/>
    <w:rsid w:val="004C5F2E"/>
    <w:rsid w:val="004C634D"/>
    <w:rsid w:val="004C6392"/>
    <w:rsid w:val="004C681B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0B"/>
    <w:rsid w:val="004D2784"/>
    <w:rsid w:val="004D2887"/>
    <w:rsid w:val="004D28E5"/>
    <w:rsid w:val="004D2B6C"/>
    <w:rsid w:val="004D2C27"/>
    <w:rsid w:val="004D2CEB"/>
    <w:rsid w:val="004D2E0D"/>
    <w:rsid w:val="004D2EFB"/>
    <w:rsid w:val="004D3010"/>
    <w:rsid w:val="004D318A"/>
    <w:rsid w:val="004D33F1"/>
    <w:rsid w:val="004D34F1"/>
    <w:rsid w:val="004D3ADA"/>
    <w:rsid w:val="004D3D14"/>
    <w:rsid w:val="004D3D24"/>
    <w:rsid w:val="004D3F52"/>
    <w:rsid w:val="004D439A"/>
    <w:rsid w:val="004D44F4"/>
    <w:rsid w:val="004D46FA"/>
    <w:rsid w:val="004D4ABF"/>
    <w:rsid w:val="004D4B9D"/>
    <w:rsid w:val="004D4C0B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6C"/>
    <w:rsid w:val="004D59E4"/>
    <w:rsid w:val="004D5D57"/>
    <w:rsid w:val="004D5EE1"/>
    <w:rsid w:val="004D5EF8"/>
    <w:rsid w:val="004D5F19"/>
    <w:rsid w:val="004D60BB"/>
    <w:rsid w:val="004D643A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9BE"/>
    <w:rsid w:val="004D7A58"/>
    <w:rsid w:val="004D7A69"/>
    <w:rsid w:val="004D7B75"/>
    <w:rsid w:val="004D7D51"/>
    <w:rsid w:val="004E00BA"/>
    <w:rsid w:val="004E066A"/>
    <w:rsid w:val="004E0712"/>
    <w:rsid w:val="004E08FE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076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5C2"/>
    <w:rsid w:val="004E57B4"/>
    <w:rsid w:val="004E57D0"/>
    <w:rsid w:val="004E590E"/>
    <w:rsid w:val="004E5975"/>
    <w:rsid w:val="004E5A3E"/>
    <w:rsid w:val="004E5A67"/>
    <w:rsid w:val="004E5E99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E7FCC"/>
    <w:rsid w:val="004F00BE"/>
    <w:rsid w:val="004F02A5"/>
    <w:rsid w:val="004F04A1"/>
    <w:rsid w:val="004F0B09"/>
    <w:rsid w:val="004F0B8F"/>
    <w:rsid w:val="004F0CDE"/>
    <w:rsid w:val="004F0DD6"/>
    <w:rsid w:val="004F0E00"/>
    <w:rsid w:val="004F0FAD"/>
    <w:rsid w:val="004F10A1"/>
    <w:rsid w:val="004F126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44B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1C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6E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ADB"/>
    <w:rsid w:val="00503BBD"/>
    <w:rsid w:val="00503C83"/>
    <w:rsid w:val="0050408F"/>
    <w:rsid w:val="005043E6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5E47"/>
    <w:rsid w:val="0050606A"/>
    <w:rsid w:val="0050628E"/>
    <w:rsid w:val="005069BD"/>
    <w:rsid w:val="00506C94"/>
    <w:rsid w:val="00506D51"/>
    <w:rsid w:val="00506D85"/>
    <w:rsid w:val="00506D86"/>
    <w:rsid w:val="00506F19"/>
    <w:rsid w:val="00506FF4"/>
    <w:rsid w:val="0050714E"/>
    <w:rsid w:val="005072D8"/>
    <w:rsid w:val="005077CD"/>
    <w:rsid w:val="0050787D"/>
    <w:rsid w:val="005078E4"/>
    <w:rsid w:val="00507D52"/>
    <w:rsid w:val="00507EE4"/>
    <w:rsid w:val="00507F3F"/>
    <w:rsid w:val="005100B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538"/>
    <w:rsid w:val="0051363E"/>
    <w:rsid w:val="005136D3"/>
    <w:rsid w:val="00513788"/>
    <w:rsid w:val="0051380E"/>
    <w:rsid w:val="00513863"/>
    <w:rsid w:val="005138B5"/>
    <w:rsid w:val="0051391C"/>
    <w:rsid w:val="005139B4"/>
    <w:rsid w:val="00513E8C"/>
    <w:rsid w:val="0051411C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51C4"/>
    <w:rsid w:val="0051527A"/>
    <w:rsid w:val="005152A6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541"/>
    <w:rsid w:val="00516B73"/>
    <w:rsid w:val="00516BB1"/>
    <w:rsid w:val="00516E74"/>
    <w:rsid w:val="00517100"/>
    <w:rsid w:val="0051714A"/>
    <w:rsid w:val="005171D1"/>
    <w:rsid w:val="0051737F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80E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6035"/>
    <w:rsid w:val="00526089"/>
    <w:rsid w:val="005261B0"/>
    <w:rsid w:val="0052697A"/>
    <w:rsid w:val="00526A0D"/>
    <w:rsid w:val="00526D35"/>
    <w:rsid w:val="00526EE5"/>
    <w:rsid w:val="00527208"/>
    <w:rsid w:val="0052744F"/>
    <w:rsid w:val="0052748A"/>
    <w:rsid w:val="0052764D"/>
    <w:rsid w:val="005277A5"/>
    <w:rsid w:val="00527976"/>
    <w:rsid w:val="00527A45"/>
    <w:rsid w:val="00527B6B"/>
    <w:rsid w:val="00527B87"/>
    <w:rsid w:val="00527C0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0DDB"/>
    <w:rsid w:val="00531129"/>
    <w:rsid w:val="00531200"/>
    <w:rsid w:val="0053132A"/>
    <w:rsid w:val="005313F9"/>
    <w:rsid w:val="005314E9"/>
    <w:rsid w:val="00531638"/>
    <w:rsid w:val="005317C4"/>
    <w:rsid w:val="00531975"/>
    <w:rsid w:val="00531F70"/>
    <w:rsid w:val="00531FC0"/>
    <w:rsid w:val="0053208B"/>
    <w:rsid w:val="0053219E"/>
    <w:rsid w:val="0053253F"/>
    <w:rsid w:val="0053256B"/>
    <w:rsid w:val="00532602"/>
    <w:rsid w:val="00532626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5049"/>
    <w:rsid w:val="00535404"/>
    <w:rsid w:val="005356E4"/>
    <w:rsid w:val="00535AEB"/>
    <w:rsid w:val="00535B02"/>
    <w:rsid w:val="00535C1B"/>
    <w:rsid w:val="00535CBA"/>
    <w:rsid w:val="00535DBD"/>
    <w:rsid w:val="0053602E"/>
    <w:rsid w:val="005360EE"/>
    <w:rsid w:val="00536403"/>
    <w:rsid w:val="00536509"/>
    <w:rsid w:val="0053655F"/>
    <w:rsid w:val="00536912"/>
    <w:rsid w:val="00536E26"/>
    <w:rsid w:val="00537041"/>
    <w:rsid w:val="00537360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5FD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09"/>
    <w:rsid w:val="0054389D"/>
    <w:rsid w:val="00543E2D"/>
    <w:rsid w:val="0054400D"/>
    <w:rsid w:val="005443E5"/>
    <w:rsid w:val="00544504"/>
    <w:rsid w:val="005447E7"/>
    <w:rsid w:val="005448D2"/>
    <w:rsid w:val="00544AFF"/>
    <w:rsid w:val="0054517F"/>
    <w:rsid w:val="00545199"/>
    <w:rsid w:val="0054587D"/>
    <w:rsid w:val="00545908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D44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0F8D"/>
    <w:rsid w:val="005510A3"/>
    <w:rsid w:val="00551128"/>
    <w:rsid w:val="00551183"/>
    <w:rsid w:val="005511D4"/>
    <w:rsid w:val="00551378"/>
    <w:rsid w:val="0055142A"/>
    <w:rsid w:val="00551545"/>
    <w:rsid w:val="005515D3"/>
    <w:rsid w:val="00551DD8"/>
    <w:rsid w:val="00551F37"/>
    <w:rsid w:val="0055222E"/>
    <w:rsid w:val="00552340"/>
    <w:rsid w:val="00552533"/>
    <w:rsid w:val="00552639"/>
    <w:rsid w:val="005528DF"/>
    <w:rsid w:val="005529FC"/>
    <w:rsid w:val="00552AFC"/>
    <w:rsid w:val="00552B0D"/>
    <w:rsid w:val="00552B13"/>
    <w:rsid w:val="00552C6E"/>
    <w:rsid w:val="00552E9A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8D6"/>
    <w:rsid w:val="0056090E"/>
    <w:rsid w:val="00560943"/>
    <w:rsid w:val="00560CC9"/>
    <w:rsid w:val="00560D1F"/>
    <w:rsid w:val="00560E6A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4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1E"/>
    <w:rsid w:val="00563935"/>
    <w:rsid w:val="00563AE3"/>
    <w:rsid w:val="00563B61"/>
    <w:rsid w:val="00563F95"/>
    <w:rsid w:val="00564210"/>
    <w:rsid w:val="005643F6"/>
    <w:rsid w:val="0056442D"/>
    <w:rsid w:val="005645C4"/>
    <w:rsid w:val="0056489B"/>
    <w:rsid w:val="0056497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8CF"/>
    <w:rsid w:val="0056590C"/>
    <w:rsid w:val="00565B03"/>
    <w:rsid w:val="00565D63"/>
    <w:rsid w:val="00565E7C"/>
    <w:rsid w:val="005660DE"/>
    <w:rsid w:val="00566403"/>
    <w:rsid w:val="00566533"/>
    <w:rsid w:val="00566C20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BC1"/>
    <w:rsid w:val="00570C93"/>
    <w:rsid w:val="00570D4E"/>
    <w:rsid w:val="00570F2F"/>
    <w:rsid w:val="0057161B"/>
    <w:rsid w:val="00571B31"/>
    <w:rsid w:val="00571B86"/>
    <w:rsid w:val="00571C36"/>
    <w:rsid w:val="00571D72"/>
    <w:rsid w:val="00572117"/>
    <w:rsid w:val="0057213F"/>
    <w:rsid w:val="00572181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35B"/>
    <w:rsid w:val="00574417"/>
    <w:rsid w:val="00574475"/>
    <w:rsid w:val="00574611"/>
    <w:rsid w:val="00574630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6EC8"/>
    <w:rsid w:val="00576F77"/>
    <w:rsid w:val="005770B0"/>
    <w:rsid w:val="00577136"/>
    <w:rsid w:val="0057730C"/>
    <w:rsid w:val="005773EB"/>
    <w:rsid w:val="0057741C"/>
    <w:rsid w:val="005774A9"/>
    <w:rsid w:val="005775AF"/>
    <w:rsid w:val="0057774D"/>
    <w:rsid w:val="0057775F"/>
    <w:rsid w:val="005779CF"/>
    <w:rsid w:val="00577AD7"/>
    <w:rsid w:val="00577AFB"/>
    <w:rsid w:val="00577B93"/>
    <w:rsid w:val="00577C76"/>
    <w:rsid w:val="00577E61"/>
    <w:rsid w:val="00577E99"/>
    <w:rsid w:val="00580A09"/>
    <w:rsid w:val="00580A66"/>
    <w:rsid w:val="00580B4D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6FB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7E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768"/>
    <w:rsid w:val="005A078B"/>
    <w:rsid w:val="005A0A6B"/>
    <w:rsid w:val="005A0C67"/>
    <w:rsid w:val="005A0D28"/>
    <w:rsid w:val="005A0E12"/>
    <w:rsid w:val="005A0F65"/>
    <w:rsid w:val="005A10A5"/>
    <w:rsid w:val="005A121B"/>
    <w:rsid w:val="005A13BD"/>
    <w:rsid w:val="005A1437"/>
    <w:rsid w:val="005A16AD"/>
    <w:rsid w:val="005A1797"/>
    <w:rsid w:val="005A1953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D79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41D"/>
    <w:rsid w:val="005A5520"/>
    <w:rsid w:val="005A580A"/>
    <w:rsid w:val="005A58D7"/>
    <w:rsid w:val="005A5AAF"/>
    <w:rsid w:val="005A5BB8"/>
    <w:rsid w:val="005A5C5F"/>
    <w:rsid w:val="005A5D00"/>
    <w:rsid w:val="005A5E1B"/>
    <w:rsid w:val="005A68C5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A7D"/>
    <w:rsid w:val="005B1C0C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A5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F7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3DF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A1C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C7FCD"/>
    <w:rsid w:val="005D0119"/>
    <w:rsid w:val="005D0357"/>
    <w:rsid w:val="005D0493"/>
    <w:rsid w:val="005D05A5"/>
    <w:rsid w:val="005D05E1"/>
    <w:rsid w:val="005D0677"/>
    <w:rsid w:val="005D06BD"/>
    <w:rsid w:val="005D0713"/>
    <w:rsid w:val="005D0773"/>
    <w:rsid w:val="005D0A3A"/>
    <w:rsid w:val="005D0FF6"/>
    <w:rsid w:val="005D1171"/>
    <w:rsid w:val="005D1260"/>
    <w:rsid w:val="005D1409"/>
    <w:rsid w:val="005D142A"/>
    <w:rsid w:val="005D15FF"/>
    <w:rsid w:val="005D1848"/>
    <w:rsid w:val="005D199D"/>
    <w:rsid w:val="005D1A5D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475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9FE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912"/>
    <w:rsid w:val="005E0B75"/>
    <w:rsid w:val="005E0C3C"/>
    <w:rsid w:val="005E0DB9"/>
    <w:rsid w:val="005E10BC"/>
    <w:rsid w:val="005E12AF"/>
    <w:rsid w:val="005E18F3"/>
    <w:rsid w:val="005E19DC"/>
    <w:rsid w:val="005E1AB7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BB0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C5"/>
    <w:rsid w:val="005E49D0"/>
    <w:rsid w:val="005E4A4A"/>
    <w:rsid w:val="005E4FA3"/>
    <w:rsid w:val="005E501F"/>
    <w:rsid w:val="005E51A4"/>
    <w:rsid w:val="005E542C"/>
    <w:rsid w:val="005E5478"/>
    <w:rsid w:val="005E597B"/>
    <w:rsid w:val="005E59CF"/>
    <w:rsid w:val="005E5A92"/>
    <w:rsid w:val="005E5C0E"/>
    <w:rsid w:val="005E5D0A"/>
    <w:rsid w:val="005E5E3D"/>
    <w:rsid w:val="005E6158"/>
    <w:rsid w:val="005E62E1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6ED"/>
    <w:rsid w:val="005F2895"/>
    <w:rsid w:val="005F2ADB"/>
    <w:rsid w:val="005F2CB7"/>
    <w:rsid w:val="005F2D1D"/>
    <w:rsid w:val="005F306D"/>
    <w:rsid w:val="005F3225"/>
    <w:rsid w:val="005F349C"/>
    <w:rsid w:val="005F3603"/>
    <w:rsid w:val="005F368B"/>
    <w:rsid w:val="005F388C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6E4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1A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988"/>
    <w:rsid w:val="00604A7F"/>
    <w:rsid w:val="00604C01"/>
    <w:rsid w:val="00604D90"/>
    <w:rsid w:val="00605047"/>
    <w:rsid w:val="0060556C"/>
    <w:rsid w:val="00605A61"/>
    <w:rsid w:val="00605AA7"/>
    <w:rsid w:val="00605AD4"/>
    <w:rsid w:val="00605FFF"/>
    <w:rsid w:val="00606008"/>
    <w:rsid w:val="00606070"/>
    <w:rsid w:val="006061A9"/>
    <w:rsid w:val="00606646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03A"/>
    <w:rsid w:val="00611314"/>
    <w:rsid w:val="006116F7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01"/>
    <w:rsid w:val="0061627D"/>
    <w:rsid w:val="00616306"/>
    <w:rsid w:val="006167F7"/>
    <w:rsid w:val="006168B3"/>
    <w:rsid w:val="006168F3"/>
    <w:rsid w:val="0061694B"/>
    <w:rsid w:val="00616A34"/>
    <w:rsid w:val="00616B97"/>
    <w:rsid w:val="00616C7D"/>
    <w:rsid w:val="00616CB3"/>
    <w:rsid w:val="00616D41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5D3"/>
    <w:rsid w:val="00617971"/>
    <w:rsid w:val="00617E3A"/>
    <w:rsid w:val="00617EAB"/>
    <w:rsid w:val="00617F70"/>
    <w:rsid w:val="00620109"/>
    <w:rsid w:val="0062022B"/>
    <w:rsid w:val="00620341"/>
    <w:rsid w:val="0062053F"/>
    <w:rsid w:val="00620584"/>
    <w:rsid w:val="006205AF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8A"/>
    <w:rsid w:val="00622895"/>
    <w:rsid w:val="00622ACD"/>
    <w:rsid w:val="00622BCF"/>
    <w:rsid w:val="00622C74"/>
    <w:rsid w:val="00622CC0"/>
    <w:rsid w:val="00622D6E"/>
    <w:rsid w:val="00622DAD"/>
    <w:rsid w:val="00622FF5"/>
    <w:rsid w:val="006230FB"/>
    <w:rsid w:val="006233CD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0FC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97D"/>
    <w:rsid w:val="00626BDA"/>
    <w:rsid w:val="00626D39"/>
    <w:rsid w:val="00626DDA"/>
    <w:rsid w:val="00626E8E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474"/>
    <w:rsid w:val="00632C41"/>
    <w:rsid w:val="00632C81"/>
    <w:rsid w:val="00632C9F"/>
    <w:rsid w:val="0063337E"/>
    <w:rsid w:val="006333FB"/>
    <w:rsid w:val="00633799"/>
    <w:rsid w:val="00633EBE"/>
    <w:rsid w:val="006343B8"/>
    <w:rsid w:val="006344E0"/>
    <w:rsid w:val="0063450A"/>
    <w:rsid w:val="006347A2"/>
    <w:rsid w:val="00634A10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5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90C"/>
    <w:rsid w:val="00641A6F"/>
    <w:rsid w:val="00641F0C"/>
    <w:rsid w:val="00641F3D"/>
    <w:rsid w:val="00642531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741"/>
    <w:rsid w:val="0064384E"/>
    <w:rsid w:val="00643A7E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90C"/>
    <w:rsid w:val="00645AD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6E56"/>
    <w:rsid w:val="00647177"/>
    <w:rsid w:val="00647262"/>
    <w:rsid w:val="0064741F"/>
    <w:rsid w:val="0064747F"/>
    <w:rsid w:val="00647591"/>
    <w:rsid w:val="006478A5"/>
    <w:rsid w:val="006478EC"/>
    <w:rsid w:val="006478F2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23D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C"/>
    <w:rsid w:val="006539F9"/>
    <w:rsid w:val="00653B57"/>
    <w:rsid w:val="00653BFF"/>
    <w:rsid w:val="0065403E"/>
    <w:rsid w:val="006540E7"/>
    <w:rsid w:val="006544C4"/>
    <w:rsid w:val="006544D2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056"/>
    <w:rsid w:val="00656400"/>
    <w:rsid w:val="00656715"/>
    <w:rsid w:val="00656B20"/>
    <w:rsid w:val="00656B6F"/>
    <w:rsid w:val="00656D2E"/>
    <w:rsid w:val="00656D39"/>
    <w:rsid w:val="00656ECD"/>
    <w:rsid w:val="00657092"/>
    <w:rsid w:val="00657184"/>
    <w:rsid w:val="0065728B"/>
    <w:rsid w:val="006572AA"/>
    <w:rsid w:val="00657376"/>
    <w:rsid w:val="00657801"/>
    <w:rsid w:val="006578AA"/>
    <w:rsid w:val="00657974"/>
    <w:rsid w:val="00657F44"/>
    <w:rsid w:val="00657F55"/>
    <w:rsid w:val="006600BE"/>
    <w:rsid w:val="00660164"/>
    <w:rsid w:val="0066023F"/>
    <w:rsid w:val="0066033C"/>
    <w:rsid w:val="0066035F"/>
    <w:rsid w:val="006608CB"/>
    <w:rsid w:val="00660A9A"/>
    <w:rsid w:val="0066108E"/>
    <w:rsid w:val="0066140F"/>
    <w:rsid w:val="00661649"/>
    <w:rsid w:val="00661862"/>
    <w:rsid w:val="006618E8"/>
    <w:rsid w:val="00661B2E"/>
    <w:rsid w:val="00661C39"/>
    <w:rsid w:val="00662339"/>
    <w:rsid w:val="00662536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919"/>
    <w:rsid w:val="0066494F"/>
    <w:rsid w:val="00664966"/>
    <w:rsid w:val="00664B69"/>
    <w:rsid w:val="00664BC3"/>
    <w:rsid w:val="00664F2A"/>
    <w:rsid w:val="006651EC"/>
    <w:rsid w:val="006652CA"/>
    <w:rsid w:val="00665540"/>
    <w:rsid w:val="006655E3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2E5"/>
    <w:rsid w:val="0066747C"/>
    <w:rsid w:val="00667519"/>
    <w:rsid w:val="00667662"/>
    <w:rsid w:val="00667927"/>
    <w:rsid w:val="006679B5"/>
    <w:rsid w:val="00667F30"/>
    <w:rsid w:val="00670086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2DB"/>
    <w:rsid w:val="00671681"/>
    <w:rsid w:val="006716CA"/>
    <w:rsid w:val="00671921"/>
    <w:rsid w:val="00671941"/>
    <w:rsid w:val="006719C7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72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B5B"/>
    <w:rsid w:val="00676C39"/>
    <w:rsid w:val="00676C5C"/>
    <w:rsid w:val="00676D07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816"/>
    <w:rsid w:val="00680B35"/>
    <w:rsid w:val="00680F83"/>
    <w:rsid w:val="00681225"/>
    <w:rsid w:val="0068182B"/>
    <w:rsid w:val="0068187D"/>
    <w:rsid w:val="00681BE5"/>
    <w:rsid w:val="00681C0A"/>
    <w:rsid w:val="00681D4F"/>
    <w:rsid w:val="00681D93"/>
    <w:rsid w:val="00681DE3"/>
    <w:rsid w:val="00681E8A"/>
    <w:rsid w:val="00681F4C"/>
    <w:rsid w:val="00681FE6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7F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DAD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93E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49"/>
    <w:rsid w:val="00690B8C"/>
    <w:rsid w:val="00690E96"/>
    <w:rsid w:val="0069107A"/>
    <w:rsid w:val="006911E0"/>
    <w:rsid w:val="0069129F"/>
    <w:rsid w:val="006919E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23D"/>
    <w:rsid w:val="006955D2"/>
    <w:rsid w:val="0069569B"/>
    <w:rsid w:val="006956C0"/>
    <w:rsid w:val="006957E5"/>
    <w:rsid w:val="006959D8"/>
    <w:rsid w:val="00695B63"/>
    <w:rsid w:val="00695DD9"/>
    <w:rsid w:val="00696295"/>
    <w:rsid w:val="00696681"/>
    <w:rsid w:val="00696AFD"/>
    <w:rsid w:val="00696B37"/>
    <w:rsid w:val="00696F61"/>
    <w:rsid w:val="00696FAC"/>
    <w:rsid w:val="006970C1"/>
    <w:rsid w:val="0069772D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5"/>
    <w:rsid w:val="006A17B4"/>
    <w:rsid w:val="006A19B8"/>
    <w:rsid w:val="006A19FF"/>
    <w:rsid w:val="006A1B37"/>
    <w:rsid w:val="006A2292"/>
    <w:rsid w:val="006A22D4"/>
    <w:rsid w:val="006A2428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E5E"/>
    <w:rsid w:val="006A3FD6"/>
    <w:rsid w:val="006A409A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29D"/>
    <w:rsid w:val="006A5331"/>
    <w:rsid w:val="006A5659"/>
    <w:rsid w:val="006A56F9"/>
    <w:rsid w:val="006A5FF1"/>
    <w:rsid w:val="006A6136"/>
    <w:rsid w:val="006A63F0"/>
    <w:rsid w:val="006A6484"/>
    <w:rsid w:val="006A6742"/>
    <w:rsid w:val="006A67FB"/>
    <w:rsid w:val="006A6867"/>
    <w:rsid w:val="006A691B"/>
    <w:rsid w:val="006A6A70"/>
    <w:rsid w:val="006A6DE7"/>
    <w:rsid w:val="006A6F22"/>
    <w:rsid w:val="006A7088"/>
    <w:rsid w:val="006A708F"/>
    <w:rsid w:val="006A739D"/>
    <w:rsid w:val="006A74BD"/>
    <w:rsid w:val="006A77A6"/>
    <w:rsid w:val="006A78D3"/>
    <w:rsid w:val="006B005F"/>
    <w:rsid w:val="006B0222"/>
    <w:rsid w:val="006B02AC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1E"/>
    <w:rsid w:val="006B1996"/>
    <w:rsid w:val="006B1BD4"/>
    <w:rsid w:val="006B1FA1"/>
    <w:rsid w:val="006B2211"/>
    <w:rsid w:val="006B23DE"/>
    <w:rsid w:val="006B28C0"/>
    <w:rsid w:val="006B29B7"/>
    <w:rsid w:val="006B2A2F"/>
    <w:rsid w:val="006B2C47"/>
    <w:rsid w:val="006B2E93"/>
    <w:rsid w:val="006B2F57"/>
    <w:rsid w:val="006B312B"/>
    <w:rsid w:val="006B322E"/>
    <w:rsid w:val="006B34EF"/>
    <w:rsid w:val="006B35FB"/>
    <w:rsid w:val="006B3683"/>
    <w:rsid w:val="006B38BA"/>
    <w:rsid w:val="006B38F5"/>
    <w:rsid w:val="006B39BF"/>
    <w:rsid w:val="006B3B4D"/>
    <w:rsid w:val="006B42AB"/>
    <w:rsid w:val="006B4309"/>
    <w:rsid w:val="006B43B3"/>
    <w:rsid w:val="006B4403"/>
    <w:rsid w:val="006B445C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648"/>
    <w:rsid w:val="006B5AE7"/>
    <w:rsid w:val="006B5FAE"/>
    <w:rsid w:val="006B5FD0"/>
    <w:rsid w:val="006B6133"/>
    <w:rsid w:val="006B616F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51"/>
    <w:rsid w:val="006B7387"/>
    <w:rsid w:val="006B7491"/>
    <w:rsid w:val="006B74A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718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2C3"/>
    <w:rsid w:val="006C448B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5ED"/>
    <w:rsid w:val="006C596A"/>
    <w:rsid w:val="006C5BBC"/>
    <w:rsid w:val="006C5CCC"/>
    <w:rsid w:val="006C5CF0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331"/>
    <w:rsid w:val="006C75CD"/>
    <w:rsid w:val="006C7638"/>
    <w:rsid w:val="006C7C69"/>
    <w:rsid w:val="006D01B8"/>
    <w:rsid w:val="006D029C"/>
    <w:rsid w:val="006D0365"/>
    <w:rsid w:val="006D056D"/>
    <w:rsid w:val="006D05E5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597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4075"/>
    <w:rsid w:val="006D4085"/>
    <w:rsid w:val="006D4257"/>
    <w:rsid w:val="006D44B3"/>
    <w:rsid w:val="006D4634"/>
    <w:rsid w:val="006D463D"/>
    <w:rsid w:val="006D46BD"/>
    <w:rsid w:val="006D4B93"/>
    <w:rsid w:val="006D4D59"/>
    <w:rsid w:val="006D4DF1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067"/>
    <w:rsid w:val="006D6141"/>
    <w:rsid w:val="006D63C1"/>
    <w:rsid w:val="006D6631"/>
    <w:rsid w:val="006D6709"/>
    <w:rsid w:val="006D6866"/>
    <w:rsid w:val="006D6D1E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A9"/>
    <w:rsid w:val="006E06FB"/>
    <w:rsid w:val="006E0758"/>
    <w:rsid w:val="006E0E5A"/>
    <w:rsid w:val="006E163D"/>
    <w:rsid w:val="006E1640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718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4C8F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AD3"/>
    <w:rsid w:val="006E6B15"/>
    <w:rsid w:val="006E6CFE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E7EA8"/>
    <w:rsid w:val="006F082C"/>
    <w:rsid w:val="006F0898"/>
    <w:rsid w:val="006F08E7"/>
    <w:rsid w:val="006F0B51"/>
    <w:rsid w:val="006F0E1D"/>
    <w:rsid w:val="006F0E4B"/>
    <w:rsid w:val="006F0E9B"/>
    <w:rsid w:val="006F10E0"/>
    <w:rsid w:val="006F10F0"/>
    <w:rsid w:val="006F145F"/>
    <w:rsid w:val="006F177E"/>
    <w:rsid w:val="006F1C97"/>
    <w:rsid w:val="006F1D20"/>
    <w:rsid w:val="006F1E95"/>
    <w:rsid w:val="006F22BA"/>
    <w:rsid w:val="006F2384"/>
    <w:rsid w:val="006F27AE"/>
    <w:rsid w:val="006F2D53"/>
    <w:rsid w:val="006F2EBD"/>
    <w:rsid w:val="006F2FB6"/>
    <w:rsid w:val="006F30BF"/>
    <w:rsid w:val="006F331E"/>
    <w:rsid w:val="006F341F"/>
    <w:rsid w:val="006F35FE"/>
    <w:rsid w:val="006F3723"/>
    <w:rsid w:val="006F37BC"/>
    <w:rsid w:val="006F3804"/>
    <w:rsid w:val="006F3A1F"/>
    <w:rsid w:val="006F3CCC"/>
    <w:rsid w:val="006F3EBB"/>
    <w:rsid w:val="006F3F2C"/>
    <w:rsid w:val="006F4310"/>
    <w:rsid w:val="006F435F"/>
    <w:rsid w:val="006F4771"/>
    <w:rsid w:val="006F4933"/>
    <w:rsid w:val="006F4B1F"/>
    <w:rsid w:val="006F4C64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E78"/>
    <w:rsid w:val="006F5F75"/>
    <w:rsid w:val="006F5FE3"/>
    <w:rsid w:val="006F6062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2C4"/>
    <w:rsid w:val="006F75F1"/>
    <w:rsid w:val="006F7620"/>
    <w:rsid w:val="006F7625"/>
    <w:rsid w:val="006F7A85"/>
    <w:rsid w:val="006F7AF8"/>
    <w:rsid w:val="007000FD"/>
    <w:rsid w:val="00700342"/>
    <w:rsid w:val="00700545"/>
    <w:rsid w:val="00700657"/>
    <w:rsid w:val="00700711"/>
    <w:rsid w:val="00700A14"/>
    <w:rsid w:val="00700B95"/>
    <w:rsid w:val="00700E14"/>
    <w:rsid w:val="00700FB0"/>
    <w:rsid w:val="00701002"/>
    <w:rsid w:val="00701170"/>
    <w:rsid w:val="007013A5"/>
    <w:rsid w:val="0070150C"/>
    <w:rsid w:val="00701526"/>
    <w:rsid w:val="007016BD"/>
    <w:rsid w:val="00701779"/>
    <w:rsid w:val="00701882"/>
    <w:rsid w:val="007018D1"/>
    <w:rsid w:val="00701AF4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0A5"/>
    <w:rsid w:val="0071038C"/>
    <w:rsid w:val="00710391"/>
    <w:rsid w:val="0071048E"/>
    <w:rsid w:val="00710641"/>
    <w:rsid w:val="007108B1"/>
    <w:rsid w:val="00710900"/>
    <w:rsid w:val="00710AA6"/>
    <w:rsid w:val="00710FB4"/>
    <w:rsid w:val="0071119A"/>
    <w:rsid w:val="00711215"/>
    <w:rsid w:val="007112E9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CD3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4FC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6FC7"/>
    <w:rsid w:val="007171E1"/>
    <w:rsid w:val="007171FE"/>
    <w:rsid w:val="007176C3"/>
    <w:rsid w:val="00717890"/>
    <w:rsid w:val="00717972"/>
    <w:rsid w:val="00717A5C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8D3"/>
    <w:rsid w:val="00723A3B"/>
    <w:rsid w:val="00723B8B"/>
    <w:rsid w:val="00723B94"/>
    <w:rsid w:val="00723C09"/>
    <w:rsid w:val="00723EAC"/>
    <w:rsid w:val="00723F22"/>
    <w:rsid w:val="00724046"/>
    <w:rsid w:val="00724427"/>
    <w:rsid w:val="00724596"/>
    <w:rsid w:val="007245EC"/>
    <w:rsid w:val="007246CF"/>
    <w:rsid w:val="00724888"/>
    <w:rsid w:val="007248B0"/>
    <w:rsid w:val="00724B5A"/>
    <w:rsid w:val="00724BC6"/>
    <w:rsid w:val="00724E39"/>
    <w:rsid w:val="0072500E"/>
    <w:rsid w:val="00725324"/>
    <w:rsid w:val="007254D6"/>
    <w:rsid w:val="007256D3"/>
    <w:rsid w:val="0072571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278F3"/>
    <w:rsid w:val="00730260"/>
    <w:rsid w:val="007305E6"/>
    <w:rsid w:val="0073070A"/>
    <w:rsid w:val="00730923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BA6"/>
    <w:rsid w:val="00731C0A"/>
    <w:rsid w:val="00731DEC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84B"/>
    <w:rsid w:val="007359C2"/>
    <w:rsid w:val="00735A68"/>
    <w:rsid w:val="00735B13"/>
    <w:rsid w:val="007361DC"/>
    <w:rsid w:val="007361E5"/>
    <w:rsid w:val="00736274"/>
    <w:rsid w:val="0073634B"/>
    <w:rsid w:val="0073698D"/>
    <w:rsid w:val="00736BFC"/>
    <w:rsid w:val="00736C1F"/>
    <w:rsid w:val="00736EE9"/>
    <w:rsid w:val="00736F65"/>
    <w:rsid w:val="0073767B"/>
    <w:rsid w:val="00737CEC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923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2C8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20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2C56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688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85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3EDC"/>
    <w:rsid w:val="00764159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07E"/>
    <w:rsid w:val="00765444"/>
    <w:rsid w:val="00765625"/>
    <w:rsid w:val="00765807"/>
    <w:rsid w:val="0076585C"/>
    <w:rsid w:val="00765D69"/>
    <w:rsid w:val="0076608E"/>
    <w:rsid w:val="007660F8"/>
    <w:rsid w:val="00766370"/>
    <w:rsid w:val="00766448"/>
    <w:rsid w:val="00766461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791"/>
    <w:rsid w:val="00770C52"/>
    <w:rsid w:val="00770D51"/>
    <w:rsid w:val="00770DDB"/>
    <w:rsid w:val="00770E59"/>
    <w:rsid w:val="00770E7C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D55"/>
    <w:rsid w:val="00772FE0"/>
    <w:rsid w:val="00773559"/>
    <w:rsid w:val="007737C1"/>
    <w:rsid w:val="00773959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563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A8D"/>
    <w:rsid w:val="00782F26"/>
    <w:rsid w:val="00782F39"/>
    <w:rsid w:val="007832B8"/>
    <w:rsid w:val="0078350B"/>
    <w:rsid w:val="00783603"/>
    <w:rsid w:val="007839BA"/>
    <w:rsid w:val="00783AA0"/>
    <w:rsid w:val="00783E27"/>
    <w:rsid w:val="007842B8"/>
    <w:rsid w:val="00784329"/>
    <w:rsid w:val="00784567"/>
    <w:rsid w:val="00784589"/>
    <w:rsid w:val="007845FA"/>
    <w:rsid w:val="007846D6"/>
    <w:rsid w:val="007846F4"/>
    <w:rsid w:val="0078471C"/>
    <w:rsid w:val="00784761"/>
    <w:rsid w:val="00784B7E"/>
    <w:rsid w:val="00784F8F"/>
    <w:rsid w:val="00784FBC"/>
    <w:rsid w:val="00785295"/>
    <w:rsid w:val="00785417"/>
    <w:rsid w:val="007854C1"/>
    <w:rsid w:val="0078558E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2E8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98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60"/>
    <w:rsid w:val="007918B7"/>
    <w:rsid w:val="00791A08"/>
    <w:rsid w:val="00791AB9"/>
    <w:rsid w:val="00791BC2"/>
    <w:rsid w:val="00791BC3"/>
    <w:rsid w:val="00791D05"/>
    <w:rsid w:val="00791E0A"/>
    <w:rsid w:val="007923F7"/>
    <w:rsid w:val="00792497"/>
    <w:rsid w:val="00792649"/>
    <w:rsid w:val="00792969"/>
    <w:rsid w:val="00792DA5"/>
    <w:rsid w:val="00792F24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86C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97C2F"/>
    <w:rsid w:val="007A00C1"/>
    <w:rsid w:val="007A0120"/>
    <w:rsid w:val="007A015F"/>
    <w:rsid w:val="007A03BA"/>
    <w:rsid w:val="007A041D"/>
    <w:rsid w:val="007A042F"/>
    <w:rsid w:val="007A045F"/>
    <w:rsid w:val="007A084F"/>
    <w:rsid w:val="007A0A98"/>
    <w:rsid w:val="007A0C8B"/>
    <w:rsid w:val="007A10B4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1E3C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3EEA"/>
    <w:rsid w:val="007A3FDE"/>
    <w:rsid w:val="007A4010"/>
    <w:rsid w:val="007A4112"/>
    <w:rsid w:val="007A42DD"/>
    <w:rsid w:val="007A48BE"/>
    <w:rsid w:val="007A494A"/>
    <w:rsid w:val="007A4B48"/>
    <w:rsid w:val="007A4B5A"/>
    <w:rsid w:val="007A4C22"/>
    <w:rsid w:val="007A4C2E"/>
    <w:rsid w:val="007A4C79"/>
    <w:rsid w:val="007A4D05"/>
    <w:rsid w:val="007A4DCF"/>
    <w:rsid w:val="007A4DE2"/>
    <w:rsid w:val="007A4E58"/>
    <w:rsid w:val="007A4F00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06B"/>
    <w:rsid w:val="007A7177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67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B86"/>
    <w:rsid w:val="007B3C05"/>
    <w:rsid w:val="007B3DC1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4FD5"/>
    <w:rsid w:val="007B56CA"/>
    <w:rsid w:val="007B5787"/>
    <w:rsid w:val="007B5A56"/>
    <w:rsid w:val="007B5DD6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01B"/>
    <w:rsid w:val="007C2344"/>
    <w:rsid w:val="007C2502"/>
    <w:rsid w:val="007C267D"/>
    <w:rsid w:val="007C27DC"/>
    <w:rsid w:val="007C2E33"/>
    <w:rsid w:val="007C3287"/>
    <w:rsid w:val="007C3559"/>
    <w:rsid w:val="007C39C4"/>
    <w:rsid w:val="007C3B91"/>
    <w:rsid w:val="007C3E23"/>
    <w:rsid w:val="007C3E7B"/>
    <w:rsid w:val="007C412E"/>
    <w:rsid w:val="007C4470"/>
    <w:rsid w:val="007C44B3"/>
    <w:rsid w:val="007C4650"/>
    <w:rsid w:val="007C47DC"/>
    <w:rsid w:val="007C484B"/>
    <w:rsid w:val="007C48A3"/>
    <w:rsid w:val="007C4B81"/>
    <w:rsid w:val="007C4BD0"/>
    <w:rsid w:val="007C4CB0"/>
    <w:rsid w:val="007C4F67"/>
    <w:rsid w:val="007C522A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472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48"/>
    <w:rsid w:val="007D1D93"/>
    <w:rsid w:val="007D1FE2"/>
    <w:rsid w:val="007D20F3"/>
    <w:rsid w:val="007D2247"/>
    <w:rsid w:val="007D22E8"/>
    <w:rsid w:val="007D235D"/>
    <w:rsid w:val="007D2531"/>
    <w:rsid w:val="007D26C2"/>
    <w:rsid w:val="007D26E5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52B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7A0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179"/>
    <w:rsid w:val="007E2566"/>
    <w:rsid w:val="007E2894"/>
    <w:rsid w:val="007E2C52"/>
    <w:rsid w:val="007E2D99"/>
    <w:rsid w:val="007E2F7E"/>
    <w:rsid w:val="007E2FF3"/>
    <w:rsid w:val="007E3102"/>
    <w:rsid w:val="007E3308"/>
    <w:rsid w:val="007E36F5"/>
    <w:rsid w:val="007E3955"/>
    <w:rsid w:val="007E3977"/>
    <w:rsid w:val="007E3D3D"/>
    <w:rsid w:val="007E40FC"/>
    <w:rsid w:val="007E43AE"/>
    <w:rsid w:val="007E45D0"/>
    <w:rsid w:val="007E498C"/>
    <w:rsid w:val="007E4B07"/>
    <w:rsid w:val="007E4BF1"/>
    <w:rsid w:val="007E4BF2"/>
    <w:rsid w:val="007E506B"/>
    <w:rsid w:val="007E5077"/>
    <w:rsid w:val="007E557A"/>
    <w:rsid w:val="007E55ED"/>
    <w:rsid w:val="007E59C0"/>
    <w:rsid w:val="007E5BC6"/>
    <w:rsid w:val="007E5C1A"/>
    <w:rsid w:val="007E60C2"/>
    <w:rsid w:val="007E612C"/>
    <w:rsid w:val="007E6199"/>
    <w:rsid w:val="007E63AD"/>
    <w:rsid w:val="007E63F8"/>
    <w:rsid w:val="007E652B"/>
    <w:rsid w:val="007E67F9"/>
    <w:rsid w:val="007E6E02"/>
    <w:rsid w:val="007E6F26"/>
    <w:rsid w:val="007E70BE"/>
    <w:rsid w:val="007E7272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B70"/>
    <w:rsid w:val="007F1D60"/>
    <w:rsid w:val="007F1DCA"/>
    <w:rsid w:val="007F1EDB"/>
    <w:rsid w:val="007F1FD9"/>
    <w:rsid w:val="007F2319"/>
    <w:rsid w:val="007F242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103"/>
    <w:rsid w:val="007F38DD"/>
    <w:rsid w:val="007F3C25"/>
    <w:rsid w:val="007F3E08"/>
    <w:rsid w:val="007F42CF"/>
    <w:rsid w:val="007F45EA"/>
    <w:rsid w:val="007F4624"/>
    <w:rsid w:val="007F48CC"/>
    <w:rsid w:val="007F4ACF"/>
    <w:rsid w:val="007F4B4C"/>
    <w:rsid w:val="007F4C54"/>
    <w:rsid w:val="007F4CF9"/>
    <w:rsid w:val="007F5003"/>
    <w:rsid w:val="007F5006"/>
    <w:rsid w:val="007F560E"/>
    <w:rsid w:val="007F58DF"/>
    <w:rsid w:val="007F5A0F"/>
    <w:rsid w:val="007F5C24"/>
    <w:rsid w:val="007F5E4E"/>
    <w:rsid w:val="007F625E"/>
    <w:rsid w:val="007F64CC"/>
    <w:rsid w:val="007F65E5"/>
    <w:rsid w:val="007F6D90"/>
    <w:rsid w:val="007F6DA7"/>
    <w:rsid w:val="007F6E89"/>
    <w:rsid w:val="007F7068"/>
    <w:rsid w:val="007F7107"/>
    <w:rsid w:val="007F7424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432"/>
    <w:rsid w:val="00801581"/>
    <w:rsid w:val="00801683"/>
    <w:rsid w:val="00801925"/>
    <w:rsid w:val="008019E8"/>
    <w:rsid w:val="00801A65"/>
    <w:rsid w:val="00801D27"/>
    <w:rsid w:val="00801EFF"/>
    <w:rsid w:val="008022B0"/>
    <w:rsid w:val="0080231E"/>
    <w:rsid w:val="00802449"/>
    <w:rsid w:val="00802886"/>
    <w:rsid w:val="00802AC6"/>
    <w:rsid w:val="00802FE8"/>
    <w:rsid w:val="008030BD"/>
    <w:rsid w:val="00803122"/>
    <w:rsid w:val="00803148"/>
    <w:rsid w:val="00803167"/>
    <w:rsid w:val="00803262"/>
    <w:rsid w:val="00803389"/>
    <w:rsid w:val="0080345D"/>
    <w:rsid w:val="0080349C"/>
    <w:rsid w:val="00803691"/>
    <w:rsid w:val="00803A17"/>
    <w:rsid w:val="00803A47"/>
    <w:rsid w:val="00803A6D"/>
    <w:rsid w:val="00803B74"/>
    <w:rsid w:val="00803C21"/>
    <w:rsid w:val="00803C41"/>
    <w:rsid w:val="00803F72"/>
    <w:rsid w:val="00804137"/>
    <w:rsid w:val="00804152"/>
    <w:rsid w:val="008043BC"/>
    <w:rsid w:val="00804884"/>
    <w:rsid w:val="008048C0"/>
    <w:rsid w:val="00804B0D"/>
    <w:rsid w:val="00804B7B"/>
    <w:rsid w:val="00804FC6"/>
    <w:rsid w:val="00805153"/>
    <w:rsid w:val="00805299"/>
    <w:rsid w:val="0080541F"/>
    <w:rsid w:val="008054BA"/>
    <w:rsid w:val="008054E7"/>
    <w:rsid w:val="00805649"/>
    <w:rsid w:val="008059D8"/>
    <w:rsid w:val="00805EDD"/>
    <w:rsid w:val="00806027"/>
    <w:rsid w:val="00806114"/>
    <w:rsid w:val="00806129"/>
    <w:rsid w:val="00806493"/>
    <w:rsid w:val="0080663D"/>
    <w:rsid w:val="0080673A"/>
    <w:rsid w:val="00806AA5"/>
    <w:rsid w:val="00806B54"/>
    <w:rsid w:val="00806C40"/>
    <w:rsid w:val="00806E28"/>
    <w:rsid w:val="00806F1B"/>
    <w:rsid w:val="008075FC"/>
    <w:rsid w:val="00807798"/>
    <w:rsid w:val="00807864"/>
    <w:rsid w:val="008078F0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49C"/>
    <w:rsid w:val="00813800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7F4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5F"/>
    <w:rsid w:val="008155BE"/>
    <w:rsid w:val="008159F4"/>
    <w:rsid w:val="00815AE1"/>
    <w:rsid w:val="00815BE1"/>
    <w:rsid w:val="00815C86"/>
    <w:rsid w:val="00816019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DB6"/>
    <w:rsid w:val="00817E24"/>
    <w:rsid w:val="00817FA0"/>
    <w:rsid w:val="00820065"/>
    <w:rsid w:val="00820098"/>
    <w:rsid w:val="00820553"/>
    <w:rsid w:val="00820573"/>
    <w:rsid w:val="008206DE"/>
    <w:rsid w:val="00820C71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C7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6D1"/>
    <w:rsid w:val="00825705"/>
    <w:rsid w:val="008258F7"/>
    <w:rsid w:val="00825A28"/>
    <w:rsid w:val="00825A43"/>
    <w:rsid w:val="00825BF3"/>
    <w:rsid w:val="00825C8D"/>
    <w:rsid w:val="00825DA6"/>
    <w:rsid w:val="008261E4"/>
    <w:rsid w:val="00826366"/>
    <w:rsid w:val="00826800"/>
    <w:rsid w:val="00826AC8"/>
    <w:rsid w:val="00826C97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43F"/>
    <w:rsid w:val="0083057F"/>
    <w:rsid w:val="0083067E"/>
    <w:rsid w:val="008306FA"/>
    <w:rsid w:val="008307BA"/>
    <w:rsid w:val="00830B56"/>
    <w:rsid w:val="00830FD0"/>
    <w:rsid w:val="008311B6"/>
    <w:rsid w:val="008312AF"/>
    <w:rsid w:val="008313DC"/>
    <w:rsid w:val="008313F3"/>
    <w:rsid w:val="00831419"/>
    <w:rsid w:val="00831462"/>
    <w:rsid w:val="0083149B"/>
    <w:rsid w:val="0083172A"/>
    <w:rsid w:val="00831801"/>
    <w:rsid w:val="00831B80"/>
    <w:rsid w:val="00831C2E"/>
    <w:rsid w:val="00831F24"/>
    <w:rsid w:val="00832085"/>
    <w:rsid w:val="008322E0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1D"/>
    <w:rsid w:val="00834BAE"/>
    <w:rsid w:val="0083518C"/>
    <w:rsid w:val="008351F1"/>
    <w:rsid w:val="0083534C"/>
    <w:rsid w:val="0083539E"/>
    <w:rsid w:val="0083549F"/>
    <w:rsid w:val="008354E5"/>
    <w:rsid w:val="008355C0"/>
    <w:rsid w:val="008356C0"/>
    <w:rsid w:val="008356F0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0CC6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145"/>
    <w:rsid w:val="008444E4"/>
    <w:rsid w:val="00844699"/>
    <w:rsid w:val="0084478E"/>
    <w:rsid w:val="0084486C"/>
    <w:rsid w:val="0084490E"/>
    <w:rsid w:val="00844B75"/>
    <w:rsid w:val="00844B99"/>
    <w:rsid w:val="00844C66"/>
    <w:rsid w:val="00844D87"/>
    <w:rsid w:val="0084533F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900"/>
    <w:rsid w:val="00846AA1"/>
    <w:rsid w:val="00846AC6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A35"/>
    <w:rsid w:val="00850D3B"/>
    <w:rsid w:val="00850E89"/>
    <w:rsid w:val="0085135E"/>
    <w:rsid w:val="00851494"/>
    <w:rsid w:val="0085150F"/>
    <w:rsid w:val="0085170A"/>
    <w:rsid w:val="00851816"/>
    <w:rsid w:val="00851859"/>
    <w:rsid w:val="008518F3"/>
    <w:rsid w:val="0085192C"/>
    <w:rsid w:val="00851942"/>
    <w:rsid w:val="00851A14"/>
    <w:rsid w:val="00851AFD"/>
    <w:rsid w:val="00851BAF"/>
    <w:rsid w:val="00851D9B"/>
    <w:rsid w:val="008520C0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218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51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5D02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6DA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64E"/>
    <w:rsid w:val="00861836"/>
    <w:rsid w:val="00861967"/>
    <w:rsid w:val="008619B7"/>
    <w:rsid w:val="00861D63"/>
    <w:rsid w:val="00861DAB"/>
    <w:rsid w:val="008620A9"/>
    <w:rsid w:val="00862291"/>
    <w:rsid w:val="00862309"/>
    <w:rsid w:val="0086247E"/>
    <w:rsid w:val="008624F6"/>
    <w:rsid w:val="00862516"/>
    <w:rsid w:val="0086256C"/>
    <w:rsid w:val="00862581"/>
    <w:rsid w:val="008625AC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5EB"/>
    <w:rsid w:val="00866991"/>
    <w:rsid w:val="00866F94"/>
    <w:rsid w:val="00866FCD"/>
    <w:rsid w:val="0086701D"/>
    <w:rsid w:val="008671A1"/>
    <w:rsid w:val="0086753A"/>
    <w:rsid w:val="00867612"/>
    <w:rsid w:val="00867954"/>
    <w:rsid w:val="008679B5"/>
    <w:rsid w:val="00867E32"/>
    <w:rsid w:val="008700C4"/>
    <w:rsid w:val="00870197"/>
    <w:rsid w:val="00870248"/>
    <w:rsid w:val="00870318"/>
    <w:rsid w:val="008703DB"/>
    <w:rsid w:val="00870580"/>
    <w:rsid w:val="008707D3"/>
    <w:rsid w:val="0087088F"/>
    <w:rsid w:val="00870CCC"/>
    <w:rsid w:val="00870E4E"/>
    <w:rsid w:val="00870F48"/>
    <w:rsid w:val="00871323"/>
    <w:rsid w:val="0087137D"/>
    <w:rsid w:val="008713E9"/>
    <w:rsid w:val="008714D3"/>
    <w:rsid w:val="00871711"/>
    <w:rsid w:val="00871910"/>
    <w:rsid w:val="008719F2"/>
    <w:rsid w:val="00871E41"/>
    <w:rsid w:val="00871FA1"/>
    <w:rsid w:val="0087217A"/>
    <w:rsid w:val="00872779"/>
    <w:rsid w:val="008727F5"/>
    <w:rsid w:val="00872AB2"/>
    <w:rsid w:val="00872E0D"/>
    <w:rsid w:val="00873205"/>
    <w:rsid w:val="00873241"/>
    <w:rsid w:val="008733C9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4DE"/>
    <w:rsid w:val="00876526"/>
    <w:rsid w:val="00876653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4C6"/>
    <w:rsid w:val="0088069F"/>
    <w:rsid w:val="00880ABF"/>
    <w:rsid w:val="00880B7B"/>
    <w:rsid w:val="00880C19"/>
    <w:rsid w:val="00880CBA"/>
    <w:rsid w:val="00880CE9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283"/>
    <w:rsid w:val="00884900"/>
    <w:rsid w:val="008849A1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D90"/>
    <w:rsid w:val="008863C7"/>
    <w:rsid w:val="008866A8"/>
    <w:rsid w:val="0088671A"/>
    <w:rsid w:val="00886AC2"/>
    <w:rsid w:val="00886CBA"/>
    <w:rsid w:val="00886DD8"/>
    <w:rsid w:val="00887048"/>
    <w:rsid w:val="008870E9"/>
    <w:rsid w:val="0088715A"/>
    <w:rsid w:val="0088729B"/>
    <w:rsid w:val="00887476"/>
    <w:rsid w:val="008874FD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A3B"/>
    <w:rsid w:val="00890DCE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8DC"/>
    <w:rsid w:val="008949F7"/>
    <w:rsid w:val="00894AC0"/>
    <w:rsid w:val="00894B20"/>
    <w:rsid w:val="00894B2A"/>
    <w:rsid w:val="00894B75"/>
    <w:rsid w:val="00894FDD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36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256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29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559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BE"/>
    <w:rsid w:val="008B25C1"/>
    <w:rsid w:val="008B27F1"/>
    <w:rsid w:val="008B2864"/>
    <w:rsid w:val="008B28BF"/>
    <w:rsid w:val="008B29BD"/>
    <w:rsid w:val="008B29FD"/>
    <w:rsid w:val="008B2E04"/>
    <w:rsid w:val="008B3644"/>
    <w:rsid w:val="008B36F0"/>
    <w:rsid w:val="008B386B"/>
    <w:rsid w:val="008B397B"/>
    <w:rsid w:val="008B3A28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36A"/>
    <w:rsid w:val="008B579A"/>
    <w:rsid w:val="008B59DC"/>
    <w:rsid w:val="008B5D39"/>
    <w:rsid w:val="008B60E0"/>
    <w:rsid w:val="008B62BC"/>
    <w:rsid w:val="008B69EB"/>
    <w:rsid w:val="008B719D"/>
    <w:rsid w:val="008B7301"/>
    <w:rsid w:val="008B7329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38D"/>
    <w:rsid w:val="008C1946"/>
    <w:rsid w:val="008C1C02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7B9"/>
    <w:rsid w:val="008C3845"/>
    <w:rsid w:val="008C388F"/>
    <w:rsid w:val="008C3B34"/>
    <w:rsid w:val="008C3EA9"/>
    <w:rsid w:val="008C40F8"/>
    <w:rsid w:val="008C4580"/>
    <w:rsid w:val="008C473B"/>
    <w:rsid w:val="008C4811"/>
    <w:rsid w:val="008C4860"/>
    <w:rsid w:val="008C49F0"/>
    <w:rsid w:val="008C4BEF"/>
    <w:rsid w:val="008C5098"/>
    <w:rsid w:val="008C52E7"/>
    <w:rsid w:val="008C54CB"/>
    <w:rsid w:val="008C54FC"/>
    <w:rsid w:val="008C5610"/>
    <w:rsid w:val="008C6358"/>
    <w:rsid w:val="008C653D"/>
    <w:rsid w:val="008C656A"/>
    <w:rsid w:val="008C6780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0C8F"/>
    <w:rsid w:val="008D108B"/>
    <w:rsid w:val="008D10DE"/>
    <w:rsid w:val="008D11F2"/>
    <w:rsid w:val="008D146A"/>
    <w:rsid w:val="008D14EB"/>
    <w:rsid w:val="008D1504"/>
    <w:rsid w:val="008D1571"/>
    <w:rsid w:val="008D1781"/>
    <w:rsid w:val="008D17B4"/>
    <w:rsid w:val="008D1822"/>
    <w:rsid w:val="008D18B4"/>
    <w:rsid w:val="008D19FC"/>
    <w:rsid w:val="008D1B42"/>
    <w:rsid w:val="008D1BB1"/>
    <w:rsid w:val="008D1BF8"/>
    <w:rsid w:val="008D1C0A"/>
    <w:rsid w:val="008D1CE8"/>
    <w:rsid w:val="008D1F64"/>
    <w:rsid w:val="008D1F81"/>
    <w:rsid w:val="008D1FDE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498"/>
    <w:rsid w:val="008D5551"/>
    <w:rsid w:val="008D58E5"/>
    <w:rsid w:val="008D59E5"/>
    <w:rsid w:val="008D5F5F"/>
    <w:rsid w:val="008D5FF8"/>
    <w:rsid w:val="008D6331"/>
    <w:rsid w:val="008D6386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56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6F6"/>
    <w:rsid w:val="008E2806"/>
    <w:rsid w:val="008E28E9"/>
    <w:rsid w:val="008E2979"/>
    <w:rsid w:val="008E29E9"/>
    <w:rsid w:val="008E2AFD"/>
    <w:rsid w:val="008E2B13"/>
    <w:rsid w:val="008E2B68"/>
    <w:rsid w:val="008E2D43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90C"/>
    <w:rsid w:val="008E5A9F"/>
    <w:rsid w:val="008E5AA3"/>
    <w:rsid w:val="008E629F"/>
    <w:rsid w:val="008E64DF"/>
    <w:rsid w:val="008E67BF"/>
    <w:rsid w:val="008E6847"/>
    <w:rsid w:val="008E68A5"/>
    <w:rsid w:val="008E6909"/>
    <w:rsid w:val="008E69B4"/>
    <w:rsid w:val="008E6C3E"/>
    <w:rsid w:val="008E6D28"/>
    <w:rsid w:val="008E6E0F"/>
    <w:rsid w:val="008E7165"/>
    <w:rsid w:val="008E716F"/>
    <w:rsid w:val="008E7333"/>
    <w:rsid w:val="008E763B"/>
    <w:rsid w:val="008E7640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65"/>
    <w:rsid w:val="008F127A"/>
    <w:rsid w:val="008F14D7"/>
    <w:rsid w:val="008F14DC"/>
    <w:rsid w:val="008F1724"/>
    <w:rsid w:val="008F193A"/>
    <w:rsid w:val="008F197A"/>
    <w:rsid w:val="008F19DA"/>
    <w:rsid w:val="008F1A16"/>
    <w:rsid w:val="008F1BB7"/>
    <w:rsid w:val="008F1C78"/>
    <w:rsid w:val="008F1FAA"/>
    <w:rsid w:val="008F2148"/>
    <w:rsid w:val="008F2153"/>
    <w:rsid w:val="008F21FC"/>
    <w:rsid w:val="008F227A"/>
    <w:rsid w:val="008F27DD"/>
    <w:rsid w:val="008F2B62"/>
    <w:rsid w:val="008F2C12"/>
    <w:rsid w:val="008F2C6C"/>
    <w:rsid w:val="008F2CC0"/>
    <w:rsid w:val="008F2D10"/>
    <w:rsid w:val="008F2D95"/>
    <w:rsid w:val="008F2E51"/>
    <w:rsid w:val="008F310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561"/>
    <w:rsid w:val="008F4B79"/>
    <w:rsid w:val="008F4C0D"/>
    <w:rsid w:val="008F4DF2"/>
    <w:rsid w:val="008F4FB2"/>
    <w:rsid w:val="008F5072"/>
    <w:rsid w:val="008F5249"/>
    <w:rsid w:val="008F52B0"/>
    <w:rsid w:val="008F546D"/>
    <w:rsid w:val="008F546F"/>
    <w:rsid w:val="008F5824"/>
    <w:rsid w:val="008F58D9"/>
    <w:rsid w:val="008F58FE"/>
    <w:rsid w:val="008F5C00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670"/>
    <w:rsid w:val="008F779C"/>
    <w:rsid w:val="008F7C0F"/>
    <w:rsid w:val="00900066"/>
    <w:rsid w:val="009000D0"/>
    <w:rsid w:val="009005B7"/>
    <w:rsid w:val="009006E0"/>
    <w:rsid w:val="009009EF"/>
    <w:rsid w:val="00900E87"/>
    <w:rsid w:val="00901086"/>
    <w:rsid w:val="00901438"/>
    <w:rsid w:val="0090156D"/>
    <w:rsid w:val="009016D2"/>
    <w:rsid w:val="009016EF"/>
    <w:rsid w:val="00901CA1"/>
    <w:rsid w:val="00901F07"/>
    <w:rsid w:val="00901FCF"/>
    <w:rsid w:val="00902039"/>
    <w:rsid w:val="009020CC"/>
    <w:rsid w:val="009020ED"/>
    <w:rsid w:val="00902540"/>
    <w:rsid w:val="009025FD"/>
    <w:rsid w:val="0090289E"/>
    <w:rsid w:val="00903001"/>
    <w:rsid w:val="009031BA"/>
    <w:rsid w:val="0090325D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2BE"/>
    <w:rsid w:val="00907537"/>
    <w:rsid w:val="00907566"/>
    <w:rsid w:val="009076D9"/>
    <w:rsid w:val="009077D2"/>
    <w:rsid w:val="009078ED"/>
    <w:rsid w:val="009079E5"/>
    <w:rsid w:val="00907B02"/>
    <w:rsid w:val="00907B5F"/>
    <w:rsid w:val="00907E9C"/>
    <w:rsid w:val="00907F95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890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530"/>
    <w:rsid w:val="009139D5"/>
    <w:rsid w:val="00913A13"/>
    <w:rsid w:val="00913A2E"/>
    <w:rsid w:val="00913AD6"/>
    <w:rsid w:val="00913FD6"/>
    <w:rsid w:val="00914194"/>
    <w:rsid w:val="0091439A"/>
    <w:rsid w:val="00914417"/>
    <w:rsid w:val="00914520"/>
    <w:rsid w:val="009146AA"/>
    <w:rsid w:val="00914907"/>
    <w:rsid w:val="00914B57"/>
    <w:rsid w:val="00914BA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5F9C"/>
    <w:rsid w:val="009162CD"/>
    <w:rsid w:val="0091674D"/>
    <w:rsid w:val="00916B48"/>
    <w:rsid w:val="00916CD4"/>
    <w:rsid w:val="00916E6F"/>
    <w:rsid w:val="00916F22"/>
    <w:rsid w:val="00916F88"/>
    <w:rsid w:val="00917169"/>
    <w:rsid w:val="009172BB"/>
    <w:rsid w:val="0091748E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B"/>
    <w:rsid w:val="0092049F"/>
    <w:rsid w:val="009204C9"/>
    <w:rsid w:val="009204DC"/>
    <w:rsid w:val="009205AA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28D"/>
    <w:rsid w:val="00922569"/>
    <w:rsid w:val="0092269E"/>
    <w:rsid w:val="00922740"/>
    <w:rsid w:val="0092278E"/>
    <w:rsid w:val="009228C5"/>
    <w:rsid w:val="00923167"/>
    <w:rsid w:val="0092339F"/>
    <w:rsid w:val="00923529"/>
    <w:rsid w:val="009237AD"/>
    <w:rsid w:val="00923802"/>
    <w:rsid w:val="00923B54"/>
    <w:rsid w:val="00923BE4"/>
    <w:rsid w:val="00923D69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E7"/>
    <w:rsid w:val="009260AA"/>
    <w:rsid w:val="0092655C"/>
    <w:rsid w:val="009265E1"/>
    <w:rsid w:val="00926914"/>
    <w:rsid w:val="00926ADA"/>
    <w:rsid w:val="00926C4C"/>
    <w:rsid w:val="00926D92"/>
    <w:rsid w:val="0092727E"/>
    <w:rsid w:val="00927575"/>
    <w:rsid w:val="009275AF"/>
    <w:rsid w:val="009275B1"/>
    <w:rsid w:val="009276D0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AFC"/>
    <w:rsid w:val="00930C13"/>
    <w:rsid w:val="00930CD2"/>
    <w:rsid w:val="00930CDA"/>
    <w:rsid w:val="00930E8E"/>
    <w:rsid w:val="0093105A"/>
    <w:rsid w:val="0093112E"/>
    <w:rsid w:val="0093166D"/>
    <w:rsid w:val="009316E9"/>
    <w:rsid w:val="009317D0"/>
    <w:rsid w:val="009317D2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249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090"/>
    <w:rsid w:val="0093416E"/>
    <w:rsid w:val="0093418F"/>
    <w:rsid w:val="00934612"/>
    <w:rsid w:val="00934715"/>
    <w:rsid w:val="00934A20"/>
    <w:rsid w:val="00934A22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0"/>
    <w:rsid w:val="00935D1B"/>
    <w:rsid w:val="00935E54"/>
    <w:rsid w:val="0093614C"/>
    <w:rsid w:val="0093614D"/>
    <w:rsid w:val="00936177"/>
    <w:rsid w:val="00936272"/>
    <w:rsid w:val="009362BA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84F"/>
    <w:rsid w:val="00937C61"/>
    <w:rsid w:val="00937DBF"/>
    <w:rsid w:val="00937F80"/>
    <w:rsid w:val="009402D0"/>
    <w:rsid w:val="00940589"/>
    <w:rsid w:val="00940627"/>
    <w:rsid w:val="0094098E"/>
    <w:rsid w:val="00940B31"/>
    <w:rsid w:val="00940C42"/>
    <w:rsid w:val="00941099"/>
    <w:rsid w:val="00941161"/>
    <w:rsid w:val="009411B6"/>
    <w:rsid w:val="009415A2"/>
    <w:rsid w:val="009419F9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3D0"/>
    <w:rsid w:val="0094378B"/>
    <w:rsid w:val="00943875"/>
    <w:rsid w:val="00943905"/>
    <w:rsid w:val="00943D11"/>
    <w:rsid w:val="00943F25"/>
    <w:rsid w:val="0094402A"/>
    <w:rsid w:val="00944037"/>
    <w:rsid w:val="009440B5"/>
    <w:rsid w:val="009440C8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22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9A2"/>
    <w:rsid w:val="00946A27"/>
    <w:rsid w:val="00946D34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73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48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1C"/>
    <w:rsid w:val="00952E7B"/>
    <w:rsid w:val="00952ED1"/>
    <w:rsid w:val="0095322E"/>
    <w:rsid w:val="00953319"/>
    <w:rsid w:val="009534DE"/>
    <w:rsid w:val="00953CC5"/>
    <w:rsid w:val="00953E73"/>
    <w:rsid w:val="0095404A"/>
    <w:rsid w:val="009540AE"/>
    <w:rsid w:val="009542B3"/>
    <w:rsid w:val="00954384"/>
    <w:rsid w:val="0095445E"/>
    <w:rsid w:val="0095454D"/>
    <w:rsid w:val="009545DC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CB9"/>
    <w:rsid w:val="00955D63"/>
    <w:rsid w:val="00955E1C"/>
    <w:rsid w:val="00955FA4"/>
    <w:rsid w:val="0095603C"/>
    <w:rsid w:val="00956367"/>
    <w:rsid w:val="0095675D"/>
    <w:rsid w:val="009567EE"/>
    <w:rsid w:val="0095687E"/>
    <w:rsid w:val="00956B0B"/>
    <w:rsid w:val="00956F13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49B"/>
    <w:rsid w:val="00963693"/>
    <w:rsid w:val="0096388C"/>
    <w:rsid w:val="00963A49"/>
    <w:rsid w:val="00963D0F"/>
    <w:rsid w:val="00963DE5"/>
    <w:rsid w:val="009641A3"/>
    <w:rsid w:val="009642B4"/>
    <w:rsid w:val="00964430"/>
    <w:rsid w:val="0096472A"/>
    <w:rsid w:val="00964783"/>
    <w:rsid w:val="0096491B"/>
    <w:rsid w:val="009649C4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4A5"/>
    <w:rsid w:val="00967839"/>
    <w:rsid w:val="00967996"/>
    <w:rsid w:val="009679BE"/>
    <w:rsid w:val="0097020D"/>
    <w:rsid w:val="00970472"/>
    <w:rsid w:val="00970538"/>
    <w:rsid w:val="00970783"/>
    <w:rsid w:val="0097093A"/>
    <w:rsid w:val="00970FBB"/>
    <w:rsid w:val="00970FF0"/>
    <w:rsid w:val="009711CD"/>
    <w:rsid w:val="00971320"/>
    <w:rsid w:val="00971443"/>
    <w:rsid w:val="009714D5"/>
    <w:rsid w:val="00971536"/>
    <w:rsid w:val="00971637"/>
    <w:rsid w:val="0097164D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2EBA"/>
    <w:rsid w:val="009734E4"/>
    <w:rsid w:val="0097386E"/>
    <w:rsid w:val="00973926"/>
    <w:rsid w:val="00973A52"/>
    <w:rsid w:val="00973A74"/>
    <w:rsid w:val="00973AC7"/>
    <w:rsid w:val="00973E14"/>
    <w:rsid w:val="00973E5A"/>
    <w:rsid w:val="00974180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50DC"/>
    <w:rsid w:val="009751D5"/>
    <w:rsid w:val="00975927"/>
    <w:rsid w:val="00975A9A"/>
    <w:rsid w:val="00976011"/>
    <w:rsid w:val="00976062"/>
    <w:rsid w:val="009761A4"/>
    <w:rsid w:val="00976746"/>
    <w:rsid w:val="00976938"/>
    <w:rsid w:val="00976BD4"/>
    <w:rsid w:val="009773C3"/>
    <w:rsid w:val="009775F0"/>
    <w:rsid w:val="00977844"/>
    <w:rsid w:val="0097784A"/>
    <w:rsid w:val="009779CB"/>
    <w:rsid w:val="00977B31"/>
    <w:rsid w:val="00977DD0"/>
    <w:rsid w:val="009801C6"/>
    <w:rsid w:val="009804F5"/>
    <w:rsid w:val="00980645"/>
    <w:rsid w:val="0098090B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3918"/>
    <w:rsid w:val="00984087"/>
    <w:rsid w:val="009842F5"/>
    <w:rsid w:val="0098434A"/>
    <w:rsid w:val="0098444B"/>
    <w:rsid w:val="0098449A"/>
    <w:rsid w:val="00984620"/>
    <w:rsid w:val="00984AC4"/>
    <w:rsid w:val="00984CEA"/>
    <w:rsid w:val="00984DD7"/>
    <w:rsid w:val="00984F31"/>
    <w:rsid w:val="00984F66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2E1"/>
    <w:rsid w:val="00986410"/>
    <w:rsid w:val="009865CB"/>
    <w:rsid w:val="009869D7"/>
    <w:rsid w:val="00986D0F"/>
    <w:rsid w:val="00986FF2"/>
    <w:rsid w:val="00987270"/>
    <w:rsid w:val="0098767D"/>
    <w:rsid w:val="00987697"/>
    <w:rsid w:val="0098773F"/>
    <w:rsid w:val="00987969"/>
    <w:rsid w:val="009879A2"/>
    <w:rsid w:val="00987DE3"/>
    <w:rsid w:val="00987EDC"/>
    <w:rsid w:val="00990199"/>
    <w:rsid w:val="009902B1"/>
    <w:rsid w:val="009904B8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7D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BC"/>
    <w:rsid w:val="009930D9"/>
    <w:rsid w:val="00993C53"/>
    <w:rsid w:val="00993D2B"/>
    <w:rsid w:val="00994067"/>
    <w:rsid w:val="009941CF"/>
    <w:rsid w:val="00994593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560"/>
    <w:rsid w:val="0099585F"/>
    <w:rsid w:val="00995B88"/>
    <w:rsid w:val="00995E57"/>
    <w:rsid w:val="009961CB"/>
    <w:rsid w:val="009962E9"/>
    <w:rsid w:val="00996A8E"/>
    <w:rsid w:val="00996ADA"/>
    <w:rsid w:val="00996BAF"/>
    <w:rsid w:val="00996EDF"/>
    <w:rsid w:val="0099731C"/>
    <w:rsid w:val="0099757A"/>
    <w:rsid w:val="00997731"/>
    <w:rsid w:val="009978BD"/>
    <w:rsid w:val="0099797D"/>
    <w:rsid w:val="00997997"/>
    <w:rsid w:val="00997BC6"/>
    <w:rsid w:val="00997FB5"/>
    <w:rsid w:val="009A0068"/>
    <w:rsid w:val="009A00A7"/>
    <w:rsid w:val="009A04DE"/>
    <w:rsid w:val="009A0569"/>
    <w:rsid w:val="009A0650"/>
    <w:rsid w:val="009A0659"/>
    <w:rsid w:val="009A089E"/>
    <w:rsid w:val="009A0944"/>
    <w:rsid w:val="009A0D5F"/>
    <w:rsid w:val="009A0E1E"/>
    <w:rsid w:val="009A1616"/>
    <w:rsid w:val="009A16E9"/>
    <w:rsid w:val="009A173D"/>
    <w:rsid w:val="009A178C"/>
    <w:rsid w:val="009A191A"/>
    <w:rsid w:val="009A19FB"/>
    <w:rsid w:val="009A1AEA"/>
    <w:rsid w:val="009A1CB5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078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8FA"/>
    <w:rsid w:val="009A4A8F"/>
    <w:rsid w:val="009A4B0B"/>
    <w:rsid w:val="009A4C14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19"/>
    <w:rsid w:val="009A7F1E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7D"/>
    <w:rsid w:val="009B24CA"/>
    <w:rsid w:val="009B2789"/>
    <w:rsid w:val="009B278C"/>
    <w:rsid w:val="009B27B3"/>
    <w:rsid w:val="009B283D"/>
    <w:rsid w:val="009B2991"/>
    <w:rsid w:val="009B2A89"/>
    <w:rsid w:val="009B2AB1"/>
    <w:rsid w:val="009B2DF3"/>
    <w:rsid w:val="009B30FC"/>
    <w:rsid w:val="009B32BA"/>
    <w:rsid w:val="009B36B3"/>
    <w:rsid w:val="009B37BB"/>
    <w:rsid w:val="009B39D0"/>
    <w:rsid w:val="009B41DF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219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8D5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B42"/>
    <w:rsid w:val="009C3C5D"/>
    <w:rsid w:val="009C3F92"/>
    <w:rsid w:val="009C41ED"/>
    <w:rsid w:val="009C467F"/>
    <w:rsid w:val="009C46CE"/>
    <w:rsid w:val="009C4B5F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840"/>
    <w:rsid w:val="009C6A30"/>
    <w:rsid w:val="009C6AB8"/>
    <w:rsid w:val="009C6C9A"/>
    <w:rsid w:val="009C6D09"/>
    <w:rsid w:val="009C7026"/>
    <w:rsid w:val="009C7294"/>
    <w:rsid w:val="009C736B"/>
    <w:rsid w:val="009C77C7"/>
    <w:rsid w:val="009C7A32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AF5"/>
    <w:rsid w:val="009D0BDD"/>
    <w:rsid w:val="009D0CFC"/>
    <w:rsid w:val="009D0D06"/>
    <w:rsid w:val="009D0D76"/>
    <w:rsid w:val="009D0F02"/>
    <w:rsid w:val="009D1381"/>
    <w:rsid w:val="009D146A"/>
    <w:rsid w:val="009D1593"/>
    <w:rsid w:val="009D15F5"/>
    <w:rsid w:val="009D16A3"/>
    <w:rsid w:val="009D177A"/>
    <w:rsid w:val="009D1B42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0F4"/>
    <w:rsid w:val="009D3359"/>
    <w:rsid w:val="009D33F1"/>
    <w:rsid w:val="009D35E7"/>
    <w:rsid w:val="009D3639"/>
    <w:rsid w:val="009D37A0"/>
    <w:rsid w:val="009D3A1D"/>
    <w:rsid w:val="009D3B51"/>
    <w:rsid w:val="009D3BFA"/>
    <w:rsid w:val="009D3CE6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34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60"/>
    <w:rsid w:val="009E2FA3"/>
    <w:rsid w:val="009E3146"/>
    <w:rsid w:val="009E31D7"/>
    <w:rsid w:val="009E32F2"/>
    <w:rsid w:val="009E3368"/>
    <w:rsid w:val="009E33DA"/>
    <w:rsid w:val="009E37C8"/>
    <w:rsid w:val="009E384E"/>
    <w:rsid w:val="009E39CC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5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6F1"/>
    <w:rsid w:val="009E679E"/>
    <w:rsid w:val="009E689A"/>
    <w:rsid w:val="009E6EE9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A9C"/>
    <w:rsid w:val="009F2BA8"/>
    <w:rsid w:val="009F2BDA"/>
    <w:rsid w:val="009F2C5C"/>
    <w:rsid w:val="009F2E71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8AE"/>
    <w:rsid w:val="009F7CB9"/>
    <w:rsid w:val="009F7FB6"/>
    <w:rsid w:val="00A0010C"/>
    <w:rsid w:val="00A0010D"/>
    <w:rsid w:val="00A00403"/>
    <w:rsid w:val="00A00598"/>
    <w:rsid w:val="00A008DB"/>
    <w:rsid w:val="00A00902"/>
    <w:rsid w:val="00A00A02"/>
    <w:rsid w:val="00A00ABD"/>
    <w:rsid w:val="00A00DCF"/>
    <w:rsid w:val="00A00E6D"/>
    <w:rsid w:val="00A00EE5"/>
    <w:rsid w:val="00A010DE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B0F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5A"/>
    <w:rsid w:val="00A03B5B"/>
    <w:rsid w:val="00A03BDE"/>
    <w:rsid w:val="00A03CDA"/>
    <w:rsid w:val="00A03CF5"/>
    <w:rsid w:val="00A03DAA"/>
    <w:rsid w:val="00A043DB"/>
    <w:rsid w:val="00A04683"/>
    <w:rsid w:val="00A048ED"/>
    <w:rsid w:val="00A049D1"/>
    <w:rsid w:val="00A04AAB"/>
    <w:rsid w:val="00A04BAD"/>
    <w:rsid w:val="00A04BEC"/>
    <w:rsid w:val="00A04C7C"/>
    <w:rsid w:val="00A04C9E"/>
    <w:rsid w:val="00A04FA6"/>
    <w:rsid w:val="00A0501E"/>
    <w:rsid w:val="00A0532C"/>
    <w:rsid w:val="00A0540B"/>
    <w:rsid w:val="00A057D8"/>
    <w:rsid w:val="00A059B7"/>
    <w:rsid w:val="00A059ED"/>
    <w:rsid w:val="00A05BC3"/>
    <w:rsid w:val="00A05C7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CB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17EC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307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613"/>
    <w:rsid w:val="00A149AE"/>
    <w:rsid w:val="00A14DEA"/>
    <w:rsid w:val="00A14EDE"/>
    <w:rsid w:val="00A1516F"/>
    <w:rsid w:val="00A152A2"/>
    <w:rsid w:val="00A1532D"/>
    <w:rsid w:val="00A154B7"/>
    <w:rsid w:val="00A1552A"/>
    <w:rsid w:val="00A15691"/>
    <w:rsid w:val="00A15857"/>
    <w:rsid w:val="00A15D78"/>
    <w:rsid w:val="00A16092"/>
    <w:rsid w:val="00A1620F"/>
    <w:rsid w:val="00A16304"/>
    <w:rsid w:val="00A16537"/>
    <w:rsid w:val="00A165A9"/>
    <w:rsid w:val="00A16611"/>
    <w:rsid w:val="00A1668B"/>
    <w:rsid w:val="00A16798"/>
    <w:rsid w:val="00A16AEB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25A"/>
    <w:rsid w:val="00A215EB"/>
    <w:rsid w:val="00A21650"/>
    <w:rsid w:val="00A21674"/>
    <w:rsid w:val="00A21737"/>
    <w:rsid w:val="00A2178A"/>
    <w:rsid w:val="00A21A56"/>
    <w:rsid w:val="00A21AE4"/>
    <w:rsid w:val="00A21BB1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7CF"/>
    <w:rsid w:val="00A26809"/>
    <w:rsid w:val="00A26A22"/>
    <w:rsid w:val="00A26C75"/>
    <w:rsid w:val="00A27342"/>
    <w:rsid w:val="00A275F8"/>
    <w:rsid w:val="00A27913"/>
    <w:rsid w:val="00A27C2C"/>
    <w:rsid w:val="00A27EAA"/>
    <w:rsid w:val="00A3003D"/>
    <w:rsid w:val="00A3008D"/>
    <w:rsid w:val="00A30343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122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1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4CD6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0DC"/>
    <w:rsid w:val="00A372CC"/>
    <w:rsid w:val="00A3737A"/>
    <w:rsid w:val="00A375CA"/>
    <w:rsid w:val="00A3764D"/>
    <w:rsid w:val="00A377C2"/>
    <w:rsid w:val="00A37A10"/>
    <w:rsid w:val="00A37B8C"/>
    <w:rsid w:val="00A37C7F"/>
    <w:rsid w:val="00A37DEC"/>
    <w:rsid w:val="00A37EDA"/>
    <w:rsid w:val="00A402BC"/>
    <w:rsid w:val="00A404C4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1F3C"/>
    <w:rsid w:val="00A4215F"/>
    <w:rsid w:val="00A422F3"/>
    <w:rsid w:val="00A42690"/>
    <w:rsid w:val="00A4284C"/>
    <w:rsid w:val="00A429D1"/>
    <w:rsid w:val="00A42E42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B54"/>
    <w:rsid w:val="00A44C1D"/>
    <w:rsid w:val="00A44D68"/>
    <w:rsid w:val="00A4519A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5E88"/>
    <w:rsid w:val="00A46001"/>
    <w:rsid w:val="00A4649A"/>
    <w:rsid w:val="00A465D7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31"/>
    <w:rsid w:val="00A5034C"/>
    <w:rsid w:val="00A50766"/>
    <w:rsid w:val="00A50810"/>
    <w:rsid w:val="00A5097D"/>
    <w:rsid w:val="00A50B5B"/>
    <w:rsid w:val="00A50D8E"/>
    <w:rsid w:val="00A5158D"/>
    <w:rsid w:val="00A51819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17"/>
    <w:rsid w:val="00A53860"/>
    <w:rsid w:val="00A53BC7"/>
    <w:rsid w:val="00A53DC4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AC6"/>
    <w:rsid w:val="00A55C0D"/>
    <w:rsid w:val="00A55E00"/>
    <w:rsid w:val="00A5619E"/>
    <w:rsid w:val="00A56325"/>
    <w:rsid w:val="00A5637E"/>
    <w:rsid w:val="00A56490"/>
    <w:rsid w:val="00A56701"/>
    <w:rsid w:val="00A56A43"/>
    <w:rsid w:val="00A56BAB"/>
    <w:rsid w:val="00A56CA8"/>
    <w:rsid w:val="00A56DC2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0FE1"/>
    <w:rsid w:val="00A61009"/>
    <w:rsid w:val="00A612DB"/>
    <w:rsid w:val="00A6145B"/>
    <w:rsid w:val="00A614F2"/>
    <w:rsid w:val="00A6150B"/>
    <w:rsid w:val="00A61A88"/>
    <w:rsid w:val="00A61F2D"/>
    <w:rsid w:val="00A61F33"/>
    <w:rsid w:val="00A62020"/>
    <w:rsid w:val="00A623E1"/>
    <w:rsid w:val="00A62AD1"/>
    <w:rsid w:val="00A62BA6"/>
    <w:rsid w:val="00A62C4C"/>
    <w:rsid w:val="00A62C6A"/>
    <w:rsid w:val="00A62D35"/>
    <w:rsid w:val="00A62DCC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971"/>
    <w:rsid w:val="00A65AAD"/>
    <w:rsid w:val="00A65B4B"/>
    <w:rsid w:val="00A65C5D"/>
    <w:rsid w:val="00A65FF3"/>
    <w:rsid w:val="00A6601F"/>
    <w:rsid w:val="00A66232"/>
    <w:rsid w:val="00A66327"/>
    <w:rsid w:val="00A66386"/>
    <w:rsid w:val="00A66402"/>
    <w:rsid w:val="00A665DB"/>
    <w:rsid w:val="00A6672A"/>
    <w:rsid w:val="00A667A8"/>
    <w:rsid w:val="00A66925"/>
    <w:rsid w:val="00A66A84"/>
    <w:rsid w:val="00A66BB3"/>
    <w:rsid w:val="00A67162"/>
    <w:rsid w:val="00A67195"/>
    <w:rsid w:val="00A671B4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2AE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2D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709"/>
    <w:rsid w:val="00A7591D"/>
    <w:rsid w:val="00A759EC"/>
    <w:rsid w:val="00A75B25"/>
    <w:rsid w:val="00A75B43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F7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C9E"/>
    <w:rsid w:val="00A83E9B"/>
    <w:rsid w:val="00A83F42"/>
    <w:rsid w:val="00A841AE"/>
    <w:rsid w:val="00A84313"/>
    <w:rsid w:val="00A845A8"/>
    <w:rsid w:val="00A84706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16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0ED4"/>
    <w:rsid w:val="00A910EB"/>
    <w:rsid w:val="00A91134"/>
    <w:rsid w:val="00A91492"/>
    <w:rsid w:val="00A915A2"/>
    <w:rsid w:val="00A915EF"/>
    <w:rsid w:val="00A917C3"/>
    <w:rsid w:val="00A91808"/>
    <w:rsid w:val="00A918AF"/>
    <w:rsid w:val="00A91A85"/>
    <w:rsid w:val="00A91BBC"/>
    <w:rsid w:val="00A91C59"/>
    <w:rsid w:val="00A91E98"/>
    <w:rsid w:val="00A9203E"/>
    <w:rsid w:val="00A920BE"/>
    <w:rsid w:val="00A9236F"/>
    <w:rsid w:val="00A923B0"/>
    <w:rsid w:val="00A923F3"/>
    <w:rsid w:val="00A923F9"/>
    <w:rsid w:val="00A92431"/>
    <w:rsid w:val="00A924B6"/>
    <w:rsid w:val="00A92745"/>
    <w:rsid w:val="00A92911"/>
    <w:rsid w:val="00A929A0"/>
    <w:rsid w:val="00A929E6"/>
    <w:rsid w:val="00A92A11"/>
    <w:rsid w:val="00A92EA7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3E35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8D8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9FE"/>
    <w:rsid w:val="00A97BF2"/>
    <w:rsid w:val="00A97C0E"/>
    <w:rsid w:val="00A97CAC"/>
    <w:rsid w:val="00AA0117"/>
    <w:rsid w:val="00AA0140"/>
    <w:rsid w:val="00AA0606"/>
    <w:rsid w:val="00AA0660"/>
    <w:rsid w:val="00AA0876"/>
    <w:rsid w:val="00AA0CAD"/>
    <w:rsid w:val="00AA0F76"/>
    <w:rsid w:val="00AA1332"/>
    <w:rsid w:val="00AA15B2"/>
    <w:rsid w:val="00AA188A"/>
    <w:rsid w:val="00AA19E2"/>
    <w:rsid w:val="00AA1A60"/>
    <w:rsid w:val="00AA1A6D"/>
    <w:rsid w:val="00AA216E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5FC5"/>
    <w:rsid w:val="00AA6225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2C2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C7"/>
    <w:rsid w:val="00AB4EFA"/>
    <w:rsid w:val="00AB528C"/>
    <w:rsid w:val="00AB53F7"/>
    <w:rsid w:val="00AB53FB"/>
    <w:rsid w:val="00AB540C"/>
    <w:rsid w:val="00AB5554"/>
    <w:rsid w:val="00AB557A"/>
    <w:rsid w:val="00AB5AD3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0F67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97"/>
    <w:rsid w:val="00AC2CEE"/>
    <w:rsid w:val="00AC2ED0"/>
    <w:rsid w:val="00AC3074"/>
    <w:rsid w:val="00AC318B"/>
    <w:rsid w:val="00AC3265"/>
    <w:rsid w:val="00AC33E1"/>
    <w:rsid w:val="00AC3592"/>
    <w:rsid w:val="00AC379C"/>
    <w:rsid w:val="00AC3860"/>
    <w:rsid w:val="00AC3C4A"/>
    <w:rsid w:val="00AC3CCD"/>
    <w:rsid w:val="00AC3D06"/>
    <w:rsid w:val="00AC42BF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65"/>
    <w:rsid w:val="00AC5ADC"/>
    <w:rsid w:val="00AC5AEE"/>
    <w:rsid w:val="00AC5B83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634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5D0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497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D9"/>
    <w:rsid w:val="00AD7B3C"/>
    <w:rsid w:val="00AD7D71"/>
    <w:rsid w:val="00AE018D"/>
    <w:rsid w:val="00AE0254"/>
    <w:rsid w:val="00AE02DE"/>
    <w:rsid w:val="00AE0379"/>
    <w:rsid w:val="00AE0428"/>
    <w:rsid w:val="00AE077E"/>
    <w:rsid w:val="00AE08A4"/>
    <w:rsid w:val="00AE0E21"/>
    <w:rsid w:val="00AE0F93"/>
    <w:rsid w:val="00AE101A"/>
    <w:rsid w:val="00AE10AB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CF2"/>
    <w:rsid w:val="00AE2F02"/>
    <w:rsid w:val="00AE2F5B"/>
    <w:rsid w:val="00AE2FD8"/>
    <w:rsid w:val="00AE3044"/>
    <w:rsid w:val="00AE329A"/>
    <w:rsid w:val="00AE36CC"/>
    <w:rsid w:val="00AE3B0A"/>
    <w:rsid w:val="00AE3B5F"/>
    <w:rsid w:val="00AE3E27"/>
    <w:rsid w:val="00AE3E3A"/>
    <w:rsid w:val="00AE3F4A"/>
    <w:rsid w:val="00AE4333"/>
    <w:rsid w:val="00AE4396"/>
    <w:rsid w:val="00AE440F"/>
    <w:rsid w:val="00AE4521"/>
    <w:rsid w:val="00AE46C9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0E"/>
    <w:rsid w:val="00AF29F2"/>
    <w:rsid w:val="00AF2A28"/>
    <w:rsid w:val="00AF2D68"/>
    <w:rsid w:val="00AF2E5C"/>
    <w:rsid w:val="00AF3014"/>
    <w:rsid w:val="00AF30D3"/>
    <w:rsid w:val="00AF3114"/>
    <w:rsid w:val="00AF3207"/>
    <w:rsid w:val="00AF367B"/>
    <w:rsid w:val="00AF3E34"/>
    <w:rsid w:val="00AF415F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5EE4"/>
    <w:rsid w:val="00AF60C0"/>
    <w:rsid w:val="00AF619D"/>
    <w:rsid w:val="00AF65A0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6FA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1B"/>
    <w:rsid w:val="00B07484"/>
    <w:rsid w:val="00B077EF"/>
    <w:rsid w:val="00B0788D"/>
    <w:rsid w:val="00B07978"/>
    <w:rsid w:val="00B07D20"/>
    <w:rsid w:val="00B07F90"/>
    <w:rsid w:val="00B101AE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88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96D"/>
    <w:rsid w:val="00B12B3F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82"/>
    <w:rsid w:val="00B14EB1"/>
    <w:rsid w:val="00B14FF7"/>
    <w:rsid w:val="00B15239"/>
    <w:rsid w:val="00B15299"/>
    <w:rsid w:val="00B15593"/>
    <w:rsid w:val="00B15991"/>
    <w:rsid w:val="00B1599C"/>
    <w:rsid w:val="00B159EE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47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1CEB"/>
    <w:rsid w:val="00B2237E"/>
    <w:rsid w:val="00B224C7"/>
    <w:rsid w:val="00B227F1"/>
    <w:rsid w:val="00B2282D"/>
    <w:rsid w:val="00B22C27"/>
    <w:rsid w:val="00B22C36"/>
    <w:rsid w:val="00B22ED6"/>
    <w:rsid w:val="00B22F21"/>
    <w:rsid w:val="00B23081"/>
    <w:rsid w:val="00B23173"/>
    <w:rsid w:val="00B2320B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4F82"/>
    <w:rsid w:val="00B25000"/>
    <w:rsid w:val="00B2531C"/>
    <w:rsid w:val="00B25512"/>
    <w:rsid w:val="00B2584A"/>
    <w:rsid w:val="00B259BF"/>
    <w:rsid w:val="00B259C2"/>
    <w:rsid w:val="00B25FDC"/>
    <w:rsid w:val="00B2629D"/>
    <w:rsid w:val="00B26458"/>
    <w:rsid w:val="00B268BF"/>
    <w:rsid w:val="00B26A9A"/>
    <w:rsid w:val="00B26CC4"/>
    <w:rsid w:val="00B27069"/>
    <w:rsid w:val="00B273A5"/>
    <w:rsid w:val="00B274DB"/>
    <w:rsid w:val="00B27837"/>
    <w:rsid w:val="00B27867"/>
    <w:rsid w:val="00B27931"/>
    <w:rsid w:val="00B279B4"/>
    <w:rsid w:val="00B27BE0"/>
    <w:rsid w:val="00B27C61"/>
    <w:rsid w:val="00B27D43"/>
    <w:rsid w:val="00B27DFC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12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0B3"/>
    <w:rsid w:val="00B3225E"/>
    <w:rsid w:val="00B323DF"/>
    <w:rsid w:val="00B32733"/>
    <w:rsid w:val="00B32891"/>
    <w:rsid w:val="00B32B69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12"/>
    <w:rsid w:val="00B35BA0"/>
    <w:rsid w:val="00B35D5C"/>
    <w:rsid w:val="00B36013"/>
    <w:rsid w:val="00B3613F"/>
    <w:rsid w:val="00B3627C"/>
    <w:rsid w:val="00B3646F"/>
    <w:rsid w:val="00B364A6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87C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83"/>
    <w:rsid w:val="00B436AA"/>
    <w:rsid w:val="00B43CDD"/>
    <w:rsid w:val="00B43E90"/>
    <w:rsid w:val="00B43EB3"/>
    <w:rsid w:val="00B43EE5"/>
    <w:rsid w:val="00B44296"/>
    <w:rsid w:val="00B448B1"/>
    <w:rsid w:val="00B448BE"/>
    <w:rsid w:val="00B44998"/>
    <w:rsid w:val="00B44A93"/>
    <w:rsid w:val="00B44C33"/>
    <w:rsid w:val="00B44D29"/>
    <w:rsid w:val="00B44FBF"/>
    <w:rsid w:val="00B450C7"/>
    <w:rsid w:val="00B45291"/>
    <w:rsid w:val="00B453E3"/>
    <w:rsid w:val="00B453EF"/>
    <w:rsid w:val="00B4545D"/>
    <w:rsid w:val="00B45581"/>
    <w:rsid w:val="00B45671"/>
    <w:rsid w:val="00B45707"/>
    <w:rsid w:val="00B4570F"/>
    <w:rsid w:val="00B4577E"/>
    <w:rsid w:val="00B4598A"/>
    <w:rsid w:val="00B45B32"/>
    <w:rsid w:val="00B4611E"/>
    <w:rsid w:val="00B46457"/>
    <w:rsid w:val="00B467AE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1F3"/>
    <w:rsid w:val="00B522DD"/>
    <w:rsid w:val="00B526FF"/>
    <w:rsid w:val="00B5274C"/>
    <w:rsid w:val="00B52759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85C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63F"/>
    <w:rsid w:val="00B55865"/>
    <w:rsid w:val="00B55A53"/>
    <w:rsid w:val="00B55A67"/>
    <w:rsid w:val="00B55D1D"/>
    <w:rsid w:val="00B55DCF"/>
    <w:rsid w:val="00B55E82"/>
    <w:rsid w:val="00B560A0"/>
    <w:rsid w:val="00B562A4"/>
    <w:rsid w:val="00B564E1"/>
    <w:rsid w:val="00B56C1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905"/>
    <w:rsid w:val="00B60934"/>
    <w:rsid w:val="00B60A42"/>
    <w:rsid w:val="00B60AF1"/>
    <w:rsid w:val="00B60CD8"/>
    <w:rsid w:val="00B60D97"/>
    <w:rsid w:val="00B6112B"/>
    <w:rsid w:val="00B61177"/>
    <w:rsid w:val="00B6120B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126"/>
    <w:rsid w:val="00B63234"/>
    <w:rsid w:val="00B632FF"/>
    <w:rsid w:val="00B63590"/>
    <w:rsid w:val="00B635DF"/>
    <w:rsid w:val="00B6381C"/>
    <w:rsid w:val="00B639F8"/>
    <w:rsid w:val="00B63ABC"/>
    <w:rsid w:val="00B63D28"/>
    <w:rsid w:val="00B63D70"/>
    <w:rsid w:val="00B63F23"/>
    <w:rsid w:val="00B643E2"/>
    <w:rsid w:val="00B6446B"/>
    <w:rsid w:val="00B645F0"/>
    <w:rsid w:val="00B646BF"/>
    <w:rsid w:val="00B6489C"/>
    <w:rsid w:val="00B64918"/>
    <w:rsid w:val="00B649A2"/>
    <w:rsid w:val="00B64CAE"/>
    <w:rsid w:val="00B64CFF"/>
    <w:rsid w:val="00B64D8F"/>
    <w:rsid w:val="00B64E11"/>
    <w:rsid w:val="00B6524B"/>
    <w:rsid w:val="00B652AE"/>
    <w:rsid w:val="00B6533A"/>
    <w:rsid w:val="00B65426"/>
    <w:rsid w:val="00B654DA"/>
    <w:rsid w:val="00B654E0"/>
    <w:rsid w:val="00B65682"/>
    <w:rsid w:val="00B65E04"/>
    <w:rsid w:val="00B65F1C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5DDC"/>
    <w:rsid w:val="00B76380"/>
    <w:rsid w:val="00B76702"/>
    <w:rsid w:val="00B767DF"/>
    <w:rsid w:val="00B76A16"/>
    <w:rsid w:val="00B76E71"/>
    <w:rsid w:val="00B7714B"/>
    <w:rsid w:val="00B7729F"/>
    <w:rsid w:val="00B77466"/>
    <w:rsid w:val="00B774DA"/>
    <w:rsid w:val="00B7759B"/>
    <w:rsid w:val="00B777B1"/>
    <w:rsid w:val="00B779AE"/>
    <w:rsid w:val="00B77AA5"/>
    <w:rsid w:val="00B77D49"/>
    <w:rsid w:val="00B800FA"/>
    <w:rsid w:val="00B80194"/>
    <w:rsid w:val="00B803CC"/>
    <w:rsid w:val="00B80441"/>
    <w:rsid w:val="00B80594"/>
    <w:rsid w:val="00B805EB"/>
    <w:rsid w:val="00B80774"/>
    <w:rsid w:val="00B8082A"/>
    <w:rsid w:val="00B8085E"/>
    <w:rsid w:val="00B80887"/>
    <w:rsid w:val="00B808B8"/>
    <w:rsid w:val="00B80C63"/>
    <w:rsid w:val="00B80CFD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3FF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D39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6B8"/>
    <w:rsid w:val="00B91721"/>
    <w:rsid w:val="00B91730"/>
    <w:rsid w:val="00B91AEF"/>
    <w:rsid w:val="00B91C13"/>
    <w:rsid w:val="00B91E6B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C18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368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2E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72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418"/>
    <w:rsid w:val="00BA457D"/>
    <w:rsid w:val="00BA4609"/>
    <w:rsid w:val="00BA4618"/>
    <w:rsid w:val="00BA4635"/>
    <w:rsid w:val="00BA4664"/>
    <w:rsid w:val="00BA4820"/>
    <w:rsid w:val="00BA4AD9"/>
    <w:rsid w:val="00BA4B64"/>
    <w:rsid w:val="00BA4C49"/>
    <w:rsid w:val="00BA4C69"/>
    <w:rsid w:val="00BA4D5F"/>
    <w:rsid w:val="00BA513D"/>
    <w:rsid w:val="00BA5252"/>
    <w:rsid w:val="00BA5285"/>
    <w:rsid w:val="00BA555C"/>
    <w:rsid w:val="00BA5663"/>
    <w:rsid w:val="00BA577A"/>
    <w:rsid w:val="00BA5791"/>
    <w:rsid w:val="00BA5873"/>
    <w:rsid w:val="00BA597F"/>
    <w:rsid w:val="00BA5A02"/>
    <w:rsid w:val="00BA5BAC"/>
    <w:rsid w:val="00BA5BF6"/>
    <w:rsid w:val="00BA5CA7"/>
    <w:rsid w:val="00BA5D55"/>
    <w:rsid w:val="00BA605D"/>
    <w:rsid w:val="00BA60CF"/>
    <w:rsid w:val="00BA6165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527"/>
    <w:rsid w:val="00BB0625"/>
    <w:rsid w:val="00BB082A"/>
    <w:rsid w:val="00BB0AB7"/>
    <w:rsid w:val="00BB0E0C"/>
    <w:rsid w:val="00BB0E28"/>
    <w:rsid w:val="00BB15E6"/>
    <w:rsid w:val="00BB1EA8"/>
    <w:rsid w:val="00BB2058"/>
    <w:rsid w:val="00BB20E6"/>
    <w:rsid w:val="00BB20EF"/>
    <w:rsid w:val="00BB24D9"/>
    <w:rsid w:val="00BB2518"/>
    <w:rsid w:val="00BB26B5"/>
    <w:rsid w:val="00BB26C8"/>
    <w:rsid w:val="00BB2ADD"/>
    <w:rsid w:val="00BB2B18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22F"/>
    <w:rsid w:val="00BB63DD"/>
    <w:rsid w:val="00BB647D"/>
    <w:rsid w:val="00BB6581"/>
    <w:rsid w:val="00BB69E4"/>
    <w:rsid w:val="00BB6C90"/>
    <w:rsid w:val="00BB6CAE"/>
    <w:rsid w:val="00BB6EC4"/>
    <w:rsid w:val="00BB6F77"/>
    <w:rsid w:val="00BB6F8E"/>
    <w:rsid w:val="00BB6FFD"/>
    <w:rsid w:val="00BB7119"/>
    <w:rsid w:val="00BB724C"/>
    <w:rsid w:val="00BB7345"/>
    <w:rsid w:val="00BB734A"/>
    <w:rsid w:val="00BB739C"/>
    <w:rsid w:val="00BB739D"/>
    <w:rsid w:val="00BB7644"/>
    <w:rsid w:val="00BB765A"/>
    <w:rsid w:val="00BB7924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DBF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5F77"/>
    <w:rsid w:val="00BC600F"/>
    <w:rsid w:val="00BC6180"/>
    <w:rsid w:val="00BC6590"/>
    <w:rsid w:val="00BC66CC"/>
    <w:rsid w:val="00BC68E2"/>
    <w:rsid w:val="00BC6931"/>
    <w:rsid w:val="00BC6A2E"/>
    <w:rsid w:val="00BC6AEB"/>
    <w:rsid w:val="00BC6B04"/>
    <w:rsid w:val="00BC6B68"/>
    <w:rsid w:val="00BC6EF5"/>
    <w:rsid w:val="00BC6F45"/>
    <w:rsid w:val="00BC78AC"/>
    <w:rsid w:val="00BC7DA7"/>
    <w:rsid w:val="00BC7F1E"/>
    <w:rsid w:val="00BC7F3C"/>
    <w:rsid w:val="00BD00EA"/>
    <w:rsid w:val="00BD0525"/>
    <w:rsid w:val="00BD06C6"/>
    <w:rsid w:val="00BD0794"/>
    <w:rsid w:val="00BD0B21"/>
    <w:rsid w:val="00BD0BED"/>
    <w:rsid w:val="00BD0CF7"/>
    <w:rsid w:val="00BD0DB3"/>
    <w:rsid w:val="00BD0F93"/>
    <w:rsid w:val="00BD1244"/>
    <w:rsid w:val="00BD1390"/>
    <w:rsid w:val="00BD1420"/>
    <w:rsid w:val="00BD15E9"/>
    <w:rsid w:val="00BD17E6"/>
    <w:rsid w:val="00BD18D3"/>
    <w:rsid w:val="00BD196E"/>
    <w:rsid w:val="00BD1AE6"/>
    <w:rsid w:val="00BD1AF8"/>
    <w:rsid w:val="00BD200A"/>
    <w:rsid w:val="00BD203F"/>
    <w:rsid w:val="00BD213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50"/>
    <w:rsid w:val="00BD6E9C"/>
    <w:rsid w:val="00BD717C"/>
    <w:rsid w:val="00BD728F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6"/>
    <w:rsid w:val="00BE0AED"/>
    <w:rsid w:val="00BE0BDF"/>
    <w:rsid w:val="00BE0BE7"/>
    <w:rsid w:val="00BE0E6B"/>
    <w:rsid w:val="00BE0EAD"/>
    <w:rsid w:val="00BE0ECD"/>
    <w:rsid w:val="00BE105B"/>
    <w:rsid w:val="00BE11AD"/>
    <w:rsid w:val="00BE14F7"/>
    <w:rsid w:val="00BE177D"/>
    <w:rsid w:val="00BE1904"/>
    <w:rsid w:val="00BE1B55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34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4EB7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2B3"/>
    <w:rsid w:val="00BE6378"/>
    <w:rsid w:val="00BE64EA"/>
    <w:rsid w:val="00BE67B8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013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E92"/>
    <w:rsid w:val="00BF4267"/>
    <w:rsid w:val="00BF433A"/>
    <w:rsid w:val="00BF44FE"/>
    <w:rsid w:val="00BF45DE"/>
    <w:rsid w:val="00BF4845"/>
    <w:rsid w:val="00BF4C57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726"/>
    <w:rsid w:val="00C01C59"/>
    <w:rsid w:val="00C01C9D"/>
    <w:rsid w:val="00C01F37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53"/>
    <w:rsid w:val="00C071DF"/>
    <w:rsid w:val="00C0730D"/>
    <w:rsid w:val="00C0742C"/>
    <w:rsid w:val="00C074BD"/>
    <w:rsid w:val="00C07B24"/>
    <w:rsid w:val="00C07B49"/>
    <w:rsid w:val="00C07CE9"/>
    <w:rsid w:val="00C07E84"/>
    <w:rsid w:val="00C07FF8"/>
    <w:rsid w:val="00C10639"/>
    <w:rsid w:val="00C107B8"/>
    <w:rsid w:val="00C10988"/>
    <w:rsid w:val="00C1098A"/>
    <w:rsid w:val="00C10AAF"/>
    <w:rsid w:val="00C10B7D"/>
    <w:rsid w:val="00C10EB2"/>
    <w:rsid w:val="00C10F8F"/>
    <w:rsid w:val="00C1106C"/>
    <w:rsid w:val="00C11131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40A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3BB"/>
    <w:rsid w:val="00C13565"/>
    <w:rsid w:val="00C13768"/>
    <w:rsid w:val="00C138FF"/>
    <w:rsid w:val="00C13A13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6F7F"/>
    <w:rsid w:val="00C172A7"/>
    <w:rsid w:val="00C1753E"/>
    <w:rsid w:val="00C175BD"/>
    <w:rsid w:val="00C1768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4D"/>
    <w:rsid w:val="00C21DEF"/>
    <w:rsid w:val="00C21E40"/>
    <w:rsid w:val="00C22239"/>
    <w:rsid w:val="00C222C1"/>
    <w:rsid w:val="00C222CA"/>
    <w:rsid w:val="00C2265C"/>
    <w:rsid w:val="00C22762"/>
    <w:rsid w:val="00C228E4"/>
    <w:rsid w:val="00C22E4B"/>
    <w:rsid w:val="00C22F4D"/>
    <w:rsid w:val="00C23078"/>
    <w:rsid w:val="00C23145"/>
    <w:rsid w:val="00C2324A"/>
    <w:rsid w:val="00C232C7"/>
    <w:rsid w:val="00C233AA"/>
    <w:rsid w:val="00C23540"/>
    <w:rsid w:val="00C237B9"/>
    <w:rsid w:val="00C23861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6D6"/>
    <w:rsid w:val="00C24A9F"/>
    <w:rsid w:val="00C24B99"/>
    <w:rsid w:val="00C24ED8"/>
    <w:rsid w:val="00C25356"/>
    <w:rsid w:val="00C25392"/>
    <w:rsid w:val="00C25681"/>
    <w:rsid w:val="00C258E6"/>
    <w:rsid w:val="00C25A35"/>
    <w:rsid w:val="00C25BF3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5C"/>
    <w:rsid w:val="00C27F75"/>
    <w:rsid w:val="00C300F0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2DBF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595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B9A"/>
    <w:rsid w:val="00C41C1A"/>
    <w:rsid w:val="00C41C27"/>
    <w:rsid w:val="00C41F82"/>
    <w:rsid w:val="00C424A6"/>
    <w:rsid w:val="00C4261B"/>
    <w:rsid w:val="00C4267C"/>
    <w:rsid w:val="00C42F4A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4F0E"/>
    <w:rsid w:val="00C44F99"/>
    <w:rsid w:val="00C4506B"/>
    <w:rsid w:val="00C456BD"/>
    <w:rsid w:val="00C459EF"/>
    <w:rsid w:val="00C45B58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3D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300"/>
    <w:rsid w:val="00C525AF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6A2"/>
    <w:rsid w:val="00C55730"/>
    <w:rsid w:val="00C55857"/>
    <w:rsid w:val="00C55A74"/>
    <w:rsid w:val="00C55B0F"/>
    <w:rsid w:val="00C55BA0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53"/>
    <w:rsid w:val="00C6039A"/>
    <w:rsid w:val="00C603F7"/>
    <w:rsid w:val="00C60A8B"/>
    <w:rsid w:val="00C60CBC"/>
    <w:rsid w:val="00C60D34"/>
    <w:rsid w:val="00C60ECC"/>
    <w:rsid w:val="00C61426"/>
    <w:rsid w:val="00C61975"/>
    <w:rsid w:val="00C619B7"/>
    <w:rsid w:val="00C61A69"/>
    <w:rsid w:val="00C61AC6"/>
    <w:rsid w:val="00C61D1D"/>
    <w:rsid w:val="00C61FE5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F45"/>
    <w:rsid w:val="00C64FA5"/>
    <w:rsid w:val="00C64FC5"/>
    <w:rsid w:val="00C65089"/>
    <w:rsid w:val="00C654A7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27"/>
    <w:rsid w:val="00C669BF"/>
    <w:rsid w:val="00C66A64"/>
    <w:rsid w:val="00C66BC9"/>
    <w:rsid w:val="00C66C38"/>
    <w:rsid w:val="00C6702E"/>
    <w:rsid w:val="00C67598"/>
    <w:rsid w:val="00C67B0B"/>
    <w:rsid w:val="00C67C66"/>
    <w:rsid w:val="00C67D57"/>
    <w:rsid w:val="00C67FE9"/>
    <w:rsid w:val="00C70639"/>
    <w:rsid w:val="00C708C8"/>
    <w:rsid w:val="00C708F5"/>
    <w:rsid w:val="00C709E6"/>
    <w:rsid w:val="00C70F6F"/>
    <w:rsid w:val="00C712CE"/>
    <w:rsid w:val="00C7140A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3EB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50"/>
    <w:rsid w:val="00C76B20"/>
    <w:rsid w:val="00C76B66"/>
    <w:rsid w:val="00C76F4C"/>
    <w:rsid w:val="00C76FC0"/>
    <w:rsid w:val="00C7717B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428"/>
    <w:rsid w:val="00C804AB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1E9B"/>
    <w:rsid w:val="00C820C5"/>
    <w:rsid w:val="00C820F5"/>
    <w:rsid w:val="00C82DDB"/>
    <w:rsid w:val="00C82EE6"/>
    <w:rsid w:val="00C82EF8"/>
    <w:rsid w:val="00C830E4"/>
    <w:rsid w:val="00C832C5"/>
    <w:rsid w:val="00C83459"/>
    <w:rsid w:val="00C835B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15"/>
    <w:rsid w:val="00C85AD3"/>
    <w:rsid w:val="00C860AD"/>
    <w:rsid w:val="00C8626E"/>
    <w:rsid w:val="00C8640F"/>
    <w:rsid w:val="00C868E7"/>
    <w:rsid w:val="00C868ED"/>
    <w:rsid w:val="00C86C8F"/>
    <w:rsid w:val="00C86C9A"/>
    <w:rsid w:val="00C86FEE"/>
    <w:rsid w:val="00C87231"/>
    <w:rsid w:val="00C8723D"/>
    <w:rsid w:val="00C87702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9BF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68"/>
    <w:rsid w:val="00C92DBC"/>
    <w:rsid w:val="00C9314E"/>
    <w:rsid w:val="00C933BE"/>
    <w:rsid w:val="00C934D5"/>
    <w:rsid w:val="00C9357A"/>
    <w:rsid w:val="00C93714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E31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B9F"/>
    <w:rsid w:val="00CA3C10"/>
    <w:rsid w:val="00CA4144"/>
    <w:rsid w:val="00CA4587"/>
    <w:rsid w:val="00CA45EE"/>
    <w:rsid w:val="00CA45F1"/>
    <w:rsid w:val="00CA45FC"/>
    <w:rsid w:val="00CA4756"/>
    <w:rsid w:val="00CA4768"/>
    <w:rsid w:val="00CA47CB"/>
    <w:rsid w:val="00CA4974"/>
    <w:rsid w:val="00CA4A9D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B93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DEB"/>
    <w:rsid w:val="00CA7F55"/>
    <w:rsid w:val="00CB003B"/>
    <w:rsid w:val="00CB0140"/>
    <w:rsid w:val="00CB018B"/>
    <w:rsid w:val="00CB0619"/>
    <w:rsid w:val="00CB07A3"/>
    <w:rsid w:val="00CB08F1"/>
    <w:rsid w:val="00CB0B6D"/>
    <w:rsid w:val="00CB0F48"/>
    <w:rsid w:val="00CB0F91"/>
    <w:rsid w:val="00CB1444"/>
    <w:rsid w:val="00CB15C7"/>
    <w:rsid w:val="00CB1675"/>
    <w:rsid w:val="00CB17C6"/>
    <w:rsid w:val="00CB1828"/>
    <w:rsid w:val="00CB18DF"/>
    <w:rsid w:val="00CB1B4C"/>
    <w:rsid w:val="00CB1BF0"/>
    <w:rsid w:val="00CB1C58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03E"/>
    <w:rsid w:val="00CB4046"/>
    <w:rsid w:val="00CB4150"/>
    <w:rsid w:val="00CB417D"/>
    <w:rsid w:val="00CB4309"/>
    <w:rsid w:val="00CB48BA"/>
    <w:rsid w:val="00CB4C72"/>
    <w:rsid w:val="00CB51A7"/>
    <w:rsid w:val="00CB51BD"/>
    <w:rsid w:val="00CB52B6"/>
    <w:rsid w:val="00CB5314"/>
    <w:rsid w:val="00CB5BA5"/>
    <w:rsid w:val="00CB5E54"/>
    <w:rsid w:val="00CB616D"/>
    <w:rsid w:val="00CB61D9"/>
    <w:rsid w:val="00CB6666"/>
    <w:rsid w:val="00CB6890"/>
    <w:rsid w:val="00CB68E5"/>
    <w:rsid w:val="00CB6A64"/>
    <w:rsid w:val="00CB6D05"/>
    <w:rsid w:val="00CB6E03"/>
    <w:rsid w:val="00CB6FD1"/>
    <w:rsid w:val="00CB724F"/>
    <w:rsid w:val="00CB7256"/>
    <w:rsid w:val="00CB757C"/>
    <w:rsid w:val="00CB7926"/>
    <w:rsid w:val="00CB799E"/>
    <w:rsid w:val="00CB7CA1"/>
    <w:rsid w:val="00CB7E11"/>
    <w:rsid w:val="00CC024F"/>
    <w:rsid w:val="00CC0556"/>
    <w:rsid w:val="00CC0598"/>
    <w:rsid w:val="00CC0D46"/>
    <w:rsid w:val="00CC0DF0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339"/>
    <w:rsid w:val="00CC346D"/>
    <w:rsid w:val="00CC365D"/>
    <w:rsid w:val="00CC3792"/>
    <w:rsid w:val="00CC37BE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32"/>
    <w:rsid w:val="00CC4F52"/>
    <w:rsid w:val="00CC500F"/>
    <w:rsid w:val="00CC50B6"/>
    <w:rsid w:val="00CC521B"/>
    <w:rsid w:val="00CC5427"/>
    <w:rsid w:val="00CC544D"/>
    <w:rsid w:val="00CC5561"/>
    <w:rsid w:val="00CC5769"/>
    <w:rsid w:val="00CC58A4"/>
    <w:rsid w:val="00CC58AB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D6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E78"/>
    <w:rsid w:val="00CD1F6C"/>
    <w:rsid w:val="00CD24B0"/>
    <w:rsid w:val="00CD257E"/>
    <w:rsid w:val="00CD2630"/>
    <w:rsid w:val="00CD26B5"/>
    <w:rsid w:val="00CD2C6B"/>
    <w:rsid w:val="00CD2DC6"/>
    <w:rsid w:val="00CD2EFD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A62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7014"/>
    <w:rsid w:val="00CD73A7"/>
    <w:rsid w:val="00CD7458"/>
    <w:rsid w:val="00CD7510"/>
    <w:rsid w:val="00CD7699"/>
    <w:rsid w:val="00CD7998"/>
    <w:rsid w:val="00CD7CF4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12A"/>
    <w:rsid w:val="00CE120F"/>
    <w:rsid w:val="00CE13A1"/>
    <w:rsid w:val="00CE178B"/>
    <w:rsid w:val="00CE1943"/>
    <w:rsid w:val="00CE19B8"/>
    <w:rsid w:val="00CE1A3E"/>
    <w:rsid w:val="00CE1CC4"/>
    <w:rsid w:val="00CE1E22"/>
    <w:rsid w:val="00CE1EAA"/>
    <w:rsid w:val="00CE2047"/>
    <w:rsid w:val="00CE2347"/>
    <w:rsid w:val="00CE252C"/>
    <w:rsid w:val="00CE2612"/>
    <w:rsid w:val="00CE262B"/>
    <w:rsid w:val="00CE26F4"/>
    <w:rsid w:val="00CE2751"/>
    <w:rsid w:val="00CE2805"/>
    <w:rsid w:val="00CE2A29"/>
    <w:rsid w:val="00CE2ED2"/>
    <w:rsid w:val="00CE3003"/>
    <w:rsid w:val="00CE3424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A7E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2DC"/>
    <w:rsid w:val="00CF060B"/>
    <w:rsid w:val="00CF0715"/>
    <w:rsid w:val="00CF073C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32F"/>
    <w:rsid w:val="00CF23F3"/>
    <w:rsid w:val="00CF2A3C"/>
    <w:rsid w:val="00CF2AC0"/>
    <w:rsid w:val="00CF2CC1"/>
    <w:rsid w:val="00CF2DD2"/>
    <w:rsid w:val="00CF2E1D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12"/>
    <w:rsid w:val="00CF5CB4"/>
    <w:rsid w:val="00CF5F66"/>
    <w:rsid w:val="00CF6085"/>
    <w:rsid w:val="00CF6370"/>
    <w:rsid w:val="00CF63BC"/>
    <w:rsid w:val="00CF641C"/>
    <w:rsid w:val="00CF6948"/>
    <w:rsid w:val="00CF698A"/>
    <w:rsid w:val="00CF6B55"/>
    <w:rsid w:val="00CF6E35"/>
    <w:rsid w:val="00CF6E53"/>
    <w:rsid w:val="00CF6FDA"/>
    <w:rsid w:val="00CF7025"/>
    <w:rsid w:val="00CF7077"/>
    <w:rsid w:val="00CF71DA"/>
    <w:rsid w:val="00CF7291"/>
    <w:rsid w:val="00CF7920"/>
    <w:rsid w:val="00CF7DDB"/>
    <w:rsid w:val="00CF7FC7"/>
    <w:rsid w:val="00D000E7"/>
    <w:rsid w:val="00D001B4"/>
    <w:rsid w:val="00D001F3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256"/>
    <w:rsid w:val="00D01312"/>
    <w:rsid w:val="00D01367"/>
    <w:rsid w:val="00D018DE"/>
    <w:rsid w:val="00D01B6E"/>
    <w:rsid w:val="00D02081"/>
    <w:rsid w:val="00D020F6"/>
    <w:rsid w:val="00D02151"/>
    <w:rsid w:val="00D028E1"/>
    <w:rsid w:val="00D02A68"/>
    <w:rsid w:val="00D02B45"/>
    <w:rsid w:val="00D02F03"/>
    <w:rsid w:val="00D02FEF"/>
    <w:rsid w:val="00D03050"/>
    <w:rsid w:val="00D03101"/>
    <w:rsid w:val="00D03118"/>
    <w:rsid w:val="00D0333A"/>
    <w:rsid w:val="00D03358"/>
    <w:rsid w:val="00D0363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6FC2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686"/>
    <w:rsid w:val="00D11891"/>
    <w:rsid w:val="00D1199C"/>
    <w:rsid w:val="00D11A54"/>
    <w:rsid w:val="00D11CE2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0"/>
    <w:rsid w:val="00D14025"/>
    <w:rsid w:val="00D1432D"/>
    <w:rsid w:val="00D146B0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1AF4"/>
    <w:rsid w:val="00D21B30"/>
    <w:rsid w:val="00D22263"/>
    <w:rsid w:val="00D223DF"/>
    <w:rsid w:val="00D22423"/>
    <w:rsid w:val="00D225AD"/>
    <w:rsid w:val="00D2264A"/>
    <w:rsid w:val="00D226A5"/>
    <w:rsid w:val="00D228A4"/>
    <w:rsid w:val="00D22A1E"/>
    <w:rsid w:val="00D22B72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B"/>
    <w:rsid w:val="00D2504C"/>
    <w:rsid w:val="00D250CD"/>
    <w:rsid w:val="00D25285"/>
    <w:rsid w:val="00D254C2"/>
    <w:rsid w:val="00D254E9"/>
    <w:rsid w:val="00D25572"/>
    <w:rsid w:val="00D2591D"/>
    <w:rsid w:val="00D259C5"/>
    <w:rsid w:val="00D25B61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E52"/>
    <w:rsid w:val="00D30F30"/>
    <w:rsid w:val="00D3123E"/>
    <w:rsid w:val="00D31286"/>
    <w:rsid w:val="00D31306"/>
    <w:rsid w:val="00D3138C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3EE5"/>
    <w:rsid w:val="00D34011"/>
    <w:rsid w:val="00D34156"/>
    <w:rsid w:val="00D341E3"/>
    <w:rsid w:val="00D3435E"/>
    <w:rsid w:val="00D34486"/>
    <w:rsid w:val="00D3456C"/>
    <w:rsid w:val="00D34FFF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930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1AEC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49"/>
    <w:rsid w:val="00D42B57"/>
    <w:rsid w:val="00D42D1B"/>
    <w:rsid w:val="00D42DA9"/>
    <w:rsid w:val="00D42F0A"/>
    <w:rsid w:val="00D42FAD"/>
    <w:rsid w:val="00D4329B"/>
    <w:rsid w:val="00D43998"/>
    <w:rsid w:val="00D43B25"/>
    <w:rsid w:val="00D43BCA"/>
    <w:rsid w:val="00D43C91"/>
    <w:rsid w:val="00D43FF5"/>
    <w:rsid w:val="00D44238"/>
    <w:rsid w:val="00D44277"/>
    <w:rsid w:val="00D44303"/>
    <w:rsid w:val="00D44545"/>
    <w:rsid w:val="00D445A4"/>
    <w:rsid w:val="00D44712"/>
    <w:rsid w:val="00D44A2A"/>
    <w:rsid w:val="00D44BE1"/>
    <w:rsid w:val="00D44C40"/>
    <w:rsid w:val="00D44D38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F80"/>
    <w:rsid w:val="00D4704F"/>
    <w:rsid w:val="00D474F5"/>
    <w:rsid w:val="00D47764"/>
    <w:rsid w:val="00D47904"/>
    <w:rsid w:val="00D47915"/>
    <w:rsid w:val="00D479AA"/>
    <w:rsid w:val="00D47A7C"/>
    <w:rsid w:val="00D47AB1"/>
    <w:rsid w:val="00D47B8F"/>
    <w:rsid w:val="00D47F69"/>
    <w:rsid w:val="00D50247"/>
    <w:rsid w:val="00D5024E"/>
    <w:rsid w:val="00D502DB"/>
    <w:rsid w:val="00D505AD"/>
    <w:rsid w:val="00D50740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DA8"/>
    <w:rsid w:val="00D51E4F"/>
    <w:rsid w:val="00D520EE"/>
    <w:rsid w:val="00D522CB"/>
    <w:rsid w:val="00D5240A"/>
    <w:rsid w:val="00D527AC"/>
    <w:rsid w:val="00D5298E"/>
    <w:rsid w:val="00D52A33"/>
    <w:rsid w:val="00D52AC7"/>
    <w:rsid w:val="00D52DFE"/>
    <w:rsid w:val="00D52EA7"/>
    <w:rsid w:val="00D5314A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3C8"/>
    <w:rsid w:val="00D545FB"/>
    <w:rsid w:val="00D549B4"/>
    <w:rsid w:val="00D549E0"/>
    <w:rsid w:val="00D54AFC"/>
    <w:rsid w:val="00D54B8C"/>
    <w:rsid w:val="00D54C9E"/>
    <w:rsid w:val="00D54DBB"/>
    <w:rsid w:val="00D54FB1"/>
    <w:rsid w:val="00D550DA"/>
    <w:rsid w:val="00D550EA"/>
    <w:rsid w:val="00D55506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57E81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2F2A"/>
    <w:rsid w:val="00D630A2"/>
    <w:rsid w:val="00D634C0"/>
    <w:rsid w:val="00D638C8"/>
    <w:rsid w:val="00D63A82"/>
    <w:rsid w:val="00D63B66"/>
    <w:rsid w:val="00D63B72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20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7E8"/>
    <w:rsid w:val="00D71ABA"/>
    <w:rsid w:val="00D71FC2"/>
    <w:rsid w:val="00D71FE0"/>
    <w:rsid w:val="00D72045"/>
    <w:rsid w:val="00D724C3"/>
    <w:rsid w:val="00D72733"/>
    <w:rsid w:val="00D7288A"/>
    <w:rsid w:val="00D728E6"/>
    <w:rsid w:val="00D7302A"/>
    <w:rsid w:val="00D73163"/>
    <w:rsid w:val="00D731D1"/>
    <w:rsid w:val="00D7348A"/>
    <w:rsid w:val="00D735A6"/>
    <w:rsid w:val="00D73612"/>
    <w:rsid w:val="00D736B1"/>
    <w:rsid w:val="00D73AD5"/>
    <w:rsid w:val="00D73C50"/>
    <w:rsid w:val="00D73C91"/>
    <w:rsid w:val="00D73FC7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5925"/>
    <w:rsid w:val="00D761C9"/>
    <w:rsid w:val="00D76214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1DD"/>
    <w:rsid w:val="00D80281"/>
    <w:rsid w:val="00D80837"/>
    <w:rsid w:val="00D80869"/>
    <w:rsid w:val="00D808C5"/>
    <w:rsid w:val="00D80987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69E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178"/>
    <w:rsid w:val="00D837BA"/>
    <w:rsid w:val="00D837BF"/>
    <w:rsid w:val="00D8394C"/>
    <w:rsid w:val="00D83A87"/>
    <w:rsid w:val="00D83A97"/>
    <w:rsid w:val="00D83F6D"/>
    <w:rsid w:val="00D84287"/>
    <w:rsid w:val="00D8429C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05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1D6"/>
    <w:rsid w:val="00D874AA"/>
    <w:rsid w:val="00D87598"/>
    <w:rsid w:val="00D877A0"/>
    <w:rsid w:val="00D87834"/>
    <w:rsid w:val="00D87989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99F"/>
    <w:rsid w:val="00D91A80"/>
    <w:rsid w:val="00D91EBA"/>
    <w:rsid w:val="00D920DD"/>
    <w:rsid w:val="00D921AA"/>
    <w:rsid w:val="00D92221"/>
    <w:rsid w:val="00D92277"/>
    <w:rsid w:val="00D92348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890"/>
    <w:rsid w:val="00D95A16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C83"/>
    <w:rsid w:val="00D96DBB"/>
    <w:rsid w:val="00D96E90"/>
    <w:rsid w:val="00D971B4"/>
    <w:rsid w:val="00D9763D"/>
    <w:rsid w:val="00D97759"/>
    <w:rsid w:val="00D97B4F"/>
    <w:rsid w:val="00D97F11"/>
    <w:rsid w:val="00D97F22"/>
    <w:rsid w:val="00D97FA3"/>
    <w:rsid w:val="00D97FE1"/>
    <w:rsid w:val="00DA04EF"/>
    <w:rsid w:val="00DA0761"/>
    <w:rsid w:val="00DA0923"/>
    <w:rsid w:val="00DA0AE1"/>
    <w:rsid w:val="00DA0BD9"/>
    <w:rsid w:val="00DA0C03"/>
    <w:rsid w:val="00DA0DC5"/>
    <w:rsid w:val="00DA0E5B"/>
    <w:rsid w:val="00DA10FD"/>
    <w:rsid w:val="00DA120F"/>
    <w:rsid w:val="00DA13D2"/>
    <w:rsid w:val="00DA14B1"/>
    <w:rsid w:val="00DA14E5"/>
    <w:rsid w:val="00DA16B0"/>
    <w:rsid w:val="00DA17B1"/>
    <w:rsid w:val="00DA1BCC"/>
    <w:rsid w:val="00DA1BE5"/>
    <w:rsid w:val="00DA1C84"/>
    <w:rsid w:val="00DA1C96"/>
    <w:rsid w:val="00DA1CE9"/>
    <w:rsid w:val="00DA2005"/>
    <w:rsid w:val="00DA216F"/>
    <w:rsid w:val="00DA22A2"/>
    <w:rsid w:val="00DA22B5"/>
    <w:rsid w:val="00DA24CF"/>
    <w:rsid w:val="00DA2673"/>
    <w:rsid w:val="00DA2748"/>
    <w:rsid w:val="00DA2D64"/>
    <w:rsid w:val="00DA3235"/>
    <w:rsid w:val="00DA3331"/>
    <w:rsid w:val="00DA349A"/>
    <w:rsid w:val="00DA3911"/>
    <w:rsid w:val="00DA3AE7"/>
    <w:rsid w:val="00DA3CCB"/>
    <w:rsid w:val="00DA4430"/>
    <w:rsid w:val="00DA448F"/>
    <w:rsid w:val="00DA4651"/>
    <w:rsid w:val="00DA497E"/>
    <w:rsid w:val="00DA4B95"/>
    <w:rsid w:val="00DA4B9B"/>
    <w:rsid w:val="00DA4C7C"/>
    <w:rsid w:val="00DA4CC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41"/>
    <w:rsid w:val="00DA6D9E"/>
    <w:rsid w:val="00DA6E21"/>
    <w:rsid w:val="00DA6E87"/>
    <w:rsid w:val="00DA6F7B"/>
    <w:rsid w:val="00DA6FC2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989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5DAA"/>
    <w:rsid w:val="00DB62D8"/>
    <w:rsid w:val="00DB6319"/>
    <w:rsid w:val="00DB66E5"/>
    <w:rsid w:val="00DB66FB"/>
    <w:rsid w:val="00DB6CCD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B69"/>
    <w:rsid w:val="00DB7B7F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DF4"/>
    <w:rsid w:val="00DC0EC2"/>
    <w:rsid w:val="00DC0F4C"/>
    <w:rsid w:val="00DC10AD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AE7"/>
    <w:rsid w:val="00DC1D48"/>
    <w:rsid w:val="00DC1DD1"/>
    <w:rsid w:val="00DC22ED"/>
    <w:rsid w:val="00DC2664"/>
    <w:rsid w:val="00DC27B7"/>
    <w:rsid w:val="00DC2832"/>
    <w:rsid w:val="00DC29BA"/>
    <w:rsid w:val="00DC2F4D"/>
    <w:rsid w:val="00DC2FEB"/>
    <w:rsid w:val="00DC31C4"/>
    <w:rsid w:val="00DC3621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06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C7EF3"/>
    <w:rsid w:val="00DD023D"/>
    <w:rsid w:val="00DD023F"/>
    <w:rsid w:val="00DD02D6"/>
    <w:rsid w:val="00DD031D"/>
    <w:rsid w:val="00DD0551"/>
    <w:rsid w:val="00DD0572"/>
    <w:rsid w:val="00DD05F0"/>
    <w:rsid w:val="00DD07B0"/>
    <w:rsid w:val="00DD0AF0"/>
    <w:rsid w:val="00DD0C86"/>
    <w:rsid w:val="00DD0D4C"/>
    <w:rsid w:val="00DD0D59"/>
    <w:rsid w:val="00DD0F05"/>
    <w:rsid w:val="00DD0FA6"/>
    <w:rsid w:val="00DD108C"/>
    <w:rsid w:val="00DD1171"/>
    <w:rsid w:val="00DD12A3"/>
    <w:rsid w:val="00DD1602"/>
    <w:rsid w:val="00DD16B2"/>
    <w:rsid w:val="00DD18BC"/>
    <w:rsid w:val="00DD1952"/>
    <w:rsid w:val="00DD1A7E"/>
    <w:rsid w:val="00DD1B9F"/>
    <w:rsid w:val="00DD1C1E"/>
    <w:rsid w:val="00DD1F98"/>
    <w:rsid w:val="00DD1FD5"/>
    <w:rsid w:val="00DD204B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3CCA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B8B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85A"/>
    <w:rsid w:val="00DD7977"/>
    <w:rsid w:val="00DD7A77"/>
    <w:rsid w:val="00DD7AA6"/>
    <w:rsid w:val="00DE00F1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BC2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3E"/>
    <w:rsid w:val="00DE42A7"/>
    <w:rsid w:val="00DE4535"/>
    <w:rsid w:val="00DE45CB"/>
    <w:rsid w:val="00DE4B1C"/>
    <w:rsid w:val="00DE4E5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3DA"/>
    <w:rsid w:val="00DE64B0"/>
    <w:rsid w:val="00DE6D8B"/>
    <w:rsid w:val="00DE6EC2"/>
    <w:rsid w:val="00DE704C"/>
    <w:rsid w:val="00DE730D"/>
    <w:rsid w:val="00DE7387"/>
    <w:rsid w:val="00DE74BA"/>
    <w:rsid w:val="00DE7587"/>
    <w:rsid w:val="00DE79C9"/>
    <w:rsid w:val="00DE7BB8"/>
    <w:rsid w:val="00DE7D79"/>
    <w:rsid w:val="00DF002C"/>
    <w:rsid w:val="00DF0038"/>
    <w:rsid w:val="00DF010E"/>
    <w:rsid w:val="00DF0199"/>
    <w:rsid w:val="00DF01CB"/>
    <w:rsid w:val="00DF020C"/>
    <w:rsid w:val="00DF0278"/>
    <w:rsid w:val="00DF02B9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7E3"/>
    <w:rsid w:val="00DF284D"/>
    <w:rsid w:val="00DF298F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49F5"/>
    <w:rsid w:val="00DF52FD"/>
    <w:rsid w:val="00DF538A"/>
    <w:rsid w:val="00DF579F"/>
    <w:rsid w:val="00DF59A3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117"/>
    <w:rsid w:val="00E0122B"/>
    <w:rsid w:val="00E013AF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194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218"/>
    <w:rsid w:val="00E05305"/>
    <w:rsid w:val="00E05592"/>
    <w:rsid w:val="00E056D8"/>
    <w:rsid w:val="00E05747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5E5"/>
    <w:rsid w:val="00E07610"/>
    <w:rsid w:val="00E07637"/>
    <w:rsid w:val="00E07A34"/>
    <w:rsid w:val="00E07C2F"/>
    <w:rsid w:val="00E07EDA"/>
    <w:rsid w:val="00E07F39"/>
    <w:rsid w:val="00E101F2"/>
    <w:rsid w:val="00E10370"/>
    <w:rsid w:val="00E1075B"/>
    <w:rsid w:val="00E1079E"/>
    <w:rsid w:val="00E107A3"/>
    <w:rsid w:val="00E10EC7"/>
    <w:rsid w:val="00E1183D"/>
    <w:rsid w:val="00E11BE0"/>
    <w:rsid w:val="00E11C23"/>
    <w:rsid w:val="00E11C5D"/>
    <w:rsid w:val="00E11D25"/>
    <w:rsid w:val="00E11DA0"/>
    <w:rsid w:val="00E1208F"/>
    <w:rsid w:val="00E120BD"/>
    <w:rsid w:val="00E122A8"/>
    <w:rsid w:val="00E1257D"/>
    <w:rsid w:val="00E12A51"/>
    <w:rsid w:val="00E12C54"/>
    <w:rsid w:val="00E133DC"/>
    <w:rsid w:val="00E135EC"/>
    <w:rsid w:val="00E13A5F"/>
    <w:rsid w:val="00E144E9"/>
    <w:rsid w:val="00E147C5"/>
    <w:rsid w:val="00E14908"/>
    <w:rsid w:val="00E14CEC"/>
    <w:rsid w:val="00E151F6"/>
    <w:rsid w:val="00E152D1"/>
    <w:rsid w:val="00E152E6"/>
    <w:rsid w:val="00E1538D"/>
    <w:rsid w:val="00E153F0"/>
    <w:rsid w:val="00E158DC"/>
    <w:rsid w:val="00E15B5A"/>
    <w:rsid w:val="00E15D47"/>
    <w:rsid w:val="00E15DE2"/>
    <w:rsid w:val="00E15E68"/>
    <w:rsid w:val="00E160F3"/>
    <w:rsid w:val="00E16966"/>
    <w:rsid w:val="00E16972"/>
    <w:rsid w:val="00E1697B"/>
    <w:rsid w:val="00E16A88"/>
    <w:rsid w:val="00E17048"/>
    <w:rsid w:val="00E17390"/>
    <w:rsid w:val="00E17413"/>
    <w:rsid w:val="00E174CD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EA5"/>
    <w:rsid w:val="00E17FBC"/>
    <w:rsid w:val="00E20066"/>
    <w:rsid w:val="00E2006F"/>
    <w:rsid w:val="00E202A4"/>
    <w:rsid w:val="00E20882"/>
    <w:rsid w:val="00E20A74"/>
    <w:rsid w:val="00E20CD0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2D7C"/>
    <w:rsid w:val="00E234B9"/>
    <w:rsid w:val="00E234BE"/>
    <w:rsid w:val="00E23516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B87"/>
    <w:rsid w:val="00E24BAD"/>
    <w:rsid w:val="00E24C99"/>
    <w:rsid w:val="00E25034"/>
    <w:rsid w:val="00E253DD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7EC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526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73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3ED7"/>
    <w:rsid w:val="00E34135"/>
    <w:rsid w:val="00E341B2"/>
    <w:rsid w:val="00E344C5"/>
    <w:rsid w:val="00E34726"/>
    <w:rsid w:val="00E34773"/>
    <w:rsid w:val="00E34ABF"/>
    <w:rsid w:val="00E34B71"/>
    <w:rsid w:val="00E34F29"/>
    <w:rsid w:val="00E3510F"/>
    <w:rsid w:val="00E35236"/>
    <w:rsid w:val="00E352CA"/>
    <w:rsid w:val="00E3538C"/>
    <w:rsid w:val="00E357F5"/>
    <w:rsid w:val="00E35902"/>
    <w:rsid w:val="00E35D6A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1E2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9A1"/>
    <w:rsid w:val="00E41A55"/>
    <w:rsid w:val="00E41D0B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0E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642"/>
    <w:rsid w:val="00E446CE"/>
    <w:rsid w:val="00E4565E"/>
    <w:rsid w:val="00E45675"/>
    <w:rsid w:val="00E45796"/>
    <w:rsid w:val="00E45872"/>
    <w:rsid w:val="00E45C2A"/>
    <w:rsid w:val="00E45C36"/>
    <w:rsid w:val="00E45C59"/>
    <w:rsid w:val="00E45FA3"/>
    <w:rsid w:val="00E46032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3C"/>
    <w:rsid w:val="00E47DCE"/>
    <w:rsid w:val="00E5036C"/>
    <w:rsid w:val="00E504B5"/>
    <w:rsid w:val="00E50C8C"/>
    <w:rsid w:val="00E50DE7"/>
    <w:rsid w:val="00E51169"/>
    <w:rsid w:val="00E51891"/>
    <w:rsid w:val="00E51AB3"/>
    <w:rsid w:val="00E51D42"/>
    <w:rsid w:val="00E51D8E"/>
    <w:rsid w:val="00E51DDD"/>
    <w:rsid w:val="00E51E2A"/>
    <w:rsid w:val="00E5246B"/>
    <w:rsid w:val="00E524CA"/>
    <w:rsid w:val="00E52EDD"/>
    <w:rsid w:val="00E52F49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58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178"/>
    <w:rsid w:val="00E642F2"/>
    <w:rsid w:val="00E64826"/>
    <w:rsid w:val="00E64919"/>
    <w:rsid w:val="00E64939"/>
    <w:rsid w:val="00E64C30"/>
    <w:rsid w:val="00E64E25"/>
    <w:rsid w:val="00E64FFF"/>
    <w:rsid w:val="00E65355"/>
    <w:rsid w:val="00E657E8"/>
    <w:rsid w:val="00E659C7"/>
    <w:rsid w:val="00E65ADA"/>
    <w:rsid w:val="00E65BFC"/>
    <w:rsid w:val="00E65E56"/>
    <w:rsid w:val="00E65F27"/>
    <w:rsid w:val="00E66067"/>
    <w:rsid w:val="00E6606B"/>
    <w:rsid w:val="00E6615E"/>
    <w:rsid w:val="00E66665"/>
    <w:rsid w:val="00E66A78"/>
    <w:rsid w:val="00E66F88"/>
    <w:rsid w:val="00E67124"/>
    <w:rsid w:val="00E67212"/>
    <w:rsid w:val="00E6740B"/>
    <w:rsid w:val="00E67578"/>
    <w:rsid w:val="00E678A1"/>
    <w:rsid w:val="00E67D5D"/>
    <w:rsid w:val="00E702CF"/>
    <w:rsid w:val="00E702EC"/>
    <w:rsid w:val="00E70891"/>
    <w:rsid w:val="00E7092A"/>
    <w:rsid w:val="00E70ABA"/>
    <w:rsid w:val="00E70C3E"/>
    <w:rsid w:val="00E70E75"/>
    <w:rsid w:val="00E70F9A"/>
    <w:rsid w:val="00E7127C"/>
    <w:rsid w:val="00E71401"/>
    <w:rsid w:val="00E71512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2A"/>
    <w:rsid w:val="00E729EF"/>
    <w:rsid w:val="00E72A00"/>
    <w:rsid w:val="00E72CF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B5B"/>
    <w:rsid w:val="00E75E4C"/>
    <w:rsid w:val="00E75F24"/>
    <w:rsid w:val="00E75F49"/>
    <w:rsid w:val="00E76096"/>
    <w:rsid w:val="00E76371"/>
    <w:rsid w:val="00E7667E"/>
    <w:rsid w:val="00E76793"/>
    <w:rsid w:val="00E76B87"/>
    <w:rsid w:val="00E76D2B"/>
    <w:rsid w:val="00E76F17"/>
    <w:rsid w:val="00E77123"/>
    <w:rsid w:val="00E772D3"/>
    <w:rsid w:val="00E7746E"/>
    <w:rsid w:val="00E77676"/>
    <w:rsid w:val="00E7768F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B80"/>
    <w:rsid w:val="00E82D12"/>
    <w:rsid w:val="00E82DE6"/>
    <w:rsid w:val="00E8300C"/>
    <w:rsid w:val="00E836BB"/>
    <w:rsid w:val="00E83773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270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3A1"/>
    <w:rsid w:val="00E90CF4"/>
    <w:rsid w:val="00E90DEA"/>
    <w:rsid w:val="00E90E94"/>
    <w:rsid w:val="00E9118D"/>
    <w:rsid w:val="00E91361"/>
    <w:rsid w:val="00E918ED"/>
    <w:rsid w:val="00E91949"/>
    <w:rsid w:val="00E91F11"/>
    <w:rsid w:val="00E92091"/>
    <w:rsid w:val="00E925D6"/>
    <w:rsid w:val="00E928F7"/>
    <w:rsid w:val="00E92A59"/>
    <w:rsid w:val="00E92C7F"/>
    <w:rsid w:val="00E92CFA"/>
    <w:rsid w:val="00E9362E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BB3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8D3"/>
    <w:rsid w:val="00EA2BAD"/>
    <w:rsid w:val="00EA2C81"/>
    <w:rsid w:val="00EA2F6D"/>
    <w:rsid w:val="00EA3039"/>
    <w:rsid w:val="00EA318E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33"/>
    <w:rsid w:val="00EA5B68"/>
    <w:rsid w:val="00EA612F"/>
    <w:rsid w:val="00EA62B0"/>
    <w:rsid w:val="00EA658C"/>
    <w:rsid w:val="00EA6647"/>
    <w:rsid w:val="00EA6721"/>
    <w:rsid w:val="00EA675A"/>
    <w:rsid w:val="00EA6AD6"/>
    <w:rsid w:val="00EA6C34"/>
    <w:rsid w:val="00EA6CE3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51"/>
    <w:rsid w:val="00EA7FAD"/>
    <w:rsid w:val="00EA7FCF"/>
    <w:rsid w:val="00EB00C9"/>
    <w:rsid w:val="00EB0305"/>
    <w:rsid w:val="00EB0472"/>
    <w:rsid w:val="00EB0642"/>
    <w:rsid w:val="00EB0707"/>
    <w:rsid w:val="00EB0FA0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43"/>
    <w:rsid w:val="00EB27BC"/>
    <w:rsid w:val="00EB2A0F"/>
    <w:rsid w:val="00EB2AB1"/>
    <w:rsid w:val="00EB2B38"/>
    <w:rsid w:val="00EB2BE5"/>
    <w:rsid w:val="00EB2D2A"/>
    <w:rsid w:val="00EB2D4F"/>
    <w:rsid w:val="00EB30F6"/>
    <w:rsid w:val="00EB346E"/>
    <w:rsid w:val="00EB3542"/>
    <w:rsid w:val="00EB35B2"/>
    <w:rsid w:val="00EB3B73"/>
    <w:rsid w:val="00EB3E24"/>
    <w:rsid w:val="00EB3E47"/>
    <w:rsid w:val="00EB3E52"/>
    <w:rsid w:val="00EB4002"/>
    <w:rsid w:val="00EB435E"/>
    <w:rsid w:val="00EB44E9"/>
    <w:rsid w:val="00EB4573"/>
    <w:rsid w:val="00EB47DA"/>
    <w:rsid w:val="00EB47F4"/>
    <w:rsid w:val="00EB4805"/>
    <w:rsid w:val="00EB4A43"/>
    <w:rsid w:val="00EB4AE5"/>
    <w:rsid w:val="00EB4B4F"/>
    <w:rsid w:val="00EB4B78"/>
    <w:rsid w:val="00EB4C75"/>
    <w:rsid w:val="00EB4D05"/>
    <w:rsid w:val="00EB50A8"/>
    <w:rsid w:val="00EB5160"/>
    <w:rsid w:val="00EB5181"/>
    <w:rsid w:val="00EB518D"/>
    <w:rsid w:val="00EB563B"/>
    <w:rsid w:val="00EB60A7"/>
    <w:rsid w:val="00EB6239"/>
    <w:rsid w:val="00EB65B8"/>
    <w:rsid w:val="00EB682A"/>
    <w:rsid w:val="00EB6D5C"/>
    <w:rsid w:val="00EB6FA0"/>
    <w:rsid w:val="00EB716F"/>
    <w:rsid w:val="00EB71D7"/>
    <w:rsid w:val="00EB71DC"/>
    <w:rsid w:val="00EB723F"/>
    <w:rsid w:val="00EB73B1"/>
    <w:rsid w:val="00EB75FC"/>
    <w:rsid w:val="00EB761D"/>
    <w:rsid w:val="00EB7791"/>
    <w:rsid w:val="00EB77C4"/>
    <w:rsid w:val="00EB784D"/>
    <w:rsid w:val="00EB78A2"/>
    <w:rsid w:val="00EB7B4F"/>
    <w:rsid w:val="00EB7E50"/>
    <w:rsid w:val="00EB7FF9"/>
    <w:rsid w:val="00EC03E3"/>
    <w:rsid w:val="00EC0498"/>
    <w:rsid w:val="00EC0983"/>
    <w:rsid w:val="00EC0BEF"/>
    <w:rsid w:val="00EC0EC1"/>
    <w:rsid w:val="00EC0F4A"/>
    <w:rsid w:val="00EC1286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2A6A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AB2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AEB"/>
    <w:rsid w:val="00EC6CC0"/>
    <w:rsid w:val="00EC6DA8"/>
    <w:rsid w:val="00EC6E61"/>
    <w:rsid w:val="00EC707D"/>
    <w:rsid w:val="00EC7099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47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11A"/>
    <w:rsid w:val="00ED3298"/>
    <w:rsid w:val="00ED355E"/>
    <w:rsid w:val="00ED39DB"/>
    <w:rsid w:val="00ED3A8C"/>
    <w:rsid w:val="00ED3B42"/>
    <w:rsid w:val="00ED3BC4"/>
    <w:rsid w:val="00ED3C1A"/>
    <w:rsid w:val="00ED3E72"/>
    <w:rsid w:val="00ED3EC3"/>
    <w:rsid w:val="00ED3ECD"/>
    <w:rsid w:val="00ED41F9"/>
    <w:rsid w:val="00ED4316"/>
    <w:rsid w:val="00ED4BBC"/>
    <w:rsid w:val="00ED4BE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717"/>
    <w:rsid w:val="00ED780F"/>
    <w:rsid w:val="00ED79B5"/>
    <w:rsid w:val="00ED7E95"/>
    <w:rsid w:val="00ED7ECE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79B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0EB"/>
    <w:rsid w:val="00EE7355"/>
    <w:rsid w:val="00EE736C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405"/>
    <w:rsid w:val="00EF1F4E"/>
    <w:rsid w:val="00EF20C6"/>
    <w:rsid w:val="00EF215A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C8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74"/>
    <w:rsid w:val="00F051CD"/>
    <w:rsid w:val="00F05401"/>
    <w:rsid w:val="00F0542B"/>
    <w:rsid w:val="00F056EF"/>
    <w:rsid w:val="00F05767"/>
    <w:rsid w:val="00F057FC"/>
    <w:rsid w:val="00F0598C"/>
    <w:rsid w:val="00F05A0E"/>
    <w:rsid w:val="00F05CBD"/>
    <w:rsid w:val="00F05F3E"/>
    <w:rsid w:val="00F06112"/>
    <w:rsid w:val="00F062A4"/>
    <w:rsid w:val="00F062D0"/>
    <w:rsid w:val="00F06578"/>
    <w:rsid w:val="00F067C7"/>
    <w:rsid w:val="00F06909"/>
    <w:rsid w:val="00F069D4"/>
    <w:rsid w:val="00F06AEE"/>
    <w:rsid w:val="00F06BBA"/>
    <w:rsid w:val="00F06FC8"/>
    <w:rsid w:val="00F07191"/>
    <w:rsid w:val="00F07571"/>
    <w:rsid w:val="00F075BA"/>
    <w:rsid w:val="00F07868"/>
    <w:rsid w:val="00F07AD4"/>
    <w:rsid w:val="00F07BD5"/>
    <w:rsid w:val="00F10287"/>
    <w:rsid w:val="00F107E9"/>
    <w:rsid w:val="00F10ACF"/>
    <w:rsid w:val="00F10B32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6F3"/>
    <w:rsid w:val="00F14906"/>
    <w:rsid w:val="00F14999"/>
    <w:rsid w:val="00F14C11"/>
    <w:rsid w:val="00F14D4F"/>
    <w:rsid w:val="00F14D91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BBF"/>
    <w:rsid w:val="00F16CB1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B4C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1B"/>
    <w:rsid w:val="00F2285C"/>
    <w:rsid w:val="00F2298D"/>
    <w:rsid w:val="00F2302A"/>
    <w:rsid w:val="00F2322C"/>
    <w:rsid w:val="00F2327A"/>
    <w:rsid w:val="00F23600"/>
    <w:rsid w:val="00F236C9"/>
    <w:rsid w:val="00F23756"/>
    <w:rsid w:val="00F23786"/>
    <w:rsid w:val="00F23835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1DA9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447"/>
    <w:rsid w:val="00F334A6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0BD"/>
    <w:rsid w:val="00F3513E"/>
    <w:rsid w:val="00F351CA"/>
    <w:rsid w:val="00F353C5"/>
    <w:rsid w:val="00F35522"/>
    <w:rsid w:val="00F3579B"/>
    <w:rsid w:val="00F35903"/>
    <w:rsid w:val="00F3597F"/>
    <w:rsid w:val="00F35F51"/>
    <w:rsid w:val="00F35FCF"/>
    <w:rsid w:val="00F36451"/>
    <w:rsid w:val="00F364C9"/>
    <w:rsid w:val="00F36632"/>
    <w:rsid w:val="00F36926"/>
    <w:rsid w:val="00F36E73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917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CD9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5303"/>
    <w:rsid w:val="00F456BB"/>
    <w:rsid w:val="00F457A0"/>
    <w:rsid w:val="00F4599B"/>
    <w:rsid w:val="00F45AB7"/>
    <w:rsid w:val="00F46227"/>
    <w:rsid w:val="00F46230"/>
    <w:rsid w:val="00F46271"/>
    <w:rsid w:val="00F46455"/>
    <w:rsid w:val="00F46885"/>
    <w:rsid w:val="00F46B11"/>
    <w:rsid w:val="00F46B54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A3"/>
    <w:rsid w:val="00F506E0"/>
    <w:rsid w:val="00F506E7"/>
    <w:rsid w:val="00F507BD"/>
    <w:rsid w:val="00F508DA"/>
    <w:rsid w:val="00F50B13"/>
    <w:rsid w:val="00F50B29"/>
    <w:rsid w:val="00F50DF4"/>
    <w:rsid w:val="00F50E29"/>
    <w:rsid w:val="00F51130"/>
    <w:rsid w:val="00F5119C"/>
    <w:rsid w:val="00F511DF"/>
    <w:rsid w:val="00F512FD"/>
    <w:rsid w:val="00F51496"/>
    <w:rsid w:val="00F51544"/>
    <w:rsid w:val="00F5176B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6AF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56E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43C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83A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5F9B"/>
    <w:rsid w:val="00F6606A"/>
    <w:rsid w:val="00F660EC"/>
    <w:rsid w:val="00F664BF"/>
    <w:rsid w:val="00F664D1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5E"/>
    <w:rsid w:val="00F706B2"/>
    <w:rsid w:val="00F7070A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11E"/>
    <w:rsid w:val="00F72341"/>
    <w:rsid w:val="00F7239C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885"/>
    <w:rsid w:val="00F75B41"/>
    <w:rsid w:val="00F75C86"/>
    <w:rsid w:val="00F75CA3"/>
    <w:rsid w:val="00F75E0A"/>
    <w:rsid w:val="00F75EA2"/>
    <w:rsid w:val="00F763AC"/>
    <w:rsid w:val="00F76543"/>
    <w:rsid w:val="00F76590"/>
    <w:rsid w:val="00F7680B"/>
    <w:rsid w:val="00F76CC1"/>
    <w:rsid w:val="00F7721C"/>
    <w:rsid w:val="00F7741F"/>
    <w:rsid w:val="00F7753A"/>
    <w:rsid w:val="00F775CC"/>
    <w:rsid w:val="00F77664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4C"/>
    <w:rsid w:val="00F80160"/>
    <w:rsid w:val="00F8016B"/>
    <w:rsid w:val="00F802D8"/>
    <w:rsid w:val="00F80340"/>
    <w:rsid w:val="00F807F1"/>
    <w:rsid w:val="00F80C27"/>
    <w:rsid w:val="00F80F03"/>
    <w:rsid w:val="00F810D9"/>
    <w:rsid w:val="00F814BE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5F"/>
    <w:rsid w:val="00F83DAE"/>
    <w:rsid w:val="00F83F0D"/>
    <w:rsid w:val="00F840CD"/>
    <w:rsid w:val="00F8428C"/>
    <w:rsid w:val="00F84656"/>
    <w:rsid w:val="00F84AB5"/>
    <w:rsid w:val="00F84B0E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A92"/>
    <w:rsid w:val="00F85AA2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A3E"/>
    <w:rsid w:val="00F86C60"/>
    <w:rsid w:val="00F86E9C"/>
    <w:rsid w:val="00F86F94"/>
    <w:rsid w:val="00F8709B"/>
    <w:rsid w:val="00F870AB"/>
    <w:rsid w:val="00F87268"/>
    <w:rsid w:val="00F87367"/>
    <w:rsid w:val="00F874A8"/>
    <w:rsid w:val="00F87D1C"/>
    <w:rsid w:val="00F87E18"/>
    <w:rsid w:val="00F900FC"/>
    <w:rsid w:val="00F9011A"/>
    <w:rsid w:val="00F901EF"/>
    <w:rsid w:val="00F90492"/>
    <w:rsid w:val="00F90826"/>
    <w:rsid w:val="00F91159"/>
    <w:rsid w:val="00F912E5"/>
    <w:rsid w:val="00F91404"/>
    <w:rsid w:val="00F914FB"/>
    <w:rsid w:val="00F91681"/>
    <w:rsid w:val="00F91924"/>
    <w:rsid w:val="00F919E7"/>
    <w:rsid w:val="00F91B4A"/>
    <w:rsid w:val="00F91B81"/>
    <w:rsid w:val="00F91ECC"/>
    <w:rsid w:val="00F91F07"/>
    <w:rsid w:val="00F91F5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7C5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184"/>
    <w:rsid w:val="00F9423F"/>
    <w:rsid w:val="00F94291"/>
    <w:rsid w:val="00F942C7"/>
    <w:rsid w:val="00F9446C"/>
    <w:rsid w:val="00F94509"/>
    <w:rsid w:val="00F945BE"/>
    <w:rsid w:val="00F945CF"/>
    <w:rsid w:val="00F9486F"/>
    <w:rsid w:val="00F949CC"/>
    <w:rsid w:val="00F94C42"/>
    <w:rsid w:val="00F94C82"/>
    <w:rsid w:val="00F950BE"/>
    <w:rsid w:val="00F9536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4CD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6C3"/>
    <w:rsid w:val="00FA475C"/>
    <w:rsid w:val="00FA47D8"/>
    <w:rsid w:val="00FA4902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66"/>
    <w:rsid w:val="00FA6B9E"/>
    <w:rsid w:val="00FA6CDC"/>
    <w:rsid w:val="00FA6D9F"/>
    <w:rsid w:val="00FA6DC8"/>
    <w:rsid w:val="00FA6EFC"/>
    <w:rsid w:val="00FA6F0C"/>
    <w:rsid w:val="00FA7070"/>
    <w:rsid w:val="00FA7274"/>
    <w:rsid w:val="00FA729A"/>
    <w:rsid w:val="00FA7504"/>
    <w:rsid w:val="00FA78F5"/>
    <w:rsid w:val="00FA7A02"/>
    <w:rsid w:val="00FA7A97"/>
    <w:rsid w:val="00FA7BC2"/>
    <w:rsid w:val="00FA7CA8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D27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9EF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36"/>
    <w:rsid w:val="00FB48CF"/>
    <w:rsid w:val="00FB4D3D"/>
    <w:rsid w:val="00FB4EB6"/>
    <w:rsid w:val="00FB540E"/>
    <w:rsid w:val="00FB5732"/>
    <w:rsid w:val="00FB57BF"/>
    <w:rsid w:val="00FB5ADA"/>
    <w:rsid w:val="00FB5B70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42"/>
    <w:rsid w:val="00FC06DB"/>
    <w:rsid w:val="00FC0833"/>
    <w:rsid w:val="00FC0C7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72F"/>
    <w:rsid w:val="00FC4942"/>
    <w:rsid w:val="00FC4E6F"/>
    <w:rsid w:val="00FC4FDC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D7D"/>
    <w:rsid w:val="00FC5E1C"/>
    <w:rsid w:val="00FC5E75"/>
    <w:rsid w:val="00FC5F69"/>
    <w:rsid w:val="00FC60E0"/>
    <w:rsid w:val="00FC60EE"/>
    <w:rsid w:val="00FC626E"/>
    <w:rsid w:val="00FC636B"/>
    <w:rsid w:val="00FC6656"/>
    <w:rsid w:val="00FC66EE"/>
    <w:rsid w:val="00FC6706"/>
    <w:rsid w:val="00FC689E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EC"/>
    <w:rsid w:val="00FC78FA"/>
    <w:rsid w:val="00FC7960"/>
    <w:rsid w:val="00FC7A9E"/>
    <w:rsid w:val="00FC7BEC"/>
    <w:rsid w:val="00FC7CB9"/>
    <w:rsid w:val="00FC7E9E"/>
    <w:rsid w:val="00FC7F1E"/>
    <w:rsid w:val="00FD0015"/>
    <w:rsid w:val="00FD001A"/>
    <w:rsid w:val="00FD004D"/>
    <w:rsid w:val="00FD02B5"/>
    <w:rsid w:val="00FD04C1"/>
    <w:rsid w:val="00FD068A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0B6"/>
    <w:rsid w:val="00FD41CC"/>
    <w:rsid w:val="00FD4274"/>
    <w:rsid w:val="00FD45FA"/>
    <w:rsid w:val="00FD4983"/>
    <w:rsid w:val="00FD4A24"/>
    <w:rsid w:val="00FD4C7B"/>
    <w:rsid w:val="00FD53CD"/>
    <w:rsid w:val="00FD559C"/>
    <w:rsid w:val="00FD593B"/>
    <w:rsid w:val="00FD5A38"/>
    <w:rsid w:val="00FD5C69"/>
    <w:rsid w:val="00FD5DD4"/>
    <w:rsid w:val="00FD6039"/>
    <w:rsid w:val="00FD61EF"/>
    <w:rsid w:val="00FD62BD"/>
    <w:rsid w:val="00FD63C4"/>
    <w:rsid w:val="00FD640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AE7"/>
    <w:rsid w:val="00FE0AF6"/>
    <w:rsid w:val="00FE0C1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20E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974"/>
    <w:rsid w:val="00FE6ACC"/>
    <w:rsid w:val="00FE6B4B"/>
    <w:rsid w:val="00FE6D0E"/>
    <w:rsid w:val="00FE6E32"/>
    <w:rsid w:val="00FE77D1"/>
    <w:rsid w:val="00FE77D8"/>
    <w:rsid w:val="00FE7B7F"/>
    <w:rsid w:val="00FE7C01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9E8"/>
    <w:rsid w:val="00FF1ACA"/>
    <w:rsid w:val="00FF1B56"/>
    <w:rsid w:val="00FF1CBF"/>
    <w:rsid w:val="00FF1D2A"/>
    <w:rsid w:val="00FF1F20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C9F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CE7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6C"/>
    <w:rsid w:val="00FF6693"/>
    <w:rsid w:val="00FF679A"/>
    <w:rsid w:val="00FF684D"/>
    <w:rsid w:val="00FF6E6E"/>
    <w:rsid w:val="00FF6F59"/>
    <w:rsid w:val="00FF7077"/>
    <w:rsid w:val="00FF7339"/>
    <w:rsid w:val="00FF743D"/>
    <w:rsid w:val="00FF7600"/>
    <w:rsid w:val="00FF76A8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EE65674"/>
  <w15:docId w15:val="{ADB152F5-E998-43EB-901E-ADE0FE41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164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header" Target="header1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header" Target="header1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91AA754333CE4CADDFC61CC6DB93DB" ma:contentTypeVersion="11" ma:contentTypeDescription="Create a new document." ma:contentTypeScope="" ma:versionID="f8420676d3189192ef58b219a28c4b2f">
  <xsd:schema xmlns:xsd="http://www.w3.org/2001/XMLSchema" xmlns:xs="http://www.w3.org/2001/XMLSchema" xmlns:p="http://schemas.microsoft.com/office/2006/metadata/properties" xmlns:ns3="fdadd34b-cb27-4b57-87e8-9ce69876593e" xmlns:ns4="354918e4-0f3b-41b6-ab41-df14ce3ca1cd" targetNamespace="http://schemas.microsoft.com/office/2006/metadata/properties" ma:root="true" ma:fieldsID="35e22c2c945f77da73b025721ec44fae" ns3:_="" ns4:_="">
    <xsd:import namespace="fdadd34b-cb27-4b57-87e8-9ce69876593e"/>
    <xsd:import namespace="354918e4-0f3b-41b6-ab41-df14ce3ca1c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d34b-cb27-4b57-87e8-9ce6987659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918e4-0f3b-41b6-ab41-df14ce3ca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54918e4-0f3b-41b6-ab41-df14ce3ca1c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4AD0B-FCD4-4AE2-9CA8-C22EE5C2F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dd34b-cb27-4b57-87e8-9ce69876593e"/>
    <ds:schemaRef ds:uri="354918e4-0f3b-41b6-ab41-df14ce3ca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690910-302B-4474-B119-EAE08E0139B3}">
  <ds:schemaRefs>
    <ds:schemaRef ds:uri="http://schemas.microsoft.com/office/2006/metadata/properties"/>
    <ds:schemaRef ds:uri="http://schemas.microsoft.com/office/infopath/2007/PartnerControls"/>
    <ds:schemaRef ds:uri="354918e4-0f3b-41b6-ab41-df14ce3ca1cd"/>
  </ds:schemaRefs>
</ds:datastoreItem>
</file>

<file path=customXml/itemProps3.xml><?xml version="1.0" encoding="utf-8"?>
<ds:datastoreItem xmlns:ds="http://schemas.openxmlformats.org/officeDocument/2006/customXml" ds:itemID="{C3C23451-2591-407F-9771-3FEF0E342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D65BA1-E68D-45A5-99FC-2DAD05653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692</TotalTime>
  <Pages>42</Pages>
  <Words>6416</Words>
  <Characters>36576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Paranee Sattawongsakul (PRL)</cp:lastModifiedBy>
  <cp:revision>184</cp:revision>
  <cp:lastPrinted>2023-05-09T03:23:00Z</cp:lastPrinted>
  <dcterms:created xsi:type="dcterms:W3CDTF">2023-05-05T06:30:00Z</dcterms:created>
  <dcterms:modified xsi:type="dcterms:W3CDTF">2023-05-10T05:24:00Z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  <property fmtid="{D5CDD505-2E9C-101B-9397-08002B2CF9AE}" pid="6" name="GrammarlyDocumentId">
    <vt:lpwstr>8e105cc4c46cb66326401d73149f5f60f9bfbb6845ae4eab42583a250f0cd3d1</vt:lpwstr>
  </property>
  <property fmtid="{D5CDD505-2E9C-101B-9397-08002B2CF9AE}" pid="7" name="ContentTypeId">
    <vt:lpwstr>0x0101001D91AA754333CE4CADDFC61CC6DB93DB</vt:lpwstr>
  </property>
</Properties>
</file>