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3667B" w14:textId="77777777" w:rsidR="00873B33" w:rsidRPr="00CD157D" w:rsidRDefault="00873B33" w:rsidP="00504A14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F5F388D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13095816" w14:textId="1AF429AD"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131C12">
        <w:rPr>
          <w:b/>
          <w:bCs/>
        </w:rPr>
        <w:t>3</w:t>
      </w:r>
      <w:r w:rsidR="00F27AFA">
        <w:rPr>
          <w:b/>
          <w:bCs/>
        </w:rPr>
        <w:t>1</w:t>
      </w:r>
      <w:r w:rsidR="00131C12">
        <w:rPr>
          <w:b/>
          <w:bCs/>
        </w:rPr>
        <w:t xml:space="preserve"> </w:t>
      </w:r>
      <w:r w:rsidR="00F27AFA">
        <w:rPr>
          <w:rFonts w:hint="cs"/>
          <w:b/>
          <w:bCs/>
          <w:cs/>
        </w:rPr>
        <w:t>มีนาคม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</w:t>
      </w:r>
      <w:r w:rsidR="00F27AFA">
        <w:rPr>
          <w:b/>
          <w:bCs/>
        </w:rPr>
        <w:t>6</w:t>
      </w:r>
    </w:p>
    <w:p w14:paraId="6884F5D1" w14:textId="77777777"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14:paraId="4FD74B1C" w14:textId="77777777" w:rsidR="00873B33" w:rsidRDefault="00873B3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11695880" w14:textId="77777777"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proofErr w:type="gramStart"/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proofErr w:type="gramEnd"/>
      <w:r w:rsidRPr="00CD157D">
        <w:rPr>
          <w:rFonts w:ascii="Angsana New" w:hAnsi="Angsana New"/>
          <w:cs/>
        </w:rPr>
        <w:t>ข้อมูลทั่วไป</w:t>
      </w:r>
    </w:p>
    <w:p w14:paraId="1174EC7C" w14:textId="77777777" w:rsidR="00873B33" w:rsidRPr="00CD157D" w:rsidRDefault="00873B33" w:rsidP="008A3324">
      <w:pPr>
        <w:pStyle w:val="a7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599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6"/>
        <w:gridCol w:w="6463"/>
      </w:tblGrid>
      <w:tr w:rsidR="00873B33" w:rsidRPr="00CD157D" w14:paraId="07702F92" w14:textId="77777777" w:rsidTr="00E97ABC">
        <w:tc>
          <w:tcPr>
            <w:tcW w:w="3136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4DA11D8C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463" w:type="dxa"/>
            <w:tcBorders>
              <w:left w:val="nil"/>
              <w:bottom w:val="nil"/>
            </w:tcBorders>
          </w:tcPr>
          <w:p w14:paraId="38F76F28" w14:textId="77777777"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93ED7E4" w14:textId="77777777" w:rsidTr="00E97ABC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75DDA5F0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single" w:sz="6" w:space="0" w:color="auto"/>
            </w:tcBorders>
          </w:tcPr>
          <w:p w14:paraId="5333E75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521064" w14:paraId="3535CD60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4AECECC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463" w:type="dxa"/>
            <w:tcBorders>
              <w:top w:val="nil"/>
              <w:left w:val="nil"/>
            </w:tcBorders>
          </w:tcPr>
          <w:p w14:paraId="7E44EC9A" w14:textId="77777777"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</w:t>
            </w:r>
            <w:r w:rsidR="00311077">
              <w:rPr>
                <w:rFonts w:ascii="Angsana New" w:hAnsi="Angsana New"/>
              </w:rPr>
              <w:t>9</w:t>
            </w:r>
            <w:r w:rsidR="005777F5">
              <w:rPr>
                <w:rFonts w:ascii="Angsana New" w:hAnsi="Angsana New"/>
              </w:rPr>
              <w:t>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r w:rsidR="005777F5" w:rsidRPr="005777F5">
              <w:rPr>
                <w:rFonts w:ascii="Angsana New" w:hAnsi="Angsana New"/>
                <w:cs/>
              </w:rPr>
              <w:t>เวอร์</w:t>
            </w:r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="00067A66">
              <w:rPr>
                <w:rFonts w:ascii="Angsana New" w:hAnsi="Angsana New" w:hint="cs"/>
                <w:cs/>
              </w:rPr>
              <w:t>-</w:t>
            </w:r>
            <w:r w:rsidR="00521064">
              <w:rPr>
                <w:rFonts w:ascii="Angsana New" w:hAnsi="Angsana New" w:hint="cs"/>
                <w:cs/>
              </w:rPr>
              <w:t>4</w:t>
            </w:r>
            <w:r w:rsidRPr="005777F5">
              <w:rPr>
                <w:rFonts w:ascii="Angsana New" w:hAnsi="Angsana New" w:hint="cs"/>
              </w:rPr>
              <w:t xml:space="preserve">, </w:t>
            </w:r>
            <w:r w:rsidR="00ED1608">
              <w:rPr>
                <w:rFonts w:ascii="Angsana New" w:hAnsi="Angsana New"/>
              </w:rPr>
              <w:t>9-</w:t>
            </w:r>
            <w:r w:rsidR="00056D41" w:rsidRPr="005777F5">
              <w:rPr>
                <w:rFonts w:ascii="Angsana New" w:hAnsi="Angsana New"/>
              </w:rPr>
              <w:t>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14:paraId="24AF38C6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6C14B869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left w:val="nil"/>
              <w:bottom w:val="nil"/>
            </w:tcBorders>
          </w:tcPr>
          <w:p w14:paraId="71F37A7E" w14:textId="77777777"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3E9D0680" w14:textId="77777777" w:rsidTr="00E97ABC">
        <w:tc>
          <w:tcPr>
            <w:tcW w:w="3136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7121C74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single" w:sz="4" w:space="0" w:color="auto"/>
            </w:tcBorders>
          </w:tcPr>
          <w:p w14:paraId="37E74709" w14:textId="77777777"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683B28DB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290F3B5C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463" w:type="dxa"/>
            <w:tcBorders>
              <w:top w:val="nil"/>
              <w:left w:val="nil"/>
            </w:tcBorders>
          </w:tcPr>
          <w:p w14:paraId="4865109D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14:paraId="053EAA48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409B40E3" w14:textId="77777777"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</w:tcBorders>
          </w:tcPr>
          <w:p w14:paraId="1F150A73" w14:textId="77777777"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64047D97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5017511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</w:tcBorders>
          </w:tcPr>
          <w:p w14:paraId="298EBD64" w14:textId="306481C1" w:rsidR="00873B33" w:rsidRPr="008E4963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  <w:spacing w:val="-2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="008E4963"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</w:t>
            </w:r>
            <w:r w:rsidR="00EE551A" w:rsidRPr="008E4963">
              <w:rPr>
                <w:rFonts w:ascii="Angsana New" w:hAnsi="Angsana New"/>
                <w:spacing w:val="-2"/>
                <w:cs/>
              </w:rPr>
              <w:t>ตามหมายเหตุ</w:t>
            </w:r>
          </w:p>
        </w:tc>
      </w:tr>
      <w:tr w:rsidR="00873B33" w:rsidRPr="00CD157D" w14:paraId="5CCBBB2E" w14:textId="77777777" w:rsidTr="00E97ABC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1B530903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463" w:type="dxa"/>
            <w:tcBorders>
              <w:top w:val="nil"/>
              <w:left w:val="nil"/>
              <w:bottom w:val="single" w:sz="6" w:space="0" w:color="auto"/>
            </w:tcBorders>
          </w:tcPr>
          <w:p w14:paraId="5B8D74EE" w14:textId="1AD294DE" w:rsidR="00873B33" w:rsidRPr="00CD157D" w:rsidRDefault="00873B33" w:rsidP="00EE551A">
            <w:pPr>
              <w:tabs>
                <w:tab w:val="left" w:pos="396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 xml:space="preserve">   </w:t>
            </w:r>
            <w:r w:rsidR="00DD436D" w:rsidRPr="00CD157D">
              <w:rPr>
                <w:rFonts w:ascii="Angsana New" w:hAnsi="Angsana New"/>
                <w:cs/>
              </w:rPr>
              <w:t xml:space="preserve">  </w:t>
            </w:r>
            <w:r w:rsidR="00356566">
              <w:rPr>
                <w:rFonts w:ascii="Angsana New" w:hAnsi="Angsana New" w:hint="cs"/>
                <w:cs/>
              </w:rPr>
              <w:t xml:space="preserve"> </w:t>
            </w:r>
            <w:r w:rsidR="00DF24CE" w:rsidRPr="008E4963">
              <w:rPr>
                <w:rFonts w:ascii="Angsana New" w:hAnsi="Angsana New"/>
                <w:spacing w:val="-2"/>
                <w:cs/>
              </w:rPr>
              <w:t>ประกอบ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923201">
              <w:rPr>
                <w:rFonts w:ascii="Angsana New" w:hAnsi="Angsana New"/>
                <w:cs/>
              </w:rPr>
              <w:t>ข้</w:t>
            </w:r>
            <w:r w:rsidR="00DD436D" w:rsidRPr="00923201">
              <w:rPr>
                <w:rFonts w:ascii="Angsana New" w:hAnsi="Angsana New" w:hint="cs"/>
                <w:cs/>
              </w:rPr>
              <w:t>อ</w:t>
            </w:r>
            <w:r w:rsidR="00C173A4" w:rsidRPr="00923201">
              <w:rPr>
                <w:rFonts w:ascii="Angsana New" w:hAnsi="Angsana New"/>
              </w:rPr>
              <w:t xml:space="preserve"> </w:t>
            </w:r>
            <w:r w:rsidR="00423C67" w:rsidRPr="00923201">
              <w:rPr>
                <w:rFonts w:ascii="Angsana New" w:hAnsi="Angsana New"/>
              </w:rPr>
              <w:t>9</w:t>
            </w:r>
            <w:r w:rsidR="008E4963">
              <w:rPr>
                <w:rFonts w:ascii="Angsana New" w:hAnsi="Angsana New" w:hint="cs"/>
                <w:cs/>
              </w:rPr>
              <w:t xml:space="preserve"> </w:t>
            </w:r>
            <w:r w:rsidR="008E4963">
              <w:rPr>
                <w:rFonts w:hint="cs"/>
                <w:cs/>
              </w:rPr>
              <w:t xml:space="preserve">และ </w:t>
            </w:r>
            <w:r w:rsidR="008E4963">
              <w:t xml:space="preserve">10 </w:t>
            </w:r>
            <w:r w:rsidR="008E4963">
              <w:rPr>
                <w:rFonts w:hint="cs"/>
                <w:cs/>
              </w:rPr>
              <w:t>ตามลำดับ</w:t>
            </w:r>
          </w:p>
        </w:tc>
      </w:tr>
    </w:tbl>
    <w:p w14:paraId="0ED8C30F" w14:textId="77777777"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2CBFC6C8" w14:textId="77777777" w:rsidR="00334522" w:rsidRPr="004914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49147D">
        <w:rPr>
          <w:rFonts w:ascii="Angsana New" w:hAnsi="Angsana New"/>
        </w:rPr>
        <w:t>1.2</w:t>
      </w:r>
      <w:r w:rsidRPr="0049147D">
        <w:rPr>
          <w:rFonts w:ascii="Angsana New" w:hAnsi="Angsana New"/>
        </w:rPr>
        <w:tab/>
      </w:r>
      <w:r w:rsidR="00334522" w:rsidRPr="0049147D">
        <w:rPr>
          <w:rFonts w:ascii="Angsana New" w:hAnsi="Angsana New" w:cs="Angsana New"/>
          <w:cs/>
        </w:rPr>
        <w:t>ข้อมูล</w:t>
      </w:r>
      <w:r w:rsidR="00334522" w:rsidRPr="0049147D">
        <w:rPr>
          <w:rFonts w:ascii="Angsana New" w:hAnsi="Angsana New" w:cs="Angsana New" w:hint="cs"/>
          <w:cs/>
        </w:rPr>
        <w:t>สิทธิการ</w:t>
      </w:r>
      <w:r w:rsidR="00334522" w:rsidRPr="004914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5439A033" w14:textId="2DA80FFE" w:rsidR="00334522" w:rsidRPr="0049147D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ซึ่งเป็นบริษัทย่อยของบริษัท</w:t>
      </w:r>
      <w:r w:rsidRPr="0049147D">
        <w:rPr>
          <w:rFonts w:ascii="Angsana New" w:hAnsi="Angsana New" w:cs="Angsana New" w:hint="cs"/>
          <w:cs/>
        </w:rPr>
        <w:t xml:space="preserve"> </w:t>
      </w:r>
      <w:r w:rsidRPr="004914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49147D">
        <w:rPr>
          <w:rFonts w:ascii="Angsana New" w:hAnsi="Angsana New" w:cs="Angsana New" w:hint="cs"/>
          <w:cs/>
        </w:rPr>
        <w:t xml:space="preserve"> (“ใบอนุญาตฯ”)</w:t>
      </w:r>
      <w:r w:rsidR="005777F5" w:rsidRPr="0049147D">
        <w:rPr>
          <w:rFonts w:ascii="Angsana New" w:hAnsi="Angsana New" w:cs="Angsana New"/>
          <w:cs/>
        </w:rPr>
        <w:t xml:space="preserve"> </w:t>
      </w:r>
      <w:r w:rsidRPr="0049147D">
        <w:rPr>
          <w:rFonts w:ascii="Angsana New" w:hAnsi="Angsana New" w:cs="Angsana New"/>
          <w:cs/>
        </w:rPr>
        <w:t>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(กสทช.) โดยใบอนุญาต</w:t>
      </w:r>
      <w:r w:rsidRPr="0049147D">
        <w:rPr>
          <w:rFonts w:ascii="Angsana New" w:hAnsi="Angsana New" w:cs="Angsana New" w:hint="cs"/>
          <w:cs/>
        </w:rPr>
        <w:t>ฯ</w:t>
      </w:r>
      <w:r w:rsidRPr="004914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 w:rsidRPr="0049147D">
        <w:rPr>
          <w:rFonts w:ascii="Angsana New" w:hAnsi="Angsana New" w:cs="Angsana New"/>
        </w:rPr>
        <w:t>15</w:t>
      </w:r>
      <w:r w:rsidRPr="004914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 w:rsidRPr="0049147D">
        <w:rPr>
          <w:rFonts w:ascii="Angsana New" w:hAnsi="Angsana New" w:cs="Angsana New"/>
        </w:rPr>
        <w:t>25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2557</w:t>
      </w:r>
      <w:r w:rsidRPr="0049147D">
        <w:rPr>
          <w:rFonts w:ascii="Angsana New" w:hAnsi="Angsana New" w:cs="Angsana New"/>
          <w:cs/>
        </w:rPr>
        <w:t xml:space="preserve"> และสิ้นสุดวันที่ </w:t>
      </w:r>
      <w:r w:rsidR="00311077" w:rsidRPr="0049147D">
        <w:rPr>
          <w:rFonts w:ascii="Angsana New" w:hAnsi="Angsana New" w:cs="Angsana New"/>
        </w:rPr>
        <w:t>24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2572</w:t>
      </w:r>
      <w:r w:rsidRPr="0049147D">
        <w:rPr>
          <w:rFonts w:ascii="Angsana New" w:hAnsi="Angsana New" w:cs="Angsana New"/>
          <w:cs/>
        </w:rPr>
        <w:t>)</w:t>
      </w:r>
    </w:p>
    <w:p w14:paraId="28E32EB1" w14:textId="77777777" w:rsidR="00C13EA7" w:rsidRDefault="00C13EA7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4B55BEF9" w14:textId="77777777" w:rsidR="00A74E21" w:rsidRPr="00D85FBB" w:rsidRDefault="0059611C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338C358B" w14:textId="5AAF266F" w:rsidR="00A24CAA" w:rsidRPr="00563983" w:rsidRDefault="00506A4F" w:rsidP="007B03CB">
      <w:pPr>
        <w:tabs>
          <w:tab w:val="left" w:pos="1134"/>
        </w:tabs>
        <w:ind w:left="1105" w:right="-57" w:hanging="476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</w:t>
      </w:r>
      <w:r w:rsidR="007B03CB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>งบ</w:t>
      </w:r>
      <w:r w:rsidR="00200907" w:rsidRPr="007B03CB">
        <w:rPr>
          <w:rFonts w:ascii="Angsana New" w:hAnsi="Angsana New" w:cs="Angsana New" w:hint="cs"/>
          <w:cs/>
        </w:rPr>
        <w:t>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766653">
        <w:rPr>
          <w:rFonts w:ascii="Angsana New" w:hAnsi="Angsana New" w:hint="cs"/>
          <w:spacing w:val="-2"/>
          <w:cs/>
        </w:rPr>
        <w:t xml:space="preserve">พ.ศ. </w:t>
      </w:r>
      <w:r w:rsidR="003C7CCE" w:rsidRPr="00766653">
        <w:rPr>
          <w:rFonts w:ascii="Angsana New" w:hAnsi="Angsana New"/>
          <w:spacing w:val="-2"/>
        </w:rPr>
        <w:t>254</w:t>
      </w:r>
      <w:r w:rsidR="00200907" w:rsidRPr="00766653">
        <w:rPr>
          <w:rFonts w:ascii="Angsana New" w:hAnsi="Angsana New"/>
          <w:spacing w:val="-2"/>
        </w:rPr>
        <w:t>7</w:t>
      </w:r>
      <w:r w:rsidR="00200907" w:rsidRPr="00766653">
        <w:rPr>
          <w:rFonts w:ascii="Angsana New" w:hAnsi="Angsana New" w:hint="cs"/>
          <w:spacing w:val="-2"/>
          <w:cs/>
        </w:rPr>
        <w:t xml:space="preserve"> และพระราชบัญญัติการบัญชี พ.ศ. </w:t>
      </w:r>
      <w:r w:rsidR="003C7CCE" w:rsidRPr="00766653">
        <w:rPr>
          <w:rFonts w:ascii="Angsana New" w:hAnsi="Angsana New"/>
          <w:spacing w:val="-2"/>
        </w:rPr>
        <w:t>2</w:t>
      </w:r>
      <w:r w:rsidR="00766653">
        <w:rPr>
          <w:rFonts w:ascii="Angsana New" w:hAnsi="Angsana New"/>
          <w:spacing w:val="-2"/>
        </w:rPr>
        <w:t>543</w:t>
      </w:r>
      <w:r w:rsidR="00200907" w:rsidRPr="00766653">
        <w:rPr>
          <w:rFonts w:ascii="Angsana New" w:hAnsi="Angsana New" w:hint="cs"/>
          <w:spacing w:val="-2"/>
          <w:cs/>
        </w:rPr>
        <w:t xml:space="preserve"> </w:t>
      </w:r>
      <w:r w:rsidR="00C64655" w:rsidRPr="00766653">
        <w:rPr>
          <w:rFonts w:ascii="Angsana New" w:hAnsi="Angsana New" w:hint="cs"/>
          <w:spacing w:val="-2"/>
          <w:cs/>
        </w:rPr>
        <w:t>ซึ่ง</w:t>
      </w:r>
      <w:r w:rsidR="003518DA" w:rsidRPr="00766653">
        <w:rPr>
          <w:rFonts w:ascii="Angsana New" w:hAnsi="Angsana New"/>
          <w:spacing w:val="-2"/>
          <w:cs/>
        </w:rPr>
        <w:t>จัดทำขึ้น</w:t>
      </w:r>
      <w:r w:rsidR="003518DA" w:rsidRPr="00766653">
        <w:rPr>
          <w:rFonts w:ascii="Angsana New" w:hAnsi="Angsana New" w:hint="cs"/>
          <w:spacing w:val="-2"/>
          <w:cs/>
        </w:rPr>
        <w:t>ในรูปแบบย่</w:t>
      </w:r>
      <w:r w:rsidR="00C64655" w:rsidRPr="00766653">
        <w:rPr>
          <w:rFonts w:ascii="Angsana New" w:hAnsi="Angsana New" w:hint="cs"/>
          <w:spacing w:val="-2"/>
          <w:cs/>
        </w:rPr>
        <w:t>อ</w:t>
      </w:r>
      <w:r w:rsidR="003518DA" w:rsidRPr="00766653">
        <w:rPr>
          <w:rFonts w:ascii="Angsana New" w:hAnsi="Angsana New" w:hint="cs"/>
          <w:spacing w:val="-2"/>
          <w:cs/>
        </w:rPr>
        <w:t>ตามมาตรฐานกา</w:t>
      </w:r>
      <w:r w:rsidR="006A2D18" w:rsidRPr="00766653">
        <w:rPr>
          <w:rFonts w:ascii="Angsana New" w:hAnsi="Angsana New" w:hint="cs"/>
          <w:spacing w:val="-2"/>
          <w:cs/>
        </w:rPr>
        <w:t>รบัญชี ฉบับที่</w:t>
      </w:r>
      <w:r w:rsidR="00766653" w:rsidRPr="00766653">
        <w:rPr>
          <w:rFonts w:ascii="Angsana New" w:hAnsi="Angsana New"/>
          <w:spacing w:val="-2"/>
        </w:rPr>
        <w:t xml:space="preserve"> </w:t>
      </w:r>
      <w:r w:rsidR="003C7CCE" w:rsidRPr="00766653">
        <w:rPr>
          <w:rFonts w:ascii="Angsana New" w:hAnsi="Angsana New"/>
          <w:spacing w:val="-2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F27AFA">
        <w:rPr>
          <w:rFonts w:ascii="Angsana New" w:hAnsi="Angsana New" w:cs="Angsana New"/>
        </w:rPr>
        <w:t>5</w:t>
      </w:r>
    </w:p>
    <w:p w14:paraId="24EEDC3B" w14:textId="237A4C55" w:rsidR="0049147D" w:rsidRDefault="0049147D">
      <w:pPr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7A8388E4" w14:textId="17704154"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</w:t>
      </w:r>
      <w:proofErr w:type="spellStart"/>
      <w:r w:rsidR="00352430" w:rsidRPr="00CD157D">
        <w:rPr>
          <w:rFonts w:ascii="Angsana New" w:hAnsi="Angsana New"/>
          <w:cs/>
        </w:rPr>
        <w:t>เวิลด์</w:t>
      </w:r>
      <w:proofErr w:type="spellEnd"/>
      <w:r w:rsidR="00352430" w:rsidRPr="00CD157D">
        <w:rPr>
          <w:rFonts w:ascii="Angsana New" w:hAnsi="Angsana New"/>
          <w:cs/>
        </w:rPr>
        <w:t xml:space="preserve"> จำกัด </w:t>
      </w:r>
      <w:r w:rsidR="00352430" w:rsidRPr="00CD157D">
        <w:rPr>
          <w:rFonts w:ascii="Angsana New" w:hAnsi="Angsana New"/>
        </w:rPr>
        <w:t>(</w:t>
      </w:r>
      <w:proofErr w:type="gramStart"/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 xml:space="preserve">)   </w:t>
      </w:r>
      <w:proofErr w:type="gramEnd"/>
      <w:r w:rsidR="00B04A8E">
        <w:rPr>
          <w:rFonts w:ascii="Angsana New" w:hAnsi="Angsana New"/>
        </w:rPr>
        <w:t xml:space="preserve">        </w:t>
      </w:r>
      <w:r w:rsidR="00D54E8F">
        <w:rPr>
          <w:rFonts w:ascii="Angsana New" w:hAnsi="Angsana New" w:hint="cs"/>
          <w:cs/>
        </w:rPr>
        <w:t xml:space="preserve">   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EC5624">
        <w:rPr>
          <w:rFonts w:ascii="Angsana New" w:hAnsi="Angsana New" w:hint="cs"/>
          <w:cs/>
        </w:rPr>
        <w:t>และส่วนได้เสีย</w:t>
      </w:r>
      <w:r w:rsidR="00E64C28">
        <w:rPr>
          <w:rFonts w:ascii="Angsana New" w:hAnsi="Angsana New" w:hint="cs"/>
          <w:cs/>
        </w:rPr>
        <w:t xml:space="preserve">ในการร่วมค้า </w:t>
      </w:r>
      <w:r w:rsidR="00352430" w:rsidRPr="00CD157D">
        <w:rPr>
          <w:rFonts w:ascii="Angsana New" w:hAnsi="Angsana New"/>
          <w:cs/>
        </w:rPr>
        <w:t>ดังต่อไปนี้</w:t>
      </w:r>
    </w:p>
    <w:tbl>
      <w:tblPr>
        <w:tblW w:w="9716" w:type="dxa"/>
        <w:tblInd w:w="6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7"/>
        <w:gridCol w:w="1143"/>
        <w:gridCol w:w="1143"/>
        <w:gridCol w:w="1443"/>
      </w:tblGrid>
      <w:tr w:rsidR="001104CA" w:rsidRPr="00D5211D" w14:paraId="4776DE43" w14:textId="77777777" w:rsidTr="00154BFF">
        <w:trPr>
          <w:cantSplit/>
          <w:trHeight w:val="405"/>
        </w:trPr>
        <w:tc>
          <w:tcPr>
            <w:tcW w:w="59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7B48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4BA" w14:textId="77777777"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0868E" w14:textId="77777777"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7C9FC2" w14:textId="77777777" w:rsidTr="00154BFF">
        <w:trPr>
          <w:cantSplit/>
          <w:trHeight w:val="405"/>
        </w:trPr>
        <w:tc>
          <w:tcPr>
            <w:tcW w:w="5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BD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0CA8AD" w14:textId="0BC8782F" w:rsidR="001104CA" w:rsidRPr="00D5211D" w:rsidRDefault="00131C12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F27AFA">
              <w:rPr>
                <w:sz w:val="30"/>
                <w:szCs w:val="30"/>
              </w:rPr>
              <w:t>1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27AFA">
              <w:rPr>
                <w:rFonts w:hint="cs"/>
                <w:sz w:val="30"/>
                <w:szCs w:val="30"/>
                <w:cs/>
              </w:rPr>
              <w:t>มี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F27AFA">
              <w:rPr>
                <w:rFonts w:hint="cs"/>
                <w:sz w:val="30"/>
                <w:szCs w:val="30"/>
                <w:cs/>
              </w:rPr>
              <w:t>ค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F27AFA">
              <w:rPr>
                <w:sz w:val="30"/>
                <w:szCs w:val="30"/>
              </w:rPr>
              <w:t>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FE2C5" w14:textId="28BF6E0D"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F27AFA">
              <w:rPr>
                <w:sz w:val="30"/>
                <w:szCs w:val="30"/>
              </w:rPr>
              <w:t>5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4F3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7C8D793B" w14:textId="77777777" w:rsidTr="00154BFF">
        <w:trPr>
          <w:trHeight w:val="405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9BB61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5665347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9598DF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60D4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067A66" w:rsidRPr="00D5211D" w14:paraId="36B3EFF9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0D2EE" w14:textId="77777777" w:rsidR="00067A66" w:rsidRPr="00D5211D" w:rsidRDefault="00067A66" w:rsidP="00067A66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558D01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2E8B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4DB6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3D700600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E76B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 xml:space="preserve">บริษัท รังสิโรตม์วนิช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6FFC40C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0C17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B12E1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71F2E7F6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2F3B0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F6B5791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B2B1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11442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F3444FA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9CD38" w14:textId="5E8D44AD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</w:t>
            </w:r>
            <w:r w:rsidR="007B03C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90292C5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569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0CEA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34A5F3E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6E7BC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5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2350AFD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350C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E6CA3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5299A01F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47F93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6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บางกอกเทเลวิชั่น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40F1122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110F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4450C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14D5841D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09907" w14:textId="77777777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7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E1BA498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62924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546AF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07C04C6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A0C86" w14:textId="77777777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8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3FF4F29" w14:textId="77777777" w:rsidR="00067A66" w:rsidRPr="003F345B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D9F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E58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602337" w:rsidRPr="00D5211D" w14:paraId="516DFFCA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FD129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97D256" w14:textId="77777777" w:rsidR="00602337" w:rsidRPr="003C7CCE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CF44F" w14:textId="77777777"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572B2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66EDA958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ABC28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ดิ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5211D">
              <w:rPr>
                <w:sz w:val="30"/>
                <w:szCs w:val="30"/>
                <w:u w:val="single"/>
                <w:cs/>
              </w:rPr>
              <w:t>ทริบิวชั่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 xml:space="preserve">น </w:t>
            </w:r>
            <w:r w:rsidRPr="00D5211D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51100DB" w14:textId="77777777" w:rsidR="00602337" w:rsidRPr="003C7CCE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A9F7C" w14:textId="77777777"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52E4B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5E885000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6745A" w14:textId="77777777" w:rsidR="00602337" w:rsidRPr="00D5211D" w:rsidRDefault="003C7CCE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602337" w:rsidRPr="00D5211D">
              <w:rPr>
                <w:sz w:val="30"/>
                <w:szCs w:val="30"/>
                <w:cs/>
              </w:rPr>
              <w:t>. บริษัท ทีวีบี ทรี เน็ตเวอร์ค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2A834D" w14:textId="77777777" w:rsidR="00602337" w:rsidRPr="003C7CCE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BFC50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B4CA6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E64C28" w:rsidRPr="00D5211D" w14:paraId="43931493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DB93E" w14:textId="7AE4D17E" w:rsidR="00E64C28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9F84283" w14:textId="77777777" w:rsidR="00E64C28" w:rsidRPr="003F345B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C5DE7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373E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E64C28" w:rsidRPr="00D5211D" w14:paraId="07DD4C5F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7234" w14:textId="0CB999FF" w:rsidR="00E64C28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Pr="000C69C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 w:rsidR="00970479">
              <w:rPr>
                <w:rFonts w:hint="cs"/>
                <w:sz w:val="30"/>
                <w:szCs w:val="30"/>
                <w:cs/>
              </w:rPr>
              <w:t>ร์</w:t>
            </w:r>
            <w:r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7BD37CA" w14:textId="0A4D9393" w:rsidR="00E64C28" w:rsidRPr="003F345B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97985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226BC" w14:textId="28C342E1" w:rsidR="00E64C28" w:rsidRPr="00D5211D" w:rsidRDefault="009550E0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9550E0">
              <w:rPr>
                <w:sz w:val="30"/>
                <w:szCs w:val="30"/>
              </w:rPr>
              <w:t>50.00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D8C9" w14:textId="2AB4856F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</w:tbl>
    <w:p w14:paraId="2E71E5B8" w14:textId="77777777" w:rsidR="007E3374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0"/>
          <w:szCs w:val="20"/>
        </w:rPr>
      </w:pPr>
    </w:p>
    <w:p w14:paraId="628695E3" w14:textId="77777777" w:rsidR="00B96D0D" w:rsidRPr="00B75A84" w:rsidRDefault="00D131FB" w:rsidP="00347CB0">
      <w:pPr>
        <w:pStyle w:val="af0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603121B2" w14:textId="6BF8175D" w:rsidR="00A91922" w:rsidRPr="00B2444A" w:rsidRDefault="00A91922" w:rsidP="00347CB0">
      <w:pPr>
        <w:pStyle w:val="af0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  <w:szCs w:val="32"/>
        </w:rPr>
      </w:pPr>
      <w:r w:rsidRPr="00B2444A">
        <w:rPr>
          <w:rFonts w:ascii="Angsana New" w:hAnsi="Angsana New" w:hint="cs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57E689A5" w14:textId="3144B130" w:rsidR="00A91922" w:rsidRPr="00B2444A" w:rsidRDefault="00A91922" w:rsidP="00A0032E">
      <w:pPr>
        <w:ind w:left="1092" w:right="-45" w:firstLine="468"/>
        <w:jc w:val="thaiDistribute"/>
        <w:rPr>
          <w:rFonts w:ascii="Angsana New" w:hAnsi="Angsana New" w:cs="Angsana New"/>
          <w:spacing w:val="-4"/>
        </w:rPr>
      </w:pPr>
      <w:r w:rsidRPr="00B2444A">
        <w:rPr>
          <w:rFonts w:ascii="Angsana New" w:hAnsi="Angsana New" w:cs="Angsana New" w:hint="cs"/>
          <w:spacing w:val="-4"/>
          <w:cs/>
        </w:rPr>
        <w:t>กลุ่มบริษัทได้นำมาตรฐานการรายงานทางการเงิน ฉบับปรับปรุงจำนวนหลายฉบับ ซึ่งมีผลบังคับใช้สำหรับ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</w:t>
      </w:r>
      <w:r w:rsidR="00347CB0" w:rsidRPr="00B2444A">
        <w:rPr>
          <w:rFonts w:ascii="Angsana New" w:hAnsi="Angsana New" w:cs="Angsana New"/>
          <w:spacing w:val="-4"/>
        </w:rPr>
        <w:t xml:space="preserve"> 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 </w:t>
      </w:r>
      <w:r w:rsidRPr="00B2444A">
        <w:rPr>
          <w:rFonts w:ascii="Angsana New" w:hAnsi="Angsana New" w:cs="Angsana New" w:hint="cs"/>
          <w:spacing w:val="-4"/>
          <w:cs/>
        </w:rPr>
        <w:t xml:space="preserve">งบการเงินที่มีรอบระยะเวลาบัญชีที่เริ่มในหรือหลังวันที่ </w:t>
      </w:r>
      <w:r w:rsidR="003C7CCE" w:rsidRPr="00B2444A">
        <w:rPr>
          <w:rFonts w:ascii="Angsana New" w:hAnsi="Angsana New" w:cs="Angsana New"/>
          <w:spacing w:val="-4"/>
        </w:rPr>
        <w:t>1</w:t>
      </w:r>
      <w:r w:rsidRPr="00B2444A"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B2444A">
        <w:rPr>
          <w:rFonts w:ascii="Angsana New" w:hAnsi="Angsana New" w:cs="Angsana New"/>
          <w:spacing w:val="-4"/>
        </w:rPr>
        <w:t>256</w:t>
      </w:r>
      <w:r w:rsidR="001F1F71" w:rsidRPr="00B2444A">
        <w:rPr>
          <w:rFonts w:ascii="Angsana New" w:hAnsi="Angsana New" w:cs="Angsana New"/>
          <w:spacing w:val="-4"/>
        </w:rPr>
        <w:t>6</w:t>
      </w:r>
      <w:r w:rsidRPr="00B2444A">
        <w:rPr>
          <w:rFonts w:ascii="Angsana New" w:hAnsi="Angsana New" w:cs="Angsana New" w:hint="cs"/>
          <w:spacing w:val="-4"/>
          <w:cs/>
        </w:rPr>
        <w:t xml:space="preserve"> มาถือปฏิบัติ </w:t>
      </w:r>
      <w:r w:rsidRPr="00B2444A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Pr="00B2444A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="00C61AE4" w:rsidRPr="00B2444A">
        <w:rPr>
          <w:rFonts w:ascii="Angsana New" w:eastAsia="Times New Roman" w:hAnsi="Angsana New" w:cs="Angsana New" w:hint="cs"/>
          <w:cs/>
        </w:rPr>
        <w:t>และมาตรฐานการรายงานทางการเงินบางฉบับมีการผ่อนปรนในทางปฏิบัติหรือข้อยกเว้นชั่วคราวกับผู้ใช้มาตรฐาน</w:t>
      </w:r>
    </w:p>
    <w:p w14:paraId="423B72EE" w14:textId="1D405BF5" w:rsidR="00A91922" w:rsidRDefault="00D5478E" w:rsidP="007B03CB">
      <w:pPr>
        <w:ind w:left="1092" w:right="-45" w:firstLine="462"/>
        <w:jc w:val="thaiDistribute"/>
        <w:rPr>
          <w:rFonts w:ascii="Angsana New" w:hAnsi="Angsana New" w:cs="Angsana New"/>
          <w:spacing w:val="-2"/>
        </w:rPr>
      </w:pPr>
      <w:r w:rsidRPr="00B2444A">
        <w:rPr>
          <w:rFonts w:ascii="Angsana New" w:hAnsi="Angsana New" w:cs="Angsana New" w:hint="cs"/>
          <w:spacing w:val="-2"/>
          <w:cs/>
        </w:rPr>
        <w:t>การนำ</w:t>
      </w:r>
      <w:r w:rsidR="00A91922" w:rsidRPr="00B2444A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 w:rsidRPr="00B2444A">
        <w:rPr>
          <w:rFonts w:ascii="Angsana New" w:hAnsi="Angsana New" w:cs="Angsana New" w:hint="cs"/>
          <w:spacing w:val="-2"/>
          <w:cs/>
        </w:rPr>
        <w:t>มาถือ</w:t>
      </w:r>
      <w:r w:rsidRPr="00B2444A">
        <w:rPr>
          <w:rFonts w:ascii="Angsana New" w:hAnsi="Angsana New" w:cs="Angsana New"/>
          <w:spacing w:val="-2"/>
          <w:cs/>
        </w:rPr>
        <w:t>ปฏิบัติ</w:t>
      </w:r>
      <w:r w:rsidRPr="00B2444A">
        <w:rPr>
          <w:rFonts w:ascii="Angsana New" w:hAnsi="Angsana New" w:cs="Angsana New" w:hint="cs"/>
          <w:spacing w:val="-2"/>
          <w:cs/>
        </w:rPr>
        <w:t>นี้</w:t>
      </w:r>
      <w:r w:rsidR="00A91922" w:rsidRPr="00B2444A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B2444A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 w:rsidR="00563983" w:rsidRPr="00B2444A">
        <w:rPr>
          <w:rFonts w:ascii="Angsana New" w:hAnsi="Angsana New" w:cs="Angsana New"/>
          <w:spacing w:val="-2"/>
          <w:cs/>
        </w:rPr>
        <w:br/>
      </w:r>
      <w:r w:rsidR="00A91922" w:rsidRPr="00B2444A">
        <w:rPr>
          <w:rFonts w:ascii="Angsana New" w:hAnsi="Angsana New" w:cs="Angsana New"/>
          <w:spacing w:val="-2"/>
          <w:cs/>
        </w:rPr>
        <w:t>งบการเงิน</w:t>
      </w:r>
      <w:r w:rsidR="00A91922" w:rsidRPr="00B2444A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7DB4F531" w14:textId="77777777" w:rsidR="009E1E88" w:rsidRDefault="009E1E88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222F45C0" w14:textId="77777777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0A938E6D" w14:textId="13AC6A23" w:rsidR="0049147D" w:rsidRDefault="0049147D">
      <w:pPr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0936B090" w14:textId="77777777" w:rsidR="00A461C1" w:rsidRPr="00BD6E48" w:rsidRDefault="00A461C1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lastRenderedPageBreak/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12203DDC" w14:textId="77777777"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04DFD9E" w14:textId="545CDE83" w:rsidR="00E55FE9" w:rsidRPr="006B683D" w:rsidRDefault="006C1A88" w:rsidP="006B683D">
      <w:pPr>
        <w:ind w:left="644" w:right="-59" w:firstLine="532"/>
        <w:jc w:val="thaiDistribute"/>
        <w:rPr>
          <w:rFonts w:ascii="Angsana New" w:hAnsi="Angsana New"/>
          <w:spacing w:val="2"/>
        </w:rPr>
      </w:pPr>
      <w:r w:rsidRPr="00A74B7B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347CB0" w:rsidRPr="00A74B7B">
        <w:rPr>
          <w:rFonts w:asciiTheme="majorBidi" w:eastAsia="Times New Roman" w:hAnsiTheme="majorBidi" w:cs="Angsana New"/>
          <w:spacing w:val="-2"/>
        </w:rPr>
        <w:t xml:space="preserve"> 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A74B7B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A74B7B">
        <w:rPr>
          <w:rFonts w:asciiTheme="majorBidi" w:eastAsia="Times New Roman" w:hAnsiTheme="majorBidi" w:cs="Angsana New"/>
          <w:spacing w:val="-2"/>
        </w:rPr>
        <w:t>31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A74B7B">
        <w:rPr>
          <w:rFonts w:asciiTheme="majorBidi" w:eastAsia="Times New Roman" w:hAnsiTheme="majorBidi" w:cs="Angsana New"/>
          <w:spacing w:val="-2"/>
        </w:rPr>
        <w:t>256</w:t>
      </w:r>
      <w:r w:rsidR="001F1F71" w:rsidRPr="00A74B7B">
        <w:rPr>
          <w:rFonts w:asciiTheme="majorBidi" w:eastAsia="Times New Roman" w:hAnsiTheme="majorBidi" w:cs="Angsana New"/>
          <w:spacing w:val="-2"/>
        </w:rPr>
        <w:t>5</w:t>
      </w:r>
      <w:r w:rsidR="00A313A0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</w:p>
    <w:p w14:paraId="5B07831E" w14:textId="77777777" w:rsidR="00E14154" w:rsidRPr="00332073" w:rsidRDefault="00B64819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14:paraId="4A3E053E" w14:textId="77777777"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04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397"/>
        <w:gridCol w:w="1397"/>
        <w:gridCol w:w="1397"/>
        <w:gridCol w:w="1288"/>
      </w:tblGrid>
      <w:tr w:rsidR="00F03613" w:rsidRPr="00332073" w14:paraId="24CB85E7" w14:textId="77777777" w:rsidTr="00DF0737">
        <w:trPr>
          <w:cantSplit/>
          <w:trHeight w:val="517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F237" w14:textId="77777777"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07E4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C7C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27AFA" w:rsidRPr="00332073" w14:paraId="0063CF33" w14:textId="77777777" w:rsidTr="00DF0737">
        <w:trPr>
          <w:cantSplit/>
          <w:trHeight w:val="510"/>
        </w:trPr>
        <w:tc>
          <w:tcPr>
            <w:tcW w:w="4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21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1D6E08" w14:textId="1ED406B9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07D7" w14:textId="3382322E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20A243" w14:textId="6C20489F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D868" w14:textId="5D48F3CF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27AFA" w:rsidRPr="00332073" w14:paraId="22EED1C6" w14:textId="77777777" w:rsidTr="00DF0737">
        <w:trPr>
          <w:trHeight w:val="287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7A99" w14:textId="406E95EC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33BF35B" w14:textId="550BFF08" w:rsidR="00F27AFA" w:rsidRPr="001630D0" w:rsidRDefault="001630D0" w:rsidP="00F27AFA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30D0">
              <w:rPr>
                <w:color w:val="000000" w:themeColor="text1"/>
                <w:sz w:val="30"/>
                <w:szCs w:val="30"/>
              </w:rPr>
              <w:t>1,495,550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F3E5FA" w14:textId="5485649F" w:rsidR="00F27AFA" w:rsidRPr="00433CDA" w:rsidRDefault="00BF1A22" w:rsidP="00F27AFA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2,952,24</w:t>
            </w:r>
            <w:r w:rsidR="007B03C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0CA4D6F" w14:textId="057A8501" w:rsidR="00F27AFA" w:rsidRPr="00774190" w:rsidRDefault="00774190" w:rsidP="00F27AFA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color w:val="000000" w:themeColor="text1"/>
                <w:sz w:val="30"/>
                <w:szCs w:val="30"/>
              </w:rPr>
              <w:t>930,987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97C35" w14:textId="3AA1B52B" w:rsidR="00F27AFA" w:rsidRPr="00901EB7" w:rsidRDefault="00565F36" w:rsidP="00B148D7">
            <w:pPr>
              <w:ind w:left="-108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2,248,716</w:t>
            </w:r>
          </w:p>
        </w:tc>
      </w:tr>
      <w:tr w:rsidR="00F27AFA" w:rsidRPr="00332073" w14:paraId="4EE6A883" w14:textId="77777777" w:rsidTr="00565F36"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93" w14:textId="77777777" w:rsidR="00F27AFA" w:rsidRPr="0037734E" w:rsidRDefault="00F27AFA" w:rsidP="00F27AFA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588C87A" w14:textId="203D4C70" w:rsidR="00F27AFA" w:rsidRPr="001630D0" w:rsidRDefault="001630D0" w:rsidP="00F27AFA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30D0">
              <w:rPr>
                <w:color w:val="000000" w:themeColor="text1"/>
                <w:sz w:val="30"/>
                <w:szCs w:val="30"/>
              </w:rPr>
              <w:t>2,501,711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F0AD" w14:textId="4A92F09B" w:rsidR="00F27AFA" w:rsidRPr="00433CDA" w:rsidRDefault="00BF1A22" w:rsidP="00F27AFA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1,000,002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640D62C" w14:textId="39808F16" w:rsidR="00F27AFA" w:rsidRPr="00774190" w:rsidRDefault="00F27AFA" w:rsidP="00774190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74190">
              <w:rPr>
                <w:color w:val="000000" w:themeColor="text1"/>
                <w:sz w:val="30"/>
                <w:szCs w:val="30"/>
                <w:cs/>
              </w:rPr>
              <w:t xml:space="preserve">   </w:t>
            </w:r>
            <w:r w:rsidR="00774190">
              <w:rPr>
                <w:color w:val="000000" w:themeColor="text1"/>
                <w:sz w:val="30"/>
                <w:szCs w:val="30"/>
              </w:rPr>
              <w:t>2,501,709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07BC" w14:textId="1037A1CC" w:rsidR="00F27AFA" w:rsidRPr="00901EB7" w:rsidRDefault="00565F36" w:rsidP="00B148D7">
            <w:pPr>
              <w:ind w:left="-108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,000,000</w:t>
            </w:r>
          </w:p>
        </w:tc>
      </w:tr>
      <w:tr w:rsidR="00F27AFA" w:rsidRPr="00CD157D" w14:paraId="412DD14A" w14:textId="77777777" w:rsidTr="00DF0737"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50B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FF1663D" w14:textId="053271A8" w:rsidR="00F27AFA" w:rsidRPr="001630D0" w:rsidRDefault="001630D0" w:rsidP="00F27AFA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30D0">
              <w:rPr>
                <w:color w:val="000000" w:themeColor="text1"/>
                <w:sz w:val="30"/>
                <w:szCs w:val="30"/>
              </w:rPr>
              <w:t>3,997,261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C288D" w14:textId="5FA560BB" w:rsidR="00F27AFA" w:rsidRPr="00433CDA" w:rsidRDefault="00BF1A22" w:rsidP="00F27AFA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3,952,24</w:t>
            </w:r>
            <w:r w:rsidR="007B03C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0DC7366" w14:textId="4F78DE46" w:rsidR="00F27AFA" w:rsidRPr="00774190" w:rsidRDefault="00774190" w:rsidP="00F27AFA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color w:val="000000" w:themeColor="text1"/>
                <w:sz w:val="30"/>
                <w:szCs w:val="30"/>
              </w:rPr>
              <w:t>3,432,696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40984" w14:textId="2FBCC300" w:rsidR="00F27AFA" w:rsidRPr="00901EB7" w:rsidRDefault="00BF1A22" w:rsidP="00B148D7">
            <w:pPr>
              <w:ind w:left="-108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3,248,716</w:t>
            </w:r>
          </w:p>
        </w:tc>
      </w:tr>
      <w:bookmarkEnd w:id="0"/>
    </w:tbl>
    <w:p w14:paraId="15C2D08A" w14:textId="77777777" w:rsidR="00094E9E" w:rsidRPr="00707C3B" w:rsidRDefault="00094E9E" w:rsidP="00B92A7F">
      <w:pPr>
        <w:tabs>
          <w:tab w:val="left" w:pos="0"/>
          <w:tab w:val="left" w:pos="1440"/>
        </w:tabs>
        <w:ind w:right="1082"/>
        <w:rPr>
          <w:rFonts w:ascii="Angsana New" w:hAnsi="Angsana New" w:cs="Angsana New"/>
          <w:sz w:val="10"/>
          <w:szCs w:val="10"/>
        </w:rPr>
      </w:pPr>
    </w:p>
    <w:p w14:paraId="6F028C3D" w14:textId="4FCB05E8" w:rsidR="008E2356" w:rsidRPr="00707C3B" w:rsidRDefault="008E2356" w:rsidP="00A17DA3">
      <w:pPr>
        <w:ind w:right="-871"/>
        <w:rPr>
          <w:rFonts w:ascii="Angsana New" w:hAnsi="Angsana New"/>
          <w:b/>
          <w:bCs/>
          <w:sz w:val="10"/>
          <w:szCs w:val="10"/>
        </w:rPr>
      </w:pPr>
    </w:p>
    <w:p w14:paraId="03246B60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2737F49A" w14:textId="77777777"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19" w:type="dxa"/>
        <w:tblInd w:w="6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6"/>
        <w:gridCol w:w="1409"/>
        <w:gridCol w:w="1410"/>
        <w:gridCol w:w="1370"/>
        <w:gridCol w:w="1334"/>
      </w:tblGrid>
      <w:tr w:rsidR="00CF14CB" w:rsidRPr="0037734E" w14:paraId="6D2365FE" w14:textId="77777777" w:rsidTr="009E4229">
        <w:trPr>
          <w:cantSplit/>
          <w:trHeight w:val="303"/>
        </w:trPr>
        <w:tc>
          <w:tcPr>
            <w:tcW w:w="41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F90AA" w14:textId="77777777"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6A2" w14:textId="77777777"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CA1" w14:textId="77777777"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F27AFA" w:rsidRPr="0037734E" w14:paraId="7CD73135" w14:textId="77777777" w:rsidTr="009E4229">
        <w:trPr>
          <w:trHeight w:val="308"/>
        </w:trPr>
        <w:tc>
          <w:tcPr>
            <w:tcW w:w="41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262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BE4CAA" w14:textId="7285943A" w:rsidR="00F27AFA" w:rsidRPr="00884B25" w:rsidRDefault="00F27AFA" w:rsidP="00F27AFA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DF0A" w14:textId="1CD18DDF" w:rsidR="00F27AFA" w:rsidRPr="00884B25" w:rsidRDefault="00F27AFA" w:rsidP="00F27AFA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6C65D7" w14:textId="404ECE09" w:rsidR="00F27AFA" w:rsidRPr="00884B25" w:rsidRDefault="00F27AFA" w:rsidP="00F27AFA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AF77" w14:textId="69FA9ABF" w:rsidR="00F27AFA" w:rsidRPr="00884B25" w:rsidRDefault="00F27AFA" w:rsidP="00F27AFA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27AFA" w:rsidRPr="0037734E" w14:paraId="496CF7CA" w14:textId="77777777" w:rsidTr="009E4229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BB4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0029A5B0" w14:textId="77777777" w:rsidR="00F27AFA" w:rsidRPr="00CD10A9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5F83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DCF9D4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0D0E84F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F27AFA" w:rsidRPr="0037734E" w14:paraId="2D963C75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918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2177052" w14:textId="0D9E7C13" w:rsidR="00F27AFA" w:rsidRPr="001630D0" w:rsidRDefault="001630D0" w:rsidP="00F27AFA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630D0">
              <w:rPr>
                <w:rFonts w:ascii="Angsana New" w:hAnsi="Angsana New" w:cs="Angsana New"/>
                <w:sz w:val="29"/>
                <w:szCs w:val="29"/>
              </w:rPr>
              <w:t>303,649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CC458" w14:textId="616D42FB" w:rsidR="00F27AFA" w:rsidRPr="007B6112" w:rsidRDefault="00243E07" w:rsidP="00F27AFA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296,900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45338A" w14:textId="112CF3B9" w:rsidR="00F27AFA" w:rsidRPr="00774190" w:rsidRDefault="00F27AFA" w:rsidP="00F27AFA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74190">
              <w:rPr>
                <w:rFonts w:ascii="Angsana New" w:hAnsi="Angsana New" w:cs="Angsana New"/>
                <w:sz w:val="29"/>
                <w:szCs w:val="29"/>
              </w:rPr>
              <w:t xml:space="preserve">            </w:t>
            </w:r>
            <w:r w:rsidR="00774190">
              <w:rPr>
                <w:rFonts w:ascii="Angsana New" w:hAnsi="Angsana New" w:cs="Angsana New"/>
                <w:sz w:val="29"/>
                <w:szCs w:val="29"/>
              </w:rPr>
              <w:t>640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73196" w14:textId="7246549F" w:rsidR="00F27AFA" w:rsidRPr="00290BB5" w:rsidRDefault="00BF1A22" w:rsidP="00F27AFA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94</w:t>
            </w:r>
            <w:r w:rsidR="00774190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</w:tr>
      <w:tr w:rsidR="00F27AFA" w:rsidRPr="0037734E" w14:paraId="69BEBE68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A1CC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5015E6" w14:textId="2BC152EB" w:rsidR="00F27AFA" w:rsidRPr="001630D0" w:rsidRDefault="001630D0" w:rsidP="00F27AFA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630D0">
              <w:rPr>
                <w:rFonts w:ascii="Angsana New" w:hAnsi="Angsana New" w:cs="Angsana New"/>
                <w:sz w:val="29"/>
                <w:szCs w:val="29"/>
              </w:rPr>
              <w:t>104,092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51D8E" w14:textId="62EE4990" w:rsidR="00F27AFA" w:rsidRPr="007B6112" w:rsidRDefault="00243E07" w:rsidP="00F27AFA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158,778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F2B93F2" w14:textId="4D424E3C" w:rsidR="00F27AFA" w:rsidRPr="00774190" w:rsidRDefault="00DF0737" w:rsidP="00DF073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77419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79010" w14:textId="68AD0A8E" w:rsidR="00F27AFA" w:rsidRPr="00290BB5" w:rsidRDefault="00BF1A22" w:rsidP="00F27AFA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5</w:t>
            </w:r>
            <w:r w:rsidR="00A15635">
              <w:rPr>
                <w:rFonts w:ascii="Angsana New" w:hAnsi="Angsana New" w:cs="Angsana New" w:hint="cs"/>
                <w:sz w:val="29"/>
                <w:szCs w:val="29"/>
                <w:cs/>
              </w:rPr>
              <w:t>9</w:t>
            </w:r>
          </w:p>
        </w:tc>
      </w:tr>
      <w:tr w:rsidR="00F27AFA" w:rsidRPr="0037734E" w14:paraId="54E462D7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7AB7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8BF9DA4" w14:textId="60643D6D" w:rsidR="00F27AFA" w:rsidRPr="001630D0" w:rsidRDefault="001630D0" w:rsidP="00F27AFA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630D0">
              <w:rPr>
                <w:rFonts w:ascii="Angsana New" w:hAnsi="Angsana New" w:cs="Angsana New"/>
                <w:sz w:val="29"/>
                <w:szCs w:val="29"/>
              </w:rPr>
              <w:t>535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F6A47" w14:textId="1EF4012A" w:rsidR="00F27AFA" w:rsidRPr="007B6112" w:rsidRDefault="00243E07" w:rsidP="00F27AFA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4,562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6D0D7F" w14:textId="690F2FEB" w:rsidR="00F27AFA" w:rsidRPr="00774190" w:rsidRDefault="00DF0737" w:rsidP="00DF073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77419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AB8399" w14:textId="7F002448" w:rsidR="00F27AFA" w:rsidRPr="00290BB5" w:rsidRDefault="00BF1A22" w:rsidP="00F27AFA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86</w:t>
            </w:r>
          </w:p>
        </w:tc>
      </w:tr>
      <w:tr w:rsidR="00243E07" w:rsidRPr="0037734E" w14:paraId="7EBC49FA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0BF4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FA6D339" w14:textId="1DABF174" w:rsidR="00243E07" w:rsidRPr="001630D0" w:rsidRDefault="001630D0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630D0">
              <w:rPr>
                <w:rFonts w:ascii="Angsana New" w:hAnsi="Angsana New" w:cs="Angsana New"/>
                <w:sz w:val="29"/>
                <w:szCs w:val="29"/>
              </w:rPr>
              <w:t>127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01EFAD" w14:textId="0F13F0FF" w:rsidR="00243E07" w:rsidRPr="007B6112" w:rsidRDefault="00243E07" w:rsidP="00DF073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B547BA3" w14:textId="3675D1CB" w:rsidR="00243E07" w:rsidRPr="00774190" w:rsidRDefault="00774190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87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181A77" w14:textId="5B3B2A2B" w:rsidR="00243E07" w:rsidRPr="00290BB5" w:rsidRDefault="00243E07" w:rsidP="00243E0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243E07" w:rsidRPr="0037734E" w14:paraId="3EB3D19D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EFAAD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4938640" w14:textId="0D5B7563" w:rsidR="00243E07" w:rsidRPr="001630D0" w:rsidRDefault="001630D0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630D0">
              <w:rPr>
                <w:rFonts w:ascii="Angsana New" w:hAnsi="Angsana New" w:cs="Angsana New"/>
                <w:sz w:val="29"/>
                <w:szCs w:val="29"/>
              </w:rPr>
              <w:t>19,580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496C" w14:textId="39B00B44" w:rsidR="00243E07" w:rsidRPr="007B6112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21,081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9179DF5" w14:textId="2E340C78" w:rsidR="00243E07" w:rsidRPr="00774190" w:rsidRDefault="00243E07" w:rsidP="00243E0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74190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A528" w14:textId="77777777" w:rsidR="00243E07" w:rsidRPr="00290BB5" w:rsidRDefault="00243E07" w:rsidP="00243E0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243E07" w:rsidRPr="0037734E" w14:paraId="14447384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D44F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CB4B70" w14:textId="0B217B48" w:rsidR="00243E07" w:rsidRPr="001630D0" w:rsidRDefault="001630D0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630D0">
              <w:rPr>
                <w:rFonts w:ascii="Angsana New" w:hAnsi="Angsana New" w:cs="Angsana New"/>
                <w:sz w:val="29"/>
                <w:szCs w:val="29"/>
              </w:rPr>
              <w:t>427,983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19D8C2" w14:textId="6557810E" w:rsidR="00243E07" w:rsidRPr="007B6112" w:rsidRDefault="000A05EC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481,321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39D78D9" w14:textId="726C2550" w:rsidR="00243E07" w:rsidRPr="00774190" w:rsidRDefault="00774190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727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1E5AA" w14:textId="0ADD809A" w:rsidR="00243E07" w:rsidRPr="00290BB5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1,09</w:t>
            </w:r>
            <w:r w:rsidR="001A71F9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</w:tr>
      <w:tr w:rsidR="00243E07" w:rsidRPr="0037734E" w14:paraId="034227FA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50BE" w14:textId="77777777" w:rsidR="00243E07" w:rsidRPr="00F34ED7" w:rsidRDefault="00243E07" w:rsidP="00243E0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9F64EEF" w14:textId="2F65F560" w:rsidR="00243E07" w:rsidRPr="001630D0" w:rsidRDefault="00243E07" w:rsidP="00243E0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630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1630D0" w:rsidRPr="001630D0">
              <w:rPr>
                <w:rFonts w:ascii="Angsana New" w:hAnsi="Angsana New" w:cs="Angsana New"/>
                <w:sz w:val="29"/>
                <w:szCs w:val="29"/>
              </w:rPr>
              <w:t>19,580</w:t>
            </w:r>
            <w:r w:rsidRPr="001630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EC5C" w14:textId="571263BE" w:rsidR="00243E07" w:rsidRPr="007B6112" w:rsidRDefault="00243E07" w:rsidP="00243E0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21,081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DFE4E7B" w14:textId="2BDEBBA0" w:rsidR="00243E07" w:rsidRPr="00774190" w:rsidRDefault="00243E07" w:rsidP="00243E0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74190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7BFA" w14:textId="378470C7" w:rsidR="00243E07" w:rsidRPr="00290BB5" w:rsidRDefault="00243E07" w:rsidP="00243E07">
            <w:pPr>
              <w:ind w:left="-108" w:right="14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     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025473F4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4291" w14:textId="77777777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ลูกหนี้การค้า-สุทธิ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A7A769D" w14:textId="0D56F702" w:rsidR="00243E07" w:rsidRPr="001630D0" w:rsidRDefault="001630D0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630D0">
              <w:rPr>
                <w:rFonts w:ascii="Angsana New" w:hAnsi="Angsana New" w:cs="Angsana New"/>
                <w:sz w:val="29"/>
                <w:szCs w:val="29"/>
              </w:rPr>
              <w:t>408,403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254FE1" w14:textId="0BBB15D5" w:rsidR="00243E07" w:rsidRPr="007B6112" w:rsidRDefault="000A05EC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460</w:t>
            </w:r>
            <w:r>
              <w:rPr>
                <w:rFonts w:ascii="Angsana New" w:hAnsi="Angsana New" w:cs="Angsana New"/>
                <w:sz w:val="29"/>
                <w:szCs w:val="29"/>
              </w:rPr>
              <w:t>,240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D766BB0" w14:textId="09766208" w:rsidR="00243E07" w:rsidRPr="00774190" w:rsidRDefault="00774190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727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E3000" w14:textId="189635B0" w:rsidR="00243E07" w:rsidRPr="00290BB5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1,09</w:t>
            </w:r>
            <w:r w:rsidR="001A71F9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</w:tr>
      <w:tr w:rsidR="00243E07" w:rsidRPr="0037734E" w14:paraId="06848669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1062B" w14:textId="77777777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86981C" w14:textId="73AECD9C" w:rsidR="00243E07" w:rsidRPr="001630D0" w:rsidRDefault="001630D0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630D0">
              <w:rPr>
                <w:rFonts w:ascii="Angsana New" w:hAnsi="Angsana New" w:cs="Angsana New"/>
                <w:sz w:val="29"/>
                <w:szCs w:val="29"/>
              </w:rPr>
              <w:t>12,900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37B9" w14:textId="490D5658" w:rsidR="00243E07" w:rsidRPr="007B6112" w:rsidRDefault="003F4F1D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12</w:t>
            </w:r>
            <w:r w:rsidR="00243E07" w:rsidRPr="007B6112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90</w:t>
            </w:r>
            <w:r w:rsidR="001E19FD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3148DF8" w14:textId="60D9F272" w:rsidR="00243E07" w:rsidRPr="00774190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74190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774190">
              <w:rPr>
                <w:rFonts w:ascii="Angsana New" w:hAnsi="Angsana New" w:cs="Angsana New"/>
                <w:sz w:val="29"/>
                <w:szCs w:val="29"/>
              </w:rPr>
              <w:t>808</w:t>
            </w:r>
            <w:r w:rsidRPr="0077419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774190">
              <w:rPr>
                <w:rFonts w:ascii="Angsana New" w:hAnsi="Angsana New" w:cs="Angsana New"/>
                <w:sz w:val="29"/>
                <w:szCs w:val="29"/>
              </w:rPr>
              <w:t>766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5429" w14:textId="075E8813" w:rsidR="00243E07" w:rsidRPr="00290BB5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2,728,38</w:t>
            </w:r>
            <w:r w:rsidR="001A71F9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</w:tr>
      <w:tr w:rsidR="00243E07" w:rsidRPr="0037734E" w14:paraId="43A1542C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11A2" w14:textId="77777777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224321" w14:textId="1F8C3970" w:rsidR="00243E07" w:rsidRPr="001630D0" w:rsidRDefault="001630D0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630D0">
              <w:rPr>
                <w:rFonts w:ascii="Angsana New" w:hAnsi="Angsana New" w:cs="Angsana New"/>
                <w:sz w:val="29"/>
                <w:szCs w:val="29"/>
              </w:rPr>
              <w:t>421,303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0335" w14:textId="2E74E74E" w:rsidR="00243E07" w:rsidRPr="007B6112" w:rsidRDefault="003F4F1D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473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14</w:t>
            </w:r>
            <w:r w:rsidR="001E19FD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D65E743" w14:textId="78B5FD3C" w:rsidR="00243E07" w:rsidRPr="00774190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74190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DD1206"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Pr="00774190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="00DD1206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Pr="0077419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DD1206">
              <w:rPr>
                <w:rFonts w:ascii="Angsana New" w:hAnsi="Angsana New" w:cs="Angsana New"/>
                <w:sz w:val="29"/>
                <w:szCs w:val="29"/>
              </w:rPr>
              <w:t>493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B78" w14:textId="060A0ADF" w:rsidR="00243E07" w:rsidRPr="00290BB5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>
              <w:rPr>
                <w:rFonts w:ascii="Angsana New" w:hAnsi="Angsana New" w:cs="Angsana New"/>
                <w:sz w:val="29"/>
                <w:szCs w:val="29"/>
              </w:rPr>
              <w:t>729,474</w:t>
            </w:r>
          </w:p>
        </w:tc>
      </w:tr>
      <w:tr w:rsidR="00243E07" w:rsidRPr="0037734E" w14:paraId="3549E54F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0410" w14:textId="77777777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D398C1" w14:textId="77777777" w:rsidR="00243E07" w:rsidRPr="00A15635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97EDC4" w14:textId="77777777" w:rsidR="00243E07" w:rsidRPr="007B6112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9673F" w14:textId="77777777" w:rsidR="00243E07" w:rsidRPr="00774190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ABD39" w14:textId="77777777" w:rsidR="00243E07" w:rsidRPr="00290BB5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43E07" w:rsidRPr="0037734E" w14:paraId="764507F9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EAFA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B96C82" w14:textId="0E5D9FD9" w:rsidR="00243E07" w:rsidRPr="00C96252" w:rsidRDefault="001630D0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96252">
              <w:rPr>
                <w:rFonts w:ascii="Angsana New" w:hAnsi="Angsana New" w:cs="Angsana New"/>
                <w:sz w:val="29"/>
                <w:szCs w:val="29"/>
              </w:rPr>
              <w:t>4,975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4A274" w14:textId="6FF7E36D" w:rsidR="00243E07" w:rsidRPr="007B6112" w:rsidRDefault="003F4F1D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646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D58ECD9" w14:textId="4F913ABC" w:rsidR="00243E07" w:rsidRPr="00774190" w:rsidRDefault="00DD1206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109</w:t>
            </w:r>
            <w:r w:rsidR="00243E07" w:rsidRPr="00774190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99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2F6DA" w14:textId="079E1A14" w:rsidR="00243E07" w:rsidRPr="00290BB5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89,960</w:t>
            </w:r>
          </w:p>
        </w:tc>
      </w:tr>
      <w:tr w:rsidR="00243E07" w:rsidRPr="0037734E" w14:paraId="3AD53B6C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C22F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D9601C" w14:textId="07E1C265" w:rsidR="00243E07" w:rsidRPr="00C96252" w:rsidRDefault="00C96252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96252">
              <w:rPr>
                <w:rFonts w:ascii="Angsana New" w:hAnsi="Angsana New" w:cs="Angsana New"/>
                <w:sz w:val="29"/>
                <w:szCs w:val="29"/>
              </w:rPr>
              <w:t>158,536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9069C" w14:textId="7133132C" w:rsidR="00243E07" w:rsidRPr="007B6112" w:rsidRDefault="003F4F1D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149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943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F7300" w14:textId="09D4E470" w:rsidR="00243E07" w:rsidRPr="00774190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74190">
              <w:rPr>
                <w:rFonts w:ascii="Angsana New" w:hAnsi="Angsana New" w:cs="Angsana New"/>
                <w:sz w:val="29"/>
                <w:szCs w:val="29"/>
              </w:rPr>
              <w:t>11</w:t>
            </w:r>
            <w:r w:rsidR="00DD1206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774190">
              <w:rPr>
                <w:rFonts w:ascii="Angsana New" w:hAnsi="Angsana New" w:cs="Angsana New"/>
                <w:sz w:val="29"/>
                <w:szCs w:val="29"/>
              </w:rPr>
              <w:t>,2</w:t>
            </w:r>
            <w:r w:rsidR="00DD1206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BA927" w14:textId="09ABEACB" w:rsidR="00243E07" w:rsidRPr="00290BB5" w:rsidRDefault="00243E07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112,265</w:t>
            </w:r>
          </w:p>
        </w:tc>
      </w:tr>
      <w:tr w:rsidR="00243E07" w:rsidRPr="0037734E" w14:paraId="0B28F56B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7AA0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74DFE2D" w14:textId="024F3F3D" w:rsidR="00243E07" w:rsidRPr="00C96252" w:rsidRDefault="00C96252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96252">
              <w:rPr>
                <w:rFonts w:ascii="Angsana New" w:hAnsi="Angsana New" w:cs="Angsana New"/>
                <w:sz w:val="29"/>
                <w:szCs w:val="29"/>
              </w:rPr>
              <w:t>54,482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1CEB13" w14:textId="7229980E" w:rsidR="00243E07" w:rsidRPr="007B6112" w:rsidRDefault="003F4F1D" w:rsidP="00243E0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52,05</w:t>
            </w:r>
            <w:r w:rsidR="00B9250F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E7312DE" w14:textId="2251936A" w:rsidR="00243E07" w:rsidRPr="00774190" w:rsidRDefault="00243E07" w:rsidP="00243E0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74190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A795C1" w14:textId="77777777" w:rsidR="00243E07" w:rsidRPr="00290BB5" w:rsidRDefault="00243E07" w:rsidP="00243E0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7969D7" w:rsidRPr="0037734E" w14:paraId="39532C2E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75A" w14:textId="77777777" w:rsidR="007969D7" w:rsidRPr="00290BB5" w:rsidRDefault="007969D7" w:rsidP="007969D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95DB5B" w14:textId="55DDAEC1" w:rsidR="007969D7" w:rsidRPr="00C96252" w:rsidRDefault="00C96252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96252">
              <w:rPr>
                <w:rFonts w:ascii="Angsana New" w:hAnsi="Angsana New" w:cs="Angsana New"/>
                <w:sz w:val="29"/>
                <w:szCs w:val="29"/>
              </w:rPr>
              <w:t>48,796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D580" w14:textId="227A8D03" w:rsidR="007969D7" w:rsidRPr="007B6112" w:rsidRDefault="007969D7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42,861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967661E" w14:textId="5BDED477" w:rsidR="007969D7" w:rsidRPr="00774190" w:rsidRDefault="007969D7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74190">
              <w:rPr>
                <w:rFonts w:ascii="Angsana New" w:hAnsi="Angsana New" w:cs="Angsana New"/>
                <w:sz w:val="29"/>
                <w:szCs w:val="29"/>
              </w:rPr>
              <w:t>33,</w:t>
            </w:r>
            <w:r>
              <w:rPr>
                <w:rFonts w:ascii="Angsana New" w:hAnsi="Angsana New" w:cs="Angsana New"/>
                <w:sz w:val="29"/>
                <w:szCs w:val="29"/>
              </w:rPr>
              <w:t>535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7CD7" w14:textId="099D0E97" w:rsidR="007969D7" w:rsidRPr="00290BB5" w:rsidRDefault="007969D7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33,113</w:t>
            </w:r>
          </w:p>
        </w:tc>
      </w:tr>
      <w:tr w:rsidR="007969D7" w:rsidRPr="0037734E" w14:paraId="0D66323B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604" w14:textId="77777777" w:rsidR="007969D7" w:rsidRPr="00290BB5" w:rsidRDefault="007969D7" w:rsidP="007969D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03511C" w14:textId="5FB09CD4" w:rsidR="007969D7" w:rsidRPr="00C96252" w:rsidRDefault="007969D7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96252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C96252" w:rsidRPr="00C96252">
              <w:rPr>
                <w:rFonts w:ascii="Angsana New" w:hAnsi="Angsana New" w:cs="Angsana New"/>
                <w:sz w:val="29"/>
                <w:szCs w:val="29"/>
              </w:rPr>
              <w:t>66,789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4B67DA" w14:textId="65B3306F" w:rsidR="007969D7" w:rsidRPr="007B6112" w:rsidRDefault="007969D7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245,504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30DBF761" w14:textId="4B6077E6" w:rsidR="007969D7" w:rsidRPr="00774190" w:rsidRDefault="007969D7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74190">
              <w:rPr>
                <w:rFonts w:ascii="Angsana New" w:hAnsi="Angsana New" w:cs="Angsana New"/>
                <w:sz w:val="29"/>
                <w:szCs w:val="29"/>
              </w:rPr>
              <w:t>2</w:t>
            </w:r>
            <w:r>
              <w:rPr>
                <w:rFonts w:ascii="Angsana New" w:hAnsi="Angsana New" w:cs="Angsana New"/>
                <w:sz w:val="29"/>
                <w:szCs w:val="29"/>
              </w:rPr>
              <w:t>59</w:t>
            </w:r>
            <w:r w:rsidRPr="00774190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769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E0E46" w14:textId="29AC82E5" w:rsidR="007969D7" w:rsidRPr="00290BB5" w:rsidRDefault="007969D7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235,338</w:t>
            </w:r>
          </w:p>
        </w:tc>
      </w:tr>
      <w:tr w:rsidR="007969D7" w:rsidRPr="0037734E" w14:paraId="0B77908F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A7A7" w14:textId="77777777" w:rsidR="007969D7" w:rsidRPr="00F34ED7" w:rsidRDefault="007969D7" w:rsidP="007969D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A96E35" w14:textId="74F624CA" w:rsidR="007969D7" w:rsidRPr="00C96252" w:rsidRDefault="007969D7" w:rsidP="007969D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96252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F5DE77" w14:textId="77777777" w:rsidR="007969D7" w:rsidRPr="007B6112" w:rsidRDefault="007969D7" w:rsidP="007969D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16454B1" w14:textId="5AE6AB03" w:rsidR="007969D7" w:rsidRPr="00774190" w:rsidRDefault="007969D7" w:rsidP="007969D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74190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205DB" w14:textId="77777777" w:rsidR="007969D7" w:rsidRPr="00290BB5" w:rsidRDefault="007969D7" w:rsidP="007969D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</w:tr>
      <w:tr w:rsidR="007969D7" w:rsidRPr="0037734E" w14:paraId="1D5CF7C2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163F1" w14:textId="77777777" w:rsidR="007969D7" w:rsidRPr="00290BB5" w:rsidRDefault="007969D7" w:rsidP="007969D7">
            <w:pPr>
              <w:ind w:right="-108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93CB8C" w14:textId="50098000" w:rsidR="007969D7" w:rsidRPr="00C96252" w:rsidRDefault="007969D7" w:rsidP="007969D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96252">
              <w:rPr>
                <w:rFonts w:ascii="Angsana New" w:hAnsi="Angsana New" w:cs="Angsana New"/>
                <w:sz w:val="29"/>
                <w:szCs w:val="29"/>
              </w:rPr>
              <w:t>(7,933)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A023" w14:textId="59E50326" w:rsidR="007969D7" w:rsidRPr="007B6112" w:rsidRDefault="007969D7" w:rsidP="007969D7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7,933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6B0363B" w14:textId="357FADF7" w:rsidR="007969D7" w:rsidRPr="00774190" w:rsidRDefault="00DF0737" w:rsidP="00DF073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7969D7" w:rsidRPr="0077419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5544" w14:textId="77777777" w:rsidR="007969D7" w:rsidRPr="00290BB5" w:rsidRDefault="007969D7" w:rsidP="007969D7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7969D7" w:rsidRPr="0037734E" w14:paraId="0AB45213" w14:textId="77777777" w:rsidTr="009E4229"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017" w14:textId="77777777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398831" w14:textId="71C096B9" w:rsidR="007969D7" w:rsidRPr="00C96252" w:rsidRDefault="00C96252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C96252">
              <w:rPr>
                <w:rFonts w:ascii="Angsana New" w:hAnsi="Angsana New" w:cs="Angsana New"/>
                <w:sz w:val="29"/>
                <w:szCs w:val="29"/>
              </w:rPr>
              <w:t>225,856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7E5E" w14:textId="26EC8F72" w:rsidR="007969D7" w:rsidRPr="007B6112" w:rsidRDefault="007969D7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04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571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33EA952" w14:textId="3802FD71" w:rsidR="007969D7" w:rsidRPr="00774190" w:rsidRDefault="007969D7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226</w:t>
            </w:r>
            <w:r w:rsidRPr="00774190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769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B270" w14:textId="19FAD8E9" w:rsidR="007969D7" w:rsidRPr="00290BB5" w:rsidRDefault="007969D7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202,338</w:t>
            </w:r>
          </w:p>
        </w:tc>
      </w:tr>
      <w:tr w:rsidR="007969D7" w:rsidRPr="0037734E" w14:paraId="7C4B90A3" w14:textId="77777777" w:rsidTr="009E4229"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F25" w14:textId="77777777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5F7E9C7" w14:textId="46167408" w:rsidR="007969D7" w:rsidRPr="00C96252" w:rsidRDefault="00C96252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C96252">
              <w:rPr>
                <w:rFonts w:ascii="Angsana New" w:hAnsi="Angsana New" w:cs="Angsana New"/>
                <w:sz w:val="29"/>
                <w:szCs w:val="29"/>
              </w:rPr>
              <w:t>647,159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613E" w14:textId="75B772E9" w:rsidR="007969D7" w:rsidRPr="007B6112" w:rsidRDefault="007969D7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1E19FD">
              <w:rPr>
                <w:rFonts w:ascii="Angsana New" w:hAnsi="Angsana New" w:cs="Angsana New"/>
                <w:sz w:val="29"/>
                <w:szCs w:val="29"/>
              </w:rPr>
              <w:t>677,713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F2F5B5E" w14:textId="6159CAA9" w:rsidR="007969D7" w:rsidRPr="00774190" w:rsidRDefault="007969D7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774190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036</w:t>
            </w:r>
            <w:r w:rsidRPr="00774190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262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08CD" w14:textId="31535516" w:rsidR="007969D7" w:rsidRPr="00290BB5" w:rsidRDefault="007969D7" w:rsidP="007969D7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931,812</w:t>
            </w:r>
          </w:p>
        </w:tc>
      </w:tr>
    </w:tbl>
    <w:p w14:paraId="560BE91A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21FA7BAA" w14:textId="77777777"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8"/>
        <w:gridCol w:w="1200"/>
        <w:gridCol w:w="1195"/>
        <w:gridCol w:w="1158"/>
        <w:gridCol w:w="1137"/>
      </w:tblGrid>
      <w:tr w:rsidR="00CF14CB" w:rsidRPr="007955ED" w14:paraId="35C0086C" w14:textId="77777777" w:rsidTr="007955ED">
        <w:trPr>
          <w:trHeight w:hRule="exact" w:val="397"/>
        </w:trPr>
        <w:tc>
          <w:tcPr>
            <w:tcW w:w="5028" w:type="dxa"/>
            <w:vMerge w:val="restart"/>
            <w:vAlign w:val="center"/>
          </w:tcPr>
          <w:p w14:paraId="2166EDD8" w14:textId="77777777" w:rsidR="00CF14CB" w:rsidRPr="007955ED" w:rsidRDefault="00CF14CB" w:rsidP="007955E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5" w:type="dxa"/>
            <w:gridSpan w:val="2"/>
            <w:vAlign w:val="bottom"/>
          </w:tcPr>
          <w:p w14:paraId="04BF3D15" w14:textId="77777777" w:rsidR="00CF14CB" w:rsidRPr="007955ED" w:rsidRDefault="00CF14CB" w:rsidP="00CF14CB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  <w:gridSpan w:val="2"/>
            <w:vAlign w:val="bottom"/>
          </w:tcPr>
          <w:p w14:paraId="3796F84A" w14:textId="77777777" w:rsidR="00CF14CB" w:rsidRPr="007955ED" w:rsidRDefault="00CF14CB" w:rsidP="00CF14CB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F27AFA" w:rsidRPr="007955ED" w14:paraId="7A7431D7" w14:textId="77777777" w:rsidTr="007955ED">
        <w:trPr>
          <w:trHeight w:hRule="exact" w:val="397"/>
        </w:trPr>
        <w:tc>
          <w:tcPr>
            <w:tcW w:w="5028" w:type="dxa"/>
            <w:vMerge/>
            <w:vAlign w:val="bottom"/>
          </w:tcPr>
          <w:p w14:paraId="230FF366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5F95391" w14:textId="00EC3153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7AE67" w14:textId="580C772B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6BA7F41" w14:textId="0DD4D09A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B0D8A5" w14:textId="7281028E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F27AFA" w:rsidRPr="007955ED" w14:paraId="75D9F776" w14:textId="77777777" w:rsidTr="007955ED">
        <w:trPr>
          <w:trHeight w:hRule="exact" w:val="397"/>
        </w:trPr>
        <w:tc>
          <w:tcPr>
            <w:tcW w:w="5028" w:type="dxa"/>
            <w:tcBorders>
              <w:bottom w:val="nil"/>
            </w:tcBorders>
            <w:vAlign w:val="bottom"/>
          </w:tcPr>
          <w:p w14:paraId="56A907B4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บริษัทให้กู้ยืมแก่</w:t>
            </w:r>
          </w:p>
        </w:tc>
        <w:tc>
          <w:tcPr>
            <w:tcW w:w="1200" w:type="dxa"/>
            <w:tcBorders>
              <w:bottom w:val="nil"/>
              <w:right w:val="dashed" w:sz="4" w:space="0" w:color="auto"/>
            </w:tcBorders>
            <w:vAlign w:val="bottom"/>
          </w:tcPr>
          <w:p w14:paraId="2D99754F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left w:val="dashed" w:sz="4" w:space="0" w:color="auto"/>
              <w:bottom w:val="nil"/>
            </w:tcBorders>
            <w:vAlign w:val="bottom"/>
          </w:tcPr>
          <w:p w14:paraId="7336274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nil"/>
              <w:right w:val="dashed" w:sz="4" w:space="0" w:color="auto"/>
            </w:tcBorders>
            <w:vAlign w:val="bottom"/>
          </w:tcPr>
          <w:p w14:paraId="7F8D7E8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left w:val="dashed" w:sz="4" w:space="0" w:color="auto"/>
              <w:bottom w:val="nil"/>
            </w:tcBorders>
            <w:vAlign w:val="bottom"/>
          </w:tcPr>
          <w:p w14:paraId="723BA947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AFA" w:rsidRPr="007955ED" w14:paraId="03F78F6F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5F74EA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B90F59F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32B9AE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E21DA0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F978C8B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AFA" w:rsidRPr="007955ED" w14:paraId="4796752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B464E1F" w14:textId="77777777" w:rsidR="00F27AFA" w:rsidRPr="007955ED" w:rsidRDefault="00F27AFA" w:rsidP="00F27AFA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32FC8F6" w14:textId="77777777" w:rsidR="00F27AFA" w:rsidRPr="007955ED" w:rsidRDefault="00F27AFA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B3D6D12" w14:textId="77777777" w:rsidR="00F27AFA" w:rsidRPr="007955ED" w:rsidRDefault="00F27AFA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E8E0E00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ABBF442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F27AFA" w:rsidRPr="007955ED" w14:paraId="44CD1D8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218FF3B" w14:textId="77777777" w:rsidR="00F27AFA" w:rsidRPr="007955ED" w:rsidRDefault="00F27AFA" w:rsidP="00F27AFA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045EC3" w14:textId="496EB4FB" w:rsidR="00F27AFA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195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6B44111" w14:textId="683E6424" w:rsidR="00F27AFA" w:rsidRPr="007955ED" w:rsidRDefault="00F27AFA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6,</w:t>
            </w:r>
            <w:r w:rsidR="00B9250F" w:rsidRPr="007955ED">
              <w:rPr>
                <w:rFonts w:ascii="Angsana New" w:hAnsi="Angsana New" w:cs="Angsana New"/>
                <w:sz w:val="28"/>
                <w:szCs w:val="28"/>
              </w:rPr>
              <w:t>961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C312E65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DD766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9250F" w:rsidRPr="007955ED" w14:paraId="4DECA79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9EC1D69" w14:textId="77777777" w:rsidR="00B9250F" w:rsidRPr="007955ED" w:rsidRDefault="00B9250F" w:rsidP="00B9250F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23120C9" w14:textId="3F3F9FFC" w:rsidR="00B9250F" w:rsidRPr="007955ED" w:rsidRDefault="003D6A12" w:rsidP="003D6A12">
            <w:pPr>
              <w:ind w:left="49" w:right="30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1C3781E" w14:textId="333FAB89" w:rsidR="00B9250F" w:rsidRPr="007955ED" w:rsidRDefault="00C55794" w:rsidP="00B9250F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234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2E3DA1D" w14:textId="77777777" w:rsidR="00B9250F" w:rsidRPr="007955ED" w:rsidRDefault="00B9250F" w:rsidP="00B9250F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A335264" w14:textId="77777777" w:rsidR="00B9250F" w:rsidRPr="007955ED" w:rsidRDefault="00B9250F" w:rsidP="00B9250F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1D6EEBBD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AE5F67E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32E00D0" w14:textId="5BDE7264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7,195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1F885" w14:textId="1200E84A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7,195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607A856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3.40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-5.35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ED1B08E" w14:textId="152C2308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3.40-5.35</w:t>
            </w:r>
          </w:p>
        </w:tc>
      </w:tr>
      <w:tr w:rsidR="003D6A12" w:rsidRPr="007955ED" w14:paraId="5DAFBE4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3567552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6DFA573" w14:textId="01CDCBE4" w:rsidR="003D6A12" w:rsidRPr="007955ED" w:rsidRDefault="003D6A12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195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CDB24BD" w14:textId="52DF79E3" w:rsidR="003D6A12" w:rsidRPr="007955ED" w:rsidRDefault="003D6A12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195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E1D3914" w14:textId="77777777" w:rsidR="003D6A12" w:rsidRPr="007955ED" w:rsidRDefault="003D6A12" w:rsidP="003D6A12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223ACF9" w14:textId="77777777" w:rsidR="003D6A12" w:rsidRPr="007955ED" w:rsidRDefault="003D6A12" w:rsidP="003D6A12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0F30E3E5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3A2359F9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93F776D" w14:textId="77777777" w:rsidR="003D6A12" w:rsidRPr="007955ED" w:rsidRDefault="003D6A12" w:rsidP="003D6A12">
            <w:pPr>
              <w:ind w:left="49" w:right="30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2D585DD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47D2D1A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13812A9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13574C12" w14:textId="77777777" w:rsidTr="007955ED">
        <w:trPr>
          <w:trHeight w:hRule="exact" w:val="397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61A37D77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8111DB0" w14:textId="77777777" w:rsidR="003D6A12" w:rsidRPr="007955ED" w:rsidRDefault="003D6A12" w:rsidP="003D6A12">
            <w:pPr>
              <w:ind w:left="-171" w:right="11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23ACD283" w14:textId="77777777" w:rsidR="003D6A12" w:rsidRPr="007955ED" w:rsidRDefault="003D6A12" w:rsidP="003D6A12">
            <w:pPr>
              <w:ind w:left="-171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14C2CF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F82432A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5A3A53C1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70E0FA8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17B4D97" w14:textId="3E03A11D" w:rsidR="003D6A12" w:rsidRPr="00744B6C" w:rsidRDefault="00FE5FBF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69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151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25C5E1E" w14:textId="77777777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69,151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C936A94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E6CAD1E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49C1F507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AABF6B2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223CD81" w14:textId="77777777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69,151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328F823D" w14:textId="77777777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69,151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68436BA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3.61-3.70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93462DF" w14:textId="139D334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3.61-3.70</w:t>
            </w:r>
          </w:p>
        </w:tc>
      </w:tr>
      <w:tr w:rsidR="003D6A12" w:rsidRPr="007955ED" w14:paraId="3415F920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0E1FC97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8A3E7AC" w14:textId="77777777" w:rsidR="003D6A12" w:rsidRPr="007955ED" w:rsidRDefault="003D6A12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9,151)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2FBA1E0" w14:textId="77777777" w:rsidR="003D6A12" w:rsidRPr="007955ED" w:rsidRDefault="003D6A12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   (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9,151)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A7DF9E6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DE8B936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0641261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A03166B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37FDFE2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0BBCD937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6E5CD0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8F83CC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0D9B4A38" w14:textId="77777777" w:rsidTr="007955ED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0C6015BB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D2E6FB0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597F9B16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F6D8744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EB013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172D0B8E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97AFDB8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64383D" w14:textId="2D403028" w:rsidR="003D6A12" w:rsidRPr="00744B6C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2,246,215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E3F13" w14:textId="180D1C88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4,4</w:t>
            </w:r>
            <w:r w:rsidR="007955ED" w:rsidRPr="007955E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2,477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456773F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298055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2B1300E4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62115C9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E4D99A3" w14:textId="72E310B0" w:rsidR="003D6A12" w:rsidRPr="007955ED" w:rsidRDefault="00FE5FBF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3D6A12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20BBEFB" w14:textId="759AFAEE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80,541</w:t>
            </w:r>
          </w:p>
          <w:p w14:paraId="47AA88F0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542C70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39A8F1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4CC51C0C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315EE6B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682C34" w14:textId="05D46D49" w:rsidR="003D6A12" w:rsidRPr="007955ED" w:rsidRDefault="003D6A12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FE5FBF" w:rsidRPr="007955ED">
              <w:rPr>
                <w:rFonts w:ascii="Angsana New" w:hAnsi="Angsana New" w:cs="Angsana New"/>
                <w:sz w:val="28"/>
                <w:szCs w:val="28"/>
              </w:rPr>
              <w:t>213,691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6749C9B" w14:textId="7C484960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(2,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306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,803)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2A8DEB7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750EC9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6DB456E9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0D1C8D5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B12705D" w14:textId="5BE70B3C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FE5FBF" w:rsidRPr="007955ED">
              <w:rPr>
                <w:rFonts w:ascii="Angsana New" w:hAnsi="Angsana New" w:cs="Angsana New"/>
                <w:sz w:val="28"/>
                <w:szCs w:val="28"/>
              </w:rPr>
              <w:t>043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,31</w:t>
            </w:r>
            <w:r w:rsidR="00FE5FBF" w:rsidRPr="007955E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D6D8996" w14:textId="4523EA57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2,246,215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E440541" w14:textId="666E353D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8A4635" w14:textId="132C5E5A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3.40-5.35</w:t>
            </w:r>
          </w:p>
        </w:tc>
      </w:tr>
      <w:tr w:rsidR="003D6A12" w:rsidRPr="007955ED" w14:paraId="748AD90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A772BEB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DCB935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6B9C9C6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07E6826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C6E74FD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21CE3A76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DB61BC6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543035" w14:textId="62F29947" w:rsidR="003D6A12" w:rsidRPr="007955ED" w:rsidRDefault="003D6A1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441,905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ECA1A5A" w14:textId="5149A889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330,771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61B1E8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0F2E880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2A661126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764D539" w14:textId="009F9862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254A926" w14:textId="463965A6" w:rsidR="003D6A12" w:rsidRPr="007955ED" w:rsidRDefault="00FE5FBF" w:rsidP="00FE5FBF">
            <w:pPr>
              <w:ind w:left="14" w:right="86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  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4E9EE8C" w14:textId="3CE17878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D713F3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93BA7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4B13B3D8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FA59109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DBA141D" w14:textId="77777777" w:rsidR="003D6A12" w:rsidRPr="007955ED" w:rsidRDefault="003D6A12" w:rsidP="003D6A12">
            <w:pPr>
              <w:ind w:left="49" w:right="30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6A24A2B" w14:textId="764EF344" w:rsidR="003D6A12" w:rsidRPr="007955ED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11,134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B041EDA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82052C2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6B49E10E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DE7375D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A43D915" w14:textId="2AA92C86" w:rsidR="003D6A12" w:rsidRPr="007955ED" w:rsidRDefault="003D6A1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4794F" w:rsidRPr="007955ED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4794F" w:rsidRPr="007955ED">
              <w:rPr>
                <w:rFonts w:ascii="Angsana New" w:hAnsi="Angsana New" w:cs="Angsana New"/>
                <w:sz w:val="28"/>
                <w:szCs w:val="28"/>
              </w:rPr>
              <w:t>905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57EBBC7D" w14:textId="7E01E744" w:rsidR="003D6A12" w:rsidRPr="007955ED" w:rsidRDefault="003D6A1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441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,905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9AAFAA7" w14:textId="16B434B6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3.40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-5.35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F5E9A14" w14:textId="3D141D31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3.40-5.35</w:t>
            </w:r>
          </w:p>
        </w:tc>
      </w:tr>
      <w:tr w:rsidR="003D6A12" w:rsidRPr="007955ED" w14:paraId="09759283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C4BD697" w14:textId="718386EB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สตูดิโอ จำกัด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74261D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6F66A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87E5BF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985B4CB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435D9886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E8258FE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99D0B52" w14:textId="1700AEFF" w:rsidR="003D6A12" w:rsidRPr="007955ED" w:rsidRDefault="009C2363" w:rsidP="007955ED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120,000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8C83D27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DEDE61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5060794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710295A8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8B12BC3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FE8C4F0" w14:textId="7834A802" w:rsidR="003D6A12" w:rsidRPr="007955ED" w:rsidRDefault="009C2363" w:rsidP="007955ED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30,000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5FD7F0A5" w14:textId="41BC8C42" w:rsidR="003D6A12" w:rsidRPr="007955ED" w:rsidRDefault="003D6A1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120,000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37D263" w14:textId="289FFF61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A8F281C" w14:textId="59BFA814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073D2398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0B3445EC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F6B13D2" w14:textId="3B298091" w:rsidR="003D6A12" w:rsidRPr="007955ED" w:rsidRDefault="009C2363" w:rsidP="007955ED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="003D6A12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79E45C1E" w14:textId="4E7A8C72" w:rsidR="003D6A12" w:rsidRPr="007955ED" w:rsidRDefault="003D6A1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120,000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8AEDC6A" w14:textId="07DDB0C3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4AAF89" w14:textId="378A9D1E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3D6A12" w:rsidRPr="007955ED" w14:paraId="5130D223" w14:textId="77777777" w:rsidTr="007955ED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B2568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รวมเงินให้กู้ยืมแก่บริษัทย่อย-สุทธิ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826E08C" w14:textId="7ADCCD47" w:rsidR="003D6A12" w:rsidRPr="007955ED" w:rsidRDefault="003D6A12" w:rsidP="00744B6C">
            <w:pPr>
              <w:tabs>
                <w:tab w:val="left" w:pos="868"/>
              </w:tabs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24794F" w:rsidRPr="007955ED">
              <w:rPr>
                <w:rFonts w:ascii="Angsana New" w:hAnsi="Angsana New" w:cs="Angsana New"/>
                <w:sz w:val="28"/>
                <w:szCs w:val="28"/>
              </w:rPr>
              <w:t>635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4794F" w:rsidRPr="007955ED">
              <w:rPr>
                <w:rFonts w:ascii="Angsana New" w:hAnsi="Angsana New" w:cs="Angsana New"/>
                <w:sz w:val="28"/>
                <w:szCs w:val="28"/>
              </w:rPr>
              <w:t>218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1258F" w14:textId="2C65B4C7" w:rsidR="003D6A12" w:rsidRPr="007955ED" w:rsidRDefault="003D6A1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2,808,120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38AE2D2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22C8682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8FA694C" w14:textId="77777777" w:rsidR="001B38AE" w:rsidRPr="00F71A04" w:rsidRDefault="001B38AE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14:paraId="19A6679F" w14:textId="77777777" w:rsidR="007119BD" w:rsidRDefault="007119BD" w:rsidP="007119BD">
      <w:pPr>
        <w:ind w:right="-871"/>
        <w:rPr>
          <w:rFonts w:ascii="Angsana New" w:hAnsi="Angsana New"/>
          <w:b/>
          <w:bCs/>
        </w:rPr>
      </w:pPr>
    </w:p>
    <w:p w14:paraId="1FE1FE87" w14:textId="77777777" w:rsidR="00E63A11" w:rsidRDefault="00E63A11" w:rsidP="007119BD">
      <w:pPr>
        <w:ind w:right="-871"/>
        <w:rPr>
          <w:rFonts w:ascii="Angsana New" w:hAnsi="Angsana New"/>
          <w:b/>
          <w:bCs/>
        </w:rPr>
      </w:pPr>
    </w:p>
    <w:p w14:paraId="3BEE4AA0" w14:textId="77777777" w:rsidR="00C921C2" w:rsidRDefault="00C921C2" w:rsidP="007119BD">
      <w:pPr>
        <w:ind w:right="-871"/>
        <w:rPr>
          <w:rFonts w:ascii="Angsana New" w:hAnsi="Angsana New"/>
          <w:b/>
          <w:bCs/>
        </w:rPr>
      </w:pPr>
    </w:p>
    <w:p w14:paraId="3FB19DD6" w14:textId="77777777" w:rsidR="00F84F29" w:rsidRDefault="00F84F29" w:rsidP="007119BD">
      <w:pPr>
        <w:ind w:right="-871"/>
        <w:rPr>
          <w:rFonts w:ascii="Angsana New" w:hAnsi="Angsana New"/>
          <w:b/>
          <w:bCs/>
        </w:rPr>
      </w:pPr>
    </w:p>
    <w:p w14:paraId="6D6B9603" w14:textId="77777777" w:rsidR="00C748C1" w:rsidRPr="007904B7" w:rsidRDefault="0073412D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14:paraId="5366E022" w14:textId="77777777" w:rsidR="00943E42" w:rsidRPr="0016745A" w:rsidRDefault="00943E42" w:rsidP="00627903">
      <w:pPr>
        <w:tabs>
          <w:tab w:val="left" w:pos="644"/>
          <w:tab w:val="left" w:pos="1440"/>
        </w:tabs>
        <w:ind w:left="644" w:right="1082" w:firstLine="532"/>
        <w:rPr>
          <w:rFonts w:ascii="Times New Roman" w:hAnsi="Times New Roman"/>
          <w:cs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2CB159AF" w14:textId="77777777" w:rsidR="00A91662" w:rsidRPr="005C2463" w:rsidRDefault="00A91662" w:rsidP="009A4E67">
      <w:pPr>
        <w:tabs>
          <w:tab w:val="left" w:pos="284"/>
          <w:tab w:val="left" w:pos="360"/>
          <w:tab w:val="left" w:pos="851"/>
        </w:tabs>
        <w:spacing w:line="192" w:lineRule="auto"/>
        <w:ind w:left="295" w:right="-5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704" w:type="dxa"/>
        <w:tblInd w:w="639" w:type="dxa"/>
        <w:tblLayout w:type="fixed"/>
        <w:tblLook w:val="0600" w:firstRow="0" w:lastRow="0" w:firstColumn="0" w:lastColumn="0" w:noHBand="1" w:noVBand="1"/>
      </w:tblPr>
      <w:tblGrid>
        <w:gridCol w:w="4874"/>
        <w:gridCol w:w="1243"/>
        <w:gridCol w:w="1250"/>
        <w:gridCol w:w="1158"/>
        <w:gridCol w:w="1179"/>
      </w:tblGrid>
      <w:tr w:rsidR="00A91662" w:rsidRPr="005C2463" w14:paraId="029E409B" w14:textId="77777777" w:rsidTr="00154BFF">
        <w:tc>
          <w:tcPr>
            <w:tcW w:w="4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A668B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C9F6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72D6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14:paraId="30ADAD63" w14:textId="77777777" w:rsidTr="00154BFF">
        <w:tc>
          <w:tcPr>
            <w:tcW w:w="4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2B04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EE7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ADBC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27AFA" w:rsidRPr="005C2463" w14:paraId="3EE7FF48" w14:textId="77777777" w:rsidTr="00154BFF">
        <w:tc>
          <w:tcPr>
            <w:tcW w:w="4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943" w14:textId="77777777" w:rsidR="00F27AFA" w:rsidRPr="005C2463" w:rsidRDefault="00F27AFA" w:rsidP="00F27AFA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8FFA75" w14:textId="1E064A34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24CC" w14:textId="6E2855E6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EF87079" w14:textId="41488AAD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C9A8" w14:textId="7D4F9270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27AFA" w:rsidRPr="005C2463" w14:paraId="736126F1" w14:textId="77777777" w:rsidTr="00154BFF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65395169" w14:textId="77777777" w:rsidR="00F27AFA" w:rsidRPr="005C2463" w:rsidRDefault="00F27AFA" w:rsidP="00F27AFA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62F50455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6CB40CE3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25F62C4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  <w:vAlign w:val="center"/>
          </w:tcPr>
          <w:p w14:paraId="305CCE3F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F27AFA" w:rsidRPr="005C2463" w14:paraId="737638B0" w14:textId="77777777" w:rsidTr="00154BFF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711FE681" w14:textId="77777777" w:rsidR="00F27AFA" w:rsidRPr="005C2463" w:rsidRDefault="00F27AFA" w:rsidP="00F27AFA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6FDAE5E9" w14:textId="77777777" w:rsidR="00F27AFA" w:rsidRPr="009E1405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3BB31002" w14:textId="77777777" w:rsidR="00F27AFA" w:rsidRPr="009E1405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F79FA03" w14:textId="77777777" w:rsidR="00F27AFA" w:rsidRPr="004661E8" w:rsidRDefault="00F27AFA" w:rsidP="00F27AFA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4661E8"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</w:tcPr>
          <w:p w14:paraId="65792466" w14:textId="77777777" w:rsidR="00F27AFA" w:rsidRPr="005C2463" w:rsidRDefault="00F27AFA" w:rsidP="00F27AFA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F27AFA" w:rsidRPr="005C2463" w14:paraId="36AE474B" w14:textId="77777777" w:rsidTr="00154BFF">
        <w:tc>
          <w:tcPr>
            <w:tcW w:w="73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9BDC3" w14:textId="77777777" w:rsidR="00F27AFA" w:rsidRPr="009E1405" w:rsidRDefault="00F27AFA" w:rsidP="00F27AFA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8A1A534" w14:textId="77777777" w:rsidR="00F27AFA" w:rsidRPr="004661E8" w:rsidRDefault="00F27AFA" w:rsidP="00F27AFA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4661E8"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C4B7AAE" w14:textId="77777777" w:rsidR="00F27AFA" w:rsidRPr="005C2463" w:rsidRDefault="00F27AFA" w:rsidP="00F27AFA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F27AFA" w:rsidRPr="005C2463" w14:paraId="59308DE6" w14:textId="77777777" w:rsidTr="00154BFF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2B" w14:textId="77777777" w:rsidR="00F27AFA" w:rsidRPr="009E1405" w:rsidRDefault="00F27AFA" w:rsidP="00F27AFA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u w:val="single"/>
                <w:cs/>
              </w:rPr>
              <w:t>หัก</w:t>
            </w:r>
            <w:r w:rsidRPr="009E1405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725270E" w14:textId="77777777" w:rsidR="00F27AFA" w:rsidRPr="004661E8" w:rsidRDefault="00F27AFA" w:rsidP="00F27AFA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4661E8">
              <w:rPr>
                <w:rFonts w:ascii="Angsana New" w:hAnsi="Angsana New"/>
              </w:rPr>
              <w:t>(34,999)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58152A" w14:textId="77777777" w:rsidR="00F27AFA" w:rsidRPr="005C2463" w:rsidRDefault="00F27AFA" w:rsidP="00F27AFA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</w:t>
            </w:r>
            <w:r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,999</w:t>
            </w:r>
            <w:r w:rsidRPr="005C2463">
              <w:rPr>
                <w:rFonts w:ascii="Angsana New" w:hAnsi="Angsana New"/>
              </w:rPr>
              <w:t>)</w:t>
            </w:r>
          </w:p>
        </w:tc>
      </w:tr>
      <w:tr w:rsidR="00F27AFA" w:rsidRPr="005C2463" w14:paraId="4D43215C" w14:textId="77777777" w:rsidTr="00154BFF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FC0" w14:textId="77777777" w:rsidR="00F27AFA" w:rsidRPr="009E1405" w:rsidRDefault="00F27AFA" w:rsidP="00F27AFA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1405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9E1405">
              <w:rPr>
                <w:rFonts w:ascii="Angsana New" w:hAnsi="Angsana New"/>
              </w:rPr>
              <w:t xml:space="preserve"> - </w:t>
            </w:r>
            <w:r w:rsidRPr="009E1405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6BD5182" w14:textId="77777777" w:rsidR="00F27AFA" w:rsidRPr="009E1405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-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7ECAA03" w14:textId="77777777" w:rsidR="00F27AFA" w:rsidRPr="005C2463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</w:tr>
    </w:tbl>
    <w:p w14:paraId="2363B265" w14:textId="77777777" w:rsidR="00A91662" w:rsidRPr="005C2463" w:rsidRDefault="00A91662" w:rsidP="00226F7A">
      <w:pPr>
        <w:pStyle w:val="20"/>
        <w:ind w:left="426" w:right="-439" w:firstLine="204"/>
        <w:rPr>
          <w:rFonts w:ascii="Angsana New" w:hAnsi="Angsana New"/>
          <w:b/>
          <w:bCs/>
        </w:rPr>
      </w:pPr>
      <w:r w:rsidRPr="005C2463">
        <w:rPr>
          <w:rFonts w:ascii="Angsana New" w:hAnsi="Angsana New" w:hint="cs"/>
          <w:cs/>
        </w:rPr>
        <w:t>* อยู่ระหว่างการชำระบัญชี</w:t>
      </w:r>
    </w:p>
    <w:p w14:paraId="42BF9CB7" w14:textId="77777777"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4BEBF205" w14:textId="77777777" w:rsidR="00FE4E13" w:rsidRPr="00627903" w:rsidRDefault="00226F7A" w:rsidP="00ED7883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 w:rsidR="00A24B90"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35B085FB" w14:textId="77777777" w:rsidR="00664EF6" w:rsidRPr="00707C3B" w:rsidRDefault="00664EF6" w:rsidP="00627903">
      <w:pPr>
        <w:pStyle w:val="20"/>
        <w:ind w:right="-439"/>
        <w:rPr>
          <w:rFonts w:ascii="Angsana New" w:hAnsi="Angsana New"/>
          <w:sz w:val="10"/>
          <w:szCs w:val="10"/>
        </w:rPr>
      </w:pPr>
    </w:p>
    <w:p w14:paraId="0BF53583" w14:textId="791225C5" w:rsidR="00E554B5" w:rsidRPr="0062700C" w:rsidRDefault="00A0342B" w:rsidP="0062700C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52571B81" w14:textId="77777777" w:rsidR="005E6AB8" w:rsidRPr="003853C4" w:rsidRDefault="005E6AB8" w:rsidP="005E6AB8">
      <w:pPr>
        <w:spacing w:line="300" w:lineRule="atLeast"/>
        <w:ind w:left="630" w:right="-311"/>
        <w:rPr>
          <w:rFonts w:ascii="Angsana New" w:hAnsi="Angsana New"/>
        </w:rPr>
      </w:pPr>
      <w:r w:rsidRPr="003853C4">
        <w:rPr>
          <w:rFonts w:ascii="Angsana New" w:hAnsi="Angsana New"/>
        </w:rPr>
        <w:t>8.1</w:t>
      </w:r>
      <w:r w:rsidRPr="003853C4">
        <w:rPr>
          <w:rFonts w:ascii="Angsana New" w:hAnsi="Angsana New" w:hint="cs"/>
          <w:cs/>
        </w:rPr>
        <w:t xml:space="preserve"> เงินลงทุนในตราสารทุนในความต้องการของตลาด-วัดมูลค่ายุติธรรมผ่านงบกำไรขาดทุนเบ็ดเสร็จ</w:t>
      </w:r>
      <w:r w:rsidRPr="003853C4">
        <w:rPr>
          <w:rFonts w:ascii="Angsana New" w:hAnsi="Angsana New" w:hint="cs"/>
          <w:cs/>
        </w:rPr>
        <w:tab/>
      </w:r>
      <w:r w:rsidRPr="003853C4">
        <w:rPr>
          <w:rFonts w:ascii="Angsana New" w:hAnsi="Angsana New" w:hint="cs"/>
          <w:cs/>
        </w:rPr>
        <w:tab/>
      </w:r>
    </w:p>
    <w:p w14:paraId="72C6FAB4" w14:textId="77777777" w:rsidR="005E6AB8" w:rsidRPr="003853C4" w:rsidRDefault="005E6AB8" w:rsidP="005E6AB8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3853C4">
        <w:rPr>
          <w:rFonts w:ascii="Angsana New" w:hAnsi="Angsana New" w:hint="cs"/>
          <w:cs/>
        </w:rPr>
        <w:t>ผลกำไร</w:t>
      </w:r>
      <w:r w:rsidRPr="003853C4">
        <w:rPr>
          <w:rFonts w:ascii="Angsana New" w:hAnsi="Angsana New"/>
        </w:rPr>
        <w:t>/</w:t>
      </w:r>
      <w:r w:rsidRPr="003853C4">
        <w:rPr>
          <w:rFonts w:ascii="Angsana New" w:hAnsi="Angsana New" w:hint="cs"/>
          <w:cs/>
        </w:rPr>
        <w:t xml:space="preserve">ขาดทุนจากเงินลงทุนในตราสารทุนในความต้องการของตลาด ในระหว่างงวดได้นำไปแสดงใน  </w:t>
      </w:r>
      <w:r w:rsidRPr="003853C4">
        <w:rPr>
          <w:rFonts w:ascii="Angsana New" w:hAnsi="Angsana New"/>
        </w:rPr>
        <w:t xml:space="preserve">   </w:t>
      </w:r>
      <w:r w:rsidRPr="003853C4">
        <w:rPr>
          <w:rFonts w:ascii="Angsana New" w:hAnsi="Angsana New" w:hint="cs"/>
          <w:cs/>
        </w:rPr>
        <w:t>งบกำไรขาดทุนเบ็ดเสร็จแล้ว ดังนี้</w:t>
      </w:r>
    </w:p>
    <w:p w14:paraId="568CB93C" w14:textId="77777777" w:rsidR="005E6AB8" w:rsidRPr="003853C4" w:rsidRDefault="005E6AB8" w:rsidP="005E6AB8">
      <w:pPr>
        <w:tabs>
          <w:tab w:val="left" w:pos="709"/>
          <w:tab w:val="left" w:pos="1440"/>
        </w:tabs>
        <w:spacing w:line="192" w:lineRule="auto"/>
        <w:ind w:left="709" w:right="-54" w:firstLine="731"/>
        <w:jc w:val="right"/>
        <w:rPr>
          <w:spacing w:val="2"/>
        </w:rPr>
      </w:pPr>
      <w:r w:rsidRPr="003853C4">
        <w:rPr>
          <w:cs/>
        </w:rPr>
        <w:t>หน่วย</w:t>
      </w:r>
      <w:r w:rsidRPr="003853C4">
        <w:t xml:space="preserve"> : </w:t>
      </w:r>
      <w:r w:rsidRPr="003853C4">
        <w:rPr>
          <w:cs/>
        </w:rPr>
        <w:t>พันบาท</w:t>
      </w:r>
    </w:p>
    <w:tbl>
      <w:tblPr>
        <w:tblW w:w="9729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13"/>
        <w:gridCol w:w="1808"/>
        <w:gridCol w:w="1808"/>
      </w:tblGrid>
      <w:tr w:rsidR="005E6AB8" w:rsidRPr="003853C4" w14:paraId="1CE0F089" w14:textId="77777777" w:rsidTr="008D4FB4">
        <w:trPr>
          <w:cantSplit/>
        </w:trPr>
        <w:tc>
          <w:tcPr>
            <w:tcW w:w="6113" w:type="dxa"/>
            <w:vMerge w:val="restart"/>
            <w:vAlign w:val="center"/>
          </w:tcPr>
          <w:p w14:paraId="6FAB17B9" w14:textId="77777777" w:rsidR="005E6AB8" w:rsidRPr="003853C4" w:rsidRDefault="005E6AB8" w:rsidP="004B566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</w:pPr>
            <w:r w:rsidRPr="003853C4">
              <w:rPr>
                <w:cs/>
              </w:rPr>
              <w:t>รายการ</w:t>
            </w:r>
          </w:p>
          <w:p w14:paraId="11BA07C0" w14:textId="77777777" w:rsidR="005E6AB8" w:rsidRPr="003853C4" w:rsidRDefault="005E6AB8" w:rsidP="004B566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3853C4"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Pr="003853C4">
              <w:rPr>
                <w:rFonts w:ascii="Angsana New" w:hAnsi="Angsana New" w:cs="Angsana New"/>
              </w:rPr>
              <w:t xml:space="preserve">3 </w:t>
            </w:r>
            <w:r w:rsidRPr="003853C4">
              <w:rPr>
                <w:rFonts w:ascii="Angsana New" w:hAnsi="Angsana New" w:cs="Angsana New" w:hint="cs"/>
                <w:cs/>
              </w:rPr>
              <w:t>เดือน</w:t>
            </w:r>
            <w:r w:rsidRPr="003853C4">
              <w:rPr>
                <w:rFonts w:ascii="Angsana New" w:hAnsi="Angsana New" w:cs="Angsana New"/>
              </w:rPr>
              <w:t xml:space="preserve"> </w:t>
            </w:r>
            <w:r w:rsidRPr="003853C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3853C4">
              <w:rPr>
                <w:rFonts w:ascii="Angsana New" w:hAnsi="Angsana New" w:cs="Angsana New"/>
              </w:rPr>
              <w:t>31</w:t>
            </w:r>
            <w:r w:rsidRPr="003853C4">
              <w:rPr>
                <w:rFonts w:ascii="Angsana New" w:hAnsi="Angsana New" w:cs="Angsana New" w:hint="cs"/>
                <w:cs/>
              </w:rPr>
              <w:t xml:space="preserve"> มีนาคม</w:t>
            </w:r>
          </w:p>
        </w:tc>
        <w:tc>
          <w:tcPr>
            <w:tcW w:w="3616" w:type="dxa"/>
            <w:gridSpan w:val="2"/>
            <w:tcBorders>
              <w:bottom w:val="single" w:sz="4" w:space="0" w:color="auto"/>
            </w:tcBorders>
            <w:vAlign w:val="center"/>
          </w:tcPr>
          <w:p w14:paraId="28C807D3" w14:textId="77777777" w:rsidR="005E6AB8" w:rsidRPr="003853C4" w:rsidRDefault="005E6AB8" w:rsidP="004B5663">
            <w:pPr>
              <w:ind w:left="-108" w:right="-108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5E6AB8" w:rsidRPr="003853C4" w14:paraId="2E3B0236" w14:textId="77777777" w:rsidTr="005D1DEB">
        <w:trPr>
          <w:cantSplit/>
          <w:trHeight w:val="255"/>
        </w:trPr>
        <w:tc>
          <w:tcPr>
            <w:tcW w:w="6113" w:type="dxa"/>
            <w:vMerge/>
            <w:tcBorders>
              <w:bottom w:val="single" w:sz="4" w:space="0" w:color="auto"/>
            </w:tcBorders>
          </w:tcPr>
          <w:p w14:paraId="7C788B29" w14:textId="77777777" w:rsidR="005E6AB8" w:rsidRPr="003853C4" w:rsidRDefault="005E6AB8" w:rsidP="004B566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808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377FAA77" w14:textId="77777777" w:rsidR="005E6AB8" w:rsidRPr="003853C4" w:rsidRDefault="005E6AB8" w:rsidP="004B5663">
            <w:pPr>
              <w:ind w:left="-108" w:right="-108"/>
              <w:jc w:val="center"/>
            </w:pPr>
            <w:r w:rsidRPr="003853C4">
              <w:t>2566</w:t>
            </w:r>
          </w:p>
        </w:tc>
        <w:tc>
          <w:tcPr>
            <w:tcW w:w="1808" w:type="dxa"/>
            <w:tcBorders>
              <w:left w:val="nil"/>
              <w:bottom w:val="single" w:sz="4" w:space="0" w:color="auto"/>
            </w:tcBorders>
            <w:vAlign w:val="center"/>
          </w:tcPr>
          <w:p w14:paraId="37BB79C3" w14:textId="77777777" w:rsidR="005E6AB8" w:rsidRPr="003853C4" w:rsidRDefault="005E6AB8" w:rsidP="004B5663">
            <w:pPr>
              <w:ind w:left="-108" w:right="-108"/>
              <w:jc w:val="center"/>
            </w:pPr>
            <w:r w:rsidRPr="003853C4">
              <w:t>2565</w:t>
            </w:r>
          </w:p>
        </w:tc>
      </w:tr>
      <w:tr w:rsidR="005E6AB8" w:rsidRPr="003853C4" w14:paraId="577F2BD1" w14:textId="77777777" w:rsidTr="001F505E">
        <w:trPr>
          <w:trHeight w:val="381"/>
        </w:trPr>
        <w:tc>
          <w:tcPr>
            <w:tcW w:w="6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09953" w14:textId="5FAFA8BB" w:rsidR="005E6AB8" w:rsidRPr="003853C4" w:rsidRDefault="005E6AB8" w:rsidP="004B5663">
            <w:pPr>
              <w:ind w:right="-134"/>
              <w:rPr>
                <w:spacing w:val="-6"/>
                <w:cs/>
              </w:rPr>
            </w:pPr>
            <w:r w:rsidRPr="003853C4">
              <w:rPr>
                <w:rFonts w:hint="cs"/>
                <w:spacing w:val="-6"/>
                <w:cs/>
              </w:rPr>
              <w:t>ผลขาดทุนจาก</w:t>
            </w:r>
            <w:r w:rsidRPr="003853C4">
              <w:rPr>
                <w:spacing w:val="-6"/>
                <w:cs/>
              </w:rPr>
              <w:t>เงินลงทุนใน</w:t>
            </w:r>
            <w:r w:rsidRPr="003853C4">
              <w:rPr>
                <w:rFonts w:hint="cs"/>
                <w:spacing w:val="-6"/>
                <w:cs/>
              </w:rPr>
              <w:t>ตราสารทุนในความต้องการของตลาด</w:t>
            </w:r>
          </w:p>
        </w:tc>
        <w:tc>
          <w:tcPr>
            <w:tcW w:w="180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596D878" w14:textId="69743C12" w:rsidR="005E6AB8" w:rsidRPr="003853C4" w:rsidRDefault="008F3EDE" w:rsidP="001F505E">
            <w:pPr>
              <w:ind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6FB7332" w14:textId="77777777" w:rsidR="005E6AB8" w:rsidRPr="003853C4" w:rsidRDefault="005E6AB8" w:rsidP="004B5663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(16,310)</w:t>
            </w:r>
          </w:p>
        </w:tc>
      </w:tr>
    </w:tbl>
    <w:p w14:paraId="44C0C4EC" w14:textId="77777777" w:rsidR="005E6AB8" w:rsidRPr="003853C4" w:rsidRDefault="005E6AB8" w:rsidP="005E6AB8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 w:rsidRPr="003853C4">
        <w:rPr>
          <w:rFonts w:hint="cs"/>
          <w:sz w:val="29"/>
          <w:szCs w:val="29"/>
          <w:cs/>
        </w:rPr>
        <w:t xml:space="preserve">                                                      </w:t>
      </w:r>
      <w:r w:rsidRPr="003853C4">
        <w:rPr>
          <w:sz w:val="29"/>
          <w:szCs w:val="29"/>
        </w:rPr>
        <w:tab/>
      </w:r>
      <w:r w:rsidRPr="003853C4">
        <w:rPr>
          <w:rFonts w:hint="cs"/>
          <w:sz w:val="29"/>
          <w:szCs w:val="29"/>
          <w:cs/>
        </w:rPr>
        <w:t xml:space="preserve">       </w:t>
      </w:r>
      <w:r w:rsidRPr="003853C4">
        <w:rPr>
          <w:sz w:val="29"/>
          <w:szCs w:val="29"/>
        </w:rPr>
        <w:tab/>
      </w:r>
    </w:p>
    <w:p w14:paraId="324F5CF7" w14:textId="77777777" w:rsidR="005E6AB8" w:rsidRPr="003853C4" w:rsidRDefault="005E6AB8" w:rsidP="005E6AB8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68294948" w14:textId="77777777" w:rsidR="0087055A" w:rsidRPr="00707C3B" w:rsidRDefault="0087055A" w:rsidP="0087055A">
      <w:pPr>
        <w:ind w:left="629" w:right="-57" w:firstLine="720"/>
        <w:jc w:val="thaiDistribute"/>
        <w:rPr>
          <w:spacing w:val="-2"/>
          <w:sz w:val="10"/>
          <w:szCs w:val="10"/>
        </w:rPr>
      </w:pPr>
    </w:p>
    <w:p w14:paraId="7D6902D9" w14:textId="139D04F0" w:rsidR="005E6AB8" w:rsidRPr="003853C4" w:rsidRDefault="005E6AB8" w:rsidP="008862E6">
      <w:pPr>
        <w:ind w:firstLine="630"/>
        <w:rPr>
          <w:rFonts w:ascii="Angsana New" w:hAnsi="Angsana New"/>
          <w:cs/>
        </w:rPr>
      </w:pPr>
      <w:r w:rsidRPr="003853C4">
        <w:rPr>
          <w:rFonts w:ascii="Angsana New" w:hAnsi="Angsana New"/>
        </w:rPr>
        <w:t>8.2</w:t>
      </w:r>
      <w:r w:rsidRPr="003853C4">
        <w:rPr>
          <w:rFonts w:ascii="Angsana New" w:hAnsi="Angsana New" w:hint="cs"/>
          <w:cs/>
        </w:rPr>
        <w:t xml:space="preserve"> เงินลงทุนในตราสารทุนที่ไม่อยู่ในความต้องการของตลาด-วัดมูลค่ายุติธรรมผ่านงบกำไรขาดทุน</w:t>
      </w:r>
    </w:p>
    <w:p w14:paraId="69CED5C3" w14:textId="77777777" w:rsidR="00AC34FA" w:rsidRPr="003853C4" w:rsidRDefault="00AC34FA" w:rsidP="00ED7883">
      <w:pPr>
        <w:spacing w:line="300" w:lineRule="atLeast"/>
        <w:ind w:left="630" w:right="-40"/>
        <w:jc w:val="right"/>
        <w:rPr>
          <w:rFonts w:ascii="Angsana New" w:hAnsi="Angsana New"/>
          <w:b/>
          <w:bCs/>
          <w:cs/>
        </w:rPr>
      </w:pPr>
      <w:r w:rsidRPr="003853C4">
        <w:rPr>
          <w:cs/>
        </w:rPr>
        <w:t xml:space="preserve">หน่วย </w:t>
      </w:r>
      <w:r w:rsidRPr="003853C4">
        <w:t xml:space="preserve">: </w:t>
      </w:r>
      <w:r w:rsidRPr="003853C4">
        <w:rPr>
          <w:cs/>
        </w:rPr>
        <w:t>พันบาท</w:t>
      </w:r>
    </w:p>
    <w:tbl>
      <w:tblPr>
        <w:tblW w:w="9757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8"/>
        <w:gridCol w:w="1598"/>
        <w:gridCol w:w="1541"/>
      </w:tblGrid>
      <w:tr w:rsidR="00AC34FA" w:rsidRPr="003853C4" w14:paraId="6B26C9AA" w14:textId="77777777" w:rsidTr="00785B04">
        <w:trPr>
          <w:trHeight w:hRule="exact" w:val="397"/>
        </w:trPr>
        <w:tc>
          <w:tcPr>
            <w:tcW w:w="6618" w:type="dxa"/>
            <w:vMerge w:val="restart"/>
            <w:shd w:val="clear" w:color="auto" w:fill="auto"/>
            <w:vAlign w:val="center"/>
          </w:tcPr>
          <w:p w14:paraId="3EEB7B19" w14:textId="77777777" w:rsidR="00AC34FA" w:rsidRPr="003853C4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3853C4">
              <w:rPr>
                <w:cs/>
              </w:rPr>
              <w:t>รายการ</w:t>
            </w:r>
          </w:p>
        </w:tc>
        <w:tc>
          <w:tcPr>
            <w:tcW w:w="3139" w:type="dxa"/>
            <w:gridSpan w:val="2"/>
            <w:tcBorders>
              <w:bottom w:val="single" w:sz="4" w:space="0" w:color="auto"/>
            </w:tcBorders>
            <w:vAlign w:val="center"/>
          </w:tcPr>
          <w:p w14:paraId="6ADE3F14" w14:textId="77777777" w:rsidR="00AC34FA" w:rsidRPr="003853C4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</w:t>
            </w:r>
          </w:p>
        </w:tc>
      </w:tr>
      <w:tr w:rsidR="008C630D" w:rsidRPr="003853C4" w14:paraId="67816D6B" w14:textId="77777777" w:rsidTr="00785B04">
        <w:trPr>
          <w:trHeight w:hRule="exact" w:val="397"/>
        </w:trPr>
        <w:tc>
          <w:tcPr>
            <w:tcW w:w="66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37212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0C0B5B" w14:textId="431C2B0F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 w:rsidRPr="003853C4">
              <w:rPr>
                <w:color w:val="000000" w:themeColor="text1"/>
                <w:sz w:val="30"/>
                <w:szCs w:val="30"/>
                <w:cs/>
              </w:rPr>
              <w:t>3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3853C4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>.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3853C4">
              <w:rPr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94B3" w14:textId="40FE2B58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 w:rsidRPr="003853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53C4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853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C630D" w:rsidRPr="003853C4" w14:paraId="5F46F2D6" w14:textId="77777777" w:rsidTr="00785B04">
        <w:trPr>
          <w:trHeight w:val="396"/>
        </w:trPr>
        <w:tc>
          <w:tcPr>
            <w:tcW w:w="6618" w:type="dxa"/>
            <w:tcBorders>
              <w:top w:val="single" w:sz="4" w:space="0" w:color="auto"/>
              <w:bottom w:val="nil"/>
            </w:tcBorders>
            <w:vAlign w:val="bottom"/>
          </w:tcPr>
          <w:p w14:paraId="6B4F8C44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3853C4">
              <w:rPr>
                <w:cs/>
              </w:rPr>
              <w:t xml:space="preserve">บริษัท </w:t>
            </w:r>
            <w:r w:rsidRPr="003853C4">
              <w:rPr>
                <w:rFonts w:hint="cs"/>
                <w:cs/>
              </w:rPr>
              <w:t>บางกอกคลับ</w:t>
            </w:r>
            <w:r w:rsidRPr="003853C4">
              <w:rPr>
                <w:cs/>
              </w:rPr>
              <w:t xml:space="preserve"> จำกัด </w:t>
            </w:r>
          </w:p>
        </w:tc>
        <w:tc>
          <w:tcPr>
            <w:tcW w:w="159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C50A35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54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2576AF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391366" w:rsidRPr="003853C4" w14:paraId="4491083F" w14:textId="77777777" w:rsidTr="00785B04">
        <w:trPr>
          <w:trHeight w:val="265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3FDEDEB9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ราคาทุน</w:t>
            </w:r>
          </w:p>
        </w:tc>
        <w:tc>
          <w:tcPr>
            <w:tcW w:w="1598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4133705" w14:textId="77777777" w:rsidR="00391366" w:rsidRPr="003853C4" w:rsidRDefault="00391366" w:rsidP="00391366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3853C4">
              <w:rPr>
                <w:rFonts w:ascii="Angsana New" w:hAnsi="Angsana New" w:hint="cs"/>
                <w:cs/>
              </w:rPr>
              <w:t>3,000</w:t>
            </w:r>
          </w:p>
        </w:tc>
        <w:tc>
          <w:tcPr>
            <w:tcW w:w="154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32B686" w14:textId="0935CC05" w:rsidR="00391366" w:rsidRPr="003853C4" w:rsidRDefault="00391366" w:rsidP="00391366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3853C4">
              <w:rPr>
                <w:rFonts w:ascii="Angsana New" w:hAnsi="Angsana New" w:hint="cs"/>
                <w:cs/>
              </w:rPr>
              <w:t>3,000</w:t>
            </w:r>
          </w:p>
        </w:tc>
      </w:tr>
      <w:tr w:rsidR="00391366" w:rsidRPr="003853C4" w14:paraId="4819163F" w14:textId="77777777" w:rsidTr="00785B04">
        <w:trPr>
          <w:trHeight w:val="363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0AF6435D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</w:t>
            </w:r>
            <w:r w:rsidRPr="003853C4">
              <w:rPr>
                <w:u w:val="single"/>
                <w:cs/>
              </w:rPr>
              <w:t>หัก</w:t>
            </w:r>
            <w:r w:rsidRPr="003853C4">
              <w:rPr>
                <w:cs/>
              </w:rPr>
              <w:t xml:space="preserve"> </w:t>
            </w:r>
            <w:r w:rsidRPr="003853C4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598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482FE89" w14:textId="5DBA64C3" w:rsidR="00391366" w:rsidRPr="003853C4" w:rsidRDefault="00391366" w:rsidP="00391366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3853C4">
              <w:rPr>
                <w:rFonts w:ascii="Angsana New" w:hAnsi="Angsana New" w:hint="cs"/>
                <w:cs/>
              </w:rPr>
              <w:t>(2,6</w:t>
            </w:r>
            <w:r w:rsidRPr="003853C4">
              <w:rPr>
                <w:rFonts w:ascii="Angsana New" w:hAnsi="Angsana New"/>
              </w:rPr>
              <w:t>78</w:t>
            </w:r>
            <w:r w:rsidRPr="003853C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4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B86A4" w14:textId="180ADDB6" w:rsidR="00391366" w:rsidRPr="003853C4" w:rsidRDefault="00391366" w:rsidP="00391366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3853C4">
              <w:rPr>
                <w:rFonts w:ascii="Angsana New" w:hAnsi="Angsana New" w:hint="cs"/>
                <w:cs/>
              </w:rPr>
              <w:t>(2,6</w:t>
            </w:r>
            <w:r w:rsidRPr="003853C4">
              <w:rPr>
                <w:rFonts w:ascii="Angsana New" w:hAnsi="Angsana New"/>
              </w:rPr>
              <w:t>78</w:t>
            </w:r>
            <w:r w:rsidRPr="003853C4">
              <w:rPr>
                <w:rFonts w:ascii="Angsana New" w:hAnsi="Angsana New" w:hint="cs"/>
                <w:cs/>
              </w:rPr>
              <w:t>)</w:t>
            </w:r>
          </w:p>
        </w:tc>
      </w:tr>
      <w:tr w:rsidR="00391366" w:rsidRPr="00AA3021" w14:paraId="7861B197" w14:textId="77777777" w:rsidTr="00785B04">
        <w:trPr>
          <w:trHeight w:val="382"/>
        </w:trPr>
        <w:tc>
          <w:tcPr>
            <w:tcW w:w="6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5278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3853C4">
              <w:rPr>
                <w:cs/>
              </w:rPr>
              <w:t xml:space="preserve">    เงินลงทุน</w:t>
            </w:r>
            <w:r w:rsidRPr="003853C4">
              <w:rPr>
                <w:rFonts w:hint="cs"/>
                <w:cs/>
              </w:rPr>
              <w:t>ในตราสารทุนที่ไม่อยู่ในความต้องการของตลาด-มูลค่ายุติธรรม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DA3886E" w14:textId="1ADCC8C7" w:rsidR="00391366" w:rsidRPr="003853C4" w:rsidRDefault="00391366" w:rsidP="00391366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322</w:t>
            </w:r>
          </w:p>
        </w:tc>
        <w:tc>
          <w:tcPr>
            <w:tcW w:w="15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5BEB4" w14:textId="2FD11895" w:rsidR="00391366" w:rsidRPr="005A6D82" w:rsidRDefault="00391366" w:rsidP="00391366">
            <w:pPr>
              <w:tabs>
                <w:tab w:val="left" w:pos="957"/>
                <w:tab w:val="left" w:pos="1396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322</w:t>
            </w:r>
          </w:p>
        </w:tc>
      </w:tr>
    </w:tbl>
    <w:p w14:paraId="56E6E285" w14:textId="77777777" w:rsidR="00566E4D" w:rsidRDefault="00566E4D" w:rsidP="00627903">
      <w:pPr>
        <w:ind w:right="-871"/>
        <w:rPr>
          <w:rFonts w:ascii="Angsana New" w:hAnsi="Angsana New"/>
          <w:b/>
          <w:bCs/>
          <w:sz w:val="10"/>
          <w:szCs w:val="10"/>
        </w:rPr>
      </w:pPr>
    </w:p>
    <w:p w14:paraId="728CDB1C" w14:textId="5409F35E" w:rsidR="0062700C" w:rsidRDefault="0062700C">
      <w:pPr>
        <w:rPr>
          <w:rFonts w:ascii="Angsana New" w:hAnsi="Angsana New"/>
          <w:b/>
          <w:bCs/>
          <w:sz w:val="10"/>
          <w:szCs w:val="10"/>
        </w:rPr>
      </w:pPr>
    </w:p>
    <w:p w14:paraId="02BC77E6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1077FACA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6159975C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292C8F72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50EB8A31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20BEB65D" w14:textId="77777777" w:rsidR="005D26E2" w:rsidRPr="00C02754" w:rsidRDefault="00282089" w:rsidP="003D58B0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lastRenderedPageBreak/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4F66C48F" w14:textId="77777777" w:rsidR="00282089" w:rsidRPr="004E032F" w:rsidRDefault="008D2CE5" w:rsidP="00ED7883">
      <w:pPr>
        <w:tabs>
          <w:tab w:val="left" w:pos="284"/>
          <w:tab w:val="left" w:pos="360"/>
          <w:tab w:val="left" w:pos="851"/>
        </w:tabs>
        <w:spacing w:line="192" w:lineRule="auto"/>
        <w:ind w:left="295" w:right="-40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659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4729"/>
        <w:gridCol w:w="1302"/>
        <w:gridCol w:w="1207"/>
        <w:gridCol w:w="1282"/>
        <w:gridCol w:w="1139"/>
      </w:tblGrid>
      <w:tr w:rsidR="009964F2" w:rsidRPr="00CD157D" w14:paraId="007F0FA3" w14:textId="77777777" w:rsidTr="008D4FB4">
        <w:trPr>
          <w:trHeight w:val="113"/>
        </w:trPr>
        <w:tc>
          <w:tcPr>
            <w:tcW w:w="4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F7353" w14:textId="77777777" w:rsidR="009964F2" w:rsidRPr="004E032F" w:rsidRDefault="009964F2" w:rsidP="004E032F">
            <w:pPr>
              <w:pStyle w:val="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4AA" w14:textId="77777777"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2D5" w14:textId="77777777"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630D" w:rsidRPr="00CD157D" w14:paraId="5BF556C4" w14:textId="77777777" w:rsidTr="008D4FB4">
        <w:trPr>
          <w:trHeight w:val="113"/>
        </w:trPr>
        <w:tc>
          <w:tcPr>
            <w:tcW w:w="4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3EB" w14:textId="77777777" w:rsidR="008C630D" w:rsidRPr="004E032F" w:rsidRDefault="008C630D" w:rsidP="008C630D">
            <w:pPr>
              <w:pStyle w:val="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425E96" w14:textId="3C04E8DE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7905" w14:textId="275D3EC7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B692C8" w14:textId="3190B9E2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AD97" w14:textId="351F2480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C630D" w:rsidRPr="00CD157D" w14:paraId="0B2E3B72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6E0E8008" w14:textId="77777777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D52A326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49C68B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7527EE3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DAB3BD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8C630D" w:rsidRPr="00CD157D" w14:paraId="05487FFE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7AB3978" w14:textId="77777777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Pr="004E032F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EC854C9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76697297" w14:textId="77777777" w:rsidR="008C630D" w:rsidRPr="009E74E1" w:rsidRDefault="008C630D" w:rsidP="008C630D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465E0750" w14:textId="77777777" w:rsidR="008C630D" w:rsidRPr="00F711C7" w:rsidRDefault="008C630D" w:rsidP="008C630D">
            <w:pPr>
              <w:tabs>
                <w:tab w:val="left" w:pos="1011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F711C7">
              <w:rPr>
                <w:rFonts w:ascii="Angsana New" w:hAnsi="Angsana New"/>
              </w:rPr>
              <w:t>299,999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204B56AA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8C630D" w:rsidRPr="00CD157D" w14:paraId="28EC95C8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2EAA5" w14:textId="77777777" w:rsidR="008C630D" w:rsidRPr="004E032F" w:rsidRDefault="008C630D" w:rsidP="008C630D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Pr="004E032F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09EB2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  <w:vAlign w:val="center"/>
          </w:tcPr>
          <w:p w14:paraId="4864FBF0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52207F8" w14:textId="77777777" w:rsidR="008C630D" w:rsidRPr="00F711C7" w:rsidRDefault="008C630D" w:rsidP="008C630D">
            <w:pPr>
              <w:tabs>
                <w:tab w:val="left" w:pos="1011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F711C7">
              <w:rPr>
                <w:rFonts w:ascii="Angsana New" w:hAnsi="Angsana New"/>
              </w:rPr>
              <w:t>35,000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  <w:vAlign w:val="center"/>
          </w:tcPr>
          <w:p w14:paraId="65989081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8C630D" w:rsidRPr="00CD157D" w14:paraId="2A58D766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173AE93C" w14:textId="77777777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Pr="004E032F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A125287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3BF4D392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3A65494D" w14:textId="77777777" w:rsidR="008C630D" w:rsidRPr="00F711C7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F711C7">
              <w:rPr>
                <w:rFonts w:ascii="Angsana New" w:hAnsi="Angsana New"/>
              </w:rPr>
              <w:t>59,999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AB9F0D4" w14:textId="77777777" w:rsidR="008C630D" w:rsidRPr="004E032F" w:rsidRDefault="008C630D" w:rsidP="008C630D">
            <w:pPr>
              <w:tabs>
                <w:tab w:val="left" w:pos="1000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8C630D" w:rsidRPr="00CD157D" w14:paraId="4195BD3E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2D4C2A7D" w14:textId="77777777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5E06CD5B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460114FE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328F348F" w14:textId="77777777" w:rsidR="008C630D" w:rsidRPr="00F711C7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F711C7">
              <w:rPr>
                <w:rFonts w:ascii="Angsana New" w:hAnsi="Angsana New"/>
              </w:rPr>
              <w:t>30,000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3AE01516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8C630D" w:rsidRPr="00CD157D" w14:paraId="5BA460CD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733EC1B8" w14:textId="77777777" w:rsidR="008C630D" w:rsidRPr="004E032F" w:rsidRDefault="008C630D" w:rsidP="008C630D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อินเตอร์เนชั่นแนล ดิสทริบิวชั่น </w:t>
            </w:r>
            <w:r>
              <w:rPr>
                <w:rFonts w:ascii="Angsana New" w:hAnsi="Angsana New"/>
                <w:cs/>
              </w:rPr>
              <w:t xml:space="preserve">จำกัด </w:t>
            </w:r>
            <w:r w:rsidRPr="004E032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99AA242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4C4FA5E7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269C6649" w14:textId="77777777" w:rsidR="008C630D" w:rsidRPr="00F711C7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F711C7">
              <w:rPr>
                <w:rFonts w:ascii="Angsana New" w:hAnsi="Angsana New"/>
              </w:rPr>
              <w:t>5,000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90CD06A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8C630D" w:rsidRPr="00CD157D" w14:paraId="7444B71A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280B3" w14:textId="77777777" w:rsidR="008C630D" w:rsidRPr="004E032F" w:rsidRDefault="008C630D" w:rsidP="008C630D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บางกอกเทเลวิชั่น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62B01FE7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19C4C8B2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2D541E18" w14:textId="77777777" w:rsidR="008C630D" w:rsidRPr="00F711C7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F711C7">
              <w:rPr>
                <w:rFonts w:ascii="Angsana New" w:hAnsi="Angsana New"/>
              </w:rPr>
              <w:t>5,000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0F1358DC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8C630D" w:rsidRPr="00CD157D" w14:paraId="703A1D32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B314FB8" w14:textId="77777777" w:rsidR="008C630D" w:rsidRPr="004E032F" w:rsidRDefault="008C630D" w:rsidP="008C630D">
            <w:pPr>
              <w:tabs>
                <w:tab w:val="left" w:pos="1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7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7DCBEF47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13A761CB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175F6AE9" w14:textId="77777777" w:rsidR="008C630D" w:rsidRPr="00F711C7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F711C7">
              <w:rPr>
                <w:rFonts w:ascii="Angsana New" w:hAnsi="Angsana New"/>
              </w:rPr>
              <w:t>199,992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42952F08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53FD4ADD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876" w14:textId="77777777" w:rsidR="008C630D" w:rsidRPr="004E032F" w:rsidRDefault="008C630D" w:rsidP="008C630D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8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0E6C8F" w14:textId="77777777" w:rsidR="008C630D" w:rsidRPr="0014741B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4741B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676B71" w14:textId="77777777" w:rsidR="008C630D" w:rsidRPr="009E74E1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74E1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0918397" w14:textId="77777777" w:rsidR="008C630D" w:rsidRPr="00F711C7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F711C7">
              <w:rPr>
                <w:rFonts w:ascii="Angsana New" w:hAnsi="Angsana New"/>
              </w:rPr>
              <w:t>199,992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71F628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655B39AA" w14:textId="77777777" w:rsidTr="008D4FB4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</w:tcBorders>
          </w:tcPr>
          <w:p w14:paraId="372DE451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769CBDB5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26B120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56619E0" w14:textId="77777777" w:rsidR="008C630D" w:rsidRPr="00F711C7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F711C7">
              <w:rPr>
                <w:rFonts w:ascii="Angsana New" w:hAnsi="Angsana New"/>
              </w:rPr>
              <w:t>834,982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FB8CF3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834,982</w:t>
            </w:r>
          </w:p>
        </w:tc>
      </w:tr>
      <w:tr w:rsidR="008C630D" w:rsidRPr="00CD157D" w14:paraId="2CA42041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</w:tcBorders>
          </w:tcPr>
          <w:p w14:paraId="77C02478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02" w:type="dxa"/>
          </w:tcPr>
          <w:p w14:paraId="2143F726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476D217B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0AA39C2" w14:textId="77777777" w:rsidR="008C630D" w:rsidRPr="00F711C7" w:rsidRDefault="008C630D" w:rsidP="008C630D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  <w:vAlign w:val="center"/>
          </w:tcPr>
          <w:p w14:paraId="5D76ABA7" w14:textId="77777777" w:rsidR="008C630D" w:rsidRPr="004E032F" w:rsidRDefault="008C630D" w:rsidP="008C630D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</w:tr>
      <w:tr w:rsidR="008C630D" w:rsidRPr="00CD157D" w14:paraId="3FD4DA15" w14:textId="77777777" w:rsidTr="008D4FB4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761762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06BE62A" w14:textId="77777777" w:rsidR="008C630D" w:rsidRPr="00F711C7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F711C7">
              <w:rPr>
                <w:rFonts w:ascii="Angsana New" w:hAnsi="Angsana New" w:hint="cs"/>
                <w:cs/>
              </w:rPr>
              <w:t xml:space="preserve">         (</w:t>
            </w:r>
            <w:r w:rsidRPr="00F711C7">
              <w:rPr>
                <w:rFonts w:ascii="Angsana New" w:hAnsi="Angsana New"/>
              </w:rPr>
              <w:t>5,000</w:t>
            </w:r>
            <w:r w:rsidRPr="00F711C7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  <w:vAlign w:val="center"/>
          </w:tcPr>
          <w:p w14:paraId="2669B1C0" w14:textId="4AF769D4" w:rsidR="008C630D" w:rsidRPr="004E032F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 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8C630D" w:rsidRPr="00CD157D" w14:paraId="098A6AD6" w14:textId="77777777" w:rsidTr="008D4FB4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3BF2E78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8669F70" w14:textId="3A43DCC2" w:rsidR="008C630D" w:rsidRPr="00F711C7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F711C7">
              <w:rPr>
                <w:rFonts w:ascii="Angsana New" w:hAnsi="Angsana New" w:hint="cs"/>
                <w:cs/>
              </w:rPr>
              <w:t xml:space="preserve">       (</w:t>
            </w:r>
            <w:r w:rsidRPr="00F711C7">
              <w:rPr>
                <w:rFonts w:ascii="Angsana New" w:hAnsi="Angsana New"/>
              </w:rPr>
              <w:t>5</w:t>
            </w:r>
            <w:r w:rsidR="00F711C7" w:rsidRPr="00F711C7">
              <w:rPr>
                <w:rFonts w:ascii="Angsana New" w:hAnsi="Angsana New"/>
              </w:rPr>
              <w:t>3,990</w:t>
            </w:r>
            <w:r w:rsidRPr="00F711C7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F7077" w14:textId="10A3C3B5" w:rsidR="008C630D" w:rsidRPr="004E032F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(</w:t>
            </w:r>
            <w:r w:rsidRPr="004E032F">
              <w:rPr>
                <w:rFonts w:ascii="Angsana New" w:hAnsi="Angsana New"/>
              </w:rPr>
              <w:t>5</w:t>
            </w:r>
            <w:r w:rsidR="00391366">
              <w:rPr>
                <w:rFonts w:ascii="Angsana New" w:hAnsi="Angsana New" w:hint="cs"/>
                <w:cs/>
              </w:rPr>
              <w:t>3</w:t>
            </w:r>
            <w:r w:rsidRPr="004E032F">
              <w:rPr>
                <w:rFonts w:ascii="Angsana New" w:hAnsi="Angsana New"/>
              </w:rPr>
              <w:t>,</w:t>
            </w:r>
            <w:r w:rsidR="00391366">
              <w:rPr>
                <w:rFonts w:ascii="Angsana New" w:hAnsi="Angsana New"/>
              </w:rPr>
              <w:t>9</w:t>
            </w:r>
            <w:r w:rsidR="002F0B56">
              <w:rPr>
                <w:rFonts w:ascii="Angsana New" w:hAnsi="Angsana New"/>
              </w:rPr>
              <w:t>90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8C630D" w:rsidRPr="00CD157D" w14:paraId="3FA8C941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</w:tcBorders>
          </w:tcPr>
          <w:p w14:paraId="1E3152E9" w14:textId="77777777" w:rsidR="008C630D" w:rsidRPr="00A84539" w:rsidRDefault="008C630D" w:rsidP="008C630D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5466CD7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CA56C9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703F53" w14:textId="79EC6F39" w:rsidR="008C630D" w:rsidRPr="00F711C7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F711C7">
              <w:rPr>
                <w:rFonts w:ascii="Angsana New" w:hAnsi="Angsana New" w:hint="cs"/>
                <w:cs/>
              </w:rPr>
              <w:t xml:space="preserve">       (</w:t>
            </w:r>
            <w:r w:rsidRPr="00F711C7">
              <w:rPr>
                <w:rFonts w:ascii="Angsana New" w:hAnsi="Angsana New"/>
              </w:rPr>
              <w:t>5</w:t>
            </w:r>
            <w:r w:rsidR="00F711C7" w:rsidRPr="00F711C7">
              <w:rPr>
                <w:rFonts w:ascii="Angsana New" w:hAnsi="Angsana New"/>
              </w:rPr>
              <w:t>8,990</w:t>
            </w:r>
            <w:r w:rsidRPr="00F711C7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38FA" w14:textId="7597BA7C" w:rsidR="008C630D" w:rsidRPr="004E032F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(</w:t>
            </w:r>
            <w:r w:rsidRPr="004E032F">
              <w:rPr>
                <w:rFonts w:ascii="Angsana New" w:hAnsi="Angsana New"/>
              </w:rPr>
              <w:t>5</w:t>
            </w:r>
            <w:r w:rsidR="00391366">
              <w:rPr>
                <w:rFonts w:ascii="Angsana New" w:hAnsi="Angsana New"/>
              </w:rPr>
              <w:t>8</w:t>
            </w:r>
            <w:r w:rsidRPr="004E032F">
              <w:rPr>
                <w:rFonts w:ascii="Angsana New" w:hAnsi="Angsana New"/>
              </w:rPr>
              <w:t>,</w:t>
            </w:r>
            <w:r w:rsidR="00391366">
              <w:rPr>
                <w:rFonts w:ascii="Angsana New" w:hAnsi="Angsana New"/>
              </w:rPr>
              <w:t>9</w:t>
            </w:r>
            <w:r w:rsidR="002F0B56">
              <w:rPr>
                <w:rFonts w:ascii="Angsana New" w:hAnsi="Angsana New"/>
              </w:rPr>
              <w:t>90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8C630D" w:rsidRPr="00CD157D" w14:paraId="5C645403" w14:textId="77777777" w:rsidTr="008D4FB4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D94CF" w14:textId="77777777" w:rsidR="008C630D" w:rsidRPr="004E032F" w:rsidRDefault="008C630D" w:rsidP="008C630D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A82AD01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3D71A" w14:textId="77777777" w:rsidR="008C630D" w:rsidRPr="009E74E1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CFF52E" w14:textId="0511CF12" w:rsidR="008C630D" w:rsidRPr="00F711C7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  <w:cs/>
              </w:rPr>
            </w:pPr>
            <w:r w:rsidRPr="00F711C7">
              <w:rPr>
                <w:rFonts w:ascii="Angsana New" w:hAnsi="Angsana New"/>
              </w:rPr>
              <w:t>775,</w:t>
            </w:r>
            <w:r w:rsidR="00F711C7" w:rsidRPr="00F711C7">
              <w:rPr>
                <w:rFonts w:ascii="Angsana New" w:hAnsi="Angsana New"/>
              </w:rPr>
              <w:t>992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DE5C4" w14:textId="283A8EFF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</w:t>
            </w:r>
            <w:r w:rsidRPr="004E032F">
              <w:rPr>
                <w:rFonts w:ascii="Angsana New" w:hAnsi="Angsana New"/>
              </w:rPr>
              <w:t>,9</w:t>
            </w:r>
            <w:r w:rsidR="00391366">
              <w:rPr>
                <w:rFonts w:ascii="Angsana New" w:hAnsi="Angsana New"/>
              </w:rPr>
              <w:t>92</w:t>
            </w:r>
          </w:p>
        </w:tc>
      </w:tr>
    </w:tbl>
    <w:p w14:paraId="0FF7DFB1" w14:textId="77777777" w:rsidR="00AE59F1" w:rsidRDefault="00AE59F1" w:rsidP="00035D6A">
      <w:pPr>
        <w:tabs>
          <w:tab w:val="left" w:pos="900"/>
          <w:tab w:val="left" w:pos="1440"/>
        </w:tabs>
        <w:ind w:right="-518" w:firstLine="644"/>
        <w:outlineLvl w:val="0"/>
        <w:rPr>
          <w:sz w:val="16"/>
          <w:szCs w:val="16"/>
        </w:rPr>
      </w:pPr>
    </w:p>
    <w:p w14:paraId="7F65ADEA" w14:textId="77EC4263" w:rsidR="008A58E1" w:rsidRPr="00035D6A" w:rsidRDefault="006A1E04" w:rsidP="00815EF1">
      <w:pPr>
        <w:tabs>
          <w:tab w:val="left" w:pos="406"/>
          <w:tab w:val="left" w:pos="900"/>
          <w:tab w:val="left" w:pos="1440"/>
        </w:tabs>
        <w:ind w:left="284" w:right="-518" w:firstLine="374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รายการที่เกิดขึ้นกับบริษัทย่อย</w:t>
      </w:r>
    </w:p>
    <w:p w14:paraId="7ACDD4C7" w14:textId="1DD4B591" w:rsidR="00035D6A" w:rsidRPr="00AA0644" w:rsidRDefault="00035D6A" w:rsidP="00815EF1">
      <w:pPr>
        <w:tabs>
          <w:tab w:val="left" w:pos="900"/>
          <w:tab w:val="left" w:pos="993"/>
          <w:tab w:val="left" w:pos="1440"/>
        </w:tabs>
        <w:ind w:right="-147" w:firstLine="882"/>
        <w:outlineLvl w:val="0"/>
        <w:rPr>
          <w:sz w:val="4"/>
          <w:szCs w:val="4"/>
        </w:rPr>
      </w:pPr>
      <w:r w:rsidRPr="00AA0644">
        <w:rPr>
          <w:b/>
          <w:bCs/>
          <w:cs/>
        </w:rPr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อินเตอร์เนชั่น</w:t>
      </w:r>
      <w:proofErr w:type="spellStart"/>
      <w:r w:rsidRPr="00AA0644">
        <w:rPr>
          <w:rFonts w:hint="cs"/>
          <w:b/>
          <w:bCs/>
          <w:cs/>
        </w:rPr>
        <w:t>แน</w:t>
      </w:r>
      <w:proofErr w:type="spellEnd"/>
      <w:r w:rsidRPr="00AA0644">
        <w:rPr>
          <w:rFonts w:hint="cs"/>
          <w:b/>
          <w:bCs/>
          <w:cs/>
        </w:rPr>
        <w:t xml:space="preserve">ล </w:t>
      </w:r>
      <w:proofErr w:type="spellStart"/>
      <w:r w:rsidRPr="00AA0644">
        <w:rPr>
          <w:rFonts w:hint="cs"/>
          <w:b/>
          <w:bCs/>
          <w:cs/>
        </w:rPr>
        <w:t>ดิสทริ</w:t>
      </w:r>
      <w:proofErr w:type="spellEnd"/>
      <w:r w:rsidRPr="00AA0644">
        <w:rPr>
          <w:rFonts w:hint="cs"/>
          <w:b/>
          <w:bCs/>
          <w:cs/>
        </w:rPr>
        <w:t>บิว</w:t>
      </w:r>
      <w:proofErr w:type="spellStart"/>
      <w:r w:rsidRPr="00AA0644">
        <w:rPr>
          <w:rFonts w:hint="cs"/>
          <w:b/>
          <w:bCs/>
          <w:cs/>
        </w:rPr>
        <w:t>ชั่น</w:t>
      </w:r>
      <w:proofErr w:type="spellEnd"/>
      <w:r w:rsidRPr="00AA0644">
        <w:rPr>
          <w:rFonts w:hint="cs"/>
          <w:b/>
          <w:bCs/>
          <w:cs/>
        </w:rPr>
        <w:t xml:space="preserve"> จำกัด</w:t>
      </w:r>
    </w:p>
    <w:p w14:paraId="4568D05A" w14:textId="77777777" w:rsidR="00035D6A" w:rsidRPr="00E42EB9" w:rsidRDefault="00035D6A" w:rsidP="00035D6A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14:paraId="610DE27D" w14:textId="77777777" w:rsidR="00035D6A" w:rsidRDefault="00035D6A" w:rsidP="00815EF1">
      <w:pPr>
        <w:ind w:left="-98" w:right="-157" w:firstLine="1386"/>
        <w:jc w:val="thaiDistribute"/>
        <w:rPr>
          <w:b/>
          <w:bCs/>
          <w: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 xml:space="preserve">ทีวีบี ทรี </w:t>
      </w:r>
      <w:proofErr w:type="spellStart"/>
      <w:r>
        <w:rPr>
          <w:rFonts w:hint="cs"/>
          <w:b/>
          <w:bCs/>
          <w:cs/>
        </w:rPr>
        <w:t>เน็ตเวอร์ค</w:t>
      </w:r>
      <w:proofErr w:type="spellEnd"/>
      <w:r w:rsidRPr="00C87F21">
        <w:rPr>
          <w:b/>
          <w:bCs/>
          <w:cs/>
        </w:rPr>
        <w:t xml:space="preserve"> จำกัด</w:t>
      </w:r>
    </w:p>
    <w:p w14:paraId="55C35386" w14:textId="7F712A2D" w:rsidR="00815EF1" w:rsidRDefault="00035D6A" w:rsidP="00815EF1">
      <w:pPr>
        <w:tabs>
          <w:tab w:val="left" w:pos="1440"/>
        </w:tabs>
        <w:ind w:left="709" w:right="-57" w:firstLine="1134"/>
        <w:jc w:val="thaiDistribute"/>
        <w:outlineLvl w:val="0"/>
        <w:rPr>
          <w:rFonts w:ascii="Angsana New" w:hAnsi="Angsana New"/>
          <w:sz w:val="24"/>
          <w:szCs w:val="24"/>
        </w:rPr>
      </w:pPr>
      <w:r w:rsidRPr="00955244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955244">
        <w:rPr>
          <w:rFonts w:ascii="Angsana New" w:hAnsi="Angsana New" w:cs="Angsana New"/>
          <w:spacing w:val="-2"/>
        </w:rPr>
        <w:t>31</w:t>
      </w:r>
      <w:r w:rsidRPr="00955244">
        <w:rPr>
          <w:rFonts w:ascii="Angsana New" w:hAnsi="Angsana New" w:cs="Angsana New"/>
          <w:spacing w:val="-2"/>
          <w:cs/>
        </w:rPr>
        <w:t xml:space="preserve"> พฤษภาคม </w:t>
      </w:r>
      <w:r w:rsidRPr="00955244">
        <w:rPr>
          <w:rFonts w:ascii="Angsana New" w:hAnsi="Angsana New" w:cs="Angsana New"/>
          <w:spacing w:val="-2"/>
        </w:rPr>
        <w:t>2562</w:t>
      </w:r>
      <w:r w:rsidRPr="00955244">
        <w:rPr>
          <w:rFonts w:ascii="Angsana New" w:hAnsi="Angsana New" w:cs="Angsana New"/>
          <w:spacing w:val="-2"/>
          <w:cs/>
        </w:rPr>
        <w:t xml:space="preserve"> บริษัท บีอีซี อินเตอร์เนชั่น</w:t>
      </w:r>
      <w:proofErr w:type="spellStart"/>
      <w:r w:rsidRPr="00955244">
        <w:rPr>
          <w:rFonts w:ascii="Angsana New" w:hAnsi="Angsana New" w:cs="Angsana New"/>
          <w:spacing w:val="-2"/>
          <w:cs/>
        </w:rPr>
        <w:t>แน</w:t>
      </w:r>
      <w:proofErr w:type="spellEnd"/>
      <w:r w:rsidRPr="00955244">
        <w:rPr>
          <w:rFonts w:ascii="Angsana New" w:hAnsi="Angsana New" w:cs="Angsana New"/>
          <w:spacing w:val="-2"/>
          <w:cs/>
        </w:rPr>
        <w:t xml:space="preserve">ล </w:t>
      </w:r>
      <w:proofErr w:type="spellStart"/>
      <w:r w:rsidRPr="00955244">
        <w:rPr>
          <w:rFonts w:ascii="Angsana New" w:hAnsi="Angsana New" w:cs="Angsana New"/>
          <w:spacing w:val="-2"/>
          <w:cs/>
        </w:rPr>
        <w:t>ดิสทริ</w:t>
      </w:r>
      <w:proofErr w:type="spellEnd"/>
      <w:r w:rsidRPr="00955244">
        <w:rPr>
          <w:rFonts w:ascii="Angsana New" w:hAnsi="Angsana New" w:cs="Angsana New"/>
          <w:spacing w:val="-2"/>
          <w:cs/>
        </w:rPr>
        <w:t>บิว</w:t>
      </w:r>
      <w:proofErr w:type="spellStart"/>
      <w:r w:rsidRPr="00955244">
        <w:rPr>
          <w:rFonts w:ascii="Angsana New" w:hAnsi="Angsana New" w:cs="Angsana New"/>
          <w:spacing w:val="-2"/>
          <w:cs/>
        </w:rPr>
        <w:t>ชั่น</w:t>
      </w:r>
      <w:proofErr w:type="spellEnd"/>
      <w:r w:rsidRPr="00955244">
        <w:rPr>
          <w:rFonts w:ascii="Angsana New" w:hAnsi="Angsana New" w:cs="Angsana New"/>
          <w:spacing w:val="-2"/>
          <w:cs/>
        </w:rPr>
        <w:t xml:space="preserve"> จำกัด ซึ่งเป็นบริษัทย่อยของบริษัท</w:t>
      </w:r>
      <w:r w:rsidRPr="00955244">
        <w:rPr>
          <w:rFonts w:ascii="Angsana New" w:hAnsi="Angsana New" w:cs="Angsana New" w:hint="cs"/>
          <w:spacing w:val="-2"/>
          <w:cs/>
        </w:rPr>
        <w:t xml:space="preserve"> </w:t>
      </w:r>
      <w:r w:rsidRPr="00955244">
        <w:rPr>
          <w:rFonts w:ascii="Angsana New" w:hAnsi="Angsana New" w:cs="Angsana New"/>
          <w:spacing w:val="-2"/>
          <w:cs/>
        </w:rPr>
        <w:t>ได้ซื้อหุ้นสามัญ</w:t>
      </w:r>
      <w:r w:rsidRPr="00955244">
        <w:rPr>
          <w:rFonts w:ascii="Angsana New" w:hAnsi="Angsana New" w:cs="Angsana New" w:hint="cs"/>
          <w:spacing w:val="-2"/>
          <w:cs/>
        </w:rPr>
        <w:t>ของ</w:t>
      </w:r>
      <w:r w:rsidRPr="00955244">
        <w:rPr>
          <w:rFonts w:ascii="Angsana New" w:hAnsi="Angsana New" w:cs="Angsana New"/>
          <w:spacing w:val="-2"/>
          <w:cs/>
        </w:rPr>
        <w:t xml:space="preserve">บริษัท ทีวีบี ทรี </w:t>
      </w:r>
      <w:proofErr w:type="spellStart"/>
      <w:r w:rsidRPr="00955244">
        <w:rPr>
          <w:rFonts w:ascii="Angsana New" w:hAnsi="Angsana New" w:cs="Angsana New"/>
          <w:spacing w:val="-2"/>
          <w:cs/>
        </w:rPr>
        <w:t>เน็ตเวอร์ค</w:t>
      </w:r>
      <w:proofErr w:type="spellEnd"/>
      <w:r w:rsidRPr="00955244">
        <w:rPr>
          <w:rFonts w:ascii="Angsana New" w:hAnsi="Angsana New" w:cs="Angsana New"/>
          <w:spacing w:val="-2"/>
          <w:cs/>
        </w:rPr>
        <w:t xml:space="preserve"> จำกัด จำนวน </w:t>
      </w:r>
      <w:r w:rsidRPr="00955244">
        <w:rPr>
          <w:rFonts w:ascii="Angsana New" w:hAnsi="Angsana New" w:cs="Angsana New"/>
          <w:spacing w:val="-2"/>
        </w:rPr>
        <w:t>400,000</w:t>
      </w:r>
      <w:r w:rsidRPr="00955244">
        <w:rPr>
          <w:rFonts w:ascii="Angsana New" w:hAnsi="Angsana New" w:cs="Angsana New"/>
          <w:spacing w:val="-2"/>
          <w:cs/>
        </w:rPr>
        <w:t xml:space="preserve"> หุ้น จาก </w:t>
      </w:r>
      <w:r w:rsidRPr="00955244">
        <w:rPr>
          <w:rFonts w:ascii="Angsana New" w:hAnsi="Angsana New" w:cs="Angsana New"/>
          <w:spacing w:val="-2"/>
        </w:rPr>
        <w:t>TVB</w:t>
      </w:r>
      <w:r w:rsidRPr="00955244">
        <w:rPr>
          <w:rFonts w:ascii="Angsana New" w:hAnsi="Angsana New" w:cs="Angsana New"/>
          <w:spacing w:val="-2"/>
          <w:sz w:val="14"/>
          <w:szCs w:val="14"/>
        </w:rPr>
        <w:t xml:space="preserve"> </w:t>
      </w:r>
      <w:r w:rsidRPr="00955244">
        <w:rPr>
          <w:rFonts w:ascii="Angsana New" w:hAnsi="Angsana New" w:cs="Angsana New"/>
          <w:spacing w:val="-2"/>
        </w:rPr>
        <w:t xml:space="preserve">Investment LIMITED </w:t>
      </w:r>
      <w:r w:rsidRPr="00955244">
        <w:rPr>
          <w:rFonts w:ascii="Angsana New" w:hAnsi="Angsana New" w:cs="Angsana New"/>
          <w:spacing w:val="-2"/>
          <w:cs/>
        </w:rPr>
        <w:t>ซึ่ง</w:t>
      </w:r>
      <w:r>
        <w:rPr>
          <w:rFonts w:ascii="Angsana New" w:hAnsi="Angsana New" w:cs="Angsana New"/>
          <w:cs/>
        </w:rPr>
        <w:t>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 xml:space="preserve">ราคา </w:t>
      </w:r>
      <w:r>
        <w:rPr>
          <w:rFonts w:ascii="Angsana New" w:hAnsi="Angsana New" w:cs="Angsana New"/>
        </w:rPr>
        <w:t>100</w:t>
      </w:r>
      <w:r w:rsidRPr="009665FA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ทรี </w:t>
      </w:r>
      <w:proofErr w:type="spellStart"/>
      <w:r w:rsidRPr="009665FA">
        <w:rPr>
          <w:rFonts w:ascii="Angsana New" w:hAnsi="Angsana New" w:cs="Angsana New"/>
          <w:cs/>
        </w:rPr>
        <w:t>เน็ตเวอร์ค</w:t>
      </w:r>
      <w:proofErr w:type="spellEnd"/>
      <w:r w:rsidRPr="009665FA">
        <w:rPr>
          <w:rFonts w:ascii="Angsana New" w:hAnsi="Angsana New" w:cs="Angsana New"/>
          <w:cs/>
        </w:rPr>
        <w:t xml:space="preserve"> จำกัด มีผลขาดทุนสะสม</w:t>
      </w:r>
      <w:r w:rsidRPr="00955244">
        <w:rPr>
          <w:rFonts w:ascii="Angsana New" w:hAnsi="Angsana New" w:cs="Angsana New"/>
          <w:spacing w:val="-4"/>
          <w:cs/>
        </w:rPr>
        <w:t>สูงกว่าทุน และ</w:t>
      </w:r>
      <w:r w:rsidRPr="00955244">
        <w:rPr>
          <w:rFonts w:ascii="Angsana New" w:hAnsi="Angsana New" w:cs="Angsana New"/>
          <w:spacing w:val="-4"/>
        </w:rPr>
        <w:t xml:space="preserve"> TVB Investment LIMITED 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ได้ตกลงยกหนี้ค่าสิทธิและดอกเบี้ยค้างจ่ายจำนวน </w:t>
      </w:r>
      <w:r w:rsidRPr="00955244">
        <w:rPr>
          <w:rFonts w:ascii="Angsana New" w:hAnsi="Angsana New" w:cs="Angsana New"/>
          <w:spacing w:val="-4"/>
          <w:lang w:val="en-GB"/>
        </w:rPr>
        <w:t>7.6</w:t>
      </w:r>
      <w:r w:rsidRPr="00955244">
        <w:rPr>
          <w:rFonts w:ascii="Angsana New" w:hAnsi="Angsana New" w:cs="Angsana New"/>
          <w:spacing w:val="-4"/>
        </w:rPr>
        <w:t xml:space="preserve">7 </w:t>
      </w:r>
      <w:r w:rsidRPr="00955244">
        <w:rPr>
          <w:rFonts w:ascii="Angsana New" w:hAnsi="Angsana New" w:cs="Angsana New"/>
          <w:spacing w:val="-4"/>
          <w:cs/>
          <w:lang w:val="en-GB"/>
        </w:rPr>
        <w:t>ล้านบาท ให้กับ</w:t>
      </w:r>
      <w:r w:rsidRPr="009665FA">
        <w:rPr>
          <w:rFonts w:ascii="Angsana New" w:hAnsi="Angsana New" w:cs="Angsana New"/>
          <w:cs/>
        </w:rPr>
        <w:t xml:space="preserve">บริษัท ทีวีบี ทรี </w:t>
      </w:r>
      <w:proofErr w:type="spellStart"/>
      <w:r w:rsidRPr="009665FA">
        <w:rPr>
          <w:rFonts w:ascii="Angsana New" w:hAnsi="Angsana New" w:cs="Angsana New"/>
          <w:cs/>
        </w:rPr>
        <w:t>เน็ตเวอร์ค</w:t>
      </w:r>
      <w:proofErr w:type="spellEnd"/>
      <w:r w:rsidRPr="009665FA">
        <w:rPr>
          <w:rFonts w:ascii="Angsana New" w:hAnsi="Angsana New" w:cs="Angsana New"/>
          <w:cs/>
        </w:rPr>
        <w:t xml:space="preserve"> จำกัด ซึ่ง</w:t>
      </w:r>
      <w:r w:rsidRPr="009665FA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>
        <w:rPr>
          <w:rFonts w:ascii="Angsana New" w:hAnsi="Angsana New" w:cs="Angsana New"/>
          <w:lang w:val="en-GB"/>
        </w:rPr>
        <w:t>2562</w:t>
      </w:r>
      <w:r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>การซื้อหุ้นดังกล่าวทำให้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สัดส่วนการถือหุ้นเพิ่มขึ้นจากเดิมร้อยละ </w:t>
      </w:r>
      <w:r w:rsidRPr="00955244">
        <w:rPr>
          <w:rFonts w:ascii="Angsana New" w:hAnsi="Angsana New" w:cs="Angsana New"/>
          <w:spacing w:val="-4"/>
          <w:lang w:val="en-GB"/>
        </w:rPr>
        <w:t>59.99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 เป็นร้อยละ </w:t>
      </w:r>
      <w:r w:rsidRPr="00955244">
        <w:rPr>
          <w:rFonts w:ascii="Angsana New" w:hAnsi="Angsana New" w:cs="Angsana New"/>
          <w:spacing w:val="-4"/>
          <w:lang w:val="en-GB"/>
        </w:rPr>
        <w:t>99.99</w:t>
      </w:r>
      <w:r w:rsidRPr="00955244">
        <w:rPr>
          <w:rFonts w:ascii="Angsana New" w:hAnsi="Angsana New" w:cs="Angsana New" w:hint="cs"/>
          <w:spacing w:val="-4"/>
          <w:cs/>
          <w:lang w:val="en-GB"/>
        </w:rPr>
        <w:t xml:space="preserve"> โดยที่อำนาจควบคุมในบริษัทย่อยนั้นยังคงอยู่ในงบ</w:t>
      </w:r>
      <w:r w:rsidRPr="009665FA">
        <w:rPr>
          <w:rFonts w:ascii="Angsana New" w:hAnsi="Angsana New" w:cs="Angsana New" w:hint="cs"/>
          <w:cs/>
          <w:lang w:val="en-GB"/>
        </w:rPr>
        <w:t xml:space="preserve">การเงินรวม บริษัทย่อยของบริษัทรับรู้ส่วนได้เสียที่ไม่มีอำนาจควบคุมเพิ่มขึ้นเป็นจำนวนเงิน </w:t>
      </w:r>
      <w:r>
        <w:rPr>
          <w:rFonts w:ascii="Angsana New" w:hAnsi="Angsana New" w:cs="Angsana New"/>
          <w:lang w:val="en-GB"/>
        </w:rPr>
        <w:t>29.09</w:t>
      </w:r>
      <w:r w:rsidRPr="009665FA">
        <w:rPr>
          <w:rFonts w:ascii="Angsana New" w:hAnsi="Angsana New" w:cs="Angsana New" w:hint="cs"/>
          <w:cs/>
          <w:lang w:val="en-GB"/>
        </w:rPr>
        <w:t xml:space="preserve"> ล้านบาท และบันทึก</w:t>
      </w:r>
      <w:r w:rsidRPr="00002567">
        <w:rPr>
          <w:rFonts w:ascii="Angsana New" w:hAnsi="Angsana New" w:cs="Angsana New" w:hint="cs"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035D6A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Pr="00035D6A">
        <w:rPr>
          <w:rFonts w:ascii="Angsana New" w:hAnsi="Angsana New" w:cs="Angsana New"/>
          <w:lang w:val="en-GB"/>
        </w:rPr>
        <w:t>29.09</w:t>
      </w:r>
      <w:r w:rsidRPr="00035D6A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14:paraId="336C0D83" w14:textId="77777777" w:rsidR="00815EF1" w:rsidRDefault="00815EF1">
      <w:pPr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74E5D58" w14:textId="77777777" w:rsidR="00873B33" w:rsidRPr="00CD157D" w:rsidRDefault="00873B33" w:rsidP="000B720E">
      <w:pPr>
        <w:tabs>
          <w:tab w:val="left" w:pos="360"/>
          <w:tab w:val="left" w:pos="900"/>
          <w:tab w:val="left" w:pos="1440"/>
        </w:tabs>
        <w:spacing w:line="168" w:lineRule="auto"/>
        <w:ind w:right="-199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lastRenderedPageBreak/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834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324"/>
        <w:gridCol w:w="2681"/>
        <w:gridCol w:w="957"/>
        <w:gridCol w:w="957"/>
        <w:gridCol w:w="957"/>
        <w:gridCol w:w="958"/>
      </w:tblGrid>
      <w:tr w:rsidR="00B16CBD" w:rsidRPr="00CD157D" w14:paraId="02018C4E" w14:textId="77777777" w:rsidTr="00F26F88">
        <w:trPr>
          <w:cantSplit/>
          <w:trHeight w:val="681"/>
        </w:trPr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D967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157D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AC8" w14:textId="77777777"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38F" w14:textId="77777777"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010D9B0A" w14:textId="52CA5447"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29433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91366">
              <w:rPr>
                <w:rFonts w:ascii="Angsana New" w:hAnsi="Angsana New"/>
                <w:sz w:val="24"/>
                <w:szCs w:val="24"/>
              </w:rPr>
              <w:t>3</w:t>
            </w:r>
            <w:r w:rsidR="0081566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B2444A" w:rsidRPr="00CD157D" w14:paraId="1DA23B14" w14:textId="77777777" w:rsidTr="00F26F88">
        <w:trPr>
          <w:cantSplit/>
          <w:trHeight w:val="106"/>
        </w:trPr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C43" w14:textId="77777777" w:rsidR="008C630D" w:rsidRPr="00CD157D" w:rsidRDefault="008C630D" w:rsidP="008C630D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D7D" w14:textId="77777777" w:rsidR="008C630D" w:rsidRPr="00CD157D" w:rsidRDefault="008C630D" w:rsidP="008C630D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3266DE" w14:textId="7F3B292C" w:rsidR="008C630D" w:rsidRPr="00B2444A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31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13BB2" w14:textId="0343CE92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7C0ED4" w14:textId="699A0505" w:rsidR="008C630D" w:rsidRPr="00B2444A" w:rsidRDefault="00B2444A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1BBE6" w14:textId="54A43605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8F3EDE">
              <w:rPr>
                <w:rFonts w:ascii="Angsana New" w:hAnsi="Angsana New" w:cs="Angsana New" w:hint="cs"/>
                <w:sz w:val="24"/>
                <w:szCs w:val="24"/>
                <w:cs/>
              </w:rPr>
              <w:t>มี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B2444A" w:rsidRPr="00CD157D" w14:paraId="758A39C2" w14:textId="77777777" w:rsidTr="00F26F88">
        <w:trPr>
          <w:trHeight w:val="312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1D8B" w14:textId="77777777" w:rsidR="008C630D" w:rsidRPr="00CD157D" w:rsidRDefault="008C630D" w:rsidP="008C630D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74EF0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1BC2754" w14:textId="77777777" w:rsidR="008C630D" w:rsidRPr="00086ECC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A3D88B2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5B203EF" w14:textId="77777777" w:rsidR="008C630D" w:rsidRPr="00805607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4DB7A0" w14:textId="77777777" w:rsidR="008C630D" w:rsidRPr="00956447" w:rsidRDefault="008C630D" w:rsidP="008C630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614FCB" w14:paraId="0538FA57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52D6B00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เต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>อร์เทนเม้น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ต์</w:t>
            </w:r>
            <w:proofErr w:type="spellEnd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12AD8D4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3CCF4EA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8DC7BD0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86CD5B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780DA06" w14:textId="0E9C9299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8E3DD7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5E88D21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57B2DA9" w14:textId="77777777" w:rsidR="00805607" w:rsidRPr="008A7B35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193A435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80F49D0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D8F921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7E575C4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437E55F0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18B4AC8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นิช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4A64CB" w14:textId="77777777" w:rsidR="00805607" w:rsidRPr="008A7B35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ตัวแทนขายลิขสิทธิ์ละคร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09A5B9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0278C37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3AE3E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472C61" w14:textId="3F181633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5B2CBD6D" w14:textId="77777777" w:rsidTr="00F26F88">
        <w:trPr>
          <w:trHeight w:val="610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60B3A3B7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เวิลด์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โปรด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ั๊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>กช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ั่น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9C80EA" w14:textId="4257221A" w:rsidR="00805607" w:rsidRPr="008A7B35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  <w:r w:rsidR="00B16CB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0A7E41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69A5702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A08C7EF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DEAFE5B" w14:textId="389E915D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557815C5" w14:textId="77777777" w:rsidTr="00F26F88">
        <w:trPr>
          <w:trHeight w:val="33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CB733" w14:textId="4F488269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0D6D90" w:rsidRPr="008A7B35">
              <w:rPr>
                <w:rFonts w:ascii="Angsana New" w:hAnsi="Angsana New" w:hint="cs"/>
                <w:sz w:val="24"/>
                <w:szCs w:val="24"/>
                <w:cs/>
              </w:rPr>
              <w:t>บีอีซี สตูดิโอ จำกัด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08979" w14:textId="2C03744D" w:rsidR="00B16CBD" w:rsidRDefault="00805607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</w:t>
            </w:r>
            <w:r w:rsidR="00B16CB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272FA">
              <w:rPr>
                <w:rFonts w:ascii="Angsana New" w:hAnsi="Angsana New" w:hint="cs"/>
                <w:sz w:val="24"/>
                <w:szCs w:val="24"/>
                <w:cs/>
              </w:rPr>
              <w:t>ให้บริการตัดต่อภาพ</w:t>
            </w:r>
          </w:p>
          <w:p w14:paraId="17CD032F" w14:textId="03EF2BDE" w:rsidR="00805607" w:rsidRPr="008A7B35" w:rsidRDefault="000272FA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272FA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และสตูดิโอ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EFFEBE1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B08ED5B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0869500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0EEBC8" w14:textId="46D71740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29193E6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35D8C295" w14:textId="3CA159C6" w:rsidR="00805607" w:rsidRPr="008A7B35" w:rsidRDefault="00805607" w:rsidP="00805607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ab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บีอีซี อินเตอร์เนชั่น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แน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ล         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7ADA199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B1D51C2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ED65DE2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0DCA236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B47B5E1" w14:textId="5B7D38A8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1999A554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87C8C3A" w14:textId="77777777" w:rsidR="00805607" w:rsidRPr="008A7B35" w:rsidRDefault="00805607" w:rsidP="00805607">
            <w:pPr>
              <w:tabs>
                <w:tab w:val="left" w:pos="252"/>
              </w:tabs>
              <w:spacing w:line="228" w:lineRule="auto"/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ดิสทริ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>บิว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ชั่น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D1C627C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4FB31F2" w14:textId="77777777" w:rsidR="00805607" w:rsidRPr="0014447D" w:rsidRDefault="00805607" w:rsidP="00805607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3B7F757" w14:textId="77777777" w:rsidR="00805607" w:rsidRPr="0014447D" w:rsidRDefault="00805607" w:rsidP="00805607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398AA23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2C3B8EA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2D2E0384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99CBA8D" w14:textId="0CB92FCD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6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บางกอกเท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เล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วิชั่น จำกัด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CAD9D53" w14:textId="77777777" w:rsidR="00805607" w:rsidRPr="008A7B35" w:rsidRDefault="00805607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B79346C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3DCE0B7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BA578EA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61C77D6" w14:textId="604A8FD5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B79329E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5949B053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AFE4407" w14:textId="77777777" w:rsidR="00805607" w:rsidRPr="008A7B35" w:rsidRDefault="00805607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784C59F" w14:textId="77777777" w:rsidR="00805607" w:rsidRPr="0014447D" w:rsidRDefault="00805607" w:rsidP="00805607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B9E08A8" w14:textId="77777777" w:rsidR="00805607" w:rsidRPr="0014447D" w:rsidRDefault="00805607" w:rsidP="00805607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BEC8BB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A279482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2444A" w:rsidRPr="00805607" w14:paraId="0F66E47F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20472446" w14:textId="329CF9D0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7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4476460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ดิจิตอลแพลทฟอร์ม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1E293A3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C46A91D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DD2694C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C1E3F15" w14:textId="2CDA6DFD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BEB062D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95883C5" w14:textId="5FF12CF8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3C42024" w14:textId="77777777" w:rsidR="00805607" w:rsidRPr="00E36936" w:rsidRDefault="00805607" w:rsidP="00805607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ดำเนินธุรกิจสถานีโทรทัศน์ระบบดิจิตอล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611DD6C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6831A2" w14:textId="77777777" w:rsidR="00805607" w:rsidRPr="0014447D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644CC93" w14:textId="77777777" w:rsidR="00805607" w:rsidRPr="0014447D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868EA23" w14:textId="4F37E971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15C37D79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258AE6F" w14:textId="77777777" w:rsidR="00805607" w:rsidRPr="00BB6B92" w:rsidRDefault="00805607" w:rsidP="00805607">
            <w:pPr>
              <w:tabs>
                <w:tab w:val="left" w:pos="252"/>
              </w:tabs>
              <w:spacing w:line="16" w:lineRule="atLeast"/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B6B9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ย่อยที่ถือหุ้นโดย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F28BA1B" w14:textId="77777777" w:rsidR="00805607" w:rsidRPr="008A7B35" w:rsidRDefault="00805607" w:rsidP="00805607">
            <w:pPr>
              <w:spacing w:line="16" w:lineRule="atLeast"/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8787939" w14:textId="77777777" w:rsidR="00805607" w:rsidRPr="0014447D" w:rsidRDefault="00805607" w:rsidP="00805607">
            <w:pPr>
              <w:spacing w:line="16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CF4A44" w14:textId="77777777" w:rsidR="00805607" w:rsidRPr="0014447D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60BBEA" w14:textId="77777777" w:rsidR="00805607" w:rsidRPr="0014447D" w:rsidRDefault="00805607" w:rsidP="00805607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915D61A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0A3FD73E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07B15AD6" w14:textId="77777777" w:rsidR="00805607" w:rsidRPr="00E96A49" w:rsidRDefault="00805607" w:rsidP="00805607">
            <w:pPr>
              <w:tabs>
                <w:tab w:val="left" w:pos="252"/>
              </w:tabs>
              <w:ind w:left="252" w:hanging="47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บีอีซี อินเตอร์เนชั่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>น</w:t>
            </w:r>
            <w:proofErr w:type="spellStart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แน</w:t>
            </w:r>
            <w:proofErr w:type="spellEnd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ล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 xml:space="preserve"> </w:t>
            </w:r>
            <w:proofErr w:type="spellStart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ดิสทริ</w:t>
            </w:r>
            <w:proofErr w:type="spellEnd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บิว</w:t>
            </w:r>
            <w:proofErr w:type="spellStart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ชั่น</w:t>
            </w:r>
            <w:proofErr w:type="spellEnd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 xml:space="preserve">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39F668FB" w14:textId="77777777" w:rsidR="00805607" w:rsidRPr="008A7B35" w:rsidRDefault="00805607" w:rsidP="00805607">
            <w:pPr>
              <w:ind w:right="-10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D264997" w14:textId="77777777" w:rsidR="00805607" w:rsidRPr="0014447D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E1E89F" w14:textId="77777777" w:rsidR="00805607" w:rsidRPr="0014447D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5A5C92A" w14:textId="77777777" w:rsidR="00805607" w:rsidRPr="0014447D" w:rsidRDefault="00805607" w:rsidP="00805607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423534E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2444A" w:rsidRPr="00805607" w14:paraId="12867E31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E311B65" w14:textId="77777777" w:rsidR="00805607" w:rsidRPr="008A7B35" w:rsidRDefault="00805607" w:rsidP="0080560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ทีวีบี ทรี 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เน็ตเวอร์ค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4CF4E288" w14:textId="77777777" w:rsidR="00805607" w:rsidRPr="008A7B35" w:rsidRDefault="00805607" w:rsidP="00805607">
            <w:pPr>
              <w:ind w:right="-10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9A36A5F" w14:textId="77777777" w:rsidR="00805607" w:rsidRPr="0014447D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D34BF17" w14:textId="77777777" w:rsidR="00805607" w:rsidRPr="0014447D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93A382" w14:textId="77777777" w:rsidR="00805607" w:rsidRPr="0014447D" w:rsidRDefault="00805607" w:rsidP="00805607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47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9F47702" w14:textId="34E2EFBD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2444A" w:rsidRPr="00805607" w14:paraId="59F5F5ED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D7F2" w14:textId="77777777" w:rsidR="00805607" w:rsidRPr="008A7B35" w:rsidRDefault="00805607" w:rsidP="0080560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6F4" w14:textId="77777777" w:rsidR="00805607" w:rsidRPr="008A7B35" w:rsidRDefault="00805607" w:rsidP="00805607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16918E3" w14:textId="77777777" w:rsidR="00805607" w:rsidRPr="00805607" w:rsidRDefault="00805607" w:rsidP="0080560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5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AC08" w14:textId="77777777" w:rsidR="00805607" w:rsidRPr="00B7462E" w:rsidRDefault="00805607" w:rsidP="0080560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D909A80" w14:textId="77777777" w:rsidR="00805607" w:rsidRPr="00805607" w:rsidRDefault="00805607" w:rsidP="00805607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1A69" w14:textId="77777777" w:rsidR="00805607" w:rsidRPr="00614FCB" w:rsidRDefault="00805607" w:rsidP="00805607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D852836" w14:textId="534F3C85" w:rsidR="00A0105B" w:rsidRPr="00955244" w:rsidRDefault="000272FA">
      <w:pPr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12"/>
          <w:szCs w:val="12"/>
          <w:cs/>
        </w:rPr>
        <w:tab/>
      </w:r>
    </w:p>
    <w:p w14:paraId="725ED3E7" w14:textId="77777777" w:rsidR="003C5FC2" w:rsidRPr="00623AB0" w:rsidRDefault="003C5FC2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bookmarkStart w:id="1" w:name="_Hlk118142406"/>
      <w:r w:rsidRPr="00623AB0">
        <w:rPr>
          <w:b/>
          <w:bCs/>
          <w:cs/>
        </w:rPr>
        <w:t>เงินลงทุนในการร่วมค้า</w:t>
      </w:r>
      <w:bookmarkEnd w:id="1"/>
    </w:p>
    <w:p w14:paraId="3AF44BB7" w14:textId="77777777" w:rsidR="003C5FC2" w:rsidRPr="0039029A" w:rsidRDefault="003C5FC2" w:rsidP="0039029A">
      <w:pPr>
        <w:tabs>
          <w:tab w:val="left" w:pos="284"/>
          <w:tab w:val="left" w:pos="360"/>
          <w:tab w:val="left" w:pos="851"/>
        </w:tabs>
        <w:spacing w:line="192" w:lineRule="auto"/>
        <w:ind w:left="295" w:right="-222" w:hanging="902"/>
        <w:jc w:val="right"/>
        <w:rPr>
          <w:b/>
          <w:bCs/>
          <w:sz w:val="31"/>
          <w:szCs w:val="31"/>
        </w:rPr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</w:t>
      </w:r>
      <w:r w:rsidRPr="0039029A">
        <w:rPr>
          <w:sz w:val="31"/>
          <w:szCs w:val="31"/>
          <w:cs/>
        </w:rPr>
        <w:t xml:space="preserve">หน่วย </w:t>
      </w:r>
      <w:r w:rsidRPr="0039029A">
        <w:rPr>
          <w:sz w:val="31"/>
          <w:szCs w:val="31"/>
        </w:rPr>
        <w:t>:</w:t>
      </w:r>
      <w:r w:rsidRPr="0039029A">
        <w:rPr>
          <w:sz w:val="31"/>
          <w:szCs w:val="31"/>
          <w:cs/>
        </w:rPr>
        <w:t xml:space="preserve"> พันบาท</w:t>
      </w:r>
    </w:p>
    <w:tbl>
      <w:tblPr>
        <w:tblW w:w="985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27"/>
        <w:gridCol w:w="1138"/>
        <w:gridCol w:w="1138"/>
        <w:gridCol w:w="1138"/>
        <w:gridCol w:w="1138"/>
        <w:gridCol w:w="1138"/>
        <w:gridCol w:w="1138"/>
      </w:tblGrid>
      <w:tr w:rsidR="0068094B" w:rsidRPr="0039029A" w14:paraId="1A7A48D9" w14:textId="77777777" w:rsidTr="0039029A">
        <w:trPr>
          <w:trHeight w:val="99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97CA1" w14:textId="1E2C6C2C" w:rsidR="001A566B" w:rsidRPr="0039029A" w:rsidRDefault="001A566B" w:rsidP="00EC1D3A">
            <w:pPr>
              <w:pStyle w:val="7"/>
              <w:jc w:val="center"/>
              <w:rPr>
                <w:b w:val="0"/>
                <w:bCs w:val="0"/>
                <w:sz w:val="31"/>
                <w:szCs w:val="31"/>
                <w:highlight w:val="yellow"/>
                <w:cs/>
              </w:rPr>
            </w:pPr>
            <w:r w:rsidRPr="0039029A">
              <w:rPr>
                <w:b w:val="0"/>
                <w:bCs w:val="0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EA7C" w14:textId="77777777" w:rsidR="00930389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 xml:space="preserve">สัดส่วนการลงทุน </w:t>
            </w:r>
          </w:p>
          <w:p w14:paraId="74E813E0" w14:textId="52FB448E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(%)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B77" w14:textId="3495E111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งบการเงินรวม</w:t>
            </w:r>
          </w:p>
          <w:p w14:paraId="5001C8F0" w14:textId="77777777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(ตามวิธีส่วนได้เสีย)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EAE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งบการเงินเฉพาะกิจการ</w:t>
            </w:r>
          </w:p>
          <w:p w14:paraId="181C8DD8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(ตามวิธีราคาทุน)</w:t>
            </w:r>
          </w:p>
        </w:tc>
      </w:tr>
      <w:tr w:rsidR="0068094B" w:rsidRPr="0039029A" w14:paraId="221B5A18" w14:textId="77777777" w:rsidTr="0039029A">
        <w:trPr>
          <w:trHeight w:val="99"/>
        </w:trPr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2433" w14:textId="77777777" w:rsidR="001A566B" w:rsidRPr="0039029A" w:rsidRDefault="001A566B" w:rsidP="00355947">
            <w:pPr>
              <w:pStyle w:val="7"/>
              <w:jc w:val="center"/>
              <w:rPr>
                <w:b w:val="0"/>
                <w:bCs w:val="0"/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D300" w14:textId="6C1837AA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มี.ค.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spacing w:val="-4"/>
                <w:sz w:val="31"/>
                <w:szCs w:val="31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196" w14:textId="532FA650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B68B" w14:textId="2DD1FB2E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มี.ค.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0EC9" w14:textId="2861EC47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D01" w14:textId="52EC5D6D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มี.ค.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372C" w14:textId="7299CB98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="00B2444A" w:rsidRPr="0039029A">
              <w:rPr>
                <w:spacing w:val="-4"/>
                <w:sz w:val="31"/>
                <w:szCs w:val="31"/>
              </w:rPr>
              <w:t>25</w:t>
            </w:r>
            <w:r w:rsidRPr="0039029A">
              <w:rPr>
                <w:spacing w:val="-4"/>
                <w:sz w:val="31"/>
                <w:szCs w:val="31"/>
              </w:rPr>
              <w:t>65</w:t>
            </w:r>
          </w:p>
        </w:tc>
      </w:tr>
      <w:tr w:rsidR="0068094B" w:rsidRPr="0039029A" w14:paraId="7628F447" w14:textId="77777777" w:rsidTr="0039029A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DAA" w14:textId="77777777" w:rsidR="00355947" w:rsidRPr="0039029A" w:rsidRDefault="00355947" w:rsidP="00355947">
            <w:pPr>
              <w:ind w:left="-18" w:right="-78" w:firstLine="18"/>
              <w:jc w:val="both"/>
              <w:rPr>
                <w:spacing w:val="-8"/>
                <w:sz w:val="31"/>
                <w:szCs w:val="31"/>
              </w:rPr>
            </w:pPr>
            <w:r w:rsidRPr="0039029A">
              <w:rPr>
                <w:rFonts w:hint="cs"/>
                <w:spacing w:val="-8"/>
                <w:sz w:val="31"/>
                <w:szCs w:val="31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9866" w14:textId="633F8957" w:rsidR="00355947" w:rsidRPr="0039029A" w:rsidRDefault="000A5306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06C" w14:textId="6246E309" w:rsidR="00355947" w:rsidRPr="0039029A" w:rsidRDefault="00355947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E14" w14:textId="2B527F23" w:rsidR="00355947" w:rsidRPr="0039029A" w:rsidRDefault="000A5306" w:rsidP="00930389">
            <w:pPr>
              <w:ind w:left="-108" w:firstLine="2"/>
              <w:jc w:val="right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18,620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F58D" w14:textId="39669A56" w:rsidR="00355947" w:rsidRPr="0039029A" w:rsidRDefault="000A5306" w:rsidP="00930389">
            <w:pPr>
              <w:ind w:left="-108" w:firstLine="2"/>
              <w:jc w:val="right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23</w:t>
            </w:r>
            <w:r w:rsidR="00355947" w:rsidRPr="0039029A">
              <w:rPr>
                <w:sz w:val="31"/>
                <w:szCs w:val="31"/>
              </w:rPr>
              <w:t>,</w:t>
            </w:r>
            <w:r w:rsidRPr="0039029A">
              <w:rPr>
                <w:sz w:val="31"/>
                <w:szCs w:val="31"/>
              </w:rPr>
              <w:t>800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2A71" w14:textId="54CABEB1" w:rsidR="00355947" w:rsidRPr="0039029A" w:rsidRDefault="000A5306" w:rsidP="00930389">
            <w:pPr>
              <w:ind w:left="-108" w:firstLine="18"/>
              <w:jc w:val="right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11,820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1769" w14:textId="1D67520F" w:rsidR="00355947" w:rsidRPr="0039029A" w:rsidRDefault="00355947" w:rsidP="00930389">
            <w:pPr>
              <w:ind w:left="-108" w:firstLine="18"/>
              <w:jc w:val="right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19</w:t>
            </w:r>
            <w:r w:rsidRPr="0039029A">
              <w:rPr>
                <w:sz w:val="31"/>
                <w:szCs w:val="31"/>
              </w:rPr>
              <w:t>,</w:t>
            </w:r>
            <w:r w:rsidRPr="0039029A">
              <w:rPr>
                <w:sz w:val="31"/>
                <w:szCs w:val="31"/>
                <w:cs/>
              </w:rPr>
              <w:t>700</w:t>
            </w:r>
          </w:p>
        </w:tc>
      </w:tr>
    </w:tbl>
    <w:p w14:paraId="5C54BCC0" w14:textId="77777777" w:rsidR="0042184A" w:rsidRPr="0042184A" w:rsidRDefault="0042184A" w:rsidP="0042184A">
      <w:pPr>
        <w:ind w:left="630" w:right="-26" w:firstLine="518"/>
        <w:jc w:val="thaiDistribute"/>
        <w:rPr>
          <w:b/>
          <w:bCs/>
          <w:sz w:val="10"/>
          <w:szCs w:val="10"/>
        </w:rPr>
      </w:pPr>
    </w:p>
    <w:p w14:paraId="0F78827F" w14:textId="313BE197" w:rsidR="0062700C" w:rsidRPr="0062700C" w:rsidRDefault="000272FA" w:rsidP="0039029A">
      <w:pPr>
        <w:spacing w:line="300" w:lineRule="atLeast"/>
        <w:ind w:left="630" w:right="-222" w:firstLine="518"/>
        <w:jc w:val="thaiDistribute"/>
        <w:rPr>
          <w:spacing w:val="-4"/>
          <w:cs/>
        </w:rPr>
      </w:pPr>
      <w:r>
        <w:rPr>
          <w:rFonts w:hint="cs"/>
          <w:spacing w:val="-4"/>
          <w:cs/>
        </w:rPr>
        <w:t xml:space="preserve">ในเดือนกุมภาพันธ์ </w:t>
      </w:r>
      <w:r>
        <w:rPr>
          <w:spacing w:val="-4"/>
        </w:rPr>
        <w:t xml:space="preserve">2566 </w:t>
      </w:r>
      <w:r w:rsidR="0062700C" w:rsidRPr="0062700C">
        <w:rPr>
          <w:rFonts w:hint="cs"/>
          <w:spacing w:val="-4"/>
          <w:cs/>
        </w:rPr>
        <w:t xml:space="preserve">บริษัทได้รับคืนเงินลงทุนเป็นจำนวนเงิน </w:t>
      </w:r>
      <w:r w:rsidR="0062700C" w:rsidRPr="0062700C">
        <w:rPr>
          <w:spacing w:val="-4"/>
        </w:rPr>
        <w:t>7.8</w:t>
      </w:r>
      <w:r>
        <w:rPr>
          <w:spacing w:val="-4"/>
        </w:rPr>
        <w:t>8</w:t>
      </w:r>
      <w:r w:rsidR="0062700C" w:rsidRPr="0062700C">
        <w:rPr>
          <w:spacing w:val="-4"/>
        </w:rPr>
        <w:t xml:space="preserve"> </w:t>
      </w:r>
      <w:r w:rsidR="0062700C" w:rsidRPr="0062700C">
        <w:rPr>
          <w:rFonts w:hint="cs"/>
          <w:spacing w:val="-4"/>
          <w:cs/>
        </w:rPr>
        <w:t>ล้านบาท</w:t>
      </w:r>
      <w:r>
        <w:rPr>
          <w:rFonts w:hint="cs"/>
          <w:spacing w:val="-4"/>
          <w:cs/>
        </w:rPr>
        <w:t xml:space="preserve"> ทั้งนี้สัดส่วนในการลงทุนของบริษัทไม่มีการเปลี่ยนแปลง</w:t>
      </w:r>
    </w:p>
    <w:p w14:paraId="22165930" w14:textId="77777777" w:rsidR="003C5FC2" w:rsidRPr="0039029A" w:rsidRDefault="003C5FC2" w:rsidP="0039029A">
      <w:pPr>
        <w:tabs>
          <w:tab w:val="left" w:pos="360"/>
          <w:tab w:val="left" w:pos="900"/>
          <w:tab w:val="left" w:pos="1440"/>
        </w:tabs>
        <w:spacing w:line="168" w:lineRule="auto"/>
        <w:ind w:right="-222"/>
        <w:jc w:val="right"/>
        <w:outlineLvl w:val="0"/>
        <w:rPr>
          <w:rFonts w:ascii="Angsana New" w:hAnsi="Angsana New"/>
          <w:b/>
          <w:bCs/>
        </w:rPr>
      </w:pPr>
      <w:r w:rsidRPr="0039029A">
        <w:rPr>
          <w:rFonts w:ascii="Angsana New" w:hAnsi="Angsana New"/>
          <w:cs/>
        </w:rPr>
        <w:t xml:space="preserve">หน่วย </w:t>
      </w:r>
      <w:r w:rsidRPr="0039029A">
        <w:rPr>
          <w:rFonts w:ascii="Angsana New" w:hAnsi="Angsana New"/>
        </w:rPr>
        <w:t xml:space="preserve">: </w:t>
      </w:r>
      <w:r w:rsidRPr="0039029A">
        <w:rPr>
          <w:rFonts w:ascii="Angsana New" w:hAnsi="Angsana New" w:hint="cs"/>
          <w:cs/>
        </w:rPr>
        <w:t>พัน</w:t>
      </w:r>
      <w:r w:rsidRPr="0039029A">
        <w:rPr>
          <w:rFonts w:ascii="Angsana New" w:hAnsi="Angsana New"/>
          <w:cs/>
        </w:rPr>
        <w:t>บาท</w:t>
      </w:r>
    </w:p>
    <w:tbl>
      <w:tblPr>
        <w:tblW w:w="9860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66"/>
        <w:gridCol w:w="1574"/>
        <w:gridCol w:w="1304"/>
        <w:gridCol w:w="1306"/>
        <w:gridCol w:w="1305"/>
        <w:gridCol w:w="1305"/>
      </w:tblGrid>
      <w:tr w:rsidR="00355947" w:rsidRPr="0039029A" w14:paraId="15CE64C6" w14:textId="77777777" w:rsidTr="00F44C7D">
        <w:trPr>
          <w:cantSplit/>
          <w:trHeight w:val="680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DCCB0" w14:textId="241CEE1A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การร่วมค้า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05599" w14:textId="2EEA207F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ประเภทกิจการ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EB0" w14:textId="77777777" w:rsidR="00355947" w:rsidRPr="0039029A" w:rsidRDefault="00355947" w:rsidP="00EC1D3A">
            <w:pPr>
              <w:spacing w:before="240" w:line="360" w:lineRule="auto"/>
              <w:jc w:val="center"/>
            </w:pPr>
            <w:r w:rsidRPr="0039029A">
              <w:rPr>
                <w:cs/>
              </w:rPr>
              <w:t>ทุนชำระแล้ว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F0F1" w14:textId="77777777" w:rsidR="00355947" w:rsidRPr="0039029A" w:rsidRDefault="00355947" w:rsidP="00EC1D3A">
            <w:pPr>
              <w:jc w:val="center"/>
              <w:rPr>
                <w:cs/>
              </w:rPr>
            </w:pPr>
            <w:r w:rsidRPr="0039029A">
              <w:rPr>
                <w:cs/>
              </w:rPr>
              <w:t>เงินปันผล</w:t>
            </w:r>
          </w:p>
          <w:p w14:paraId="2F602093" w14:textId="680D3084" w:rsidR="00355947" w:rsidRPr="0039029A" w:rsidRDefault="00355947" w:rsidP="00EC1D3A">
            <w:pPr>
              <w:jc w:val="center"/>
              <w:rPr>
                <w:cs/>
              </w:rPr>
            </w:pPr>
            <w:r w:rsidRPr="0039029A">
              <w:rPr>
                <w:cs/>
              </w:rPr>
              <w:t>สำหรับงวด</w:t>
            </w:r>
            <w:r w:rsidRPr="0039029A">
              <w:t xml:space="preserve"> 3 </w:t>
            </w:r>
            <w:r w:rsidRPr="0039029A">
              <w:rPr>
                <w:cs/>
              </w:rPr>
              <w:t>เดือน</w:t>
            </w:r>
          </w:p>
        </w:tc>
      </w:tr>
      <w:tr w:rsidR="00F44C7D" w:rsidRPr="0039029A" w14:paraId="79A9D21A" w14:textId="77777777" w:rsidTr="00F44C7D">
        <w:trPr>
          <w:cantSplit/>
          <w:trHeight w:val="283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0F7C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E3C3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EC8" w14:textId="7F7E4E4E" w:rsidR="00355947" w:rsidRPr="0039029A" w:rsidRDefault="00355947" w:rsidP="0068094B">
            <w:pPr>
              <w:ind w:left="-108" w:right="-118" w:firstLine="2"/>
              <w:jc w:val="center"/>
              <w:rPr>
                <w:highlight w:val="yellow"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มี.ค.</w:t>
            </w:r>
            <w:r w:rsidRPr="0039029A">
              <w:rPr>
                <w:rFonts w:hint="cs"/>
                <w:cs/>
              </w:rPr>
              <w:t xml:space="preserve"> </w:t>
            </w:r>
            <w:r w:rsidRPr="0039029A">
              <w:t>2566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F49" w14:textId="3E467608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ธ.ค. </w:t>
            </w:r>
            <w:r w:rsidR="0068094B" w:rsidRPr="0039029A">
              <w:t>2565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76C3" w14:textId="26F28B58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มี.ค.</w:t>
            </w:r>
            <w:r w:rsidR="0068094B" w:rsidRPr="0039029A">
              <w:rPr>
                <w:rFonts w:hint="cs"/>
                <w:cs/>
              </w:rPr>
              <w:t xml:space="preserve"> </w:t>
            </w:r>
            <w:r w:rsidR="0068094B" w:rsidRPr="0039029A">
              <w:t>2566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65F" w14:textId="41AFE863" w:rsidR="00355947" w:rsidRPr="0039029A" w:rsidRDefault="0068094B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="00355947" w:rsidRPr="0039029A">
              <w:rPr>
                <w:cs/>
              </w:rPr>
              <w:t xml:space="preserve"> </w:t>
            </w:r>
            <w:r w:rsidR="000272FA" w:rsidRPr="0039029A">
              <w:rPr>
                <w:rFonts w:hint="cs"/>
                <w:cs/>
              </w:rPr>
              <w:t>มี</w:t>
            </w:r>
            <w:r w:rsidR="00355947" w:rsidRPr="0039029A">
              <w:rPr>
                <w:cs/>
              </w:rPr>
              <w:t xml:space="preserve">.ค. </w:t>
            </w:r>
            <w:r w:rsidRPr="0039029A">
              <w:t>2565</w:t>
            </w:r>
          </w:p>
        </w:tc>
      </w:tr>
      <w:tr w:rsidR="00F44C7D" w:rsidRPr="0039029A" w14:paraId="319EE8CE" w14:textId="77777777" w:rsidTr="00F44C7D">
        <w:trPr>
          <w:trHeight w:val="31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C9B" w14:textId="77777777" w:rsidR="000A5306" w:rsidRPr="00F44C7D" w:rsidRDefault="000A5306" w:rsidP="00F44C7D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F44C7D">
              <w:rPr>
                <w:spacing w:val="-10"/>
                <w:cs/>
              </w:rPr>
              <w:t>กิจการร่วมค้าภาพยนต</w:t>
            </w:r>
            <w:r w:rsidRPr="00F44C7D">
              <w:rPr>
                <w:rFonts w:hint="cs"/>
                <w:spacing w:val="-10"/>
                <w:cs/>
              </w:rPr>
              <w:t>ร์</w:t>
            </w:r>
            <w:r w:rsidRPr="00F44C7D">
              <w:rPr>
                <w:spacing w:val="-10"/>
                <w:cs/>
              </w:rPr>
              <w:t>บัวผันฟันยับ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AB5" w14:textId="77777777" w:rsidR="000A5306" w:rsidRPr="0039029A" w:rsidRDefault="000A5306" w:rsidP="000A5306">
            <w:pPr>
              <w:spacing w:line="228" w:lineRule="auto"/>
              <w:jc w:val="both"/>
            </w:pPr>
            <w:r w:rsidRPr="0039029A">
              <w:rPr>
                <w:cs/>
              </w:rPr>
              <w:t>ผลิต</w:t>
            </w:r>
            <w:r w:rsidRPr="0039029A">
              <w:rPr>
                <w:rFonts w:hint="cs"/>
                <w:cs/>
              </w:rPr>
              <w:t>ภาพยนตร์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57CE" w14:textId="747D417C" w:rsidR="000A5306" w:rsidRPr="0039029A" w:rsidRDefault="000A5306" w:rsidP="00B0483F">
            <w:pPr>
              <w:ind w:firstLine="2"/>
              <w:jc w:val="right"/>
            </w:pPr>
            <w:r w:rsidRPr="0039029A">
              <w:t>23,640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5134" w14:textId="0FC42E44" w:rsidR="000A5306" w:rsidRPr="0039029A" w:rsidRDefault="000A5306" w:rsidP="00B0483F">
            <w:pPr>
              <w:ind w:firstLine="2"/>
              <w:jc w:val="right"/>
            </w:pPr>
            <w:r w:rsidRPr="0039029A">
              <w:rPr>
                <w:cs/>
              </w:rPr>
              <w:t>39</w:t>
            </w:r>
            <w:r w:rsidRPr="0039029A">
              <w:t>,</w:t>
            </w:r>
            <w:r w:rsidRPr="0039029A">
              <w:rPr>
                <w:cs/>
              </w:rPr>
              <w:t>400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09C9" w14:textId="73B18D45" w:rsidR="000A5306" w:rsidRPr="0039029A" w:rsidRDefault="000A5306" w:rsidP="000A5306">
            <w:pPr>
              <w:ind w:left="-108" w:right="-118" w:firstLine="2"/>
              <w:jc w:val="center"/>
            </w:pPr>
            <w:r w:rsidRPr="0039029A">
              <w:rPr>
                <w:cs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BB5F" w14:textId="6192D14B" w:rsidR="000A5306" w:rsidRPr="0039029A" w:rsidRDefault="000A5306" w:rsidP="000A5306">
            <w:pPr>
              <w:ind w:left="-108" w:right="-118" w:firstLine="2"/>
              <w:jc w:val="center"/>
            </w:pPr>
            <w:r w:rsidRPr="0039029A">
              <w:rPr>
                <w:cs/>
              </w:rPr>
              <w:t>-</w:t>
            </w:r>
          </w:p>
        </w:tc>
      </w:tr>
    </w:tbl>
    <w:p w14:paraId="3855F0A4" w14:textId="77777777" w:rsidR="003C5FC2" w:rsidRPr="00707C3B" w:rsidRDefault="003C5FC2" w:rsidP="003C5FC2">
      <w:pPr>
        <w:spacing w:line="300" w:lineRule="atLeast"/>
        <w:ind w:right="-28"/>
        <w:rPr>
          <w:b/>
          <w:bCs/>
          <w:sz w:val="10"/>
          <w:szCs w:val="10"/>
        </w:rPr>
      </w:pPr>
    </w:p>
    <w:p w14:paraId="654EFA8E" w14:textId="2CA9853D" w:rsidR="00BD59D5" w:rsidRPr="000A5306" w:rsidRDefault="003C5FC2" w:rsidP="0039029A">
      <w:pPr>
        <w:spacing w:line="300" w:lineRule="atLeast"/>
        <w:ind w:left="630" w:right="-222" w:firstLine="518"/>
        <w:jc w:val="thaiDistribute"/>
      </w:pPr>
      <w:r w:rsidRPr="000A5306">
        <w:rPr>
          <w:rFonts w:hint="cs"/>
          <w:spacing w:val="-4"/>
          <w:cs/>
        </w:rPr>
        <w:t>งบการเงินของ</w:t>
      </w:r>
      <w:r w:rsidR="0042184A" w:rsidRPr="000A5306">
        <w:rPr>
          <w:rFonts w:hint="cs"/>
          <w:spacing w:val="-4"/>
          <w:cs/>
        </w:rPr>
        <w:t>กิจ</w:t>
      </w:r>
      <w:r w:rsidRPr="000A5306">
        <w:rPr>
          <w:rFonts w:hint="cs"/>
          <w:spacing w:val="-4"/>
          <w:cs/>
        </w:rPr>
        <w:t xml:space="preserve">การร่วมค้าที่นำมาใช้ในการบันทึกบัญชีเงินลงทุนตามวิธีส่วนได้เสียในงบการเงินระหว่างกาลรวม </w:t>
      </w:r>
      <w:r w:rsidRPr="000A5306">
        <w:rPr>
          <w:rFonts w:hint="cs"/>
          <w:cs/>
        </w:rPr>
        <w:t xml:space="preserve">ณ วันที่ </w:t>
      </w:r>
      <w:r w:rsidRPr="000A5306">
        <w:t>3</w:t>
      </w:r>
      <w:r w:rsidR="001F1F71" w:rsidRPr="000A5306">
        <w:t>1</w:t>
      </w:r>
      <w:r w:rsidRPr="000A5306">
        <w:t xml:space="preserve"> </w:t>
      </w:r>
      <w:r w:rsidR="001F1F71" w:rsidRPr="000A5306">
        <w:rPr>
          <w:rFonts w:hint="cs"/>
          <w:cs/>
        </w:rPr>
        <w:t>มีนาคม</w:t>
      </w:r>
      <w:r w:rsidRPr="000A5306">
        <w:rPr>
          <w:rFonts w:hint="cs"/>
          <w:cs/>
        </w:rPr>
        <w:t xml:space="preserve"> </w:t>
      </w:r>
      <w:r w:rsidRPr="000A5306">
        <w:t>256</w:t>
      </w:r>
      <w:r w:rsidR="001F1F71" w:rsidRPr="000A5306">
        <w:t>6</w:t>
      </w:r>
      <w:r w:rsidRPr="000A5306">
        <w:t xml:space="preserve"> </w:t>
      </w:r>
      <w:r w:rsidRPr="000A5306">
        <w:rPr>
          <w:rFonts w:hint="cs"/>
          <w:cs/>
        </w:rPr>
        <w:t>รวมถึงส่วนได้เสียที่บันทึกในงบกำไรขาดทุนรวมสำหรับงวด</w:t>
      </w:r>
      <w:r w:rsidR="001F1F71" w:rsidRPr="000A5306">
        <w:rPr>
          <w:rFonts w:hint="cs"/>
          <w:cs/>
        </w:rPr>
        <w:t>สาม</w:t>
      </w:r>
      <w:r w:rsidRPr="000A5306">
        <w:rPr>
          <w:rFonts w:hint="cs"/>
          <w:cs/>
        </w:rPr>
        <w:t>เดือนสิ้นสุดวันที่</w:t>
      </w:r>
      <w:r w:rsidRPr="000A5306">
        <w:t xml:space="preserve"> </w:t>
      </w:r>
      <w:r w:rsidRPr="000A5306">
        <w:rPr>
          <w:rFonts w:hint="cs"/>
          <w:cs/>
        </w:rPr>
        <w:t xml:space="preserve">             </w:t>
      </w:r>
      <w:r w:rsidRPr="000A5306">
        <w:t>3</w:t>
      </w:r>
      <w:r w:rsidR="001F1F71" w:rsidRPr="000A5306">
        <w:t>1</w:t>
      </w:r>
      <w:r w:rsidRPr="000A5306">
        <w:t xml:space="preserve"> </w:t>
      </w:r>
      <w:r w:rsidR="001F1F71" w:rsidRPr="000A5306">
        <w:rPr>
          <w:rFonts w:hint="cs"/>
          <w:cs/>
        </w:rPr>
        <w:t>มีนาคม</w:t>
      </w:r>
      <w:r w:rsidRPr="000A5306">
        <w:rPr>
          <w:rFonts w:hint="cs"/>
          <w:cs/>
        </w:rPr>
        <w:t xml:space="preserve"> </w:t>
      </w:r>
      <w:r w:rsidRPr="000A5306">
        <w:t>256</w:t>
      </w:r>
      <w:r w:rsidR="001F1F71" w:rsidRPr="000A5306">
        <w:t>6</w:t>
      </w:r>
      <w:r w:rsidRPr="000A5306">
        <w:rPr>
          <w:rFonts w:hint="cs"/>
          <w:cs/>
        </w:rPr>
        <w:t xml:space="preserve"> ถือตามข้อมูลของผู้บริหาร ซึ่งยังไม่ได้ผ่านการสอบทานโดยผู้สอบบัญชี</w:t>
      </w:r>
    </w:p>
    <w:p w14:paraId="73BD9916" w14:textId="77777777" w:rsidR="00956CDE" w:rsidRDefault="00956CDE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02809970" w14:textId="77777777" w:rsidR="00815EF1" w:rsidRPr="00707C3B" w:rsidRDefault="00815EF1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bookmarkEnd w:id="2"/>
    <w:p w14:paraId="7407809D" w14:textId="0D8161BF" w:rsidR="004177DC" w:rsidRPr="00A370CE" w:rsidRDefault="004177DC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 w:rsidRPr="00A370CE">
        <w:rPr>
          <w:rFonts w:hint="cs"/>
          <w:b/>
          <w:bCs/>
          <w:cs/>
        </w:rPr>
        <w:lastRenderedPageBreak/>
        <w:t>อาคารและอุปกรณ์</w:t>
      </w:r>
    </w:p>
    <w:p w14:paraId="1CADFF02" w14:textId="77777777" w:rsidR="004177DC" w:rsidRPr="004177DC" w:rsidRDefault="004177DC" w:rsidP="004177DC">
      <w:pPr>
        <w:spacing w:line="300" w:lineRule="atLeast"/>
        <w:ind w:left="630" w:right="-311"/>
        <w:rPr>
          <w:b/>
          <w:bCs/>
          <w:sz w:val="16"/>
          <w:szCs w:val="16"/>
        </w:rPr>
      </w:pP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2547"/>
        <w:gridCol w:w="2452"/>
      </w:tblGrid>
      <w:tr w:rsidR="004177DC" w:rsidRPr="00864B27" w14:paraId="4474C2F3" w14:textId="77777777" w:rsidTr="00DA17FA">
        <w:tc>
          <w:tcPr>
            <w:tcW w:w="4719" w:type="dxa"/>
            <w:vMerge w:val="restart"/>
            <w:vAlign w:val="center"/>
          </w:tcPr>
          <w:p w14:paraId="64AB24D0" w14:textId="77777777" w:rsidR="004177DC" w:rsidRPr="00C41215" w:rsidRDefault="004177DC" w:rsidP="00EC1D3A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999" w:type="dxa"/>
            <w:gridSpan w:val="2"/>
          </w:tcPr>
          <w:p w14:paraId="14B0247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4177DC" w:rsidRPr="00864B27" w14:paraId="1D2BCB97" w14:textId="77777777" w:rsidTr="00DA17FA">
        <w:tc>
          <w:tcPr>
            <w:tcW w:w="4719" w:type="dxa"/>
            <w:vMerge/>
          </w:tcPr>
          <w:p w14:paraId="4E67C190" w14:textId="77777777" w:rsidR="004177DC" w:rsidRPr="00C41215" w:rsidRDefault="004177DC" w:rsidP="00EC1D3A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47" w:type="dxa"/>
          </w:tcPr>
          <w:p w14:paraId="7D79909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52" w:type="dxa"/>
            <w:vAlign w:val="center"/>
          </w:tcPr>
          <w:p w14:paraId="3BADFF66" w14:textId="77777777" w:rsidR="004177DC" w:rsidRPr="00C41215" w:rsidRDefault="004177DC" w:rsidP="00EC1D3A">
            <w:pPr>
              <w:ind w:left="-118" w:right="-11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4177DC" w:rsidRPr="00864B27" w14:paraId="2C8FF1B3" w14:textId="77777777" w:rsidTr="00DA17FA">
        <w:tc>
          <w:tcPr>
            <w:tcW w:w="4719" w:type="dxa"/>
            <w:tcBorders>
              <w:bottom w:val="nil"/>
            </w:tcBorders>
            <w:vAlign w:val="center"/>
          </w:tcPr>
          <w:p w14:paraId="342E2A09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547" w:type="dxa"/>
            <w:tcBorders>
              <w:bottom w:val="nil"/>
            </w:tcBorders>
          </w:tcPr>
          <w:p w14:paraId="6A0F6E5D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2" w:type="dxa"/>
            <w:tcBorders>
              <w:bottom w:val="nil"/>
            </w:tcBorders>
          </w:tcPr>
          <w:p w14:paraId="6D09D07B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4177DC" w:rsidRPr="00864B27" w14:paraId="7C08FA5A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3832FA" w14:textId="658C6B50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6C085737" w14:textId="2CC4822F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1,</w:t>
            </w:r>
            <w:r w:rsidR="00A370CE">
              <w:rPr>
                <w:rFonts w:ascii="Angsana New" w:hAnsi="Angsana New" w:cs="Angsana New"/>
              </w:rPr>
              <w:t>159</w:t>
            </w:r>
            <w:r w:rsidRPr="00C41215">
              <w:rPr>
                <w:rFonts w:ascii="Angsana New" w:hAnsi="Angsana New" w:cs="Angsana New"/>
              </w:rPr>
              <w:t>,</w:t>
            </w:r>
            <w:r w:rsidR="00A370CE">
              <w:rPr>
                <w:rFonts w:ascii="Angsana New" w:hAnsi="Angsana New" w:cs="Angsana New"/>
              </w:rPr>
              <w:t>0</w:t>
            </w:r>
            <w:r w:rsidR="002F0B56">
              <w:rPr>
                <w:rFonts w:ascii="Angsana New" w:hAnsi="Angsana New" w:cs="Angsana New"/>
              </w:rPr>
              <w:t>90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1706D43E" w14:textId="5C7A7DD8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24</w:t>
            </w:r>
            <w:r w:rsidR="00A370CE">
              <w:rPr>
                <w:rFonts w:ascii="Angsana New" w:hAnsi="Angsana New" w:cs="Angsana New"/>
              </w:rPr>
              <w:t>9</w:t>
            </w:r>
            <w:r w:rsidRPr="00C41215">
              <w:rPr>
                <w:rFonts w:ascii="Angsana New" w:hAnsi="Angsana New" w:cs="Angsana New"/>
              </w:rPr>
              <w:t>,</w:t>
            </w:r>
            <w:r w:rsidR="00A370CE">
              <w:rPr>
                <w:rFonts w:ascii="Angsana New" w:hAnsi="Angsana New" w:cs="Angsana New"/>
              </w:rPr>
              <w:t>600</w:t>
            </w:r>
          </w:p>
        </w:tc>
      </w:tr>
      <w:tr w:rsidR="004177DC" w:rsidRPr="00864B27" w14:paraId="1F6A0102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7958DC" w14:textId="4C2A3011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6D52EE06" w14:textId="2BADF3DE" w:rsidR="004177DC" w:rsidRPr="00482A20" w:rsidRDefault="00482A20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482A20">
              <w:rPr>
                <w:rFonts w:ascii="Angsana New" w:hAnsi="Angsana New" w:cs="Angsana New"/>
              </w:rPr>
              <w:t>9,99</w:t>
            </w:r>
            <w:r w:rsidR="009F1846">
              <w:rPr>
                <w:rFonts w:ascii="Angsana New" w:hAnsi="Angsana New" w:cs="Angsana New"/>
              </w:rPr>
              <w:t>2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218250FF" w14:textId="5BCEC16E" w:rsidR="004177DC" w:rsidRPr="00DD1206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DD1206">
              <w:rPr>
                <w:rFonts w:ascii="Angsana New" w:hAnsi="Angsana New" w:cs="Angsana New"/>
              </w:rPr>
              <w:t>3,4</w:t>
            </w:r>
            <w:r w:rsidR="00DD1206">
              <w:rPr>
                <w:rFonts w:ascii="Angsana New" w:hAnsi="Angsana New" w:cs="Angsana New"/>
              </w:rPr>
              <w:t>6</w:t>
            </w:r>
            <w:r w:rsidR="0000742F">
              <w:rPr>
                <w:rFonts w:ascii="Angsana New" w:hAnsi="Angsana New" w:cs="Angsana New"/>
              </w:rPr>
              <w:t>1</w:t>
            </w:r>
          </w:p>
        </w:tc>
      </w:tr>
      <w:tr w:rsidR="00482A20" w:rsidRPr="00864B27" w14:paraId="40584559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A48C5B0" w14:textId="4610733F" w:rsidR="00482A20" w:rsidRPr="00C41215" w:rsidRDefault="00482A20" w:rsidP="00482A20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ตัดเป็นค่าใช้จ่าย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04D4D904" w14:textId="7D206E43" w:rsidR="00482A20" w:rsidRPr="00482A20" w:rsidRDefault="003111A8" w:rsidP="003111A8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482A20" w:rsidRPr="00482A20">
              <w:rPr>
                <w:rFonts w:ascii="Angsana New" w:hAnsi="Angsana New" w:cs="Angsana New"/>
              </w:rPr>
              <w:t>(8,254)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74962D64" w14:textId="662CA2D8" w:rsidR="00482A20" w:rsidRPr="00DD1206" w:rsidRDefault="00482A20" w:rsidP="00CA1C66">
            <w:pPr>
              <w:ind w:left="720" w:right="8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177DC" w:rsidRPr="00864B27" w14:paraId="55689152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0B5704F" w14:textId="6AB1BD98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0BA26496" w14:textId="6559EEEA" w:rsidR="004177DC" w:rsidRPr="00482A20" w:rsidRDefault="004177DC" w:rsidP="00D11C42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482A20">
              <w:rPr>
                <w:rFonts w:ascii="Angsana New" w:hAnsi="Angsana New" w:cs="Angsana New"/>
              </w:rPr>
              <w:t>(</w:t>
            </w:r>
            <w:r w:rsidR="00482A20" w:rsidRPr="00482A20">
              <w:rPr>
                <w:rFonts w:ascii="Angsana New" w:hAnsi="Angsana New" w:cs="Angsana New"/>
              </w:rPr>
              <w:t>141</w:t>
            </w:r>
            <w:r w:rsidRPr="00482A20">
              <w:rPr>
                <w:rFonts w:ascii="Angsana New" w:hAnsi="Angsana New" w:cs="Angsana New"/>
              </w:rPr>
              <w:t>)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6FF998D2" w14:textId="0C3EAFBB" w:rsidR="004177DC" w:rsidRPr="00DD1206" w:rsidRDefault="00DD1206" w:rsidP="00CA1C66">
            <w:pPr>
              <w:ind w:left="720" w:right="8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177DC" w:rsidRPr="00864B27" w14:paraId="567D6E44" w14:textId="77777777" w:rsidTr="00DA17FA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279BD952" w14:textId="14DB9CBA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8C630D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8C630D">
              <w:rPr>
                <w:rFonts w:ascii="Angsana New" w:hAnsi="Angsana New" w:cs="Angsana New" w:hint="cs"/>
                <w:cs/>
              </w:rPr>
              <w:t>มีนาคม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14:paraId="20ECF329" w14:textId="56F64D9A" w:rsidR="004177DC" w:rsidRPr="00A370CE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  <w:highlight w:val="yellow"/>
              </w:rPr>
            </w:pPr>
            <w:r w:rsidRPr="00482A20">
              <w:rPr>
                <w:rFonts w:ascii="Angsana New" w:hAnsi="Angsana New" w:cs="Angsana New"/>
              </w:rPr>
              <w:t>1,1</w:t>
            </w:r>
            <w:r w:rsidR="00482A20" w:rsidRPr="00482A20">
              <w:rPr>
                <w:rFonts w:ascii="Angsana New" w:hAnsi="Angsana New" w:cs="Angsana New"/>
              </w:rPr>
              <w:t>60</w:t>
            </w:r>
            <w:r w:rsidRPr="00482A20">
              <w:rPr>
                <w:rFonts w:ascii="Angsana New" w:hAnsi="Angsana New" w:cs="Angsana New"/>
              </w:rPr>
              <w:t>,</w:t>
            </w:r>
            <w:r w:rsidR="00482A20" w:rsidRPr="00482A20">
              <w:rPr>
                <w:rFonts w:ascii="Angsana New" w:hAnsi="Angsana New" w:cs="Angsana New"/>
              </w:rPr>
              <w:t>68</w:t>
            </w:r>
            <w:r w:rsidR="009F1846">
              <w:rPr>
                <w:rFonts w:ascii="Angsana New" w:hAnsi="Angsana New" w:cs="Angsana New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3D39339A" w14:textId="08F06C63" w:rsidR="004177DC" w:rsidRPr="00DD1206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DD1206">
              <w:rPr>
                <w:rFonts w:ascii="Angsana New" w:hAnsi="Angsana New" w:cs="Angsana New"/>
              </w:rPr>
              <w:t>253,</w:t>
            </w:r>
            <w:r w:rsidR="00DD1206">
              <w:rPr>
                <w:rFonts w:ascii="Angsana New" w:hAnsi="Angsana New" w:cs="Angsana New"/>
              </w:rPr>
              <w:t>06</w:t>
            </w:r>
            <w:r w:rsidR="0000742F">
              <w:rPr>
                <w:rFonts w:ascii="Angsana New" w:hAnsi="Angsana New" w:cs="Angsana New"/>
              </w:rPr>
              <w:t>1</w:t>
            </w:r>
          </w:p>
        </w:tc>
      </w:tr>
      <w:tr w:rsidR="004177DC" w:rsidRPr="00864B27" w14:paraId="4BB454C4" w14:textId="77777777" w:rsidTr="00DA17FA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24FBFFF2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</w:tcBorders>
          </w:tcPr>
          <w:p w14:paraId="7296A733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nil"/>
            </w:tcBorders>
          </w:tcPr>
          <w:p w14:paraId="189949E3" w14:textId="77777777" w:rsidR="004177DC" w:rsidRPr="00DD1206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4177DC" w:rsidRPr="00864B27" w14:paraId="5D6A8DF1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024D218" w14:textId="67EF21BB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7F9CDC53" w14:textId="1C8BB3EF" w:rsidR="004177DC" w:rsidRPr="00C41215" w:rsidRDefault="00A370CE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="002F0B56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9</w:t>
            </w:r>
            <w:r w:rsidR="004177D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817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3FBD54CA" w14:textId="6E1A22FE" w:rsidR="004177DC" w:rsidRPr="00DD1206" w:rsidRDefault="00A370CE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DD1206">
              <w:rPr>
                <w:rFonts w:ascii="Angsana New" w:hAnsi="Angsana New" w:cs="Angsana New"/>
              </w:rPr>
              <w:t>184</w:t>
            </w:r>
            <w:r w:rsidR="004177DC" w:rsidRPr="00DD1206">
              <w:rPr>
                <w:rFonts w:ascii="Angsana New" w:hAnsi="Angsana New" w:cs="Angsana New"/>
              </w:rPr>
              <w:t>,</w:t>
            </w:r>
            <w:r w:rsidRPr="00DD1206">
              <w:rPr>
                <w:rFonts w:ascii="Angsana New" w:hAnsi="Angsana New" w:cs="Angsana New"/>
              </w:rPr>
              <w:t>65</w:t>
            </w:r>
            <w:r w:rsidR="000E450D">
              <w:rPr>
                <w:rFonts w:ascii="Angsana New" w:hAnsi="Angsana New" w:cs="Angsana New"/>
              </w:rPr>
              <w:t>4</w:t>
            </w:r>
          </w:p>
        </w:tc>
      </w:tr>
      <w:tr w:rsidR="004177DC" w:rsidRPr="00864B27" w14:paraId="4D409270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BD4381B" w14:textId="15854315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="00917D40">
              <w:rPr>
                <w:rFonts w:ascii="Angsana New" w:hAnsi="Angsana New" w:cs="Angsana New" w:hint="cs"/>
                <w:cs/>
              </w:rPr>
              <w:t>ในระหว่าง</w:t>
            </w:r>
            <w:r w:rsidRPr="00C412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777950AD" w14:textId="0F5054FF" w:rsidR="004177DC" w:rsidRPr="00482A20" w:rsidRDefault="00482A20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482A20">
              <w:rPr>
                <w:rFonts w:ascii="Angsana New" w:hAnsi="Angsana New" w:cs="Angsana New"/>
              </w:rPr>
              <w:t>14,231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0418FA22" w14:textId="26146DC6" w:rsidR="004177DC" w:rsidRPr="00DD1206" w:rsidRDefault="000E450D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177DC" w:rsidRPr="00DD120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60</w:t>
            </w:r>
            <w:r w:rsidR="0000742F">
              <w:rPr>
                <w:rFonts w:ascii="Angsana New" w:hAnsi="Angsana New" w:cs="Angsana New"/>
              </w:rPr>
              <w:t>4</w:t>
            </w:r>
          </w:p>
        </w:tc>
      </w:tr>
      <w:tr w:rsidR="00CA1C66" w:rsidRPr="00864B27" w14:paraId="0EB26887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13295E72" w14:textId="6D2835C8" w:rsidR="00CA1C66" w:rsidRPr="00C41215" w:rsidRDefault="003111A8" w:rsidP="00CA1C6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  <w:r w:rsidR="00CA1C66">
              <w:rPr>
                <w:rFonts w:ascii="Angsana New" w:hAnsi="Angsana New" w:cs="Angsana New" w:hint="cs"/>
                <w:cs/>
              </w:rPr>
              <w:t>ค่าเสื่อมราคาเป็นค่าละครรอตัดจำหน่าย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35190046" w14:textId="5CEF46B5" w:rsidR="00CA1C66" w:rsidRPr="00482A20" w:rsidRDefault="00CA1C66" w:rsidP="00CA1C6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482A20">
              <w:rPr>
                <w:rFonts w:ascii="Angsana New" w:hAnsi="Angsana New" w:cs="Angsana New"/>
              </w:rPr>
              <w:t>71</w:t>
            </w:r>
            <w:r w:rsidR="009F1846">
              <w:rPr>
                <w:rFonts w:ascii="Angsana New" w:hAnsi="Angsana New" w:cs="Angsana New"/>
              </w:rPr>
              <w:t>2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1B2C5480" w14:textId="358003D3" w:rsidR="00CA1C66" w:rsidRDefault="00CA1C66" w:rsidP="00CA1C66">
            <w:pPr>
              <w:ind w:left="720" w:right="8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177DC" w:rsidRPr="00864B27" w14:paraId="469594B0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13EB358" w14:textId="28193923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1D731CF3" w14:textId="3CA46C8E" w:rsidR="004177DC" w:rsidRPr="00482A20" w:rsidRDefault="004177DC" w:rsidP="00D11C42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482A20">
              <w:rPr>
                <w:rFonts w:ascii="Angsana New" w:hAnsi="Angsana New" w:cs="Angsana New"/>
              </w:rPr>
              <w:t>(</w:t>
            </w:r>
            <w:r w:rsidR="00482A20" w:rsidRPr="00482A20">
              <w:rPr>
                <w:rFonts w:ascii="Angsana New" w:hAnsi="Angsana New" w:cs="Angsana New"/>
              </w:rPr>
              <w:t>43</w:t>
            </w:r>
            <w:r w:rsidRPr="00482A20">
              <w:rPr>
                <w:rFonts w:ascii="Angsana New" w:hAnsi="Angsana New" w:cs="Angsana New"/>
              </w:rPr>
              <w:t>)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642A51EB" w14:textId="4FADBC4D" w:rsidR="004177DC" w:rsidRPr="00DD1206" w:rsidRDefault="000E450D" w:rsidP="00C557F3">
            <w:pPr>
              <w:ind w:left="720" w:right="8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177DC" w:rsidRPr="00864B27" w14:paraId="1C67555B" w14:textId="77777777" w:rsidTr="00DA17FA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7376087D" w14:textId="68343764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8C630D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8C630D">
              <w:rPr>
                <w:rFonts w:ascii="Angsana New" w:hAnsi="Angsana New" w:cs="Angsana New" w:hint="cs"/>
                <w:cs/>
              </w:rPr>
              <w:t>มีนาคม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14:paraId="12309A79" w14:textId="43E558F4" w:rsidR="004177DC" w:rsidRPr="00482A20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482A20">
              <w:rPr>
                <w:rFonts w:ascii="Angsana New" w:hAnsi="Angsana New" w:cs="Angsana New"/>
              </w:rPr>
              <w:t>9</w:t>
            </w:r>
            <w:r w:rsidR="00482A20" w:rsidRPr="00482A20">
              <w:rPr>
                <w:rFonts w:ascii="Angsana New" w:hAnsi="Angsana New" w:cs="Angsana New"/>
              </w:rPr>
              <w:t>34,71</w:t>
            </w:r>
            <w:r w:rsidR="009F1846">
              <w:rPr>
                <w:rFonts w:ascii="Angsana New" w:hAnsi="Angsana New" w:cs="Angsana New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6DA2DF8F" w14:textId="11D5772E" w:rsidR="004177DC" w:rsidRPr="00DD1206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DD1206">
              <w:rPr>
                <w:rFonts w:ascii="Angsana New" w:hAnsi="Angsana New" w:cs="Angsana New"/>
              </w:rPr>
              <w:t>18</w:t>
            </w:r>
            <w:r w:rsidR="000E450D">
              <w:rPr>
                <w:rFonts w:ascii="Angsana New" w:hAnsi="Angsana New" w:cs="Angsana New"/>
              </w:rPr>
              <w:t>8</w:t>
            </w:r>
            <w:r w:rsidRPr="00DD1206">
              <w:rPr>
                <w:rFonts w:ascii="Angsana New" w:hAnsi="Angsana New" w:cs="Angsana New"/>
              </w:rPr>
              <w:t>,</w:t>
            </w:r>
            <w:r w:rsidR="000E450D">
              <w:rPr>
                <w:rFonts w:ascii="Angsana New" w:hAnsi="Angsana New" w:cs="Angsana New"/>
              </w:rPr>
              <w:t>25</w:t>
            </w:r>
            <w:r w:rsidR="0000742F">
              <w:rPr>
                <w:rFonts w:ascii="Angsana New" w:hAnsi="Angsana New" w:cs="Angsana New"/>
              </w:rPr>
              <w:t>8</w:t>
            </w:r>
          </w:p>
        </w:tc>
      </w:tr>
      <w:tr w:rsidR="004177DC" w:rsidRPr="00864B27" w14:paraId="349642A4" w14:textId="77777777" w:rsidTr="00DA17FA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434246D2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</w:tcBorders>
          </w:tcPr>
          <w:p w14:paraId="60A3BA0F" w14:textId="77777777" w:rsidR="004177DC" w:rsidRPr="00482A20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nil"/>
            </w:tcBorders>
          </w:tcPr>
          <w:p w14:paraId="0425AE24" w14:textId="77777777" w:rsidR="004177DC" w:rsidRPr="00DD1206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A90E2A" w:rsidRPr="00864B27" w14:paraId="537FCF08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38763D3" w14:textId="7D1F59B9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5</w:t>
            </w:r>
          </w:p>
        </w:tc>
        <w:tc>
          <w:tcPr>
            <w:tcW w:w="2547" w:type="dxa"/>
            <w:tcBorders>
              <w:top w:val="nil"/>
              <w:bottom w:val="double" w:sz="4" w:space="0" w:color="auto"/>
            </w:tcBorders>
          </w:tcPr>
          <w:p w14:paraId="7C0D4BBF" w14:textId="64C4DE3E" w:rsidR="004177DC" w:rsidRPr="00482A20" w:rsidRDefault="00A370CE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482A20">
              <w:rPr>
                <w:rFonts w:ascii="Angsana New" w:hAnsi="Angsana New" w:cs="Angsana New"/>
              </w:rPr>
              <w:t>239</w:t>
            </w:r>
            <w:r w:rsidR="004177DC" w:rsidRPr="00482A20">
              <w:rPr>
                <w:rFonts w:ascii="Angsana New" w:hAnsi="Angsana New" w:cs="Angsana New"/>
              </w:rPr>
              <w:t>,</w:t>
            </w:r>
            <w:r w:rsidRPr="00482A20">
              <w:rPr>
                <w:rFonts w:ascii="Angsana New" w:hAnsi="Angsana New" w:cs="Angsana New"/>
              </w:rPr>
              <w:t>273</w:t>
            </w:r>
          </w:p>
        </w:tc>
        <w:tc>
          <w:tcPr>
            <w:tcW w:w="2452" w:type="dxa"/>
            <w:tcBorders>
              <w:top w:val="nil"/>
              <w:bottom w:val="double" w:sz="4" w:space="0" w:color="auto"/>
            </w:tcBorders>
          </w:tcPr>
          <w:p w14:paraId="251FE423" w14:textId="283E0F06" w:rsidR="004177DC" w:rsidRPr="00DD1206" w:rsidRDefault="00A370CE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DD1206">
              <w:rPr>
                <w:rFonts w:ascii="Angsana New" w:hAnsi="Angsana New" w:cs="Angsana New"/>
              </w:rPr>
              <w:t>64</w:t>
            </w:r>
            <w:r w:rsidR="004177DC" w:rsidRPr="00DD1206">
              <w:rPr>
                <w:rFonts w:ascii="Angsana New" w:hAnsi="Angsana New" w:cs="Angsana New"/>
              </w:rPr>
              <w:t>,</w:t>
            </w:r>
            <w:r w:rsidRPr="00DD1206">
              <w:rPr>
                <w:rFonts w:ascii="Angsana New" w:hAnsi="Angsana New" w:cs="Angsana New"/>
              </w:rPr>
              <w:t>94</w:t>
            </w:r>
            <w:r w:rsidR="000E450D">
              <w:rPr>
                <w:rFonts w:ascii="Angsana New" w:hAnsi="Angsana New" w:cs="Angsana New"/>
              </w:rPr>
              <w:t>6</w:t>
            </w:r>
          </w:p>
        </w:tc>
      </w:tr>
      <w:tr w:rsidR="00A90E2A" w:rsidRPr="00864B27" w14:paraId="3926193E" w14:textId="77777777" w:rsidTr="00DA17FA">
        <w:tc>
          <w:tcPr>
            <w:tcW w:w="4719" w:type="dxa"/>
            <w:tcBorders>
              <w:top w:val="nil"/>
            </w:tcBorders>
            <w:vAlign w:val="center"/>
          </w:tcPr>
          <w:p w14:paraId="69364836" w14:textId="462456BB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8C630D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8C630D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8C630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</w:tcBorders>
          </w:tcPr>
          <w:p w14:paraId="627D2571" w14:textId="01C9F3BF" w:rsidR="004177DC" w:rsidRPr="00482A20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482A20">
              <w:rPr>
                <w:rFonts w:ascii="Angsana New" w:hAnsi="Angsana New" w:cs="Angsana New"/>
              </w:rPr>
              <w:t>2</w:t>
            </w:r>
            <w:r w:rsidR="00482A20" w:rsidRPr="00482A20">
              <w:rPr>
                <w:rFonts w:ascii="Angsana New" w:hAnsi="Angsana New" w:cs="Angsana New"/>
              </w:rPr>
              <w:t>25,970</w:t>
            </w:r>
          </w:p>
        </w:tc>
        <w:tc>
          <w:tcPr>
            <w:tcW w:w="2452" w:type="dxa"/>
            <w:tcBorders>
              <w:top w:val="double" w:sz="4" w:space="0" w:color="auto"/>
              <w:bottom w:val="double" w:sz="4" w:space="0" w:color="auto"/>
            </w:tcBorders>
          </w:tcPr>
          <w:p w14:paraId="76125A7B" w14:textId="4AFC0B8C" w:rsidR="004177DC" w:rsidRPr="00DD1206" w:rsidRDefault="000E450D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</w:t>
            </w:r>
            <w:r w:rsidR="004177DC" w:rsidRPr="00DD1206">
              <w:rPr>
                <w:rFonts w:ascii="Angsana New" w:hAnsi="Angsana New" w:cs="Angsana New"/>
              </w:rPr>
              <w:t>,8</w:t>
            </w:r>
            <w:r>
              <w:rPr>
                <w:rFonts w:ascii="Angsana New" w:hAnsi="Angsana New" w:cs="Angsana New"/>
              </w:rPr>
              <w:t>03</w:t>
            </w:r>
          </w:p>
        </w:tc>
      </w:tr>
    </w:tbl>
    <w:p w14:paraId="4AD5106E" w14:textId="77777777" w:rsidR="004177DC" w:rsidRPr="00707C3B" w:rsidRDefault="004177DC" w:rsidP="004177DC">
      <w:pPr>
        <w:ind w:left="630" w:right="-871" w:firstLine="504"/>
        <w:rPr>
          <w:rFonts w:ascii="Angsana New" w:eastAsia="Times New Roman" w:hAnsi="Angsana New"/>
          <w:sz w:val="10"/>
          <w:szCs w:val="10"/>
        </w:rPr>
      </w:pPr>
    </w:p>
    <w:p w14:paraId="59F750F4" w14:textId="77777777" w:rsidR="00707C3B" w:rsidRPr="00707C3B" w:rsidRDefault="00707C3B" w:rsidP="004177DC">
      <w:pPr>
        <w:ind w:left="630" w:right="-871" w:firstLine="504"/>
        <w:rPr>
          <w:rFonts w:ascii="Angsana New" w:eastAsia="Times New Roman" w:hAnsi="Angsana New"/>
          <w:sz w:val="10"/>
          <w:szCs w:val="10"/>
        </w:rPr>
      </w:pPr>
    </w:p>
    <w:p w14:paraId="6232AC5A" w14:textId="2FEA4E92" w:rsidR="00F004AF" w:rsidRPr="00BD59D5" w:rsidRDefault="000712C0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 w:rsidRPr="00BD59D5">
        <w:rPr>
          <w:rFonts w:hint="cs"/>
          <w:b/>
          <w:bCs/>
          <w:cs/>
        </w:rPr>
        <w:t>สินทรัพย์</w:t>
      </w:r>
      <w:r w:rsidR="00F004AF" w:rsidRPr="00BD59D5">
        <w:rPr>
          <w:rFonts w:hint="cs"/>
          <w:b/>
          <w:bCs/>
          <w:cs/>
        </w:rPr>
        <w:t>สิทธิการใช้</w:t>
      </w:r>
    </w:p>
    <w:p w14:paraId="4D0AD216" w14:textId="77777777" w:rsidR="00F004AF" w:rsidRPr="0058746B" w:rsidRDefault="00F004AF" w:rsidP="00A90E2A">
      <w:pPr>
        <w:ind w:left="630" w:right="-40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71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9"/>
        <w:gridCol w:w="1404"/>
        <w:gridCol w:w="1405"/>
        <w:gridCol w:w="1404"/>
        <w:gridCol w:w="1303"/>
      </w:tblGrid>
      <w:tr w:rsidR="008475DC" w:rsidRPr="001D12C9" w14:paraId="26BA437C" w14:textId="77777777" w:rsidTr="00DA17FA">
        <w:trPr>
          <w:trHeight w:val="381"/>
        </w:trPr>
        <w:tc>
          <w:tcPr>
            <w:tcW w:w="4199" w:type="dxa"/>
            <w:vMerge w:val="restart"/>
            <w:vAlign w:val="center"/>
          </w:tcPr>
          <w:p w14:paraId="332A6438" w14:textId="77777777" w:rsidR="008475DC" w:rsidRPr="00C82017" w:rsidRDefault="008475DC" w:rsidP="000F4E93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9" w:type="dxa"/>
            <w:gridSpan w:val="2"/>
          </w:tcPr>
          <w:p w14:paraId="7C538418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</w:tcPr>
          <w:p w14:paraId="2AFF7F10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1D12C9" w14:paraId="373BFA2C" w14:textId="77777777" w:rsidTr="003111A8">
        <w:trPr>
          <w:trHeight w:val="183"/>
        </w:trPr>
        <w:tc>
          <w:tcPr>
            <w:tcW w:w="4199" w:type="dxa"/>
            <w:vMerge/>
            <w:tcBorders>
              <w:bottom w:val="single" w:sz="4" w:space="0" w:color="auto"/>
            </w:tcBorders>
          </w:tcPr>
          <w:p w14:paraId="52BBA823" w14:textId="77777777" w:rsidR="008C630D" w:rsidRPr="00C82017" w:rsidRDefault="008C630D" w:rsidP="008C630D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3A7C" w14:textId="646C4C5C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4C82" w14:textId="6E8340AD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1089" w14:textId="4F057BC1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349B" w14:textId="0C2AFE9D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05FE6" w:rsidRPr="001D12C9" w14:paraId="6784B1E3" w14:textId="77777777" w:rsidTr="003111A8">
        <w:trPr>
          <w:trHeight w:val="57"/>
        </w:trPr>
        <w:tc>
          <w:tcPr>
            <w:tcW w:w="4199" w:type="dxa"/>
            <w:tcBorders>
              <w:top w:val="single" w:sz="4" w:space="0" w:color="auto"/>
              <w:bottom w:val="nil"/>
            </w:tcBorders>
            <w:vAlign w:val="bottom"/>
          </w:tcPr>
          <w:p w14:paraId="12F937FD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59BC1" w14:textId="198F66EF" w:rsidR="00705FE6" w:rsidRPr="00705FE6" w:rsidRDefault="00504A14" w:rsidP="00705FE6">
            <w:pPr>
              <w:ind w:left="-101" w:right="147"/>
              <w:jc w:val="right"/>
              <w:rPr>
                <w:rFonts w:ascii="Angsana New" w:hAnsi="Angsana New" w:cs="Angsana New"/>
                <w:highlight w:val="yellow"/>
              </w:rPr>
            </w:pPr>
            <w:r w:rsidRPr="00504A14">
              <w:rPr>
                <w:rFonts w:ascii="Angsana New" w:hAnsi="Angsana New" w:cs="Angsana New"/>
              </w:rPr>
              <w:t>346,150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C9539D1" w14:textId="43714B3D" w:rsidR="00705FE6" w:rsidRPr="00705FE6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 w:rsidRPr="00705FE6">
              <w:rPr>
                <w:rFonts w:ascii="Angsana New" w:hAnsi="Angsana New" w:cs="Angsana New"/>
              </w:rPr>
              <w:t>20,019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7E6C3" w14:textId="65D71047" w:rsidR="00705FE6" w:rsidRPr="00705FE6" w:rsidRDefault="00504A14" w:rsidP="00705FE6">
            <w:pPr>
              <w:ind w:left="-101" w:right="147"/>
              <w:jc w:val="right"/>
              <w:rPr>
                <w:rFonts w:ascii="Angsana New" w:hAnsi="Angsana New" w:cs="Angsana New"/>
                <w:highlight w:val="yellow"/>
              </w:rPr>
            </w:pPr>
            <w:r w:rsidRPr="00504A14">
              <w:rPr>
                <w:rFonts w:ascii="Angsana New" w:hAnsi="Angsana New" w:cs="Angsana New"/>
              </w:rPr>
              <w:t>136,363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CBC869A" w14:textId="4CFCAE37" w:rsidR="00705FE6" w:rsidRPr="00705FE6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 w:rsidRPr="00705FE6">
              <w:rPr>
                <w:rFonts w:ascii="Angsana New" w:hAnsi="Angsana New" w:cs="Angsana New"/>
              </w:rPr>
              <w:t>8,979</w:t>
            </w:r>
          </w:p>
        </w:tc>
      </w:tr>
      <w:tr w:rsidR="00705FE6" w:rsidRPr="001D12C9" w14:paraId="077C8242" w14:textId="77777777" w:rsidTr="003111A8">
        <w:trPr>
          <w:trHeight w:val="57"/>
        </w:trPr>
        <w:tc>
          <w:tcPr>
            <w:tcW w:w="4199" w:type="dxa"/>
            <w:tcBorders>
              <w:top w:val="nil"/>
              <w:bottom w:val="nil"/>
            </w:tcBorders>
            <w:vAlign w:val="bottom"/>
          </w:tcPr>
          <w:p w14:paraId="68A939B0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เพิ่มขึ้นระหว่างงวด</w:t>
            </w:r>
          </w:p>
        </w:tc>
        <w:tc>
          <w:tcPr>
            <w:tcW w:w="14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17082D" w14:textId="17858BE7" w:rsidR="00705FE6" w:rsidRPr="00F711C7" w:rsidRDefault="00D01EFC" w:rsidP="00F711C7">
            <w:pPr>
              <w:ind w:left="-101" w:right="-113"/>
              <w:jc w:val="center"/>
              <w:rPr>
                <w:rFonts w:ascii="Angsana New" w:hAnsi="Angsana New"/>
              </w:rPr>
            </w:pPr>
            <w:r w:rsidRPr="00F711C7">
              <w:rPr>
                <w:rFonts w:ascii="Angsana New" w:hAnsi="Angsana New"/>
              </w:rPr>
              <w:t>-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1A18E1F" w14:textId="40311BC8" w:rsidR="00705FE6" w:rsidRPr="00705FE6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705FE6">
              <w:rPr>
                <w:rFonts w:ascii="Angsana New" w:hAnsi="Angsana New" w:cs="Angsana New"/>
              </w:rPr>
              <w:t>393,473</w:t>
            </w:r>
          </w:p>
        </w:tc>
        <w:tc>
          <w:tcPr>
            <w:tcW w:w="14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D62B0E" w14:textId="239CFAD5" w:rsidR="00705FE6" w:rsidRPr="000E450D" w:rsidRDefault="000E450D" w:rsidP="000E45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C3E9239" w14:textId="6459801D" w:rsidR="00705FE6" w:rsidRPr="00705FE6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705FE6">
              <w:rPr>
                <w:rFonts w:ascii="Angsana New" w:hAnsi="Angsana New" w:cs="Angsana New"/>
              </w:rPr>
              <w:t>154,588</w:t>
            </w:r>
          </w:p>
        </w:tc>
      </w:tr>
      <w:tr w:rsidR="00705FE6" w:rsidRPr="001D12C9" w14:paraId="02A5825B" w14:textId="77777777" w:rsidTr="003111A8">
        <w:trPr>
          <w:trHeight w:val="57"/>
        </w:trPr>
        <w:tc>
          <w:tcPr>
            <w:tcW w:w="4199" w:type="dxa"/>
            <w:tcBorders>
              <w:top w:val="nil"/>
              <w:bottom w:val="nil"/>
            </w:tcBorders>
            <w:vAlign w:val="bottom"/>
          </w:tcPr>
          <w:p w14:paraId="4E9DC0AB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F53DC9" w14:textId="2F9AA2BC" w:rsidR="00705FE6" w:rsidRPr="00F711C7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  <w:cs/>
              </w:rPr>
            </w:pPr>
            <w:r w:rsidRPr="00F711C7">
              <w:rPr>
                <w:rFonts w:ascii="Angsana New" w:hAnsi="Angsana New" w:cs="Angsana New"/>
                <w:cs/>
              </w:rPr>
              <w:t>(</w:t>
            </w:r>
            <w:r w:rsidR="00D01EFC" w:rsidRPr="00F711C7">
              <w:rPr>
                <w:rFonts w:ascii="Angsana New" w:hAnsi="Angsana New" w:cs="Angsana New"/>
              </w:rPr>
              <w:t>16,049</w:t>
            </w:r>
            <w:r w:rsidRPr="00F711C7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4FFD72" w14:textId="60E54913" w:rsidR="00705FE6" w:rsidRPr="0042106A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Pr="0042106A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7</w:t>
            </w:r>
            <w:r w:rsidRPr="0042106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34</w:t>
            </w:r>
            <w:r w:rsidR="0024794F">
              <w:rPr>
                <w:rFonts w:ascii="Angsana New" w:hAnsi="Angsana New" w:cs="Angsana New" w:hint="cs"/>
                <w:cs/>
              </w:rPr>
              <w:t>2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BAC572" w14:textId="5A2FC542" w:rsidR="00705FE6" w:rsidRPr="000E450D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0E450D">
              <w:rPr>
                <w:rFonts w:ascii="Angsana New" w:hAnsi="Angsana New" w:cs="Angsana New"/>
                <w:cs/>
              </w:rPr>
              <w:t>(</w:t>
            </w:r>
            <w:r w:rsidR="000E450D">
              <w:rPr>
                <w:rFonts w:ascii="Angsana New" w:hAnsi="Angsana New" w:cs="Angsana New" w:hint="cs"/>
                <w:cs/>
              </w:rPr>
              <w:t>6</w:t>
            </w:r>
            <w:r w:rsidR="000E450D">
              <w:rPr>
                <w:rFonts w:ascii="Angsana New" w:hAnsi="Angsana New" w:cs="Angsana New"/>
              </w:rPr>
              <w:t>,241</w:t>
            </w:r>
            <w:r w:rsidRPr="000E450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A3587BF" w14:textId="6B40969E" w:rsidR="00705FE6" w:rsidRPr="0058746B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Pr="0058746B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7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204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05FE6" w:rsidRPr="001D12C9" w14:paraId="3B93A209" w14:textId="77777777" w:rsidTr="003111A8">
        <w:trPr>
          <w:trHeight w:val="57"/>
        </w:trPr>
        <w:tc>
          <w:tcPr>
            <w:tcW w:w="4199" w:type="dxa"/>
            <w:vAlign w:val="bottom"/>
          </w:tcPr>
          <w:p w14:paraId="1A79F0AE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53130DC4" w14:textId="64927CE1" w:rsidR="00705FE6" w:rsidRPr="00F711C7" w:rsidRDefault="00D01EFC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F711C7">
              <w:rPr>
                <w:rFonts w:ascii="Angsana New" w:hAnsi="Angsana New" w:cs="Angsana New"/>
              </w:rPr>
              <w:t>330,101</w:t>
            </w:r>
          </w:p>
        </w:tc>
        <w:tc>
          <w:tcPr>
            <w:tcW w:w="1405" w:type="dxa"/>
            <w:tcBorders>
              <w:left w:val="single" w:sz="4" w:space="0" w:color="auto"/>
            </w:tcBorders>
            <w:vAlign w:val="center"/>
          </w:tcPr>
          <w:p w14:paraId="1D03E7C8" w14:textId="25B07900" w:rsidR="00705FE6" w:rsidRPr="0042106A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346</w:t>
            </w:r>
            <w:r w:rsidRPr="0042106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39DF9363" w14:textId="15592C29" w:rsidR="00705FE6" w:rsidRPr="000E450D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0E450D">
              <w:rPr>
                <w:rFonts w:ascii="Angsana New" w:hAnsi="Angsana New" w:cs="Angsana New"/>
              </w:rPr>
              <w:t>1</w:t>
            </w:r>
            <w:r w:rsidR="000E450D">
              <w:rPr>
                <w:rFonts w:ascii="Angsana New" w:hAnsi="Angsana New" w:cs="Angsana New"/>
              </w:rPr>
              <w:t>30</w:t>
            </w:r>
            <w:r w:rsidRPr="000E450D">
              <w:rPr>
                <w:rFonts w:ascii="Angsana New" w:hAnsi="Angsana New" w:cs="Angsana New"/>
              </w:rPr>
              <w:t>,</w:t>
            </w:r>
            <w:r w:rsidR="000E450D">
              <w:rPr>
                <w:rFonts w:ascii="Angsana New" w:hAnsi="Angsana New" w:cs="Angsana New"/>
              </w:rPr>
              <w:t>122</w:t>
            </w:r>
          </w:p>
        </w:tc>
        <w:tc>
          <w:tcPr>
            <w:tcW w:w="1303" w:type="dxa"/>
            <w:tcBorders>
              <w:left w:val="single" w:sz="4" w:space="0" w:color="auto"/>
            </w:tcBorders>
            <w:vAlign w:val="center"/>
          </w:tcPr>
          <w:p w14:paraId="51260B7D" w14:textId="6A5A87EC" w:rsidR="00705FE6" w:rsidRPr="0058746B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136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363</w:t>
            </w:r>
          </w:p>
        </w:tc>
      </w:tr>
    </w:tbl>
    <w:p w14:paraId="29BC1521" w14:textId="77777777" w:rsidR="00975F92" w:rsidRPr="00491C9C" w:rsidRDefault="00975F92" w:rsidP="00975F92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2F834F02" w14:textId="08BFBB79" w:rsidR="00491C9C" w:rsidRDefault="00491C9C" w:rsidP="00491C9C">
      <w:pPr>
        <w:ind w:left="630" w:right="-871" w:firstLine="504"/>
        <w:rPr>
          <w:rFonts w:ascii="Angsana New" w:eastAsia="Times New Roman" w:hAnsi="Angsana New"/>
        </w:rPr>
      </w:pPr>
      <w:r w:rsidRPr="00491C9C">
        <w:rPr>
          <w:rFonts w:ascii="Angsana New" w:eastAsia="Times New Roman" w:hAnsi="Angsana New" w:hint="cs"/>
          <w:cs/>
        </w:rPr>
        <w:t>สินทรัพย์สิทธิการใช้เป็นสัญญาเช่าพื้นที่สำนักงานอาคารมาลีนนท์ ทาว</w:t>
      </w:r>
      <w:proofErr w:type="spellStart"/>
      <w:r w:rsidRPr="00491C9C">
        <w:rPr>
          <w:rFonts w:ascii="Angsana New" w:eastAsia="Times New Roman" w:hAnsi="Angsana New" w:hint="cs"/>
          <w:cs/>
        </w:rPr>
        <w:t>เวอร์</w:t>
      </w:r>
      <w:proofErr w:type="spellEnd"/>
      <w:r w:rsidR="00396CCB">
        <w:rPr>
          <w:rFonts w:ascii="Angsana New" w:eastAsia="Times New Roman" w:hAnsi="Angsana New" w:hint="cs"/>
          <w:cs/>
        </w:rPr>
        <w:t xml:space="preserve"> และสัญญาเช่ายานพาหนะ</w:t>
      </w:r>
    </w:p>
    <w:p w14:paraId="5B7AC628" w14:textId="7E977C17" w:rsidR="00491C9C" w:rsidRDefault="00491C9C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14807EB6" w14:textId="2089C57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606831CD" w14:textId="184B76B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22152963" w14:textId="20E18093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60E576E" w14:textId="6F3CCA22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A237CE1" w14:textId="3AA42DB6" w:rsidR="003111A8" w:rsidRDefault="003111A8">
      <w:pPr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1010E2D9" w14:textId="2C1A53AD" w:rsidR="0061749A" w:rsidRPr="006C024D" w:rsidRDefault="0092469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C024D">
        <w:rPr>
          <w:rFonts w:ascii="Angsana New" w:hAnsi="Angsana New" w:hint="cs"/>
          <w:b/>
          <w:bCs/>
          <w:cs/>
        </w:rPr>
        <w:lastRenderedPageBreak/>
        <w:t>สิทธิการ</w:t>
      </w:r>
      <w:r w:rsidR="0023200B" w:rsidRPr="006C024D">
        <w:rPr>
          <w:rFonts w:ascii="Angsana New" w:hAnsi="Angsana New"/>
          <w:b/>
          <w:bCs/>
          <w:cs/>
        </w:rPr>
        <w:t>ใช้คลื่นความถี่</w:t>
      </w:r>
      <w:r w:rsidRPr="006C024D">
        <w:rPr>
          <w:rFonts w:ascii="Angsana New" w:hAnsi="Angsana New" w:hint="cs"/>
          <w:b/>
          <w:bCs/>
          <w:cs/>
        </w:rPr>
        <w:t>รอตัดจำหน่าย</w:t>
      </w:r>
    </w:p>
    <w:p w14:paraId="72DB4B09" w14:textId="77777777" w:rsidR="004628F3" w:rsidRPr="00CD157D" w:rsidRDefault="004628F3" w:rsidP="00A90E2A">
      <w:pPr>
        <w:ind w:left="2152" w:right="-40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677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2797"/>
        <w:gridCol w:w="2699"/>
      </w:tblGrid>
      <w:tr w:rsidR="004628F3" w:rsidRPr="00CD157D" w14:paraId="37F90B59" w14:textId="77777777" w:rsidTr="003111A8">
        <w:tc>
          <w:tcPr>
            <w:tcW w:w="4181" w:type="dxa"/>
            <w:vMerge w:val="restart"/>
            <w:vAlign w:val="center"/>
          </w:tcPr>
          <w:p w14:paraId="61DA9EEA" w14:textId="77777777"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5496" w:type="dxa"/>
            <w:gridSpan w:val="2"/>
          </w:tcPr>
          <w:p w14:paraId="1B0F6096" w14:textId="77777777"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8C630D" w:rsidRPr="00CD157D" w14:paraId="1A4A0C41" w14:textId="77777777" w:rsidTr="003111A8">
        <w:tc>
          <w:tcPr>
            <w:tcW w:w="4181" w:type="dxa"/>
            <w:vMerge/>
            <w:tcBorders>
              <w:bottom w:val="single" w:sz="4" w:space="0" w:color="auto"/>
            </w:tcBorders>
          </w:tcPr>
          <w:p w14:paraId="6835194A" w14:textId="77777777" w:rsidR="008C630D" w:rsidRPr="00CD157D" w:rsidRDefault="008C630D" w:rsidP="008C630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226B" w14:textId="4B986CF3" w:rsidR="008C630D" w:rsidRPr="002E60B3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A59" w14:textId="43E7C004" w:rsidR="008C630D" w:rsidRPr="00C939E7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C630D" w:rsidRPr="00CD157D" w14:paraId="53FA6278" w14:textId="77777777" w:rsidTr="003111A8">
        <w:tc>
          <w:tcPr>
            <w:tcW w:w="4181" w:type="dxa"/>
            <w:tcBorders>
              <w:top w:val="nil"/>
              <w:bottom w:val="nil"/>
            </w:tcBorders>
          </w:tcPr>
          <w:p w14:paraId="25C4DDE0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14:paraId="0C80A010" w14:textId="77777777" w:rsidR="008C630D" w:rsidRPr="00651D2B" w:rsidRDefault="008C630D" w:rsidP="008C630D">
            <w:pPr>
              <w:ind w:left="-101" w:right="447"/>
              <w:jc w:val="right"/>
              <w:rPr>
                <w:rFonts w:ascii="Angsana New" w:hAnsi="Angsana New"/>
                <w:spacing w:val="-8"/>
                <w:highlight w:val="yellow"/>
                <w:cs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14:paraId="3D893671" w14:textId="77777777" w:rsidR="008C630D" w:rsidRPr="00C939E7" w:rsidRDefault="008C630D" w:rsidP="008C630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8C630D" w:rsidRPr="00FF6653" w14:paraId="16966825" w14:textId="77777777" w:rsidTr="003111A8">
        <w:tc>
          <w:tcPr>
            <w:tcW w:w="4181" w:type="dxa"/>
            <w:tcBorders>
              <w:top w:val="nil"/>
              <w:bottom w:val="nil"/>
            </w:tcBorders>
          </w:tcPr>
          <w:p w14:paraId="47A07221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14:paraId="71474256" w14:textId="37808E6B" w:rsidR="008C630D" w:rsidRPr="00651D2B" w:rsidRDefault="008C630D" w:rsidP="008C630D">
            <w:pPr>
              <w:ind w:left="-101" w:right="147"/>
              <w:jc w:val="right"/>
              <w:rPr>
                <w:rFonts w:ascii="Angsana New" w:hAnsi="Angsana New" w:cs="Angsana New"/>
                <w:highlight w:val="yellow"/>
              </w:rPr>
            </w:pPr>
            <w:r w:rsidRPr="003B7633">
              <w:rPr>
                <w:rFonts w:ascii="Angsana New" w:hAnsi="Angsana New" w:cs="Angsana New"/>
              </w:rPr>
              <w:t>2,446,349</w:t>
            </w:r>
          </w:p>
        </w:tc>
        <w:tc>
          <w:tcPr>
            <w:tcW w:w="2699" w:type="dxa"/>
            <w:tcBorders>
              <w:top w:val="nil"/>
              <w:bottom w:val="nil"/>
            </w:tcBorders>
          </w:tcPr>
          <w:p w14:paraId="55C8E217" w14:textId="77777777" w:rsidR="008C630D" w:rsidRPr="00147A51" w:rsidRDefault="008C630D" w:rsidP="008C630D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2,446,349</w:t>
            </w:r>
          </w:p>
        </w:tc>
      </w:tr>
      <w:tr w:rsidR="008C630D" w:rsidRPr="00FF6653" w14:paraId="4FD1BB1D" w14:textId="77777777" w:rsidTr="003111A8">
        <w:tc>
          <w:tcPr>
            <w:tcW w:w="4181" w:type="dxa"/>
            <w:tcBorders>
              <w:top w:val="single" w:sz="4" w:space="0" w:color="auto"/>
              <w:bottom w:val="nil"/>
            </w:tcBorders>
          </w:tcPr>
          <w:p w14:paraId="23261A7A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797" w:type="dxa"/>
            <w:tcBorders>
              <w:top w:val="single" w:sz="4" w:space="0" w:color="auto"/>
              <w:bottom w:val="nil"/>
            </w:tcBorders>
          </w:tcPr>
          <w:p w14:paraId="07D2754B" w14:textId="77777777" w:rsidR="008C630D" w:rsidRPr="00651D2B" w:rsidRDefault="008C630D" w:rsidP="008C630D">
            <w:pPr>
              <w:ind w:left="-101" w:right="147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nil"/>
            </w:tcBorders>
          </w:tcPr>
          <w:p w14:paraId="2FEA6FDA" w14:textId="77777777" w:rsidR="008C630D" w:rsidRPr="00147A51" w:rsidRDefault="008C630D" w:rsidP="008C630D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51D2B" w:rsidRPr="00FF6653" w14:paraId="17AC909E" w14:textId="77777777" w:rsidTr="003111A8">
        <w:tc>
          <w:tcPr>
            <w:tcW w:w="4181" w:type="dxa"/>
            <w:tcBorders>
              <w:top w:val="nil"/>
              <w:bottom w:val="nil"/>
            </w:tcBorders>
          </w:tcPr>
          <w:p w14:paraId="3C0414DD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14:paraId="03A12726" w14:textId="4280017B" w:rsidR="00651D2B" w:rsidRPr="00D01EFC" w:rsidRDefault="006C024D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D01EFC">
              <w:rPr>
                <w:rFonts w:ascii="Angsana New" w:hAnsi="Angsana New" w:cs="Angsana New"/>
              </w:rPr>
              <w:t>1,577,466</w:t>
            </w:r>
          </w:p>
        </w:tc>
        <w:tc>
          <w:tcPr>
            <w:tcW w:w="2699" w:type="dxa"/>
            <w:tcBorders>
              <w:top w:val="nil"/>
              <w:bottom w:val="nil"/>
            </w:tcBorders>
          </w:tcPr>
          <w:p w14:paraId="58678D82" w14:textId="667DEEB1" w:rsidR="00651D2B" w:rsidRPr="00651D2B" w:rsidRDefault="00651D2B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1D2B">
              <w:rPr>
                <w:rFonts w:ascii="Angsana New" w:hAnsi="Angsana New" w:cs="Angsana New"/>
              </w:rPr>
              <w:t>1,439,818</w:t>
            </w:r>
          </w:p>
        </w:tc>
      </w:tr>
      <w:tr w:rsidR="00651D2B" w:rsidRPr="005E3BF4" w14:paraId="2559BC20" w14:textId="77777777" w:rsidTr="003111A8">
        <w:tc>
          <w:tcPr>
            <w:tcW w:w="4181" w:type="dxa"/>
            <w:tcBorders>
              <w:top w:val="nil"/>
              <w:bottom w:val="nil"/>
            </w:tcBorders>
          </w:tcPr>
          <w:p w14:paraId="5234AF73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797" w:type="dxa"/>
            <w:tcBorders>
              <w:top w:val="nil"/>
              <w:bottom w:val="nil"/>
            </w:tcBorders>
            <w:shd w:val="clear" w:color="auto" w:fill="auto"/>
          </w:tcPr>
          <w:p w14:paraId="4A3BB581" w14:textId="15A0E852" w:rsidR="00651D2B" w:rsidRPr="00D01EFC" w:rsidRDefault="00D01EFC" w:rsidP="00651D2B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 w:rsidRPr="00D01EFC">
              <w:rPr>
                <w:rFonts w:ascii="Angsana New" w:hAnsi="Angsana New" w:cs="Angsana New"/>
              </w:rPr>
              <w:t>33,941</w:t>
            </w:r>
          </w:p>
        </w:tc>
        <w:tc>
          <w:tcPr>
            <w:tcW w:w="2699" w:type="dxa"/>
            <w:tcBorders>
              <w:top w:val="nil"/>
              <w:bottom w:val="nil"/>
            </w:tcBorders>
          </w:tcPr>
          <w:p w14:paraId="6FAEF0D3" w14:textId="4B126488" w:rsidR="00651D2B" w:rsidRPr="00147A51" w:rsidRDefault="00651D2B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 w:hint="cs"/>
                <w:cs/>
              </w:rPr>
              <w:t>137</w:t>
            </w:r>
            <w:r w:rsidRPr="00147A51">
              <w:rPr>
                <w:rFonts w:ascii="Angsana New" w:hAnsi="Angsana New" w:cs="Angsana New"/>
              </w:rPr>
              <w:t>,64</w:t>
            </w:r>
            <w:r w:rsidR="002F0B56">
              <w:rPr>
                <w:rFonts w:ascii="Angsana New" w:hAnsi="Angsana New" w:cs="Angsana New"/>
              </w:rPr>
              <w:t>8</w:t>
            </w:r>
          </w:p>
        </w:tc>
      </w:tr>
      <w:tr w:rsidR="00651D2B" w:rsidRPr="00FF6653" w14:paraId="1BFA4A72" w14:textId="77777777" w:rsidTr="003111A8">
        <w:tc>
          <w:tcPr>
            <w:tcW w:w="4181" w:type="dxa"/>
            <w:tcBorders>
              <w:top w:val="nil"/>
            </w:tcBorders>
          </w:tcPr>
          <w:p w14:paraId="7E92D9A2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797" w:type="dxa"/>
            <w:tcBorders>
              <w:top w:val="single" w:sz="4" w:space="0" w:color="auto"/>
            </w:tcBorders>
            <w:shd w:val="clear" w:color="auto" w:fill="auto"/>
          </w:tcPr>
          <w:p w14:paraId="62B41D07" w14:textId="09E434FA" w:rsidR="00651D2B" w:rsidRPr="00D01EFC" w:rsidRDefault="00D01EFC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D01EFC">
              <w:rPr>
                <w:rFonts w:ascii="Angsana New" w:hAnsi="Angsana New" w:cs="Angsana New"/>
              </w:rPr>
              <w:t>1,611,407</w:t>
            </w:r>
          </w:p>
        </w:tc>
        <w:tc>
          <w:tcPr>
            <w:tcW w:w="2699" w:type="dxa"/>
            <w:tcBorders>
              <w:top w:val="single" w:sz="4" w:space="0" w:color="auto"/>
            </w:tcBorders>
          </w:tcPr>
          <w:p w14:paraId="32CA7514" w14:textId="476ADDC0" w:rsidR="00651D2B" w:rsidRPr="00147A51" w:rsidRDefault="00651D2B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577</w:t>
            </w:r>
            <w:r w:rsidRPr="00147A5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466</w:t>
            </w:r>
          </w:p>
        </w:tc>
      </w:tr>
      <w:tr w:rsidR="00651D2B" w:rsidRPr="00CD157D" w14:paraId="2188E79F" w14:textId="77777777" w:rsidTr="003111A8">
        <w:tc>
          <w:tcPr>
            <w:tcW w:w="4181" w:type="dxa"/>
          </w:tcPr>
          <w:p w14:paraId="6C06CA82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สิทธิการใช้คลื่นความถี่รอตัดจำหน่าย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2797" w:type="dxa"/>
            <w:shd w:val="clear" w:color="auto" w:fill="auto"/>
          </w:tcPr>
          <w:p w14:paraId="5B93C7EC" w14:textId="0E5291DB" w:rsidR="00651D2B" w:rsidRPr="00D01EFC" w:rsidRDefault="00D01EFC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D01EFC">
              <w:rPr>
                <w:rFonts w:ascii="Angsana New" w:hAnsi="Angsana New" w:cs="Angsana New"/>
              </w:rPr>
              <w:t>834,942</w:t>
            </w:r>
          </w:p>
        </w:tc>
        <w:tc>
          <w:tcPr>
            <w:tcW w:w="2699" w:type="dxa"/>
          </w:tcPr>
          <w:p w14:paraId="4F699BC0" w14:textId="03FEAEC8" w:rsidR="00651D2B" w:rsidRPr="00147A51" w:rsidRDefault="00651D2B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868</w:t>
            </w:r>
            <w:r w:rsidRPr="00147A5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88</w:t>
            </w:r>
            <w:r w:rsidR="002F0B56">
              <w:rPr>
                <w:rFonts w:ascii="Angsana New" w:hAnsi="Angsana New" w:cs="Angsana New" w:hint="cs"/>
                <w:cs/>
              </w:rPr>
              <w:t>3</w:t>
            </w:r>
          </w:p>
        </w:tc>
      </w:tr>
    </w:tbl>
    <w:p w14:paraId="1C2A948F" w14:textId="77777777" w:rsidR="00876DBC" w:rsidRPr="00491C9C" w:rsidRDefault="00876DBC" w:rsidP="004628F3">
      <w:pPr>
        <w:ind w:right="11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2891E49A" w14:textId="77777777" w:rsidR="00491C9C" w:rsidRPr="00491C9C" w:rsidRDefault="00491C9C" w:rsidP="00A90E2A">
      <w:pPr>
        <w:ind w:left="644" w:right="-40" w:firstLine="504"/>
        <w:jc w:val="thaiDistribute"/>
        <w:rPr>
          <w:sz w:val="16"/>
          <w:szCs w:val="16"/>
          <w:cs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7FFBB9B0" w14:textId="77777777" w:rsidR="00491C9C" w:rsidRPr="00C3104E" w:rsidRDefault="00491C9C" w:rsidP="004628F3">
      <w:pPr>
        <w:ind w:right="116"/>
        <w:jc w:val="thaiDistribute"/>
        <w:rPr>
          <w:rFonts w:ascii="Angsana New" w:hAnsi="Angsana New"/>
          <w:spacing w:val="-8"/>
          <w:sz w:val="8"/>
          <w:szCs w:val="8"/>
        </w:rPr>
      </w:pPr>
    </w:p>
    <w:p w14:paraId="49CE098D" w14:textId="77777777" w:rsidR="00A8385B" w:rsidRPr="00134B79" w:rsidRDefault="00A8385B" w:rsidP="00A8385B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b/>
          <w:bCs/>
        </w:rPr>
      </w:pPr>
      <w:r w:rsidRPr="00134B79">
        <w:rPr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14:paraId="712ADD64" w14:textId="477F5390" w:rsidR="00A8385B" w:rsidRPr="001973B1" w:rsidRDefault="00A8385B" w:rsidP="00147A51">
      <w:pPr>
        <w:pStyle w:val="af0"/>
        <w:tabs>
          <w:tab w:val="left" w:pos="360"/>
          <w:tab w:val="left" w:pos="1440"/>
        </w:tabs>
        <w:ind w:left="360" w:right="-40"/>
        <w:jc w:val="right"/>
        <w:rPr>
          <w:sz w:val="30"/>
          <w:szCs w:val="30"/>
        </w:rPr>
      </w:pPr>
      <w:r w:rsidRPr="001973B1">
        <w:rPr>
          <w:sz w:val="30"/>
          <w:szCs w:val="30"/>
          <w:cs/>
        </w:rPr>
        <w:t xml:space="preserve">หน่วย </w:t>
      </w:r>
      <w:r w:rsidRPr="001973B1">
        <w:rPr>
          <w:sz w:val="30"/>
          <w:szCs w:val="30"/>
        </w:rPr>
        <w:t xml:space="preserve">: </w:t>
      </w:r>
      <w:r w:rsidR="00423623">
        <w:rPr>
          <w:rFonts w:hint="cs"/>
          <w:sz w:val="30"/>
          <w:szCs w:val="30"/>
          <w:cs/>
        </w:rPr>
        <w:t>พัน</w:t>
      </w:r>
      <w:r w:rsidRPr="001973B1">
        <w:rPr>
          <w:sz w:val="30"/>
          <w:szCs w:val="30"/>
          <w:cs/>
        </w:rPr>
        <w:t>บาท</w:t>
      </w:r>
    </w:p>
    <w:tbl>
      <w:tblPr>
        <w:tblW w:w="9704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1"/>
        <w:gridCol w:w="1411"/>
        <w:gridCol w:w="1412"/>
        <w:gridCol w:w="1411"/>
        <w:gridCol w:w="1329"/>
      </w:tblGrid>
      <w:tr w:rsidR="00A8385B" w:rsidRPr="00C04077" w14:paraId="379E20AA" w14:textId="77777777" w:rsidTr="003111A8">
        <w:trPr>
          <w:trHeight w:val="340"/>
        </w:trPr>
        <w:tc>
          <w:tcPr>
            <w:tcW w:w="4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478E" w14:textId="77777777" w:rsidR="00A8385B" w:rsidRPr="00C04077" w:rsidRDefault="00A8385B" w:rsidP="00EC1D3A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E0BC" w14:textId="77777777" w:rsidR="00A8385B" w:rsidRPr="00312EBD" w:rsidRDefault="00A8385B" w:rsidP="00EC1D3A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77772" w14:textId="77777777" w:rsidR="00A8385B" w:rsidRPr="00C04077" w:rsidRDefault="00A8385B" w:rsidP="00EC1D3A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51FEE4D2" w14:textId="77777777" w:rsidTr="003111A8">
        <w:trPr>
          <w:trHeight w:val="340"/>
        </w:trPr>
        <w:tc>
          <w:tcPr>
            <w:tcW w:w="4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1D7" w14:textId="77777777" w:rsidR="008C630D" w:rsidRPr="00C04077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7FC4E7" w14:textId="5FD26806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1BCEB" w14:textId="2556F02E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BA94588" w14:textId="1D94F8B6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5B29" w14:textId="27A1C3E1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1D2B" w:rsidRPr="00C04077" w14:paraId="037F454D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A81D1" w14:textId="2B75FD6F" w:rsidR="00651D2B" w:rsidRPr="00C04077" w:rsidRDefault="00651D2B" w:rsidP="00651D2B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ยกมา</w:t>
            </w:r>
            <w:r>
              <w:rPr>
                <w:rFonts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742EA0B" w14:textId="1B517ECD" w:rsidR="00651D2B" w:rsidRPr="00651D2B" w:rsidRDefault="006C024D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  <w:highlight w:val="yellow"/>
              </w:rPr>
            </w:pPr>
            <w:r w:rsidRPr="006C024D">
              <w:rPr>
                <w:sz w:val="30"/>
                <w:szCs w:val="30"/>
              </w:rPr>
              <w:t>2,256,386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6D198DE5" w14:textId="18424E08" w:rsidR="00651D2B" w:rsidRPr="00312EBD" w:rsidRDefault="00651D2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2,112,25</w:t>
            </w:r>
            <w:r w:rsidR="0024794F">
              <w:rPr>
                <w:sz w:val="30"/>
                <w:szCs w:val="30"/>
              </w:rPr>
              <w:t>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658B99" w14:textId="1CD3B348" w:rsidR="00651D2B" w:rsidRPr="00651D2B" w:rsidRDefault="006C024D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  <w:highlight w:val="yellow"/>
              </w:rPr>
            </w:pPr>
            <w:r w:rsidRPr="006C024D">
              <w:rPr>
                <w:sz w:val="30"/>
                <w:szCs w:val="30"/>
              </w:rPr>
              <w:t>145,528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A9145F" w14:textId="538C8EF4" w:rsidR="00651D2B" w:rsidRPr="00672324" w:rsidRDefault="0021369A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21369A">
              <w:rPr>
                <w:sz w:val="30"/>
                <w:szCs w:val="30"/>
                <w:cs/>
              </w:rPr>
              <w:t>252</w:t>
            </w:r>
            <w:r w:rsidRPr="0021369A">
              <w:rPr>
                <w:sz w:val="30"/>
                <w:szCs w:val="30"/>
              </w:rPr>
              <w:t>,</w:t>
            </w:r>
            <w:r w:rsidRPr="0021369A">
              <w:rPr>
                <w:sz w:val="30"/>
                <w:szCs w:val="30"/>
                <w:cs/>
              </w:rPr>
              <w:t>726</w:t>
            </w:r>
          </w:p>
        </w:tc>
      </w:tr>
      <w:tr w:rsidR="00651D2B" w:rsidRPr="00C04077" w14:paraId="028237CC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C6153" w14:textId="72A4B6C5" w:rsidR="00651D2B" w:rsidRPr="00756329" w:rsidRDefault="00651D2B" w:rsidP="00651D2B">
            <w:pPr>
              <w:spacing w:line="216" w:lineRule="auto"/>
              <w:ind w:left="72" w:right="-108"/>
              <w:rPr>
                <w:sz w:val="30"/>
                <w:szCs w:val="30"/>
                <w:cs/>
              </w:rPr>
            </w:pPr>
            <w:r w:rsidRPr="00756329">
              <w:rPr>
                <w:sz w:val="30"/>
                <w:szCs w:val="30"/>
                <w:cs/>
              </w:rPr>
              <w:t>เพิ่มขึ้นระหว่าง</w:t>
            </w:r>
            <w:r w:rsidRPr="00756329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D4EA9FC" w14:textId="3398DAB1" w:rsidR="00651D2B" w:rsidRPr="00C17E57" w:rsidRDefault="00D01EFC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C17E57">
              <w:rPr>
                <w:sz w:val="30"/>
                <w:szCs w:val="30"/>
              </w:rPr>
              <w:t>490,13</w:t>
            </w:r>
            <w:r w:rsidR="00A9057F">
              <w:rPr>
                <w:sz w:val="30"/>
                <w:szCs w:val="30"/>
              </w:rPr>
              <w:t>4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DDBF3B3" w14:textId="7BFA5121" w:rsidR="00651D2B" w:rsidRPr="00312EBD" w:rsidRDefault="00651D2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1</w:t>
            </w:r>
            <w:r w:rsidRPr="00D5265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735</w:t>
            </w:r>
            <w:r w:rsidRPr="00D5265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52</w:t>
            </w:r>
            <w:r w:rsidRPr="00D5265C">
              <w:rPr>
                <w:sz w:val="30"/>
                <w:szCs w:val="30"/>
              </w:rPr>
              <w:t>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A20FAFC" w14:textId="698D2747" w:rsidR="00651D2B" w:rsidRPr="00CC3999" w:rsidRDefault="00CC3999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CC3999">
              <w:rPr>
                <w:sz w:val="30"/>
                <w:szCs w:val="30"/>
              </w:rPr>
              <w:t>620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E497109" w14:textId="7EEF4A4B" w:rsidR="00651D2B" w:rsidRPr="00672324" w:rsidRDefault="0021369A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</w:t>
            </w:r>
            <w:r w:rsidR="00651D2B" w:rsidRPr="00D5265C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379</w:t>
            </w:r>
          </w:p>
        </w:tc>
      </w:tr>
      <w:tr w:rsidR="00651D2B" w:rsidRPr="00C04077" w14:paraId="614211C4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1675C" w14:textId="5223D5F2" w:rsidR="00651D2B" w:rsidRPr="00C04077" w:rsidRDefault="00E658D5" w:rsidP="00E658D5">
            <w:pPr>
              <w:spacing w:line="216" w:lineRule="auto"/>
              <w:ind w:left="72" w:right="-108"/>
              <w:rPr>
                <w:sz w:val="30"/>
                <w:szCs w:val="30"/>
                <w:cs/>
              </w:rPr>
            </w:pPr>
            <w:r w:rsidRPr="00E658D5">
              <w:rPr>
                <w:sz w:val="30"/>
                <w:szCs w:val="30"/>
                <w:cs/>
              </w:rPr>
              <w:t>รับโอนจากเงินมัดจำค่าลิขสิทธิ์ภาพยนตร์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9771C5A" w14:textId="2AB20810" w:rsidR="00651D2B" w:rsidRPr="00C17E57" w:rsidRDefault="00D01EFC" w:rsidP="00D01EFC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C17E57">
              <w:rPr>
                <w:sz w:val="30"/>
                <w:szCs w:val="30"/>
              </w:rP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98759B4" w14:textId="0FC5A160" w:rsidR="00651D2B" w:rsidRPr="00D5265C" w:rsidRDefault="00651D2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37,5</w:t>
            </w:r>
            <w:r w:rsidR="00782386">
              <w:rPr>
                <w:sz w:val="30"/>
                <w:szCs w:val="30"/>
              </w:rPr>
              <w:t>7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888F9ED" w14:textId="67FED004" w:rsidR="00CC3999" w:rsidRPr="00CC3999" w:rsidRDefault="00CC3999" w:rsidP="00CC3999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9E8C108" w14:textId="305E0FC6" w:rsidR="00651D2B" w:rsidRPr="00190FBB" w:rsidRDefault="0021369A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  <w:cs/>
              </w:rPr>
            </w:pPr>
            <w:r w:rsidRPr="0021369A">
              <w:rPr>
                <w:sz w:val="30"/>
                <w:szCs w:val="30"/>
              </w:rPr>
              <w:t>1,137</w:t>
            </w:r>
          </w:p>
        </w:tc>
      </w:tr>
      <w:tr w:rsidR="00C17E57" w:rsidRPr="00C04077" w14:paraId="4EB0F045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3474B" w14:textId="63D35B2B" w:rsidR="00C17E5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รับโอนค่าเสื่อมราคาอุปกรณ์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F12CADB" w14:textId="13FA015B" w:rsidR="00C17E57" w:rsidRPr="00C17E57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C17E57">
              <w:rPr>
                <w:sz w:val="30"/>
                <w:szCs w:val="30"/>
              </w:rPr>
              <w:t>712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EFD1FC2" w14:textId="0797ACCA" w:rsidR="00C17E57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987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FB8140B" w14:textId="2486F2CD" w:rsidR="00C17E57" w:rsidRPr="00CC3999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CC3999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3E5B72B" w14:textId="681D58DE" w:rsidR="00C17E57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17E57" w:rsidRPr="00C04077" w14:paraId="115D397F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253403" w14:textId="1E6E27D4" w:rsidR="00C17E5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รับโอนค่าตัดจำหน่ายสินทรัพย์ไม่มีตัวตน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48FD9B" w14:textId="5D6A4158" w:rsidR="00C17E57" w:rsidRPr="00C17E57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C17E57">
              <w:rPr>
                <w:sz w:val="30"/>
                <w:szCs w:val="30"/>
              </w:rPr>
              <w:t>63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A35E4BA" w14:textId="657DE984" w:rsidR="00C17E57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0946223" w14:textId="48E737E8" w:rsidR="00C17E57" w:rsidRPr="00CC3999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CC3999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785C180" w14:textId="69589167" w:rsidR="00C17E57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17E57" w:rsidRPr="00C04077" w14:paraId="532BD6A5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514565" w14:textId="449C5FA4" w:rsidR="00C17E57" w:rsidRPr="00756329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ลดลง</w:t>
            </w:r>
            <w:r w:rsidR="003111A8">
              <w:rPr>
                <w:rFonts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2E01E2A" w14:textId="54DD2EF7" w:rsidR="00C17E57" w:rsidRPr="00C17E57" w:rsidRDefault="00C17E57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C17E57">
              <w:rPr>
                <w:rFonts w:hint="cs"/>
                <w:sz w:val="30"/>
                <w:szCs w:val="30"/>
                <w:cs/>
              </w:rPr>
              <w:t>(</w:t>
            </w:r>
            <w:r w:rsidRPr="00C17E57">
              <w:rPr>
                <w:sz w:val="30"/>
                <w:szCs w:val="30"/>
              </w:rPr>
              <w:t>34</w:t>
            </w:r>
            <w:r w:rsidRPr="00C17E57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F20F5F" w14:textId="0BCBBD70" w:rsidR="00C17E57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3446862" w14:textId="7F2F1FF9" w:rsidR="00C17E57" w:rsidRPr="00CC3999" w:rsidRDefault="00C17E57" w:rsidP="00C17E57">
            <w:pPr>
              <w:tabs>
                <w:tab w:val="decimal" w:pos="1053"/>
              </w:tabs>
              <w:spacing w:line="216" w:lineRule="auto"/>
              <w:ind w:left="-47" w:right="-136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34</w:t>
            </w:r>
            <w:r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654C46" w14:textId="49D7E154" w:rsidR="00C17E57" w:rsidRPr="000D7779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17E57" w:rsidRPr="00C04077" w14:paraId="28F6CD74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8F2C7" w14:textId="382D5D5C" w:rsidR="00C17E57" w:rsidRPr="00756329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 w:rsidRPr="00756329">
              <w:rPr>
                <w:rFonts w:hint="cs"/>
                <w:sz w:val="30"/>
                <w:szCs w:val="30"/>
                <w:cs/>
              </w:rPr>
              <w:t>ค่า</w:t>
            </w:r>
            <w:r w:rsidRPr="00756329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AB6B8AC" w14:textId="5247A43E" w:rsidR="00C17E57" w:rsidRPr="00C17E57" w:rsidRDefault="00C17E57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  <w:cs/>
              </w:rPr>
            </w:pPr>
            <w:r w:rsidRPr="00C17E57">
              <w:rPr>
                <w:sz w:val="30"/>
                <w:szCs w:val="30"/>
              </w:rPr>
              <w:t>(341,49</w:t>
            </w:r>
            <w:r w:rsidR="00A9057F">
              <w:rPr>
                <w:sz w:val="30"/>
                <w:szCs w:val="30"/>
              </w:rPr>
              <w:t>0</w:t>
            </w:r>
            <w:r w:rsidRPr="00C17E57">
              <w:rPr>
                <w:sz w:val="30"/>
                <w:szCs w:val="30"/>
              </w:rPr>
              <w:t>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ED78C67" w14:textId="1D19EBC9" w:rsidR="00C17E57" w:rsidRPr="006123D0" w:rsidRDefault="00C17E57" w:rsidP="00C17E57">
            <w:pPr>
              <w:tabs>
                <w:tab w:val="decimal" w:pos="1053"/>
              </w:tabs>
              <w:spacing w:line="216" w:lineRule="auto"/>
              <w:ind w:left="-47" w:right="-136"/>
              <w:jc w:val="both"/>
              <w:rPr>
                <w:sz w:val="30"/>
                <w:szCs w:val="30"/>
                <w:cs/>
              </w:rPr>
            </w:pPr>
            <w:r w:rsidRPr="006123D0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1,630,109</w:t>
            </w:r>
            <w:r w:rsidRPr="006123D0">
              <w:rPr>
                <w:sz w:val="30"/>
                <w:szCs w:val="30"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E32373D" w14:textId="1052AB74" w:rsidR="00C17E57" w:rsidRPr="00CC3999" w:rsidRDefault="00C17E57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CC3999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21</w:t>
            </w:r>
            <w:r w:rsidRPr="00CC399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321</w:t>
            </w:r>
            <w:r w:rsidRPr="00CC3999">
              <w:rPr>
                <w:sz w:val="30"/>
                <w:szCs w:val="30"/>
              </w:rPr>
              <w:t>)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7E079D" w14:textId="0A198782" w:rsidR="00C17E57" w:rsidRPr="00672324" w:rsidRDefault="00C17E57" w:rsidP="00FC45B4">
            <w:pPr>
              <w:spacing w:line="216" w:lineRule="auto"/>
              <w:ind w:right="64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111,714</w:t>
            </w:r>
            <w:r w:rsidRPr="006123D0">
              <w:rPr>
                <w:sz w:val="30"/>
                <w:szCs w:val="30"/>
              </w:rPr>
              <w:t>)</w:t>
            </w:r>
          </w:p>
        </w:tc>
      </w:tr>
      <w:tr w:rsidR="00C17E57" w:rsidRPr="00C04077" w14:paraId="240D526A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4B68E" w14:textId="791D5822" w:rsidR="00C17E57" w:rsidRPr="00C0407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</w:t>
            </w:r>
            <w:r>
              <w:rPr>
                <w:rFonts w:hint="cs"/>
                <w:sz w:val="30"/>
                <w:szCs w:val="30"/>
                <w:cs/>
              </w:rPr>
              <w:t>ไปปลายงวด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44C3024" w14:textId="674C37A7" w:rsidR="00C17E57" w:rsidRPr="00C17E57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C17E57">
              <w:rPr>
                <w:sz w:val="30"/>
                <w:szCs w:val="30"/>
              </w:rPr>
              <w:t>2,405,771</w:t>
            </w: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9DFA4A7" w14:textId="2E4B6353" w:rsidR="00C17E57" w:rsidRPr="00312EBD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2,</w:t>
            </w:r>
            <w:r>
              <w:rPr>
                <w:sz w:val="30"/>
                <w:szCs w:val="30"/>
              </w:rPr>
              <w:t>256</w:t>
            </w:r>
            <w:r w:rsidRPr="006123D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</w:t>
            </w:r>
            <w:r w:rsidR="00782386">
              <w:rPr>
                <w:sz w:val="30"/>
                <w:szCs w:val="30"/>
              </w:rPr>
              <w:t>8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3BC70C2" w14:textId="447FC24F" w:rsidR="00C17E57" w:rsidRPr="00CC3999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124</w:t>
            </w:r>
            <w:r w:rsidRPr="00CC399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793</w:t>
            </w: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F3EB75C" w14:textId="26CAD36D" w:rsidR="00C17E57" w:rsidRPr="00672324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</w:t>
            </w:r>
            <w:r w:rsidRPr="006123D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528</w:t>
            </w:r>
          </w:p>
        </w:tc>
      </w:tr>
      <w:tr w:rsidR="00C17E57" w:rsidRPr="00C04077" w14:paraId="45F33447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60F2B" w14:textId="0C95B7F7" w:rsidR="00C17E57" w:rsidRPr="00D5265C" w:rsidRDefault="00C17E57" w:rsidP="00C17E57">
            <w:pPr>
              <w:ind w:left="278" w:right="-108" w:hanging="23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08697E">
              <w:rPr>
                <w:sz w:val="30"/>
                <w:szCs w:val="30"/>
                <w:cs/>
              </w:rPr>
              <w:t xml:space="preserve"> </w:t>
            </w:r>
            <w:r w:rsidRPr="00D5265C">
              <w:rPr>
                <w:rFonts w:hint="cs"/>
                <w:sz w:val="30"/>
                <w:szCs w:val="30"/>
                <w:cs/>
              </w:rPr>
              <w:t>ค่าเผื่อการด้อยค่าของละคร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4A0D7B5" w14:textId="087662EF" w:rsidR="00C17E57" w:rsidRPr="00C17E57" w:rsidRDefault="00C17E57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C17E57">
              <w:rPr>
                <w:rFonts w:hint="cs"/>
                <w:sz w:val="30"/>
                <w:szCs w:val="30"/>
                <w:cs/>
              </w:rPr>
              <w:t>(83,98</w:t>
            </w:r>
            <w:r w:rsidRPr="00C17E57">
              <w:rPr>
                <w:sz w:val="30"/>
                <w:szCs w:val="30"/>
              </w:rPr>
              <w:t>8</w:t>
            </w:r>
            <w:r w:rsidRPr="00C17E57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03AF4" w14:textId="63C3B0A8" w:rsidR="00C17E57" w:rsidRPr="00D5265C" w:rsidRDefault="00C17E57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D5265C">
              <w:rPr>
                <w:rFonts w:hint="cs"/>
                <w:sz w:val="30"/>
                <w:szCs w:val="30"/>
                <w:cs/>
              </w:rPr>
              <w:t>(83,98</w:t>
            </w:r>
            <w:r>
              <w:rPr>
                <w:sz w:val="30"/>
                <w:szCs w:val="30"/>
              </w:rPr>
              <w:t>8</w:t>
            </w:r>
            <w:r w:rsidRPr="00D5265C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7629AC1" w14:textId="77777777" w:rsidR="00C17E57" w:rsidRPr="00CC3999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CC3999"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7981C" w14:textId="77777777" w:rsidR="00C17E57" w:rsidRPr="00312EBD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-</w:t>
            </w:r>
          </w:p>
        </w:tc>
      </w:tr>
      <w:tr w:rsidR="00C17E57" w:rsidRPr="00C04077" w14:paraId="6A607C1A" w14:textId="77777777" w:rsidTr="003111A8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953EC" w14:textId="05C277B4" w:rsidR="00C17E57" w:rsidRPr="00C0407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ค่าเช่าภาพยนตร์ ค่าผลิตภัณฑ์ภาพยนตร์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2854D31" w14:textId="77777777" w:rsidR="00C17E57" w:rsidRPr="00C17E57" w:rsidRDefault="00C17E57" w:rsidP="00C17E57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EEF1D14" w14:textId="77777777" w:rsidR="00C17E57" w:rsidRPr="00312EBD" w:rsidRDefault="00C17E57" w:rsidP="00C17E57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63B5EA8" w14:textId="77777777" w:rsidR="00C17E57" w:rsidRPr="00CC3999" w:rsidRDefault="00C17E57" w:rsidP="00C17E57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AB3D6E" w14:textId="77777777" w:rsidR="00C17E57" w:rsidRPr="00672324" w:rsidRDefault="00C17E57" w:rsidP="00C17E57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C17E57" w:rsidRPr="00C04077" w14:paraId="63DED493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5D4CE" w14:textId="5889079C" w:rsidR="00C17E57" w:rsidRPr="00C04077" w:rsidRDefault="00C17E57" w:rsidP="00C17E57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ค่าละครและลิขสิทธิ์รอตัด</w:t>
            </w: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C04077">
              <w:rPr>
                <w:sz w:val="30"/>
                <w:szCs w:val="30"/>
                <w:cs/>
              </w:rPr>
              <w:t xml:space="preserve">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34190C5" w14:textId="53141DE3" w:rsidR="00C17E57" w:rsidRPr="00C17E57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C17E57">
              <w:rPr>
                <w:sz w:val="30"/>
                <w:szCs w:val="30"/>
              </w:rPr>
              <w:t>2,321,783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B964D" w14:textId="2852BFB6" w:rsidR="00C17E57" w:rsidRPr="00312EBD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2,</w:t>
            </w:r>
            <w:r>
              <w:rPr>
                <w:sz w:val="30"/>
                <w:szCs w:val="30"/>
              </w:rPr>
              <w:t>172</w:t>
            </w:r>
            <w:r w:rsidRPr="006123D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</w:t>
            </w:r>
            <w:r w:rsidR="00782386">
              <w:rPr>
                <w:sz w:val="30"/>
                <w:szCs w:val="30"/>
              </w:rPr>
              <w:t>9</w:t>
            </w:r>
            <w:r>
              <w:rPr>
                <w:sz w:val="30"/>
                <w:szCs w:val="30"/>
              </w:rPr>
              <w:t>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5A205C7" w14:textId="0F740FD6" w:rsidR="00C17E57" w:rsidRPr="00CC3999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CC3999">
              <w:rPr>
                <w:sz w:val="30"/>
                <w:szCs w:val="30"/>
              </w:rPr>
              <w:t>124,793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7C3C" w14:textId="09B27770" w:rsidR="00C17E57" w:rsidRPr="00672324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21369A">
              <w:rPr>
                <w:sz w:val="30"/>
                <w:szCs w:val="30"/>
                <w:cs/>
              </w:rPr>
              <w:t>145</w:t>
            </w:r>
            <w:r w:rsidRPr="0021369A">
              <w:rPr>
                <w:sz w:val="30"/>
                <w:szCs w:val="30"/>
              </w:rPr>
              <w:t>,</w:t>
            </w:r>
            <w:r w:rsidRPr="0021369A">
              <w:rPr>
                <w:sz w:val="30"/>
                <w:szCs w:val="30"/>
                <w:cs/>
              </w:rPr>
              <w:t>528</w:t>
            </w:r>
          </w:p>
        </w:tc>
      </w:tr>
    </w:tbl>
    <w:p w14:paraId="0337ADB2" w14:textId="0BB4E77B" w:rsidR="006B683D" w:rsidRDefault="006B683D">
      <w:pPr>
        <w:rPr>
          <w:rFonts w:ascii="Angsana New" w:hAnsi="Angsana New"/>
          <w:b/>
          <w:bCs/>
          <w:sz w:val="8"/>
          <w:szCs w:val="8"/>
          <w:cs/>
        </w:rPr>
      </w:pPr>
    </w:p>
    <w:p w14:paraId="3621042B" w14:textId="77777777" w:rsidR="006B683D" w:rsidRDefault="006B683D">
      <w:pPr>
        <w:rPr>
          <w:rFonts w:ascii="Angsana New" w:hAnsi="Angsana New"/>
          <w:b/>
          <w:bCs/>
          <w:sz w:val="8"/>
          <w:szCs w:val="8"/>
          <w:cs/>
        </w:rPr>
      </w:pPr>
      <w:r>
        <w:rPr>
          <w:rFonts w:ascii="Angsana New" w:hAnsi="Angsana New"/>
          <w:b/>
          <w:bCs/>
          <w:sz w:val="8"/>
          <w:szCs w:val="8"/>
          <w:cs/>
        </w:rPr>
        <w:br w:type="page"/>
      </w:r>
    </w:p>
    <w:p w14:paraId="770F9BA8" w14:textId="5FA76268" w:rsidR="003872AF" w:rsidRDefault="003872A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สินทรัพย์ไม่หมุนเวียนอื่น</w:t>
      </w:r>
    </w:p>
    <w:p w14:paraId="2CD36CA6" w14:textId="77777777" w:rsidR="003872AF" w:rsidRPr="00421C52" w:rsidRDefault="003872AF" w:rsidP="00147A51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659" w:type="dxa"/>
        <w:tblInd w:w="6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2"/>
        <w:gridCol w:w="1391"/>
        <w:gridCol w:w="1411"/>
        <w:gridCol w:w="6"/>
        <w:gridCol w:w="1404"/>
        <w:gridCol w:w="1295"/>
      </w:tblGrid>
      <w:tr w:rsidR="003872AF" w:rsidRPr="008F3EDE" w14:paraId="36163336" w14:textId="77777777" w:rsidTr="003111A8">
        <w:trPr>
          <w:trHeight w:hRule="exact" w:val="397"/>
        </w:trPr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F672" w14:textId="77777777" w:rsidR="003872AF" w:rsidRPr="008F3EDE" w:rsidRDefault="003872AF" w:rsidP="003872AF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A98" w14:textId="77777777" w:rsidR="003872AF" w:rsidRPr="008F3EDE" w:rsidRDefault="003872AF" w:rsidP="003872AF">
            <w:pPr>
              <w:spacing w:line="216" w:lineRule="auto"/>
              <w:ind w:right="-1058" w:hanging="10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87C" w14:textId="77777777" w:rsidR="003872AF" w:rsidRPr="008F3EDE" w:rsidRDefault="003872AF" w:rsidP="003872AF">
            <w:pPr>
              <w:spacing w:line="216" w:lineRule="auto"/>
              <w:ind w:right="-1058" w:hanging="1080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47B34294" w14:textId="77777777" w:rsidTr="003111A8">
        <w:trPr>
          <w:trHeight w:hRule="exact" w:val="397"/>
        </w:trPr>
        <w:tc>
          <w:tcPr>
            <w:tcW w:w="4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341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76C6" w14:textId="65F4DA72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2AF" w14:textId="6261A117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54A8" w14:textId="491A930E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388" w14:textId="5875F033" w:rsidR="008C630D" w:rsidRPr="008F3EDE" w:rsidRDefault="008C630D" w:rsidP="008C630D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2565</w:t>
            </w:r>
          </w:p>
        </w:tc>
      </w:tr>
      <w:tr w:rsidR="008C630D" w:rsidRPr="008F3EDE" w14:paraId="638CC211" w14:textId="77777777" w:rsidTr="003111A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E105E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6AF82" w14:textId="7214A91E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37,</w:t>
            </w:r>
            <w:r w:rsidR="006871E7" w:rsidRPr="008F3EDE">
              <w:rPr>
                <w:rFonts w:ascii="Angsana New" w:hAnsi="Angsana New" w:cs="Angsana New"/>
              </w:rPr>
              <w:t>8</w:t>
            </w:r>
            <w:r w:rsidR="00C17E57" w:rsidRPr="008F3EDE">
              <w:rPr>
                <w:rFonts w:ascii="Angsana New" w:hAnsi="Angsana New" w:cs="Angsana New"/>
              </w:rPr>
              <w:t>64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7BB08" w14:textId="48B1C42B" w:rsidR="008C630D" w:rsidRPr="008F3EDE" w:rsidRDefault="0021369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37</w:t>
            </w:r>
            <w:r w:rsidRPr="008F3EDE">
              <w:rPr>
                <w:rFonts w:ascii="Angsana New" w:hAnsi="Angsana New" w:cs="Angsana New"/>
              </w:rPr>
              <w:t>,</w:t>
            </w:r>
            <w:r w:rsidR="007F5D71" w:rsidRPr="008F3EDE">
              <w:rPr>
                <w:rFonts w:ascii="Angsana New" w:hAnsi="Angsana New" w:cs="Angsana New"/>
              </w:rPr>
              <w:t>687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F1393" w14:textId="1F175A86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12,063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EB6EF" w14:textId="1CBBB2AD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12</w:t>
            </w:r>
            <w:r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  <w:cs/>
              </w:rPr>
              <w:t>063</w:t>
            </w:r>
          </w:p>
        </w:tc>
      </w:tr>
      <w:tr w:rsidR="008C630D" w:rsidRPr="008F3EDE" w14:paraId="30CF9320" w14:textId="77777777" w:rsidTr="003111A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DFED0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ภาษีเงินได้นิติบุคคลถูกหัก ณ ที่จ่าย (เกิน </w:t>
            </w:r>
            <w:r w:rsidRPr="008F3EDE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  <w:cs/>
              </w:rPr>
              <w:t xml:space="preserve"> ปี)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535FA" w14:textId="5412A6C2" w:rsidR="008C630D" w:rsidRPr="008F3EDE" w:rsidRDefault="00C17E57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220,708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46513" w14:textId="28F8DA5C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196</w:t>
            </w:r>
            <w:r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  <w:cs/>
              </w:rPr>
              <w:t>086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67F05" w14:textId="58AC7FA7" w:rsidR="008C630D" w:rsidRPr="008F3EDE" w:rsidRDefault="00077A3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6</w:t>
            </w:r>
            <w:r w:rsidR="008C630D" w:rsidRPr="008F3EDE">
              <w:rPr>
                <w:rFonts w:ascii="Angsana New" w:hAnsi="Angsana New" w:cs="Angsana New"/>
              </w:rPr>
              <w:t>5,</w:t>
            </w:r>
            <w:r w:rsidRPr="008F3EDE">
              <w:rPr>
                <w:rFonts w:ascii="Angsana New" w:hAnsi="Angsana New" w:cs="Angsana New"/>
              </w:rPr>
              <w:t>51</w:t>
            </w:r>
            <w:r w:rsidR="00C23007" w:rsidRPr="008F3EDE">
              <w:rPr>
                <w:rFonts w:ascii="Angsana New" w:hAnsi="Angsana New" w:cs="Angsana New"/>
              </w:rPr>
              <w:t>1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392B3" w14:textId="6E3BA192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75</w:t>
            </w:r>
            <w:r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  <w:cs/>
              </w:rPr>
              <w:t>327</w:t>
            </w:r>
          </w:p>
        </w:tc>
      </w:tr>
      <w:tr w:rsidR="008C630D" w:rsidRPr="008F3EDE" w14:paraId="485C3A40" w14:textId="77777777" w:rsidTr="003111A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1203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955" w14:textId="66172D0C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50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D38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50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A0EE" w14:textId="3003CAFE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4,250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E28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4,250</w:t>
            </w:r>
          </w:p>
        </w:tc>
      </w:tr>
      <w:tr w:rsidR="008C630D" w:rsidRPr="008F3EDE" w14:paraId="47B150CA" w14:textId="77777777" w:rsidTr="003111A8">
        <w:trPr>
          <w:trHeight w:hRule="exact" w:val="397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7B4D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E879" w14:textId="591FBE59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2</w:t>
            </w:r>
            <w:r w:rsidR="00C17E57" w:rsidRPr="008F3EDE">
              <w:rPr>
                <w:rFonts w:ascii="Angsana New" w:hAnsi="Angsana New" w:cs="Angsana New"/>
              </w:rPr>
              <w:t>58,622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04D" w14:textId="10DC288F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233</w:t>
            </w:r>
            <w:r w:rsidRPr="008F3EDE">
              <w:rPr>
                <w:rFonts w:ascii="Angsana New" w:hAnsi="Angsana New" w:cs="Angsana New"/>
              </w:rPr>
              <w:t>,</w:t>
            </w:r>
            <w:r w:rsidR="007F5D71" w:rsidRPr="008F3EDE">
              <w:rPr>
                <w:rFonts w:ascii="Angsana New" w:hAnsi="Angsana New" w:cs="Angsana New"/>
              </w:rPr>
              <w:t>823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E09" w14:textId="544C41C1" w:rsidR="008C630D" w:rsidRPr="008F3EDE" w:rsidRDefault="00077A3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8</w:t>
            </w:r>
            <w:r w:rsidR="008C630D" w:rsidRPr="008F3EDE">
              <w:rPr>
                <w:rFonts w:ascii="Angsana New" w:hAnsi="Angsana New" w:cs="Angsana New"/>
              </w:rPr>
              <w:t>1,</w:t>
            </w:r>
            <w:r w:rsidRPr="008F3EDE">
              <w:rPr>
                <w:rFonts w:ascii="Angsana New" w:hAnsi="Angsana New" w:cs="Angsana New"/>
              </w:rPr>
              <w:t>82</w:t>
            </w:r>
            <w:r w:rsidR="00C23007" w:rsidRPr="008F3EDE">
              <w:rPr>
                <w:rFonts w:ascii="Angsana New" w:hAnsi="Angsana New" w:cs="Angsana New"/>
              </w:rPr>
              <w:t>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0C" w14:textId="0555CFDE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91</w:t>
            </w:r>
            <w:r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  <w:cs/>
              </w:rPr>
              <w:t>640</w:t>
            </w:r>
          </w:p>
        </w:tc>
      </w:tr>
    </w:tbl>
    <w:p w14:paraId="531FE6B1" w14:textId="6B193A13" w:rsidR="00A82E6A" w:rsidRPr="00B0483F" w:rsidRDefault="00A82E6A" w:rsidP="00A82E6A">
      <w:pPr>
        <w:ind w:left="630" w:right="-871"/>
        <w:rPr>
          <w:rFonts w:ascii="Angsana New" w:hAnsi="Angsana New"/>
          <w:b/>
          <w:bCs/>
          <w:sz w:val="8"/>
          <w:szCs w:val="8"/>
        </w:rPr>
      </w:pPr>
    </w:p>
    <w:p w14:paraId="63A0307A" w14:textId="77777777" w:rsidR="00A82E6A" w:rsidRPr="00B0483F" w:rsidRDefault="00A82E6A" w:rsidP="00A82E6A">
      <w:pPr>
        <w:ind w:right="-871"/>
        <w:rPr>
          <w:rFonts w:ascii="Angsana New" w:hAnsi="Angsana New"/>
          <w:b/>
          <w:bCs/>
          <w:sz w:val="4"/>
          <w:szCs w:val="4"/>
        </w:rPr>
      </w:pPr>
    </w:p>
    <w:p w14:paraId="78752F85" w14:textId="524F9BFC" w:rsidR="00122B51" w:rsidRPr="003B7633" w:rsidRDefault="004F53FA" w:rsidP="003B7633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B7633">
        <w:rPr>
          <w:rFonts w:ascii="Angsana New" w:hAnsi="Angsana New" w:hint="cs"/>
          <w:b/>
          <w:bCs/>
          <w:cs/>
        </w:rPr>
        <w:t>เจ้าหนี้การค้าและเจ้าหนี้</w:t>
      </w:r>
      <w:r w:rsidR="000F30D4" w:rsidRPr="003B7633">
        <w:rPr>
          <w:rFonts w:ascii="Angsana New" w:hAnsi="Angsana New" w:hint="cs"/>
          <w:b/>
          <w:bCs/>
          <w:cs/>
        </w:rPr>
        <w:t>หมุนเวียน</w:t>
      </w:r>
      <w:r w:rsidRPr="003B7633">
        <w:rPr>
          <w:rFonts w:ascii="Angsana New" w:hAnsi="Angsana New" w:hint="cs"/>
          <w:b/>
          <w:bCs/>
          <w:cs/>
        </w:rPr>
        <w:t>อื่น</w:t>
      </w:r>
    </w:p>
    <w:p w14:paraId="42ACEEDD" w14:textId="77777777" w:rsidR="004F53FA" w:rsidRPr="00CD157D" w:rsidRDefault="004F53FA" w:rsidP="00A80E1F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65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1403"/>
        <w:gridCol w:w="1404"/>
        <w:gridCol w:w="1403"/>
        <w:gridCol w:w="1305"/>
      </w:tblGrid>
      <w:tr w:rsidR="004F53FA" w:rsidRPr="008F3EDE" w14:paraId="2A7BF48C" w14:textId="77777777" w:rsidTr="00883E56">
        <w:tc>
          <w:tcPr>
            <w:tcW w:w="4144" w:type="dxa"/>
            <w:vMerge w:val="restart"/>
            <w:vAlign w:val="center"/>
          </w:tcPr>
          <w:p w14:paraId="7F545D56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รายการ </w:t>
            </w:r>
          </w:p>
        </w:tc>
        <w:tc>
          <w:tcPr>
            <w:tcW w:w="2807" w:type="dxa"/>
            <w:gridSpan w:val="2"/>
          </w:tcPr>
          <w:p w14:paraId="628DB044" w14:textId="77777777" w:rsidR="004F53FA" w:rsidRPr="008F3EDE" w:rsidRDefault="004F53FA" w:rsidP="007504FD">
            <w:pPr>
              <w:ind w:left="-94" w:right="-109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70AFFCA3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3C4CAFF3" w14:textId="77777777" w:rsidTr="00883E56">
        <w:tc>
          <w:tcPr>
            <w:tcW w:w="4144" w:type="dxa"/>
            <w:vMerge/>
            <w:tcBorders>
              <w:bottom w:val="single" w:sz="4" w:space="0" w:color="auto"/>
            </w:tcBorders>
          </w:tcPr>
          <w:p w14:paraId="7061781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3DBB" w14:textId="4ACD5214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972" w14:textId="46F6696E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AD36" w14:textId="27BA167C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F6A9" w14:textId="1BEE21A9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2565</w:t>
            </w:r>
          </w:p>
        </w:tc>
      </w:tr>
      <w:tr w:rsidR="008C630D" w:rsidRPr="008F3EDE" w14:paraId="44B76FC5" w14:textId="77777777" w:rsidTr="00883E56">
        <w:tc>
          <w:tcPr>
            <w:tcW w:w="4144" w:type="dxa"/>
            <w:tcBorders>
              <w:bottom w:val="nil"/>
            </w:tcBorders>
          </w:tcPr>
          <w:p w14:paraId="6506CF2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03" w:type="dxa"/>
            <w:tcBorders>
              <w:bottom w:val="nil"/>
            </w:tcBorders>
          </w:tcPr>
          <w:p w14:paraId="5146B947" w14:textId="5DF8931F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35</w:t>
            </w:r>
            <w:r w:rsidR="00C17E57" w:rsidRPr="008F3EDE">
              <w:rPr>
                <w:rFonts w:ascii="Angsana New" w:hAnsi="Angsana New" w:cs="Angsana New"/>
              </w:rPr>
              <w:t>6,32</w:t>
            </w:r>
            <w:r w:rsidR="00E658D5">
              <w:rPr>
                <w:rFonts w:ascii="Angsana New" w:hAnsi="Angsana New" w:cs="Angsana New"/>
              </w:rPr>
              <w:t>9</w:t>
            </w:r>
          </w:p>
        </w:tc>
        <w:tc>
          <w:tcPr>
            <w:tcW w:w="1404" w:type="dxa"/>
            <w:tcBorders>
              <w:bottom w:val="nil"/>
            </w:tcBorders>
          </w:tcPr>
          <w:p w14:paraId="213EC105" w14:textId="5952093C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238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</w:rPr>
              <w:t>259</w:t>
            </w:r>
          </w:p>
        </w:tc>
        <w:tc>
          <w:tcPr>
            <w:tcW w:w="1403" w:type="dxa"/>
            <w:tcBorders>
              <w:bottom w:val="nil"/>
            </w:tcBorders>
          </w:tcPr>
          <w:p w14:paraId="7F7FA9B0" w14:textId="38627FCC" w:rsidR="008C630D" w:rsidRPr="008F3EDE" w:rsidRDefault="00077A39" w:rsidP="008C630D">
            <w:pPr>
              <w:ind w:right="107"/>
              <w:jc w:val="right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</w:rPr>
              <w:t>6,737</w:t>
            </w:r>
          </w:p>
        </w:tc>
        <w:tc>
          <w:tcPr>
            <w:tcW w:w="1305" w:type="dxa"/>
            <w:tcBorders>
              <w:bottom w:val="nil"/>
            </w:tcBorders>
          </w:tcPr>
          <w:p w14:paraId="5F9DD313" w14:textId="5B17EFC9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7,029</w:t>
            </w:r>
          </w:p>
        </w:tc>
      </w:tr>
      <w:tr w:rsidR="008C630D" w:rsidRPr="008F3EDE" w14:paraId="18BCACFF" w14:textId="77777777" w:rsidTr="00883E56">
        <w:tc>
          <w:tcPr>
            <w:tcW w:w="4144" w:type="dxa"/>
            <w:tcBorders>
              <w:top w:val="nil"/>
              <w:bottom w:val="nil"/>
            </w:tcBorders>
          </w:tcPr>
          <w:p w14:paraId="4C47B9A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  <w:r w:rsidRPr="008F3EDE">
              <w:rPr>
                <w:rFonts w:ascii="Angsana New" w:hAnsi="Angsana New" w:cs="Angsana New"/>
              </w:rPr>
              <w:t xml:space="preserve"> :-</w:t>
            </w: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76AAE4E8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</w:tcPr>
          <w:p w14:paraId="151C87ED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02975B74" w14:textId="77777777" w:rsidR="008C630D" w:rsidRPr="008F3EDE" w:rsidRDefault="008C630D" w:rsidP="008C630D">
            <w:pPr>
              <w:ind w:right="10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039C2824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C630D" w:rsidRPr="008F3EDE" w14:paraId="44564A17" w14:textId="77777777" w:rsidTr="00883E56">
        <w:tc>
          <w:tcPr>
            <w:tcW w:w="4144" w:type="dxa"/>
            <w:tcBorders>
              <w:top w:val="nil"/>
              <w:bottom w:val="nil"/>
            </w:tcBorders>
          </w:tcPr>
          <w:p w14:paraId="19457AC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1984388B" w14:textId="02D2E6CD" w:rsidR="008C630D" w:rsidRPr="008F3EDE" w:rsidRDefault="00C17E57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45,79</w:t>
            </w:r>
            <w:r w:rsidR="00E658D5">
              <w:rPr>
                <w:rFonts w:ascii="Angsana New" w:hAnsi="Angsana New" w:cs="Angsana New"/>
              </w:rPr>
              <w:t>2</w:t>
            </w:r>
          </w:p>
        </w:tc>
        <w:tc>
          <w:tcPr>
            <w:tcW w:w="1404" w:type="dxa"/>
            <w:tcBorders>
              <w:top w:val="nil"/>
              <w:bottom w:val="nil"/>
            </w:tcBorders>
          </w:tcPr>
          <w:p w14:paraId="0079DB38" w14:textId="7373F779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28,44</w:t>
            </w:r>
            <w:r w:rsidR="00E658D5">
              <w:rPr>
                <w:rFonts w:ascii="Angsana New" w:hAnsi="Angsana New" w:cs="Angsana New"/>
              </w:rPr>
              <w:t>3</w:t>
            </w: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5DDB9D57" w14:textId="2C7B9B4A" w:rsidR="008C630D" w:rsidRPr="008F3EDE" w:rsidRDefault="00077A39" w:rsidP="008C630D">
            <w:pPr>
              <w:ind w:right="107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23,025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4D2FF852" w14:textId="25A89D5F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</w:rPr>
              <w:t>10,671</w:t>
            </w:r>
          </w:p>
        </w:tc>
      </w:tr>
      <w:tr w:rsidR="008C630D" w:rsidRPr="008F3EDE" w14:paraId="6841F2AB" w14:textId="77777777" w:rsidTr="008116CE">
        <w:tc>
          <w:tcPr>
            <w:tcW w:w="4144" w:type="dxa"/>
            <w:tcBorders>
              <w:top w:val="nil"/>
              <w:bottom w:val="nil"/>
            </w:tcBorders>
          </w:tcPr>
          <w:p w14:paraId="3D652833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6CC4102E" w14:textId="65D5760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="00C17E57" w:rsidRPr="008F3EDE">
              <w:rPr>
                <w:rFonts w:ascii="Angsana New" w:hAnsi="Angsana New" w:cs="Angsana New"/>
              </w:rPr>
              <w:t>01,943</w:t>
            </w:r>
          </w:p>
        </w:tc>
        <w:tc>
          <w:tcPr>
            <w:tcW w:w="1404" w:type="dxa"/>
            <w:tcBorders>
              <w:top w:val="nil"/>
              <w:bottom w:val="nil"/>
            </w:tcBorders>
          </w:tcPr>
          <w:p w14:paraId="38ADA4E1" w14:textId="01D7434C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70,646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14:paraId="789B226D" w14:textId="508115B6" w:rsidR="008C630D" w:rsidRPr="008116CE" w:rsidRDefault="00077A39" w:rsidP="008116CE">
            <w:pPr>
              <w:spacing w:line="216" w:lineRule="auto"/>
              <w:jc w:val="center"/>
            </w:pPr>
            <w:r w:rsidRPr="008116CE">
              <w:t>-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7284B5DE" w14:textId="24FE055C" w:rsidR="008C630D" w:rsidRPr="008116CE" w:rsidRDefault="004D2A0A" w:rsidP="008116CE">
            <w:pPr>
              <w:spacing w:line="216" w:lineRule="auto"/>
              <w:jc w:val="center"/>
              <w:rPr>
                <w:cs/>
              </w:rPr>
            </w:pPr>
            <w:r w:rsidRPr="008116CE">
              <w:t>-</w:t>
            </w:r>
          </w:p>
        </w:tc>
      </w:tr>
      <w:tr w:rsidR="008C630D" w:rsidRPr="008F3EDE" w14:paraId="74EED5E6" w14:textId="77777777" w:rsidTr="00883E56">
        <w:tc>
          <w:tcPr>
            <w:tcW w:w="4144" w:type="dxa"/>
            <w:tcBorders>
              <w:top w:val="nil"/>
              <w:bottom w:val="nil"/>
            </w:tcBorders>
          </w:tcPr>
          <w:p w14:paraId="45076F0D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 ๆ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</w:tcBorders>
          </w:tcPr>
          <w:p w14:paraId="493C12E6" w14:textId="008AA12A" w:rsidR="008C630D" w:rsidRPr="008F3EDE" w:rsidRDefault="00C17E57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33,331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14:paraId="20ADDED8" w14:textId="1D8925AA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</w:rPr>
              <w:t>29,10</w:t>
            </w:r>
            <w:r w:rsidR="00E658D5">
              <w:rPr>
                <w:rFonts w:ascii="Angsana New" w:hAnsi="Angsana New" w:cs="Angsana New"/>
              </w:rPr>
              <w:t>3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</w:tcBorders>
          </w:tcPr>
          <w:p w14:paraId="494ABD6A" w14:textId="63D5E620" w:rsidR="008C630D" w:rsidRPr="008F3EDE" w:rsidRDefault="00077A39" w:rsidP="008C630D">
            <w:pPr>
              <w:ind w:right="107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15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</w:rPr>
              <w:t>267</w:t>
            </w: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53516725" w14:textId="163D80DF" w:rsidR="008C630D" w:rsidRPr="008F3EDE" w:rsidRDefault="00152FF3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8,0</w:t>
            </w:r>
            <w:r w:rsidR="00077A39" w:rsidRPr="008F3EDE">
              <w:rPr>
                <w:rFonts w:ascii="Angsana New" w:hAnsi="Angsana New" w:cs="Angsana New"/>
              </w:rPr>
              <w:t>49</w:t>
            </w:r>
          </w:p>
        </w:tc>
      </w:tr>
      <w:tr w:rsidR="008C630D" w:rsidRPr="008F3EDE" w14:paraId="4B7D0261" w14:textId="77777777" w:rsidTr="00883E56">
        <w:tc>
          <w:tcPr>
            <w:tcW w:w="4144" w:type="dxa"/>
            <w:tcBorders>
              <w:top w:val="nil"/>
            </w:tcBorders>
          </w:tcPr>
          <w:p w14:paraId="0990C22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11744348" w14:textId="3CA9A1AD" w:rsidR="008C630D" w:rsidRPr="008F3EDE" w:rsidRDefault="00C17E57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181,067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445EC16" w14:textId="39D136B4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  <w:cs/>
              </w:rPr>
              <w:t>2</w:t>
            </w:r>
            <w:r w:rsidR="004D2A0A" w:rsidRPr="008F3EDE">
              <w:rPr>
                <w:rFonts w:ascii="Angsana New" w:hAnsi="Angsana New" w:cs="Angsana New"/>
                <w:cs/>
              </w:rPr>
              <w:t>8</w:t>
            </w:r>
            <w:r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  <w:cs/>
              </w:rPr>
              <w:t>1</w:t>
            </w:r>
            <w:r w:rsidR="004D2A0A" w:rsidRPr="008F3EDE">
              <w:rPr>
                <w:rFonts w:ascii="Angsana New" w:hAnsi="Angsana New" w:cs="Angsana New"/>
                <w:cs/>
              </w:rPr>
              <w:t>92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797ED40B" w14:textId="69C52E1B" w:rsidR="008C630D" w:rsidRPr="008F3EDE" w:rsidRDefault="00077A39" w:rsidP="008C630D">
            <w:pPr>
              <w:ind w:right="107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38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</w:rPr>
              <w:t>292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19991DA" w14:textId="34488E9D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="00152FF3" w:rsidRPr="008F3EDE">
              <w:rPr>
                <w:rFonts w:ascii="Angsana New" w:hAnsi="Angsana New" w:cs="Angsana New"/>
              </w:rPr>
              <w:t>8</w:t>
            </w:r>
            <w:r w:rsidRPr="008F3EDE">
              <w:rPr>
                <w:rFonts w:ascii="Angsana New" w:hAnsi="Angsana New" w:cs="Angsana New"/>
              </w:rPr>
              <w:t>,</w:t>
            </w:r>
            <w:r w:rsidR="00152FF3" w:rsidRPr="008F3EDE">
              <w:rPr>
                <w:rFonts w:ascii="Angsana New" w:hAnsi="Angsana New" w:cs="Angsana New"/>
              </w:rPr>
              <w:t>72</w:t>
            </w:r>
            <w:r w:rsidR="00077A39" w:rsidRPr="008F3EDE">
              <w:rPr>
                <w:rFonts w:ascii="Angsana New" w:hAnsi="Angsana New" w:cs="Angsana New"/>
              </w:rPr>
              <w:t>0</w:t>
            </w:r>
          </w:p>
        </w:tc>
      </w:tr>
      <w:tr w:rsidR="008C630D" w:rsidRPr="008F3EDE" w14:paraId="26D3D8E4" w14:textId="77777777" w:rsidTr="00883E56">
        <w:tc>
          <w:tcPr>
            <w:tcW w:w="4144" w:type="dxa"/>
            <w:vAlign w:val="bottom"/>
          </w:tcPr>
          <w:p w14:paraId="15D1273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3" w:type="dxa"/>
            <w:vAlign w:val="center"/>
          </w:tcPr>
          <w:p w14:paraId="13D9687B" w14:textId="1927EBD7" w:rsidR="008C630D" w:rsidRPr="008F3EDE" w:rsidRDefault="00C17E57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537,395</w:t>
            </w:r>
          </w:p>
        </w:tc>
        <w:tc>
          <w:tcPr>
            <w:tcW w:w="1404" w:type="dxa"/>
            <w:vAlign w:val="center"/>
          </w:tcPr>
          <w:p w14:paraId="1689FCD2" w14:textId="5FE016DC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366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</w:rPr>
              <w:t>451</w:t>
            </w:r>
          </w:p>
        </w:tc>
        <w:tc>
          <w:tcPr>
            <w:tcW w:w="1403" w:type="dxa"/>
            <w:vAlign w:val="center"/>
          </w:tcPr>
          <w:p w14:paraId="46B4B85D" w14:textId="460D3763" w:rsidR="008C630D" w:rsidRPr="008F3EDE" w:rsidRDefault="00077A39" w:rsidP="008C630D">
            <w:pPr>
              <w:ind w:right="107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45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</w:rPr>
              <w:t>029</w:t>
            </w:r>
          </w:p>
        </w:tc>
        <w:tc>
          <w:tcPr>
            <w:tcW w:w="1305" w:type="dxa"/>
            <w:vAlign w:val="center"/>
          </w:tcPr>
          <w:p w14:paraId="1E11AAD8" w14:textId="400F2E6B" w:rsidR="008C630D" w:rsidRPr="008F3EDE" w:rsidRDefault="00152FF3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2</w:t>
            </w:r>
            <w:r w:rsidR="008C630D" w:rsidRPr="008F3EDE">
              <w:rPr>
                <w:rFonts w:ascii="Angsana New" w:hAnsi="Angsana New" w:cs="Angsana New"/>
                <w:cs/>
              </w:rPr>
              <w:t>5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</w:rPr>
              <w:t>7</w:t>
            </w:r>
            <w:r w:rsidR="00077A39" w:rsidRPr="008F3EDE">
              <w:rPr>
                <w:rFonts w:ascii="Angsana New" w:hAnsi="Angsana New" w:cs="Angsana New"/>
              </w:rPr>
              <w:t>49</w:t>
            </w:r>
          </w:p>
        </w:tc>
      </w:tr>
    </w:tbl>
    <w:p w14:paraId="2173AA01" w14:textId="77777777" w:rsidR="007622E2" w:rsidRPr="00B0483F" w:rsidRDefault="007622E2" w:rsidP="007622E2">
      <w:pPr>
        <w:ind w:left="630" w:right="-871"/>
        <w:rPr>
          <w:rFonts w:ascii="Angsana New" w:hAnsi="Angsana New"/>
          <w:b/>
          <w:bCs/>
          <w:sz w:val="8"/>
          <w:szCs w:val="8"/>
        </w:rPr>
      </w:pPr>
    </w:p>
    <w:p w14:paraId="3B5FCDEA" w14:textId="77777777" w:rsidR="00A82E6A" w:rsidRPr="00B0483F" w:rsidRDefault="00A82E6A" w:rsidP="007622E2">
      <w:pPr>
        <w:ind w:left="630" w:right="-871"/>
        <w:rPr>
          <w:rFonts w:ascii="Angsana New" w:hAnsi="Angsana New"/>
          <w:b/>
          <w:bCs/>
          <w:sz w:val="4"/>
          <w:szCs w:val="4"/>
        </w:rPr>
      </w:pPr>
    </w:p>
    <w:p w14:paraId="78081CB5" w14:textId="30394E0A" w:rsidR="005273A4" w:rsidRDefault="005273A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6A423BC5" w14:textId="77777777" w:rsidR="006F741E" w:rsidRPr="00376F77" w:rsidRDefault="006F741E" w:rsidP="00A80E1F">
      <w:pPr>
        <w:ind w:right="-12"/>
        <w:jc w:val="right"/>
        <w:rPr>
          <w:rFonts w:ascii="Angsana New" w:hAnsi="Angsana New"/>
          <w:b/>
          <w:bCs/>
          <w:sz w:val="28"/>
          <w:szCs w:val="28"/>
        </w:rPr>
      </w:pPr>
      <w:r w:rsidRPr="00376F77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376F77">
        <w:rPr>
          <w:rFonts w:ascii="Angsana New" w:hAnsi="Angsana New" w:cs="Angsana New"/>
          <w:sz w:val="28"/>
          <w:szCs w:val="28"/>
        </w:rPr>
        <w:t xml:space="preserve">: </w:t>
      </w:r>
      <w:r w:rsidRPr="00376F77">
        <w:rPr>
          <w:rFonts w:ascii="Angsana New" w:hAnsi="Angsana New" w:cs="Angsana New" w:hint="cs"/>
          <w:sz w:val="28"/>
          <w:szCs w:val="28"/>
          <w:cs/>
        </w:rPr>
        <w:t>พัน</w:t>
      </w:r>
      <w:r w:rsidRPr="00376F77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659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0"/>
        <w:gridCol w:w="1384"/>
        <w:gridCol w:w="1368"/>
        <w:gridCol w:w="1449"/>
        <w:gridCol w:w="1288"/>
      </w:tblGrid>
      <w:tr w:rsidR="00415290" w:rsidRPr="008F3EDE" w14:paraId="69BA7D37" w14:textId="77777777" w:rsidTr="009E4229">
        <w:trPr>
          <w:cantSplit/>
          <w:trHeight w:val="20"/>
        </w:trPr>
        <w:tc>
          <w:tcPr>
            <w:tcW w:w="4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E3B0" w14:textId="77777777" w:rsidR="00415290" w:rsidRPr="008F3EDE" w:rsidRDefault="00415290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3" w:name="OLE_LINK1"/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8BA" w14:textId="77777777" w:rsidR="00415290" w:rsidRPr="008F3EDE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DD7A" w14:textId="77777777" w:rsidR="00415290" w:rsidRPr="008F3EDE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30D" w:rsidRPr="008F3EDE" w14:paraId="2CEEB47A" w14:textId="77777777" w:rsidTr="009E4229">
        <w:trPr>
          <w:cantSplit/>
          <w:trHeight w:val="391"/>
        </w:trPr>
        <w:tc>
          <w:tcPr>
            <w:tcW w:w="4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9666" w14:textId="77777777" w:rsidR="008C630D" w:rsidRPr="008F3EDE" w:rsidRDefault="008C630D" w:rsidP="008C630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A4B8" w14:textId="76C18424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C44" w14:textId="451D45D6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0A1A" w14:textId="29AB1589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31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มี.ค.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426B" w14:textId="19D85F5B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2B4AAE" w:rsidRPr="008F3EDE" w14:paraId="6F44C9CF" w14:textId="77777777" w:rsidTr="009E4229">
        <w:trPr>
          <w:cantSplit/>
          <w:trHeight w:val="20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E803B" w14:textId="77777777" w:rsidR="002B4AAE" w:rsidRPr="008F3EDE" w:rsidRDefault="002B4AAE" w:rsidP="002B4A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A32CF" w14:textId="2C9C53E1" w:rsidR="002B4AAE" w:rsidRPr="008F3EDE" w:rsidRDefault="006C024D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400,887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C096B" w14:textId="399F4CF5" w:rsidR="002B4AAE" w:rsidRPr="008F3EDE" w:rsidRDefault="002B4AAE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21,35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1F5A9" w14:textId="2BCE47F2" w:rsidR="002B4AAE" w:rsidRPr="008F3EDE" w:rsidRDefault="006C024D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156,508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A192D" w14:textId="2951D30F" w:rsidR="002B4AAE" w:rsidRPr="008F3EDE" w:rsidRDefault="002B4AAE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9,71</w:t>
            </w:r>
            <w:r w:rsidR="00641B5A" w:rsidRPr="008F3ED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2168AD" w:rsidRPr="008F3EDE" w14:paraId="3925ACF0" w14:textId="77777777" w:rsidTr="009E4229">
        <w:trPr>
          <w:cantSplit/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FEEAB5" w14:textId="77777777" w:rsidR="002168AD" w:rsidRPr="008F3EDE" w:rsidRDefault="002168AD" w:rsidP="002168AD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เพิ่มขึ้นระหว่างงวด - เงินต้น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EF9CC" w14:textId="2FFA7292" w:rsidR="002168AD" w:rsidRPr="008116CE" w:rsidRDefault="002168AD" w:rsidP="008116CE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8116CE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1CAFF" w14:textId="6341BD36" w:rsidR="002168AD" w:rsidRPr="008F3EDE" w:rsidRDefault="002168AD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391,740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561D8" w14:textId="6DED6670" w:rsidR="002168AD" w:rsidRPr="008116CE" w:rsidRDefault="002168AD" w:rsidP="008116CE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8116CE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760B4" w14:textId="318B7808" w:rsidR="002168AD" w:rsidRPr="008F3EDE" w:rsidRDefault="002168AD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152,855</w:t>
            </w:r>
          </w:p>
        </w:tc>
      </w:tr>
      <w:tr w:rsidR="002168AD" w:rsidRPr="008F3EDE" w14:paraId="2445BC3D" w14:textId="77777777" w:rsidTr="009E4229">
        <w:trPr>
          <w:cantSplit/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83AF7" w14:textId="77777777" w:rsidR="002168AD" w:rsidRPr="008F3EDE" w:rsidRDefault="002168AD" w:rsidP="002168AD">
            <w:pPr>
              <w:spacing w:line="360" w:lineRule="exact"/>
              <w:ind w:right="116" w:firstLine="18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  ดอกเบี้ยจ่ายรอตัดจำหน่าย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B1662" w14:textId="360A1FDC" w:rsidR="002168AD" w:rsidRPr="008116CE" w:rsidRDefault="002168AD" w:rsidP="008116CE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8116CE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682CB" w14:textId="70AF40B6" w:rsidR="002168AD" w:rsidRPr="008F3EDE" w:rsidRDefault="002168AD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64,121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493BD" w14:textId="477FD0E5" w:rsidR="002168AD" w:rsidRPr="008116CE" w:rsidRDefault="002168AD" w:rsidP="008116CE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8116CE"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4AC5F" w14:textId="67706FBC" w:rsidR="002168AD" w:rsidRPr="008F3EDE" w:rsidRDefault="002168AD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24,894</w:t>
            </w:r>
          </w:p>
        </w:tc>
      </w:tr>
      <w:tr w:rsidR="00644837" w:rsidRPr="008F3EDE" w14:paraId="3FABF914" w14:textId="77777777" w:rsidTr="009E4229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3303A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6DE028" w14:textId="56A7543E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168AD" w:rsidRPr="008F3EDE">
              <w:rPr>
                <w:rFonts w:ascii="Angsana New" w:hAnsi="Angsana New" w:cs="Angsana New"/>
                <w:sz w:val="28"/>
                <w:szCs w:val="28"/>
              </w:rPr>
              <w:t>14,635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D5C7C" w14:textId="468B04BE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(6</w:t>
            </w:r>
            <w:r w:rsidR="00641B5A" w:rsidRPr="008F3ED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41B5A" w:rsidRPr="008F3EDE">
              <w:rPr>
                <w:rFonts w:ascii="Angsana New" w:hAnsi="Angsana New" w:cs="Angsana New"/>
                <w:sz w:val="28"/>
                <w:szCs w:val="28"/>
              </w:rPr>
              <w:t>999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1E7ED" w14:textId="6F7E09C5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(5,736)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B31A3" w14:textId="1DBBAF58" w:rsidR="00644837" w:rsidRPr="008F3EDE" w:rsidRDefault="00644837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(25,42</w:t>
            </w:r>
            <w:r w:rsidR="00641B5A" w:rsidRPr="008F3ED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2824DD77" w14:textId="77777777" w:rsidTr="009E4229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F5D51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2BC4B2" w14:textId="11667465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168AD" w:rsidRPr="008F3EDE">
              <w:rPr>
                <w:rFonts w:ascii="Angsana New" w:hAnsi="Angsana New" w:cs="Angsana New"/>
                <w:sz w:val="28"/>
                <w:szCs w:val="28"/>
              </w:rPr>
              <w:t>4,408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59318" w14:textId="5D5D1B59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(14,331)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8BC8F" w14:textId="4BA46D8E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(1,719)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6A6AD" w14:textId="632C9BE0" w:rsidR="00644837" w:rsidRPr="008F3EDE" w:rsidRDefault="00644837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(5,533)</w:t>
            </w:r>
          </w:p>
        </w:tc>
      </w:tr>
      <w:tr w:rsidR="00644837" w:rsidRPr="008F3EDE" w14:paraId="53D32611" w14:textId="77777777" w:rsidTr="009E4229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A906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035BB" w14:textId="368DC780" w:rsidR="00644837" w:rsidRPr="008F3EDE" w:rsidRDefault="002168AD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381,844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A05A5" w14:textId="1F5549A2" w:rsidR="00644837" w:rsidRPr="008F3EDE" w:rsidRDefault="00644837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400,887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78C6C" w14:textId="706E3B2C" w:rsidR="00644837" w:rsidRPr="008F3EDE" w:rsidRDefault="00644837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   149,053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2B9EB" w14:textId="5DBD60DA" w:rsidR="00644837" w:rsidRPr="008F3EDE" w:rsidRDefault="00644837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156,508</w:t>
            </w:r>
          </w:p>
        </w:tc>
      </w:tr>
      <w:tr w:rsidR="00644837" w:rsidRPr="008F3EDE" w14:paraId="316A4B15" w14:textId="77777777" w:rsidTr="009E4229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3A45" w14:textId="77777777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545D" w14:textId="204FE70E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168AD" w:rsidRPr="008F3EDE">
              <w:rPr>
                <w:rFonts w:ascii="Angsana New" w:hAnsi="Angsana New" w:cs="Angsana New"/>
                <w:sz w:val="28"/>
                <w:szCs w:val="28"/>
              </w:rPr>
              <w:t>45,503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1D3" w14:textId="505C47C5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(49,911)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BD8E" w14:textId="4692E10F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(17,697)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C95F" w14:textId="264E2EDD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(19,416)</w:t>
            </w:r>
          </w:p>
        </w:tc>
      </w:tr>
      <w:tr w:rsidR="00644837" w:rsidRPr="008F3EDE" w14:paraId="65CCF66C" w14:textId="77777777" w:rsidTr="009E4229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F2AFC" w14:textId="77777777" w:rsidR="00644837" w:rsidRPr="008F3EDE" w:rsidRDefault="00644837" w:rsidP="00644837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0F4E5" w14:textId="653C4D33" w:rsidR="00644837" w:rsidRPr="008F3EDE" w:rsidRDefault="00644837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168AD" w:rsidRPr="008F3EDE">
              <w:rPr>
                <w:rFonts w:ascii="Angsana New" w:hAnsi="Angsana New" w:cs="Angsana New"/>
                <w:sz w:val="28"/>
                <w:szCs w:val="28"/>
              </w:rPr>
              <w:t>36,341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FA586" w14:textId="49A92CD4" w:rsidR="00644837" w:rsidRPr="008F3EDE" w:rsidRDefault="00644837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350,97</w:t>
            </w:r>
            <w:r w:rsidR="00641B5A" w:rsidRPr="008F3EDE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DBF3A" w14:textId="1D00C0AE" w:rsidR="00644837" w:rsidRPr="008F3EDE" w:rsidRDefault="00644837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131,356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DDABB" w14:textId="0A450F11" w:rsidR="00644837" w:rsidRPr="008F3EDE" w:rsidRDefault="00644837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137,09</w:t>
            </w:r>
            <w:r w:rsidR="00707C3B" w:rsidRPr="008F3ED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644837" w:rsidRPr="008F3EDE" w14:paraId="0103A8A4" w14:textId="77777777" w:rsidTr="009E4229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9CF" w14:textId="77777777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53F" w14:textId="471B28AF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168AD" w:rsidRPr="008F3EDE">
              <w:rPr>
                <w:rFonts w:ascii="Angsana New" w:hAnsi="Angsana New" w:cs="Angsana New"/>
                <w:sz w:val="28"/>
                <w:szCs w:val="28"/>
              </w:rPr>
              <w:t>60,434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A76" w14:textId="2730FC3C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(5</w:t>
            </w:r>
            <w:r w:rsidR="007F5D71" w:rsidRPr="008F3EDE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,671)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80AA" w14:textId="185B36DC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(23,685)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4C1" w14:textId="7EDA1E62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(23,387)</w:t>
            </w:r>
          </w:p>
        </w:tc>
      </w:tr>
      <w:tr w:rsidR="00644837" w:rsidRPr="008F3EDE" w14:paraId="4E6DC28D" w14:textId="77777777" w:rsidTr="009E4229">
        <w:trPr>
          <w:trHeight w:val="395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F8" w14:textId="77777777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6A406" w14:textId="53B34B77" w:rsidR="00644837" w:rsidRPr="008F3EDE" w:rsidRDefault="002168AD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275,907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09C" w14:textId="2AA4E408" w:rsidR="00644837" w:rsidRPr="008F3EDE" w:rsidRDefault="00644837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291,30</w:t>
            </w:r>
            <w:r w:rsidR="00641B5A" w:rsidRPr="008F3ED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1D68" w14:textId="1E8F2080" w:rsidR="00644837" w:rsidRPr="008F3EDE" w:rsidRDefault="00644837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107,671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31E" w14:textId="72E7C4B9" w:rsidR="00644837" w:rsidRPr="008F3EDE" w:rsidRDefault="00644837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113,70</w:t>
            </w:r>
            <w:r w:rsidR="00707C3B" w:rsidRPr="008F3ED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bookmarkEnd w:id="3"/>
    </w:tbl>
    <w:p w14:paraId="5C9EE352" w14:textId="77777777" w:rsidR="00B0483F" w:rsidRPr="00B0483F" w:rsidRDefault="00B0483F" w:rsidP="003F0210">
      <w:pPr>
        <w:ind w:left="644" w:right="-12" w:firstLine="453"/>
        <w:jc w:val="thaiDistribute"/>
        <w:rPr>
          <w:spacing w:val="-2"/>
          <w:sz w:val="10"/>
          <w:szCs w:val="10"/>
        </w:rPr>
      </w:pPr>
    </w:p>
    <w:p w14:paraId="5B056483" w14:textId="13FC99A4" w:rsidR="006A5A19" w:rsidRPr="006F2DE7" w:rsidRDefault="006A5A19" w:rsidP="00B0483F">
      <w:pPr>
        <w:spacing w:line="216" w:lineRule="auto"/>
        <w:ind w:left="644" w:right="-12" w:firstLine="453"/>
        <w:jc w:val="thaiDistribute"/>
        <w:rPr>
          <w:cs/>
        </w:rPr>
      </w:pPr>
      <w:r w:rsidRPr="00D81964">
        <w:rPr>
          <w:spacing w:val="-2"/>
          <w:cs/>
        </w:rPr>
        <w:t>หนี้สินตามสัญญาเช่าพื้นที่สำนักงาน อาคารมาลีนนท์ ทาว</w:t>
      </w:r>
      <w:proofErr w:type="spellStart"/>
      <w:r w:rsidRPr="00D81964">
        <w:rPr>
          <w:spacing w:val="-2"/>
          <w:cs/>
        </w:rPr>
        <w:t>เวอร์</w:t>
      </w:r>
      <w:proofErr w:type="spellEnd"/>
      <w:r w:rsidRPr="00D81964">
        <w:rPr>
          <w:spacing w:val="-2"/>
          <w:cs/>
        </w:rPr>
        <w:t xml:space="preserve"> </w:t>
      </w:r>
      <w:r w:rsidR="00380A45">
        <w:rPr>
          <w:rFonts w:hint="cs"/>
          <w:spacing w:val="-2"/>
          <w:cs/>
        </w:rPr>
        <w:t>และสัญญาเช่า</w:t>
      </w:r>
      <w:r w:rsidR="00955626">
        <w:rPr>
          <w:rFonts w:hint="cs"/>
          <w:spacing w:val="-2"/>
          <w:cs/>
        </w:rPr>
        <w:t>ยาน</w:t>
      </w:r>
      <w:r w:rsidR="00380A45">
        <w:rPr>
          <w:rFonts w:hint="cs"/>
          <w:spacing w:val="-2"/>
          <w:cs/>
        </w:rPr>
        <w:t xml:space="preserve">พาหนะ </w:t>
      </w:r>
      <w:r w:rsidRPr="00D81964">
        <w:rPr>
          <w:spacing w:val="-2"/>
          <w:cs/>
        </w:rPr>
        <w:t>มีกำหนดชำระเป็น</w:t>
      </w:r>
      <w:r w:rsidR="00380A45">
        <w:rPr>
          <w:rFonts w:hint="cs"/>
          <w:spacing w:val="-2"/>
          <w:cs/>
        </w:rPr>
        <w:t xml:space="preserve">     </w:t>
      </w:r>
      <w:r w:rsidRPr="00D81964">
        <w:rPr>
          <w:spacing w:val="-2"/>
          <w:cs/>
        </w:rPr>
        <w:t xml:space="preserve">รายเดือน </w:t>
      </w:r>
      <w:r w:rsidR="00234DFE" w:rsidRPr="00D81964">
        <w:rPr>
          <w:rFonts w:hint="cs"/>
          <w:spacing w:val="-2"/>
          <w:cs/>
        </w:rPr>
        <w:t>ตามอัตราที่ระบุไว้</w:t>
      </w:r>
      <w:r w:rsidR="00234DFE">
        <w:rPr>
          <w:rFonts w:hint="cs"/>
          <w:cs/>
        </w:rPr>
        <w:t>ในสัญญา</w:t>
      </w:r>
    </w:p>
    <w:p w14:paraId="77C4778D" w14:textId="74B2DCEC" w:rsidR="00707C3B" w:rsidRPr="001F729A" w:rsidRDefault="006A5A19" w:rsidP="001F729A">
      <w:pPr>
        <w:spacing w:line="216" w:lineRule="auto"/>
        <w:ind w:left="284" w:right="-196" w:firstLine="822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7845A663" w14:textId="77777777" w:rsidR="00480F8F" w:rsidRDefault="00480F8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หุ้นกู้</w:t>
      </w:r>
    </w:p>
    <w:p w14:paraId="230D1256" w14:textId="77777777"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14:paraId="47853626" w14:textId="77777777" w:rsidR="00AF13CF" w:rsidRDefault="00D23A92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458"/>
        <w:contextualSpacing/>
        <w:jc w:val="thaiDistribute"/>
        <w:rPr>
          <w:rFonts w:ascii="Angsana New" w:hAnsi="Angsana New"/>
          <w:spacing w:val="4"/>
        </w:rPr>
      </w:pPr>
      <w:r w:rsidRPr="000A0863">
        <w:rPr>
          <w:rFonts w:ascii="Angsana New" w:hAnsi="Angsana New" w:hint="cs"/>
          <w:spacing w:val="4"/>
          <w:cs/>
        </w:rPr>
        <w:t>บริษัทได้ออกหุ้นกู้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5C7B1F87" w14:textId="77777777" w:rsid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tbl>
      <w:tblPr>
        <w:tblStyle w:val="a9"/>
        <w:tblW w:w="9854" w:type="dxa"/>
        <w:tblInd w:w="430" w:type="dxa"/>
        <w:tblLook w:val="04A0" w:firstRow="1" w:lastRow="0" w:firstColumn="1" w:lastColumn="0" w:noHBand="0" w:noVBand="1"/>
      </w:tblPr>
      <w:tblGrid>
        <w:gridCol w:w="1753"/>
        <w:gridCol w:w="1095"/>
        <w:gridCol w:w="1114"/>
        <w:gridCol w:w="917"/>
        <w:gridCol w:w="1001"/>
        <w:gridCol w:w="1011"/>
        <w:gridCol w:w="1012"/>
        <w:gridCol w:w="1012"/>
        <w:gridCol w:w="939"/>
      </w:tblGrid>
      <w:tr w:rsidR="004750E0" w:rsidRPr="001F57DD" w14:paraId="4E24E0D3" w14:textId="77777777" w:rsidTr="00883E56">
        <w:tc>
          <w:tcPr>
            <w:tcW w:w="1798" w:type="dxa"/>
            <w:vMerge w:val="restart"/>
            <w:vAlign w:val="center"/>
          </w:tcPr>
          <w:p w14:paraId="7A75621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118" w:type="dxa"/>
            <w:vMerge w:val="restart"/>
            <w:vAlign w:val="center"/>
          </w:tcPr>
          <w:p w14:paraId="04403930" w14:textId="77777777" w:rsidR="004750E0" w:rsidRPr="00D23A92" w:rsidRDefault="004750E0" w:rsidP="00D23A92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130" w:type="dxa"/>
            <w:vMerge w:val="restart"/>
            <w:vAlign w:val="center"/>
          </w:tcPr>
          <w:p w14:paraId="2EDEA89A" w14:textId="77777777" w:rsidR="004750E0" w:rsidRDefault="004750E0" w:rsidP="004750E0">
            <w:pPr>
              <w:tabs>
                <w:tab w:val="left" w:pos="1440"/>
              </w:tabs>
              <w:spacing w:line="228" w:lineRule="auto"/>
              <w:ind w:right="-176" w:hanging="26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2EF6DE55" w14:textId="77777777" w:rsidR="004750E0" w:rsidRPr="00D23A92" w:rsidRDefault="004750E0" w:rsidP="004750E0">
            <w:pPr>
              <w:tabs>
                <w:tab w:val="left" w:pos="1440"/>
              </w:tabs>
              <w:spacing w:line="228" w:lineRule="auto"/>
              <w:ind w:right="-176" w:hanging="26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34" w:type="dxa"/>
            <w:vMerge w:val="restart"/>
            <w:vAlign w:val="center"/>
          </w:tcPr>
          <w:p w14:paraId="4FBC3A2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031074E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1018" w:type="dxa"/>
            <w:vMerge w:val="restart"/>
            <w:vAlign w:val="center"/>
          </w:tcPr>
          <w:p w14:paraId="29620110" w14:textId="77777777" w:rsidR="004750E0" w:rsidRPr="00D23A92" w:rsidRDefault="004750E0" w:rsidP="00F84F2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2FCF844E" w14:textId="77777777" w:rsidR="004750E0" w:rsidRPr="00D23A92" w:rsidRDefault="004750E0" w:rsidP="00F84F29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(</w:t>
            </w:r>
            <w:r w:rsidRPr="00D23A92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3856" w:type="dxa"/>
            <w:gridSpan w:val="4"/>
            <w:vAlign w:val="center"/>
          </w:tcPr>
          <w:p w14:paraId="4713656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750E0" w:rsidRPr="001F57DD" w14:paraId="12AA0887" w14:textId="77777777" w:rsidTr="00883E56">
        <w:tc>
          <w:tcPr>
            <w:tcW w:w="1798" w:type="dxa"/>
            <w:vMerge/>
            <w:vAlign w:val="center"/>
          </w:tcPr>
          <w:p w14:paraId="77D1ED65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8" w:type="dxa"/>
            <w:vMerge/>
            <w:vAlign w:val="center"/>
          </w:tcPr>
          <w:p w14:paraId="4B8D275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0" w:type="dxa"/>
            <w:vMerge/>
            <w:vAlign w:val="center"/>
          </w:tcPr>
          <w:p w14:paraId="012BF561" w14:textId="77777777" w:rsidR="004750E0" w:rsidRPr="00D23A92" w:rsidRDefault="004750E0" w:rsidP="00D23A92">
            <w:pPr>
              <w:spacing w:line="228" w:lineRule="auto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34" w:type="dxa"/>
            <w:vMerge/>
            <w:vAlign w:val="center"/>
          </w:tcPr>
          <w:p w14:paraId="0E712E8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14:paraId="2711E16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Align w:val="center"/>
          </w:tcPr>
          <w:p w14:paraId="7401304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1827" w:type="dxa"/>
            <w:gridSpan w:val="2"/>
            <w:vAlign w:val="center"/>
          </w:tcPr>
          <w:p w14:paraId="6CA50B2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8C630D" w:rsidRPr="001F57DD" w14:paraId="6503BAEF" w14:textId="77777777" w:rsidTr="00883E56">
        <w:tc>
          <w:tcPr>
            <w:tcW w:w="1798" w:type="dxa"/>
            <w:vMerge/>
            <w:vAlign w:val="center"/>
          </w:tcPr>
          <w:p w14:paraId="2015D46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8" w:type="dxa"/>
            <w:vMerge/>
            <w:vAlign w:val="center"/>
          </w:tcPr>
          <w:p w14:paraId="0083019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0" w:type="dxa"/>
            <w:vMerge/>
            <w:vAlign w:val="center"/>
          </w:tcPr>
          <w:p w14:paraId="3CE1975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4" w:type="dxa"/>
            <w:vMerge/>
            <w:vAlign w:val="center"/>
          </w:tcPr>
          <w:p w14:paraId="35788E86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8" w:type="dxa"/>
            <w:vMerge/>
            <w:vAlign w:val="center"/>
          </w:tcPr>
          <w:p w14:paraId="6D007169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B4F7" w14:textId="2161047C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5041" w14:textId="6EBDCAC6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B65E" w14:textId="31FBF029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E539" w14:textId="12CE07F2" w:rsidR="008C630D" w:rsidRPr="008C630D" w:rsidRDefault="008C630D" w:rsidP="001F729A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13" w:hanging="102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8C630D" w:rsidRPr="001F57DD" w14:paraId="41FD9C47" w14:textId="77777777" w:rsidTr="00883E56">
        <w:tc>
          <w:tcPr>
            <w:tcW w:w="1798" w:type="dxa"/>
            <w:tcBorders>
              <w:bottom w:val="nil"/>
            </w:tcBorders>
            <w:vAlign w:val="center"/>
          </w:tcPr>
          <w:p w14:paraId="5B274D25" w14:textId="77777777" w:rsidR="008C630D" w:rsidRPr="004750E0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118" w:type="dxa"/>
            <w:tcBorders>
              <w:bottom w:val="nil"/>
            </w:tcBorders>
            <w:vAlign w:val="center"/>
          </w:tcPr>
          <w:p w14:paraId="0DC77AFB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nil"/>
            </w:tcBorders>
            <w:vAlign w:val="center"/>
          </w:tcPr>
          <w:p w14:paraId="38C5B04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nil"/>
            </w:tcBorders>
            <w:vAlign w:val="center"/>
          </w:tcPr>
          <w:p w14:paraId="13092788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nil"/>
            </w:tcBorders>
            <w:vAlign w:val="center"/>
          </w:tcPr>
          <w:p w14:paraId="613E50AA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nil"/>
            </w:tcBorders>
            <w:vAlign w:val="center"/>
          </w:tcPr>
          <w:p w14:paraId="2EA975CE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center"/>
          </w:tcPr>
          <w:p w14:paraId="361936D4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nil"/>
            </w:tcBorders>
            <w:vAlign w:val="center"/>
          </w:tcPr>
          <w:p w14:paraId="00593870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nil"/>
            </w:tcBorders>
            <w:vAlign w:val="center"/>
          </w:tcPr>
          <w:p w14:paraId="79D6D6D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600366" w:rsidRPr="001F57DD" w14:paraId="5BDA9D7D" w14:textId="77777777" w:rsidTr="00883E56"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3961164D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14:paraId="5CA15EE3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>
              <w:rPr>
                <w:spacing w:val="4"/>
                <w:sz w:val="24"/>
                <w:szCs w:val="24"/>
              </w:rPr>
              <w:t xml:space="preserve">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35C21F47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34" w:type="dxa"/>
            <w:tcBorders>
              <w:top w:val="nil"/>
              <w:bottom w:val="nil"/>
            </w:tcBorders>
            <w:vAlign w:val="center"/>
          </w:tcPr>
          <w:p w14:paraId="7336C773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nil"/>
              <w:bottom w:val="nil"/>
            </w:tcBorders>
            <w:vAlign w:val="center"/>
          </w:tcPr>
          <w:p w14:paraId="178E6CC2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4DEF0A32" w14:textId="77777777" w:rsidR="00600366" w:rsidRPr="002168A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6666F116" w14:textId="3F3A6182" w:rsidR="00600366" w:rsidRPr="002168AD" w:rsidRDefault="00600366" w:rsidP="001F729A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163BB96E" w14:textId="77777777" w:rsidR="00600366" w:rsidRPr="002168A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C455BAC" w14:textId="55122F21" w:rsidR="00600366" w:rsidRPr="00D23A92" w:rsidRDefault="00600366" w:rsidP="001F729A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1,245,300</w:t>
            </w:r>
          </w:p>
        </w:tc>
      </w:tr>
      <w:tr w:rsidR="00600366" w:rsidRPr="001F57DD" w14:paraId="655BEA57" w14:textId="77777777" w:rsidTr="00883E56"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6CD8B39A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top w:val="nil"/>
              <w:bottom w:val="nil"/>
            </w:tcBorders>
            <w:vAlign w:val="center"/>
          </w:tcPr>
          <w:p w14:paraId="506F0A10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30" w:type="dxa"/>
            <w:tcBorders>
              <w:top w:val="nil"/>
              <w:bottom w:val="nil"/>
            </w:tcBorders>
            <w:vAlign w:val="center"/>
          </w:tcPr>
          <w:p w14:paraId="4EE1F00A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34" w:type="dxa"/>
            <w:tcBorders>
              <w:top w:val="nil"/>
              <w:bottom w:val="nil"/>
            </w:tcBorders>
            <w:vAlign w:val="center"/>
          </w:tcPr>
          <w:p w14:paraId="4CC27C82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top w:val="nil"/>
              <w:bottom w:val="nil"/>
            </w:tcBorders>
            <w:vAlign w:val="center"/>
          </w:tcPr>
          <w:p w14:paraId="5C2F6F00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14:paraId="22C242CC" w14:textId="77777777" w:rsidR="00600366" w:rsidRPr="002168A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11893FE3" w14:textId="5E69B8A9" w:rsidR="00600366" w:rsidRPr="002168AD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15" w:type="dxa"/>
            <w:tcBorders>
              <w:top w:val="nil"/>
              <w:bottom w:val="nil"/>
            </w:tcBorders>
            <w:vAlign w:val="center"/>
          </w:tcPr>
          <w:p w14:paraId="5964AEA5" w14:textId="77777777" w:rsidR="00600366" w:rsidRPr="002168A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68CDF37" w14:textId="5C7A6B4D" w:rsidR="00600366" w:rsidRPr="00D23A92" w:rsidRDefault="00600366" w:rsidP="001F729A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</w:tr>
      <w:tr w:rsidR="002B4AAE" w:rsidRPr="001F57DD" w14:paraId="014C6B93" w14:textId="77777777" w:rsidTr="00883E56">
        <w:tc>
          <w:tcPr>
            <w:tcW w:w="5998" w:type="dxa"/>
            <w:gridSpan w:val="5"/>
            <w:vAlign w:val="center"/>
          </w:tcPr>
          <w:p w14:paraId="224D65C0" w14:textId="77777777" w:rsidR="002B4AAE" w:rsidRPr="00D23A92" w:rsidRDefault="002B4AAE" w:rsidP="002B4AAE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  <w:cs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1014" w:type="dxa"/>
            <w:vAlign w:val="center"/>
          </w:tcPr>
          <w:p w14:paraId="0E453039" w14:textId="77777777" w:rsidR="002B4AAE" w:rsidRPr="002168AD" w:rsidRDefault="002B4AAE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5" w:type="dxa"/>
            <w:vAlign w:val="center"/>
          </w:tcPr>
          <w:p w14:paraId="0F57BA66" w14:textId="17E6B0E9" w:rsidR="002B4AAE" w:rsidRPr="002168AD" w:rsidRDefault="002B4AAE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5" w:type="dxa"/>
            <w:vAlign w:val="center"/>
          </w:tcPr>
          <w:p w14:paraId="33969DAB" w14:textId="77777777" w:rsidR="002B4AAE" w:rsidRPr="002168AD" w:rsidRDefault="002B4AAE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2168A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812" w:type="dxa"/>
            <w:vAlign w:val="center"/>
          </w:tcPr>
          <w:p w14:paraId="342B6EF5" w14:textId="517795A4" w:rsidR="002B4AAE" w:rsidRPr="00D23A92" w:rsidRDefault="00600366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2</w:t>
            </w:r>
            <w:r w:rsidR="002B4AAE" w:rsidRPr="00D23A92">
              <w:rPr>
                <w:spacing w:val="4"/>
                <w:sz w:val="24"/>
                <w:szCs w:val="24"/>
              </w:rPr>
              <w:t>,000,000</w:t>
            </w:r>
          </w:p>
        </w:tc>
      </w:tr>
    </w:tbl>
    <w:p w14:paraId="6BC78D36" w14:textId="77777777" w:rsidR="00D23A92" w:rsidRP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p w14:paraId="61815444" w14:textId="77777777" w:rsidR="00D929FE" w:rsidRPr="00410A1F" w:rsidRDefault="008B20A6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166" w:firstLine="458"/>
        <w:contextualSpacing/>
        <w:jc w:val="thaiDistribute"/>
        <w:rPr>
          <w:rFonts w:ascii="Angsana New" w:hAnsi="Angsana New"/>
          <w:spacing w:val="4"/>
          <w:cs/>
        </w:rPr>
      </w:pPr>
      <w:r w:rsidRPr="004750E0">
        <w:rPr>
          <w:rFonts w:ascii="Angsana New" w:hAnsi="Angsana New"/>
          <w:spacing w:val="4"/>
          <w:cs/>
        </w:rPr>
        <w:t xml:space="preserve">หุ้นกู้มีกำหนดชำระคืนเงินต้นทั้งจำนวนเมื่อครบกำหนดและมีกำหนดชำระดอกเบี้ยทุก </w:t>
      </w:r>
      <w:r w:rsidR="007E6446"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398A9FA0" w14:textId="77777777" w:rsidR="00AF13CF" w:rsidRDefault="009114F3" w:rsidP="00D85914">
      <w:pPr>
        <w:ind w:right="-12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พันบาท</w:t>
      </w:r>
    </w:p>
    <w:tbl>
      <w:tblPr>
        <w:tblW w:w="98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2498"/>
        <w:gridCol w:w="2372"/>
      </w:tblGrid>
      <w:tr w:rsidR="009114F3" w:rsidRPr="001E7638" w14:paraId="25C70A8C" w14:textId="77777777" w:rsidTr="00883E56">
        <w:tc>
          <w:tcPr>
            <w:tcW w:w="4984" w:type="dxa"/>
            <w:vMerge w:val="restart"/>
            <w:vAlign w:val="center"/>
          </w:tcPr>
          <w:p w14:paraId="161A9EAF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870" w:type="dxa"/>
            <w:gridSpan w:val="2"/>
            <w:vAlign w:val="center"/>
          </w:tcPr>
          <w:p w14:paraId="16466616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8C630D" w:rsidRPr="001E7638" w14:paraId="36C0C647" w14:textId="77777777" w:rsidTr="00883E56">
        <w:tc>
          <w:tcPr>
            <w:tcW w:w="4984" w:type="dxa"/>
            <w:vMerge/>
            <w:tcBorders>
              <w:bottom w:val="single" w:sz="4" w:space="0" w:color="auto"/>
            </w:tcBorders>
          </w:tcPr>
          <w:p w14:paraId="5FEC6B4F" w14:textId="77777777" w:rsidR="008C630D" w:rsidRPr="001E7638" w:rsidRDefault="008C630D" w:rsidP="008C630D">
            <w:pPr>
              <w:ind w:right="-256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965C" w14:textId="0100072B" w:rsidR="008C630D" w:rsidRPr="008C630D" w:rsidRDefault="008C630D" w:rsidP="008C630D">
            <w:pPr>
              <w:ind w:left="-108" w:right="-90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31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มี.ค.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0709" w14:textId="4F37E651" w:rsidR="008C630D" w:rsidRPr="008C630D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C630D" w:rsidRPr="001E7638" w14:paraId="24287ADB" w14:textId="77777777" w:rsidTr="00883E56">
        <w:tc>
          <w:tcPr>
            <w:tcW w:w="4984" w:type="dxa"/>
            <w:tcBorders>
              <w:bottom w:val="nil"/>
            </w:tcBorders>
          </w:tcPr>
          <w:p w14:paraId="1C835BC0" w14:textId="77777777" w:rsidR="008C630D" w:rsidRPr="006A43F7" w:rsidRDefault="008C630D" w:rsidP="008C630D">
            <w:pPr>
              <w:ind w:right="-256"/>
            </w:pPr>
            <w:r w:rsidRPr="006A43F7">
              <w:rPr>
                <w:rFonts w:hint="cs"/>
                <w:cs/>
              </w:rPr>
              <w:t>หุ้นกู้</w:t>
            </w:r>
          </w:p>
        </w:tc>
        <w:tc>
          <w:tcPr>
            <w:tcW w:w="2498" w:type="dxa"/>
            <w:tcBorders>
              <w:bottom w:val="nil"/>
            </w:tcBorders>
            <w:vAlign w:val="center"/>
          </w:tcPr>
          <w:p w14:paraId="766392F0" w14:textId="77777777" w:rsidR="008C630D" w:rsidRPr="00076B64" w:rsidRDefault="008C630D" w:rsidP="008C630D">
            <w:pPr>
              <w:ind w:right="214"/>
              <w:jc w:val="right"/>
            </w:pPr>
          </w:p>
        </w:tc>
        <w:tc>
          <w:tcPr>
            <w:tcW w:w="2372" w:type="dxa"/>
            <w:tcBorders>
              <w:bottom w:val="nil"/>
            </w:tcBorders>
            <w:vAlign w:val="center"/>
          </w:tcPr>
          <w:p w14:paraId="6508F83F" w14:textId="77777777" w:rsidR="008C630D" w:rsidRPr="00A47B2C" w:rsidRDefault="008C630D" w:rsidP="008C630D">
            <w:pPr>
              <w:ind w:right="214"/>
              <w:jc w:val="right"/>
            </w:pPr>
          </w:p>
        </w:tc>
      </w:tr>
      <w:tr w:rsidR="00600366" w:rsidRPr="001E7638" w14:paraId="5F94A35D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3FFDE199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</w:tcBorders>
            <w:vAlign w:val="center"/>
          </w:tcPr>
          <w:p w14:paraId="09C493B6" w14:textId="217BBC30" w:rsidR="00600366" w:rsidRPr="00600366" w:rsidRDefault="006C024D" w:rsidP="00600366">
            <w:pPr>
              <w:ind w:right="214"/>
              <w:jc w:val="right"/>
              <w:rPr>
                <w:highlight w:val="yellow"/>
                <w:cs/>
              </w:rPr>
            </w:pPr>
            <w:r w:rsidRPr="006C024D">
              <w:rPr>
                <w:cs/>
              </w:rPr>
              <w:t>2</w:t>
            </w:r>
            <w:r w:rsidRPr="006C024D">
              <w:t>,</w:t>
            </w:r>
            <w:r w:rsidRPr="006C024D">
              <w:rPr>
                <w:cs/>
              </w:rPr>
              <w:t>000</w:t>
            </w:r>
            <w:r w:rsidRPr="006C024D">
              <w:t>,</w:t>
            </w:r>
            <w:r w:rsidRPr="006C024D">
              <w:rPr>
                <w:cs/>
              </w:rPr>
              <w:t>000</w:t>
            </w:r>
          </w:p>
        </w:tc>
        <w:tc>
          <w:tcPr>
            <w:tcW w:w="2372" w:type="dxa"/>
            <w:tcBorders>
              <w:top w:val="nil"/>
              <w:bottom w:val="nil"/>
            </w:tcBorders>
            <w:vAlign w:val="center"/>
          </w:tcPr>
          <w:p w14:paraId="55635A86" w14:textId="14FF08E1" w:rsidR="00600366" w:rsidRPr="00A47B2C" w:rsidRDefault="00600366" w:rsidP="00600366">
            <w:pPr>
              <w:ind w:right="214"/>
              <w:jc w:val="right"/>
              <w:rPr>
                <w:cs/>
              </w:rPr>
            </w:pPr>
            <w:r w:rsidRPr="00076B64">
              <w:rPr>
                <w:cs/>
              </w:rPr>
              <w:t>3</w:t>
            </w:r>
            <w:r w:rsidRPr="00076B64">
              <w:t>,000,000</w:t>
            </w:r>
          </w:p>
        </w:tc>
      </w:tr>
      <w:tr w:rsidR="00600366" w:rsidRPr="001E7638" w14:paraId="3C40D64D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644C1B12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ออกหุ้นกู้</w:t>
            </w:r>
          </w:p>
        </w:tc>
        <w:tc>
          <w:tcPr>
            <w:tcW w:w="2498" w:type="dxa"/>
            <w:tcBorders>
              <w:top w:val="nil"/>
              <w:bottom w:val="nil"/>
            </w:tcBorders>
            <w:vAlign w:val="center"/>
          </w:tcPr>
          <w:p w14:paraId="56B77E25" w14:textId="12CCD55C" w:rsidR="00600366" w:rsidRPr="00641B5A" w:rsidRDefault="00641B5A" w:rsidP="00641B5A">
            <w:pPr>
              <w:ind w:left="51" w:right="68"/>
              <w:jc w:val="center"/>
              <w:rPr>
                <w:cs/>
              </w:rPr>
            </w:pPr>
            <w:r w:rsidRPr="00641B5A">
              <w:t>-</w:t>
            </w:r>
          </w:p>
        </w:tc>
        <w:tc>
          <w:tcPr>
            <w:tcW w:w="2372" w:type="dxa"/>
            <w:tcBorders>
              <w:top w:val="nil"/>
              <w:bottom w:val="nil"/>
            </w:tcBorders>
            <w:vAlign w:val="center"/>
          </w:tcPr>
          <w:p w14:paraId="586F2DE7" w14:textId="1EE49508" w:rsidR="00600366" w:rsidRPr="00A47B2C" w:rsidRDefault="00600366" w:rsidP="00600366">
            <w:pPr>
              <w:ind w:right="214"/>
              <w:jc w:val="right"/>
              <w:rPr>
                <w:cs/>
              </w:rPr>
            </w:pPr>
            <w:r w:rsidRPr="00076B64">
              <w:t>2,000,000</w:t>
            </w:r>
          </w:p>
        </w:tc>
      </w:tr>
      <w:tr w:rsidR="00600366" w:rsidRPr="001E7638" w14:paraId="78FB0C62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1E6A2A95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จ่ายชำระหุ้นกู้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</w:tcBorders>
            <w:vAlign w:val="center"/>
          </w:tcPr>
          <w:p w14:paraId="69F04B1A" w14:textId="5721E4B7" w:rsidR="00600366" w:rsidRPr="00641B5A" w:rsidRDefault="00641B5A" w:rsidP="00641B5A">
            <w:pPr>
              <w:ind w:left="51" w:right="68"/>
              <w:jc w:val="center"/>
              <w:rPr>
                <w:cs/>
              </w:rPr>
            </w:pPr>
            <w:r w:rsidRPr="00641B5A">
              <w:t>-</w:t>
            </w:r>
          </w:p>
        </w:tc>
        <w:tc>
          <w:tcPr>
            <w:tcW w:w="2372" w:type="dxa"/>
            <w:tcBorders>
              <w:top w:val="nil"/>
              <w:bottom w:val="single" w:sz="4" w:space="0" w:color="auto"/>
            </w:tcBorders>
            <w:vAlign w:val="center"/>
          </w:tcPr>
          <w:p w14:paraId="427E0E65" w14:textId="2E1C4865" w:rsidR="00600366" w:rsidRPr="00A47B2C" w:rsidRDefault="00600366" w:rsidP="00AA0B9C">
            <w:pPr>
              <w:ind w:right="143"/>
              <w:jc w:val="right"/>
              <w:rPr>
                <w:cs/>
              </w:rPr>
            </w:pPr>
            <w:r w:rsidRPr="00076B64">
              <w:rPr>
                <w:rFonts w:hint="cs"/>
                <w:cs/>
              </w:rPr>
              <w:t>(</w:t>
            </w:r>
            <w:r w:rsidRPr="00076B64">
              <w:t>3,000,000</w:t>
            </w:r>
            <w:r w:rsidRPr="00076B64">
              <w:rPr>
                <w:rFonts w:hint="cs"/>
                <w:cs/>
              </w:rPr>
              <w:t>)</w:t>
            </w:r>
          </w:p>
        </w:tc>
      </w:tr>
      <w:tr w:rsidR="00600366" w:rsidRPr="001E7638" w14:paraId="1F3E2B79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521707AF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E969F" w14:textId="77777777" w:rsidR="00600366" w:rsidRPr="00600366" w:rsidRDefault="00600366" w:rsidP="00600366">
            <w:pPr>
              <w:ind w:right="214"/>
              <w:jc w:val="right"/>
              <w:rPr>
                <w:highlight w:val="yellow"/>
                <w:cs/>
              </w:rPr>
            </w:pPr>
            <w:r w:rsidRPr="00641B5A">
              <w:t>2,000,000</w:t>
            </w:r>
          </w:p>
        </w:tc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27A0" w14:textId="5852C462" w:rsidR="00600366" w:rsidRPr="00A47B2C" w:rsidRDefault="00600366" w:rsidP="00600366">
            <w:pPr>
              <w:ind w:right="214"/>
              <w:jc w:val="right"/>
              <w:rPr>
                <w:cs/>
              </w:rPr>
            </w:pPr>
            <w:r>
              <w:t>2</w:t>
            </w:r>
            <w:r w:rsidRPr="00A47B2C">
              <w:t>,000,000</w:t>
            </w:r>
          </w:p>
        </w:tc>
      </w:tr>
      <w:tr w:rsidR="00600366" w:rsidRPr="001E7638" w14:paraId="7A66E0BC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2F168EA9" w14:textId="77777777" w:rsidR="00600366" w:rsidRPr="006A43F7" w:rsidRDefault="00600366" w:rsidP="00600366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0F6BAABC" w14:textId="77777777" w:rsidR="00600366" w:rsidRPr="00600366" w:rsidRDefault="00600366" w:rsidP="00600366">
            <w:pPr>
              <w:ind w:right="143"/>
              <w:jc w:val="right"/>
              <w:rPr>
                <w:noProof/>
                <w:highlight w:val="yellow"/>
              </w:rPr>
            </w:pPr>
          </w:p>
        </w:tc>
        <w:tc>
          <w:tcPr>
            <w:tcW w:w="2372" w:type="dxa"/>
            <w:tcBorders>
              <w:top w:val="single" w:sz="4" w:space="0" w:color="auto"/>
              <w:bottom w:val="nil"/>
            </w:tcBorders>
          </w:tcPr>
          <w:p w14:paraId="3081B0C2" w14:textId="77777777" w:rsidR="00600366" w:rsidRPr="00B57524" w:rsidRDefault="00600366" w:rsidP="00600366">
            <w:pPr>
              <w:ind w:right="143"/>
              <w:jc w:val="right"/>
              <w:rPr>
                <w:noProof/>
              </w:rPr>
            </w:pPr>
          </w:p>
        </w:tc>
      </w:tr>
      <w:tr w:rsidR="00600366" w:rsidRPr="00600366" w14:paraId="30EAD07D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57C87977" w14:textId="77777777" w:rsidR="00600366" w:rsidRPr="006D6EF0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14:paraId="40E8BD19" w14:textId="36A62E3F" w:rsidR="00600366" w:rsidRPr="009F0CF3" w:rsidRDefault="009F0CF3" w:rsidP="00600366">
            <w:pPr>
              <w:ind w:right="143"/>
              <w:jc w:val="right"/>
            </w:pPr>
            <w:r w:rsidRPr="009F0CF3">
              <w:t>(7</w:t>
            </w:r>
            <w:r w:rsidR="006C024D" w:rsidRPr="009F0CF3">
              <w:t>,</w:t>
            </w:r>
            <w:r w:rsidRPr="009F0CF3">
              <w:t>811)</w:t>
            </w:r>
          </w:p>
        </w:tc>
        <w:tc>
          <w:tcPr>
            <w:tcW w:w="2372" w:type="dxa"/>
            <w:tcBorders>
              <w:top w:val="nil"/>
              <w:bottom w:val="nil"/>
            </w:tcBorders>
          </w:tcPr>
          <w:p w14:paraId="3BAB2D04" w14:textId="69301D47" w:rsidR="00600366" w:rsidRPr="00600366" w:rsidRDefault="00600366" w:rsidP="00600366">
            <w:pPr>
              <w:ind w:right="143"/>
              <w:jc w:val="right"/>
              <w:rPr>
                <w:cs/>
              </w:rPr>
            </w:pPr>
            <w:r w:rsidRPr="00600366">
              <w:rPr>
                <w:rFonts w:hint="cs"/>
                <w:cs/>
              </w:rPr>
              <w:t>(</w:t>
            </w:r>
            <w:r w:rsidRPr="00600366">
              <w:t>2</w:t>
            </w:r>
            <w:r w:rsidR="00465440">
              <w:t>90</w:t>
            </w:r>
            <w:r w:rsidRPr="00600366">
              <w:t>)</w:t>
            </w:r>
          </w:p>
        </w:tc>
      </w:tr>
      <w:tr w:rsidR="00600366" w:rsidRPr="00600366" w14:paraId="32466198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3B4D23AD" w14:textId="77777777" w:rsidR="00600366" w:rsidRPr="006D6EF0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เพิ่มขึ้นระหว่างงวด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14:paraId="195E7CA4" w14:textId="6CA3BE5A" w:rsidR="00600366" w:rsidRPr="009F0CF3" w:rsidRDefault="009F0CF3" w:rsidP="009F0CF3">
            <w:pPr>
              <w:ind w:left="51" w:right="68"/>
              <w:jc w:val="center"/>
              <w:rPr>
                <w:cs/>
              </w:rPr>
            </w:pPr>
            <w:r w:rsidRPr="009F0CF3">
              <w:rPr>
                <w:rFonts w:hint="cs"/>
                <w:cs/>
              </w:rPr>
              <w:t>-</w:t>
            </w:r>
          </w:p>
        </w:tc>
        <w:tc>
          <w:tcPr>
            <w:tcW w:w="2372" w:type="dxa"/>
            <w:tcBorders>
              <w:top w:val="nil"/>
              <w:bottom w:val="nil"/>
            </w:tcBorders>
          </w:tcPr>
          <w:p w14:paraId="58E05C6B" w14:textId="32C97437" w:rsidR="00600366" w:rsidRPr="00600366" w:rsidRDefault="00600366" w:rsidP="00600366">
            <w:pPr>
              <w:ind w:right="143"/>
              <w:jc w:val="right"/>
              <w:rPr>
                <w:cs/>
              </w:rPr>
            </w:pPr>
            <w:r w:rsidRPr="00600366">
              <w:rPr>
                <w:rFonts w:hint="cs"/>
                <w:cs/>
              </w:rPr>
              <w:t>(</w:t>
            </w:r>
            <w:r w:rsidRPr="00600366">
              <w:t>9,57</w:t>
            </w:r>
            <w:r w:rsidR="00465440">
              <w:t>0</w:t>
            </w:r>
            <w:r w:rsidRPr="00600366">
              <w:rPr>
                <w:rFonts w:hint="cs"/>
                <w:cs/>
              </w:rPr>
              <w:t>)</w:t>
            </w:r>
          </w:p>
        </w:tc>
      </w:tr>
      <w:tr w:rsidR="00600366" w:rsidRPr="00600366" w14:paraId="3D79CC45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511ACD33" w14:textId="77777777" w:rsidR="00600366" w:rsidRPr="006A43F7" w:rsidRDefault="00600366" w:rsidP="00600366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0C3EF439" w14:textId="75BAD9EC" w:rsidR="00600366" w:rsidRPr="009F0CF3" w:rsidRDefault="009F0CF3" w:rsidP="00600366">
            <w:pPr>
              <w:ind w:right="214"/>
              <w:jc w:val="right"/>
            </w:pPr>
            <w:r w:rsidRPr="009F0CF3">
              <w:t>674</w:t>
            </w:r>
          </w:p>
        </w:tc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14:paraId="662BE840" w14:textId="4241EE03" w:rsidR="00600366" w:rsidRPr="00600366" w:rsidRDefault="00600366" w:rsidP="00600366">
            <w:pPr>
              <w:ind w:right="214"/>
              <w:jc w:val="right"/>
            </w:pPr>
            <w:r w:rsidRPr="00600366">
              <w:t>2,049</w:t>
            </w:r>
          </w:p>
        </w:tc>
      </w:tr>
      <w:tr w:rsidR="00600366" w:rsidRPr="00600366" w14:paraId="416409F0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049E57ED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499FBEF1" w14:textId="331B12AB" w:rsidR="00600366" w:rsidRPr="009F0CF3" w:rsidRDefault="00600366" w:rsidP="00600366">
            <w:pPr>
              <w:ind w:right="143"/>
              <w:jc w:val="right"/>
            </w:pPr>
            <w:r w:rsidRPr="009F0CF3">
              <w:rPr>
                <w:rFonts w:hint="cs"/>
                <w:cs/>
              </w:rPr>
              <w:t>(</w:t>
            </w:r>
            <w:r w:rsidR="009F0CF3" w:rsidRPr="009F0CF3">
              <w:rPr>
                <w:rFonts w:hint="cs"/>
                <w:cs/>
              </w:rPr>
              <w:t>7</w:t>
            </w:r>
            <w:r w:rsidRPr="009F0CF3">
              <w:t>,</w:t>
            </w:r>
            <w:r w:rsidR="009F0CF3" w:rsidRPr="009F0CF3">
              <w:t>137</w:t>
            </w:r>
            <w:r w:rsidRPr="009F0CF3">
              <w:t>)</w:t>
            </w:r>
          </w:p>
        </w:tc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14:paraId="106D04F6" w14:textId="50B83B69" w:rsidR="00600366" w:rsidRPr="00600366" w:rsidRDefault="00600366" w:rsidP="00600366">
            <w:pPr>
              <w:ind w:right="143"/>
              <w:jc w:val="right"/>
            </w:pPr>
            <w:r w:rsidRPr="00600366">
              <w:rPr>
                <w:rFonts w:hint="cs"/>
                <w:cs/>
              </w:rPr>
              <w:t>(</w:t>
            </w:r>
            <w:r w:rsidRPr="00600366">
              <w:t>7,811)</w:t>
            </w:r>
          </w:p>
        </w:tc>
      </w:tr>
      <w:tr w:rsidR="00600366" w:rsidRPr="00600366" w14:paraId="3F2A44C2" w14:textId="77777777" w:rsidTr="00883E56">
        <w:tc>
          <w:tcPr>
            <w:tcW w:w="4984" w:type="dxa"/>
            <w:tcBorders>
              <w:top w:val="single" w:sz="4" w:space="0" w:color="auto"/>
            </w:tcBorders>
          </w:tcPr>
          <w:p w14:paraId="747F4278" w14:textId="77777777" w:rsidR="00600366" w:rsidRPr="00C82017" w:rsidRDefault="00600366" w:rsidP="00600366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498" w:type="dxa"/>
            <w:vAlign w:val="center"/>
          </w:tcPr>
          <w:p w14:paraId="5125F3D9" w14:textId="6540A840" w:rsidR="00600366" w:rsidRPr="009F0CF3" w:rsidRDefault="009F0CF3" w:rsidP="00600366">
            <w:pPr>
              <w:ind w:right="214"/>
              <w:jc w:val="right"/>
              <w:rPr>
                <w:cs/>
              </w:rPr>
            </w:pPr>
            <w:r w:rsidRPr="009F0CF3">
              <w:t>1,992,863</w:t>
            </w:r>
          </w:p>
        </w:tc>
        <w:tc>
          <w:tcPr>
            <w:tcW w:w="2372" w:type="dxa"/>
            <w:vAlign w:val="center"/>
          </w:tcPr>
          <w:p w14:paraId="3808A838" w14:textId="08DD384A" w:rsidR="00600366" w:rsidRPr="00600366" w:rsidRDefault="00600366" w:rsidP="00600366">
            <w:pPr>
              <w:ind w:right="214"/>
              <w:jc w:val="right"/>
            </w:pPr>
            <w:r w:rsidRPr="00600366">
              <w:t>1,992,189</w:t>
            </w:r>
          </w:p>
        </w:tc>
      </w:tr>
    </w:tbl>
    <w:p w14:paraId="539CAD34" w14:textId="77777777" w:rsidR="009114F3" w:rsidRDefault="009114F3" w:rsidP="00AF13CF">
      <w:pPr>
        <w:ind w:left="630" w:right="-871"/>
        <w:rPr>
          <w:rFonts w:ascii="Angsana New" w:hAnsi="Angsana New"/>
          <w:b/>
          <w:bCs/>
        </w:rPr>
      </w:pPr>
    </w:p>
    <w:p w14:paraId="3CAD7EDB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66E85EAA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7B84880E" w14:textId="29071EC1" w:rsidR="00F711C7" w:rsidRDefault="00F711C7">
      <w:pPr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0990EBDE" w14:textId="77777777" w:rsidR="006F0B95" w:rsidRPr="00F83C64" w:rsidRDefault="006F0B95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F83C64">
        <w:rPr>
          <w:rFonts w:ascii="Angsana New" w:hAnsi="Angsana New"/>
          <w:b/>
          <w:bCs/>
          <w:cs/>
        </w:rPr>
        <w:lastRenderedPageBreak/>
        <w:t>สำรองผลประโยชน์ระยะยาวของพนักงาน</w:t>
      </w:r>
    </w:p>
    <w:p w14:paraId="17B5648A" w14:textId="77777777" w:rsidR="006F0B95" w:rsidRDefault="006F0B95" w:rsidP="00493A7E">
      <w:pPr>
        <w:tabs>
          <w:tab w:val="left" w:pos="360"/>
        </w:tabs>
        <w:ind w:left="360" w:right="-1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65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4"/>
        <w:gridCol w:w="1357"/>
        <w:gridCol w:w="1358"/>
        <w:gridCol w:w="1286"/>
        <w:gridCol w:w="1344"/>
      </w:tblGrid>
      <w:tr w:rsidR="00120305" w:rsidRPr="00C04077" w14:paraId="07E4E6E0" w14:textId="77777777" w:rsidTr="00883E56">
        <w:tc>
          <w:tcPr>
            <w:tcW w:w="4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C126" w14:textId="77777777" w:rsidR="00120305" w:rsidRPr="0033054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9F6E" w14:textId="77777777"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386" w14:textId="77777777"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3BA462CE" w14:textId="77777777" w:rsidTr="00883E56">
        <w:tc>
          <w:tcPr>
            <w:tcW w:w="4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5E1" w14:textId="77777777" w:rsidR="008C630D" w:rsidRPr="00AA36CE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E605" w14:textId="7010C6D3" w:rsidR="008C630D" w:rsidRPr="00981F5B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C44" w14:textId="31A990E5" w:rsidR="008C630D" w:rsidRPr="00981F5B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3D5D" w14:textId="1936D092" w:rsidR="008C630D" w:rsidRPr="00981F5B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D88D" w14:textId="0F412B19" w:rsidR="008C630D" w:rsidRPr="00981F5B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C630D" w:rsidRPr="00C04077" w14:paraId="4F18634A" w14:textId="77777777" w:rsidTr="00883E56">
        <w:tc>
          <w:tcPr>
            <w:tcW w:w="4314" w:type="dxa"/>
            <w:tcBorders>
              <w:bottom w:val="nil"/>
            </w:tcBorders>
          </w:tcPr>
          <w:p w14:paraId="2C6F3A8D" w14:textId="77777777" w:rsidR="008C630D" w:rsidRPr="00042F3D" w:rsidRDefault="008C630D" w:rsidP="008C630D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57" w:type="dxa"/>
            <w:tcBorders>
              <w:bottom w:val="nil"/>
            </w:tcBorders>
          </w:tcPr>
          <w:p w14:paraId="4225F22A" w14:textId="77777777" w:rsidR="008C630D" w:rsidRPr="00F57E3A" w:rsidRDefault="008C630D" w:rsidP="008C630D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58" w:type="dxa"/>
            <w:tcBorders>
              <w:bottom w:val="nil"/>
            </w:tcBorders>
          </w:tcPr>
          <w:p w14:paraId="44C7FEEA" w14:textId="77777777" w:rsidR="008C630D" w:rsidRPr="00F57E3A" w:rsidRDefault="008C630D" w:rsidP="008C630D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478B1FB0" w14:textId="77777777" w:rsidR="008C630D" w:rsidRPr="00F57E3A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3F4B841F" w14:textId="77777777" w:rsidR="008C630D" w:rsidRPr="00AA36CE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ED4851" w:rsidRPr="00C04077" w14:paraId="4A020FA4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75A5F967" w14:textId="77777777" w:rsidR="00ED4851" w:rsidRPr="00042F3D" w:rsidRDefault="00ED4851" w:rsidP="00ED4851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B5DD75B" w14:textId="3A314997" w:rsidR="00ED4851" w:rsidRPr="00ED4851" w:rsidRDefault="006C024D" w:rsidP="00ED4851">
            <w:pPr>
              <w:ind w:left="-87" w:right="43" w:hanging="14"/>
              <w:jc w:val="right"/>
              <w:rPr>
                <w:sz w:val="30"/>
                <w:szCs w:val="30"/>
                <w:highlight w:val="yellow"/>
              </w:rPr>
            </w:pPr>
            <w:r w:rsidRPr="006C024D">
              <w:rPr>
                <w:sz w:val="30"/>
                <w:szCs w:val="30"/>
              </w:rPr>
              <w:t>307,995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A1BB079" w14:textId="78C6E6F4" w:rsidR="00ED4851" w:rsidRPr="00E636CD" w:rsidRDefault="00ED4851" w:rsidP="00ED4851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</w:rPr>
              <w:t>295,466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14:paraId="734DF9E1" w14:textId="295637E3" w:rsidR="00ED4851" w:rsidRPr="00ED4851" w:rsidRDefault="006C024D" w:rsidP="00ED4851">
            <w:pPr>
              <w:ind w:left="-87" w:right="43" w:hanging="14"/>
              <w:jc w:val="right"/>
              <w:rPr>
                <w:sz w:val="30"/>
                <w:szCs w:val="30"/>
                <w:highlight w:val="yellow"/>
              </w:rPr>
            </w:pPr>
            <w:r w:rsidRPr="006C024D">
              <w:rPr>
                <w:sz w:val="30"/>
                <w:szCs w:val="30"/>
              </w:rPr>
              <w:t>141,844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1782A79" w14:textId="72DC45E0" w:rsidR="00ED4851" w:rsidRPr="0090412D" w:rsidRDefault="00ED4851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E84F9B">
              <w:rPr>
                <w:sz w:val="30"/>
                <w:szCs w:val="30"/>
              </w:rPr>
              <w:t>135,94</w:t>
            </w:r>
            <w:r w:rsidR="006871E7">
              <w:rPr>
                <w:sz w:val="30"/>
                <w:szCs w:val="30"/>
              </w:rPr>
              <w:t>1</w:t>
            </w:r>
          </w:p>
        </w:tc>
      </w:tr>
      <w:tr w:rsidR="00ED4851" w:rsidRPr="00C04077" w14:paraId="394E7206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4C1EDC72" w14:textId="77777777" w:rsidR="00ED4851" w:rsidRPr="00042F3D" w:rsidRDefault="00ED4851" w:rsidP="00ED4851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</w:tcPr>
          <w:p w14:paraId="56FBE165" w14:textId="3CD854DC" w:rsidR="00ED4851" w:rsidRPr="002168AD" w:rsidRDefault="002168AD" w:rsidP="00ED4851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2168AD">
              <w:rPr>
                <w:sz w:val="30"/>
                <w:szCs w:val="30"/>
              </w:rPr>
              <w:t>4,840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</w:tcPr>
          <w:p w14:paraId="1802D3AF" w14:textId="6F0A2A96" w:rsidR="00ED4851" w:rsidRPr="00CE74C2" w:rsidRDefault="00ED4851" w:rsidP="00ED4851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7</w:t>
            </w:r>
            <w:r w:rsidRPr="00E84F9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949</w:t>
            </w: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3F7F9AF2" w14:textId="2B1B526A" w:rsidR="00ED4851" w:rsidRPr="009F0CF3" w:rsidRDefault="009F0CF3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F0CF3">
              <w:rPr>
                <w:sz w:val="30"/>
                <w:szCs w:val="30"/>
              </w:rPr>
              <w:t>1</w:t>
            </w:r>
            <w:r w:rsidR="00ED4851" w:rsidRPr="009F0CF3">
              <w:rPr>
                <w:sz w:val="30"/>
                <w:szCs w:val="30"/>
              </w:rPr>
              <w:t>,</w:t>
            </w:r>
            <w:r w:rsidRPr="009F0CF3">
              <w:rPr>
                <w:sz w:val="30"/>
                <w:szCs w:val="30"/>
              </w:rPr>
              <w:t>49</w:t>
            </w:r>
            <w:r w:rsidR="00C23007">
              <w:rPr>
                <w:sz w:val="30"/>
                <w:szCs w:val="30"/>
              </w:rPr>
              <w:t>3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1D67FC80" w14:textId="0F92142F" w:rsidR="00ED4851" w:rsidRPr="0090412D" w:rsidRDefault="00855DBB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="00ED4851" w:rsidRPr="00E84F9B">
              <w:rPr>
                <w:sz w:val="30"/>
                <w:szCs w:val="30"/>
              </w:rPr>
              <w:t>,</w:t>
            </w:r>
            <w:r w:rsidR="006871E7">
              <w:rPr>
                <w:sz w:val="30"/>
                <w:szCs w:val="30"/>
              </w:rPr>
              <w:t>65</w:t>
            </w:r>
            <w:r>
              <w:rPr>
                <w:sz w:val="30"/>
                <w:szCs w:val="30"/>
              </w:rPr>
              <w:t>2</w:t>
            </w:r>
          </w:p>
        </w:tc>
      </w:tr>
      <w:tr w:rsidR="00ED4851" w:rsidRPr="00C04077" w14:paraId="2BA641C8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11791A83" w14:textId="77777777" w:rsidR="00ED4851" w:rsidRPr="00042F3D" w:rsidRDefault="00ED4851" w:rsidP="00ED4851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</w:tcPr>
          <w:p w14:paraId="6DFACE42" w14:textId="05415389" w:rsidR="00ED4851" w:rsidRPr="002168AD" w:rsidRDefault="002168AD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2168AD">
              <w:rPr>
                <w:sz w:val="30"/>
                <w:szCs w:val="30"/>
              </w:rPr>
              <w:t>698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</w:tcPr>
          <w:p w14:paraId="49C79C6F" w14:textId="26CE18A6" w:rsidR="00ED4851" w:rsidRPr="00CE74C2" w:rsidRDefault="00ED4851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  <w:r w:rsidRPr="00E84F9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545</w:t>
            </w: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09C91BE1" w14:textId="149CED6A" w:rsidR="00ED4851" w:rsidRPr="009F0CF3" w:rsidRDefault="009F0CF3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F0CF3">
              <w:rPr>
                <w:sz w:val="30"/>
                <w:szCs w:val="30"/>
              </w:rPr>
              <w:t>189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33F3A25" w14:textId="0F82A9E5" w:rsidR="00ED4851" w:rsidRPr="0090412D" w:rsidRDefault="00855DBB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68</w:t>
            </w:r>
            <w:r w:rsidR="007F5D71">
              <w:rPr>
                <w:sz w:val="30"/>
                <w:szCs w:val="30"/>
              </w:rPr>
              <w:t>7</w:t>
            </w:r>
          </w:p>
        </w:tc>
      </w:tr>
      <w:tr w:rsidR="00ED4851" w:rsidRPr="00C04077" w14:paraId="33698647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2436732C" w14:textId="77777777" w:rsidR="00ED4851" w:rsidRPr="00042F3D" w:rsidRDefault="00ED4851" w:rsidP="00ED4851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</w:tcPr>
          <w:p w14:paraId="57ED1D79" w14:textId="0C6E10DB" w:rsidR="00ED4851" w:rsidRPr="002168AD" w:rsidRDefault="002168AD" w:rsidP="002168AD">
            <w:pPr>
              <w:ind w:left="14" w:hanging="14"/>
              <w:jc w:val="center"/>
              <w:rPr>
                <w:sz w:val="30"/>
                <w:szCs w:val="30"/>
                <w:cs/>
              </w:rPr>
            </w:pPr>
            <w:r w:rsidRPr="002168AD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</w:tcPr>
          <w:p w14:paraId="3E909787" w14:textId="30EF27E1" w:rsidR="00ED4851" w:rsidRPr="00CE74C2" w:rsidRDefault="00ED4851" w:rsidP="00ED4851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E84F9B">
              <w:rPr>
                <w:sz w:val="30"/>
                <w:szCs w:val="30"/>
                <w:cs/>
              </w:rPr>
              <w:t>(</w:t>
            </w:r>
            <w:r w:rsidRPr="00E84F9B">
              <w:rPr>
                <w:sz w:val="30"/>
                <w:szCs w:val="30"/>
              </w:rPr>
              <w:t>2,11</w:t>
            </w:r>
            <w:r>
              <w:rPr>
                <w:sz w:val="30"/>
                <w:szCs w:val="30"/>
              </w:rPr>
              <w:t>3</w:t>
            </w:r>
            <w:r w:rsidRPr="00E84F9B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4C11F773" w14:textId="2F4E1A6D" w:rsidR="00ED4851" w:rsidRPr="009F0CF3" w:rsidRDefault="002168AD" w:rsidP="002168AD">
            <w:pPr>
              <w:ind w:left="14" w:hanging="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684ED5B6" w14:textId="35711C18" w:rsidR="00ED4851" w:rsidRPr="00FB4C48" w:rsidRDefault="00ED4851" w:rsidP="00ED4851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  <w:cs/>
              </w:rPr>
              <w:t>(</w:t>
            </w:r>
            <w:r w:rsidRPr="00E84F9B">
              <w:rPr>
                <w:sz w:val="30"/>
                <w:szCs w:val="30"/>
              </w:rPr>
              <w:t>205)</w:t>
            </w:r>
          </w:p>
        </w:tc>
      </w:tr>
      <w:tr w:rsidR="00855DBB" w:rsidRPr="00C04077" w14:paraId="37F7CD88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55FD6B28" w14:textId="77777777" w:rsidR="00855DBB" w:rsidRPr="00855DBB" w:rsidRDefault="00855DBB" w:rsidP="00855DBB">
            <w:pPr>
              <w:tabs>
                <w:tab w:val="left" w:pos="437"/>
              </w:tabs>
              <w:ind w:left="437" w:right="-609"/>
              <w:jc w:val="both"/>
              <w:rPr>
                <w:sz w:val="30"/>
                <w:szCs w:val="30"/>
              </w:rPr>
            </w:pPr>
            <w:r w:rsidRPr="00855DBB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  <w:p w14:paraId="184A45E3" w14:textId="60F5EFCD" w:rsidR="00855DBB" w:rsidRPr="00042F3D" w:rsidRDefault="00855DBB" w:rsidP="00AA0B9C">
            <w:pPr>
              <w:tabs>
                <w:tab w:val="left" w:pos="437"/>
              </w:tabs>
              <w:ind w:left="720"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855DBB">
              <w:rPr>
                <w:rFonts w:hint="cs"/>
                <w:sz w:val="30"/>
                <w:szCs w:val="30"/>
                <w:cs/>
              </w:rPr>
              <w:t>ที่ยังไม่จ่ายชำระเป็นค่าใช้จ่ายค้างจ่าย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467DAD8" w14:textId="75894CA4" w:rsidR="00855DBB" w:rsidRPr="002168AD" w:rsidRDefault="002168AD" w:rsidP="002168AD">
            <w:pPr>
              <w:ind w:left="14" w:hanging="14"/>
              <w:jc w:val="center"/>
              <w:rPr>
                <w:sz w:val="30"/>
                <w:szCs w:val="30"/>
                <w:cs/>
              </w:rPr>
            </w:pPr>
            <w:r w:rsidRPr="002168AD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F439850" w14:textId="57EC7546" w:rsidR="00855DBB" w:rsidRPr="00E84F9B" w:rsidRDefault="00855DBB" w:rsidP="00855DBB">
            <w:pPr>
              <w:ind w:left="-87" w:right="-27" w:hanging="14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(5,852)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6F371B0A" w14:textId="6258A256" w:rsidR="00855DBB" w:rsidRPr="009F0CF3" w:rsidRDefault="002168AD" w:rsidP="002168AD">
            <w:pPr>
              <w:ind w:left="14" w:hanging="14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301530A4" w14:textId="3E73DB45" w:rsidR="00855DBB" w:rsidRPr="00E84F9B" w:rsidRDefault="00855DBB" w:rsidP="00855DBB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(231)</w:t>
            </w:r>
          </w:p>
        </w:tc>
      </w:tr>
      <w:tr w:rsidR="00ED4851" w:rsidRPr="00C04077" w14:paraId="47F7BAF4" w14:textId="77777777" w:rsidTr="00883E56">
        <w:trPr>
          <w:trHeight w:val="397"/>
        </w:trPr>
        <w:tc>
          <w:tcPr>
            <w:tcW w:w="4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1F7E" w14:textId="77777777" w:rsidR="00ED4851" w:rsidRPr="00042F3D" w:rsidRDefault="00ED4851" w:rsidP="00ED4851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320C7A" w14:textId="560CFDBF" w:rsidR="00ED4851" w:rsidRPr="002168AD" w:rsidRDefault="00ED4851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2168AD">
              <w:rPr>
                <w:sz w:val="30"/>
                <w:szCs w:val="30"/>
              </w:rPr>
              <w:t>3</w:t>
            </w:r>
            <w:r w:rsidR="002168AD" w:rsidRPr="002168AD">
              <w:rPr>
                <w:sz w:val="30"/>
                <w:szCs w:val="30"/>
              </w:rPr>
              <w:t>13,533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1566C7" w14:textId="59DF3996" w:rsidR="00ED4851" w:rsidRPr="00CE74C2" w:rsidRDefault="00ED4851" w:rsidP="00ED4851">
            <w:pPr>
              <w:ind w:left="-87" w:right="29" w:hanging="14"/>
              <w:jc w:val="right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</w:rPr>
              <w:t>30</w:t>
            </w:r>
            <w:r>
              <w:rPr>
                <w:sz w:val="30"/>
                <w:szCs w:val="30"/>
              </w:rPr>
              <w:t>7</w:t>
            </w:r>
            <w:r w:rsidRPr="00E84F9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995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E4EA" w14:textId="65BE4C0F" w:rsidR="00ED4851" w:rsidRPr="009F0CF3" w:rsidRDefault="00ED4851" w:rsidP="00ED4851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9F0CF3">
              <w:rPr>
                <w:sz w:val="30"/>
                <w:szCs w:val="30"/>
              </w:rPr>
              <w:t>14</w:t>
            </w:r>
            <w:r w:rsidR="009F0CF3" w:rsidRPr="009F0CF3">
              <w:rPr>
                <w:sz w:val="30"/>
                <w:szCs w:val="30"/>
              </w:rPr>
              <w:t>3</w:t>
            </w:r>
            <w:r w:rsidRPr="009F0CF3">
              <w:rPr>
                <w:sz w:val="30"/>
                <w:szCs w:val="30"/>
              </w:rPr>
              <w:t>,</w:t>
            </w:r>
            <w:r w:rsidR="009F0CF3" w:rsidRPr="009F0CF3">
              <w:rPr>
                <w:sz w:val="30"/>
                <w:szCs w:val="30"/>
              </w:rPr>
              <w:t>52</w:t>
            </w:r>
            <w:r w:rsidR="00C23007">
              <w:rPr>
                <w:sz w:val="30"/>
                <w:szCs w:val="30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ED254" w14:textId="69B58D32" w:rsidR="00ED4851" w:rsidRPr="0090412D" w:rsidRDefault="00ED4851" w:rsidP="00ED4851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</w:rPr>
              <w:t>14</w:t>
            </w:r>
            <w:r w:rsidR="00855DBB">
              <w:rPr>
                <w:sz w:val="30"/>
                <w:szCs w:val="30"/>
              </w:rPr>
              <w:t>1</w:t>
            </w:r>
            <w:r w:rsidRPr="00E84F9B">
              <w:rPr>
                <w:sz w:val="30"/>
                <w:szCs w:val="30"/>
              </w:rPr>
              <w:t>,</w:t>
            </w:r>
            <w:r w:rsidR="00855DBB">
              <w:rPr>
                <w:sz w:val="30"/>
                <w:szCs w:val="30"/>
              </w:rPr>
              <w:t>844</w:t>
            </w:r>
          </w:p>
        </w:tc>
      </w:tr>
    </w:tbl>
    <w:p w14:paraId="05CC05B3" w14:textId="77777777" w:rsidR="00491DEF" w:rsidRPr="00094C00" w:rsidRDefault="00491DEF" w:rsidP="006F0B95">
      <w:pPr>
        <w:pStyle w:val="20"/>
        <w:tabs>
          <w:tab w:val="clear" w:pos="900"/>
          <w:tab w:val="left" w:pos="1232"/>
        </w:tabs>
        <w:ind w:right="-439"/>
        <w:jc w:val="left"/>
        <w:rPr>
          <w:rFonts w:ascii="Angsana New" w:hAnsi="Angsana New"/>
          <w:sz w:val="10"/>
          <w:szCs w:val="10"/>
        </w:rPr>
      </w:pPr>
    </w:p>
    <w:p w14:paraId="7F035C72" w14:textId="77777777" w:rsidR="006F0B95" w:rsidRPr="003463F0" w:rsidRDefault="006F0B95" w:rsidP="00B4605B">
      <w:pPr>
        <w:pStyle w:val="20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3EFE7900" w14:textId="77777777" w:rsidR="006F0B95" w:rsidRPr="003463F0" w:rsidRDefault="006F0B95" w:rsidP="006F0B95">
      <w:pPr>
        <w:pStyle w:val="20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645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8"/>
        <w:gridCol w:w="4517"/>
      </w:tblGrid>
      <w:tr w:rsidR="00284117" w:rsidRPr="003463F0" w14:paraId="285B2C5F" w14:textId="77777777" w:rsidTr="009E4229">
        <w:trPr>
          <w:trHeight w:hRule="exact" w:val="397"/>
        </w:trPr>
        <w:tc>
          <w:tcPr>
            <w:tcW w:w="5128" w:type="dxa"/>
            <w:vMerge w:val="restart"/>
            <w:vAlign w:val="center"/>
          </w:tcPr>
          <w:p w14:paraId="4374CAF1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517" w:type="dxa"/>
          </w:tcPr>
          <w:p w14:paraId="729A6680" w14:textId="77777777"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7F0828CD" w14:textId="77777777" w:rsidTr="009E4229">
        <w:trPr>
          <w:trHeight w:hRule="exact" w:val="397"/>
        </w:trPr>
        <w:tc>
          <w:tcPr>
            <w:tcW w:w="5128" w:type="dxa"/>
            <w:vMerge/>
            <w:vAlign w:val="center"/>
          </w:tcPr>
          <w:p w14:paraId="4CC1F354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17" w:type="dxa"/>
          </w:tcPr>
          <w:p w14:paraId="47A0CDE8" w14:textId="48DFE867"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554DCD">
              <w:rPr>
                <w:rFonts w:ascii="Angsana New" w:hAnsi="Angsana New"/>
                <w:sz w:val="30"/>
                <w:szCs w:val="30"/>
              </w:rPr>
              <w:t>6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554DC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84117" w:rsidRPr="003463F0" w14:paraId="305296E0" w14:textId="77777777" w:rsidTr="009E4229">
        <w:trPr>
          <w:trHeight w:hRule="exact" w:val="397"/>
        </w:trPr>
        <w:tc>
          <w:tcPr>
            <w:tcW w:w="5128" w:type="dxa"/>
            <w:tcBorders>
              <w:top w:val="single" w:sz="4" w:space="0" w:color="auto"/>
              <w:bottom w:val="nil"/>
            </w:tcBorders>
          </w:tcPr>
          <w:p w14:paraId="77123369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17" w:type="dxa"/>
            <w:tcBorders>
              <w:bottom w:val="nil"/>
            </w:tcBorders>
          </w:tcPr>
          <w:p w14:paraId="104B3590" w14:textId="77777777" w:rsidR="00284117" w:rsidRPr="00E636CD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0.36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2.31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14:paraId="65309DBD" w14:textId="77777777" w:rsidTr="009E4229">
        <w:trPr>
          <w:trHeight w:hRule="exact" w:val="397"/>
        </w:trPr>
        <w:tc>
          <w:tcPr>
            <w:tcW w:w="5128" w:type="dxa"/>
            <w:tcBorders>
              <w:top w:val="nil"/>
              <w:bottom w:val="nil"/>
            </w:tcBorders>
          </w:tcPr>
          <w:p w14:paraId="6B72E6BD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nil"/>
            </w:tcBorders>
          </w:tcPr>
          <w:p w14:paraId="320AD8EC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3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E636C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6.50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6281F136" w14:textId="77777777" w:rsidTr="009E4229">
        <w:trPr>
          <w:trHeight w:hRule="exact" w:val="397"/>
        </w:trPr>
        <w:tc>
          <w:tcPr>
            <w:tcW w:w="5128" w:type="dxa"/>
            <w:tcBorders>
              <w:top w:val="nil"/>
              <w:bottom w:val="single" w:sz="4" w:space="0" w:color="auto"/>
            </w:tcBorders>
          </w:tcPr>
          <w:p w14:paraId="15204ADB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single" w:sz="4" w:space="0" w:color="auto"/>
            </w:tcBorders>
          </w:tcPr>
          <w:p w14:paraId="12E47C51" w14:textId="77777777" w:rsidR="00284117" w:rsidRPr="00E636CD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0</w:t>
            </w:r>
            <w:r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 w:rsidRPr="00E636CD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E636C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2636405D" w14:textId="77777777" w:rsidR="005D18F4" w:rsidRDefault="005D18F4" w:rsidP="00961A77">
      <w:pPr>
        <w:ind w:right="-152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2262FBC" w14:textId="77777777" w:rsidR="008F3EDE" w:rsidRPr="00410A1F" w:rsidRDefault="008F3EDE" w:rsidP="00961A77">
      <w:pPr>
        <w:ind w:right="-152"/>
        <w:jc w:val="thaiDistribute"/>
        <w:rPr>
          <w:rFonts w:ascii="Angsana New" w:hAnsi="Angsana New"/>
          <w:spacing w:val="4"/>
          <w:sz w:val="12"/>
          <w:szCs w:val="12"/>
          <w:cs/>
        </w:rPr>
      </w:pPr>
    </w:p>
    <w:p w14:paraId="0A4FF8D8" w14:textId="77777777" w:rsidR="004F53F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t>เงินปันผลจ่ายและค่าตอบแทนกรรมการ</w:t>
      </w:r>
      <w:r w:rsidR="00265FB9" w:rsidRPr="00043560">
        <w:rPr>
          <w:rFonts w:ascii="Angsana New" w:hAnsi="Angsana New"/>
          <w:b/>
          <w:bCs/>
        </w:rPr>
        <w:tab/>
      </w:r>
    </w:p>
    <w:p w14:paraId="5C1EF6E7" w14:textId="1F88FEC6" w:rsidR="009B4BCE" w:rsidRDefault="00777E15" w:rsidP="00C82EB2">
      <w:pPr>
        <w:ind w:left="720" w:right="16" w:firstLine="484"/>
        <w:jc w:val="thaiDistribute"/>
        <w:rPr>
          <w:spacing w:val="-4"/>
        </w:rPr>
      </w:pPr>
      <w:r w:rsidRPr="00E658D5">
        <w:rPr>
          <w:spacing w:val="-6"/>
          <w:cs/>
        </w:rPr>
        <w:t xml:space="preserve">เมื่อวันที่ </w:t>
      </w:r>
      <w:r w:rsidRPr="00E658D5">
        <w:rPr>
          <w:spacing w:val="-6"/>
        </w:rPr>
        <w:t>22</w:t>
      </w:r>
      <w:r w:rsidRPr="00E658D5">
        <w:rPr>
          <w:spacing w:val="-6"/>
          <w:cs/>
        </w:rPr>
        <w:t xml:space="preserve"> เมษายน </w:t>
      </w:r>
      <w:r w:rsidRPr="00E658D5">
        <w:rPr>
          <w:spacing w:val="-6"/>
        </w:rPr>
        <w:t>2565</w:t>
      </w:r>
      <w:r w:rsidRPr="00E658D5">
        <w:rPr>
          <w:spacing w:val="-6"/>
          <w:cs/>
        </w:rPr>
        <w:t xml:space="preserve"> ที่ประชุมสามัญผู้ถือหุ้นของบริษัทประจำปี </w:t>
      </w:r>
      <w:r w:rsidRPr="00E658D5">
        <w:rPr>
          <w:spacing w:val="-6"/>
        </w:rPr>
        <w:t>2565</w:t>
      </w:r>
      <w:r w:rsidRPr="00E658D5">
        <w:rPr>
          <w:spacing w:val="-6"/>
          <w:cs/>
        </w:rPr>
        <w:t xml:space="preserve"> ได้มีมติให้จ่ายเงินปันผลแก่ผู้ถื</w:t>
      </w:r>
      <w:r w:rsidR="00AA0B9C" w:rsidRPr="00E658D5">
        <w:rPr>
          <w:rFonts w:hint="cs"/>
          <w:spacing w:val="-6"/>
          <w:cs/>
        </w:rPr>
        <w:t>อ</w:t>
      </w:r>
      <w:r w:rsidRPr="00E658D5">
        <w:rPr>
          <w:spacing w:val="-6"/>
          <w:cs/>
        </w:rPr>
        <w:t>หุ้น</w:t>
      </w:r>
      <w:r w:rsidR="00AA0B9C" w:rsidRPr="00E658D5">
        <w:rPr>
          <w:spacing w:val="-6"/>
          <w:cs/>
        </w:rPr>
        <w:br/>
      </w:r>
      <w:r w:rsidRPr="00A82E6A">
        <w:rPr>
          <w:spacing w:val="-4"/>
          <w:cs/>
        </w:rPr>
        <w:t xml:space="preserve">จำนวน </w:t>
      </w:r>
      <w:r w:rsidRPr="00A82E6A">
        <w:rPr>
          <w:spacing w:val="-4"/>
        </w:rPr>
        <w:t>2,000</w:t>
      </w:r>
      <w:r w:rsidRPr="00A82E6A">
        <w:rPr>
          <w:spacing w:val="-4"/>
          <w:cs/>
        </w:rPr>
        <w:t xml:space="preserve"> ล้านหุ้น ในอัตราหุ้นละ </w:t>
      </w:r>
      <w:r w:rsidRPr="00A82E6A">
        <w:rPr>
          <w:spacing w:val="-4"/>
        </w:rPr>
        <w:t>0.25</w:t>
      </w:r>
      <w:r w:rsidRPr="00A82E6A">
        <w:rPr>
          <w:spacing w:val="-4"/>
          <w:cs/>
        </w:rPr>
        <w:t xml:space="preserve"> บาท เป็นจำนวนเงิน </w:t>
      </w:r>
      <w:r w:rsidRPr="00A82E6A">
        <w:rPr>
          <w:spacing w:val="-4"/>
        </w:rPr>
        <w:t>500</w:t>
      </w:r>
      <w:r w:rsidRPr="00A82E6A">
        <w:rPr>
          <w:spacing w:val="-4"/>
          <w:cs/>
        </w:rPr>
        <w:t xml:space="preserve"> ล้านบาท </w:t>
      </w:r>
      <w:r w:rsidR="005D18F4" w:rsidRPr="00A82E6A">
        <w:rPr>
          <w:rFonts w:hint="cs"/>
          <w:spacing w:val="-4"/>
          <w:cs/>
        </w:rPr>
        <w:t>โดยบริษัทได้จ่าย</w:t>
      </w:r>
      <w:r w:rsidR="005D18F4" w:rsidRPr="00A82E6A">
        <w:rPr>
          <w:spacing w:val="-4"/>
          <w:cs/>
        </w:rPr>
        <w:t>เงินปันผล</w:t>
      </w:r>
      <w:r w:rsidR="005D18F4" w:rsidRPr="00A82E6A">
        <w:rPr>
          <w:rFonts w:hint="cs"/>
          <w:spacing w:val="-4"/>
          <w:cs/>
        </w:rPr>
        <w:t>แล้ว</w:t>
      </w:r>
      <w:r w:rsidRPr="00A82E6A">
        <w:rPr>
          <w:spacing w:val="-4"/>
          <w:cs/>
        </w:rPr>
        <w:t xml:space="preserve">                  </w:t>
      </w:r>
      <w:r w:rsidR="005D18F4" w:rsidRPr="00A82E6A">
        <w:rPr>
          <w:rFonts w:hint="cs"/>
          <w:spacing w:val="-4"/>
          <w:cs/>
        </w:rPr>
        <w:t>ในเดือน</w:t>
      </w:r>
      <w:r w:rsidRPr="00A82E6A">
        <w:rPr>
          <w:spacing w:val="-4"/>
          <w:cs/>
        </w:rPr>
        <w:t xml:space="preserve">พฤษภาคม </w:t>
      </w:r>
      <w:r w:rsidRPr="00A82E6A">
        <w:rPr>
          <w:spacing w:val="-4"/>
        </w:rPr>
        <w:t>2565</w:t>
      </w:r>
      <w:r w:rsidRPr="00A82E6A">
        <w:rPr>
          <w:spacing w:val="-4"/>
          <w:cs/>
        </w:rPr>
        <w:t xml:space="preserve"> </w:t>
      </w:r>
      <w:r w:rsidR="005D18F4" w:rsidRPr="00A82E6A">
        <w:rPr>
          <w:rFonts w:hint="cs"/>
          <w:spacing w:val="-4"/>
          <w:cs/>
        </w:rPr>
        <w:t>และ</w:t>
      </w:r>
      <w:r w:rsidRPr="00A82E6A">
        <w:rPr>
          <w:spacing w:val="-4"/>
          <w:cs/>
        </w:rPr>
        <w:t xml:space="preserve">มีการอนุมัติการจ่ายค่าตอบแทนกรรมการประจำปี </w:t>
      </w:r>
      <w:r w:rsidRPr="00A82E6A">
        <w:rPr>
          <w:spacing w:val="-4"/>
        </w:rPr>
        <w:t>2565</w:t>
      </w:r>
      <w:r w:rsidRPr="00A82E6A">
        <w:rPr>
          <w:spacing w:val="-4"/>
          <w:cs/>
        </w:rPr>
        <w:t xml:space="preserve"> เป็นเงินบำเหน็จกรรมการจำนวนเงิน </w:t>
      </w:r>
      <w:r w:rsidRPr="00A82E6A">
        <w:rPr>
          <w:spacing w:val="-4"/>
        </w:rPr>
        <w:t>18</w:t>
      </w:r>
      <w:r w:rsidRPr="00A82E6A">
        <w:rPr>
          <w:spacing w:val="-4"/>
          <w:cs/>
        </w:rPr>
        <w:t xml:space="preserve"> ล้านบาท และเบี้ยประชุมกรรมการในอัตราที่กำหนดไว้</w:t>
      </w:r>
    </w:p>
    <w:p w14:paraId="1E35F7C1" w14:textId="77777777" w:rsidR="00AA0B9C" w:rsidRDefault="00AA0B9C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2037F4A6" w14:textId="77777777" w:rsidR="008F3EDE" w:rsidRPr="008F3EDE" w:rsidRDefault="008F3EDE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40D9E6D4" w14:textId="77777777" w:rsidR="00575C04" w:rsidRDefault="0007672F" w:rsidP="009B4BCE">
      <w:pPr>
        <w:numPr>
          <w:ilvl w:val="0"/>
          <w:numId w:val="1"/>
        </w:numPr>
        <w:tabs>
          <w:tab w:val="clear" w:pos="360"/>
        </w:tabs>
        <w:spacing w:line="204" w:lineRule="auto"/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ต้นทุนทางการเงิน</w:t>
      </w:r>
    </w:p>
    <w:p w14:paraId="02793B9F" w14:textId="77777777" w:rsidR="0007672F" w:rsidRPr="003116E8" w:rsidRDefault="00DD33D8" w:rsidP="00FA4E2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16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659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0"/>
        <w:gridCol w:w="1320"/>
        <w:gridCol w:w="1322"/>
        <w:gridCol w:w="1281"/>
        <w:gridCol w:w="1276"/>
      </w:tblGrid>
      <w:tr w:rsidR="00953ACD" w:rsidRPr="003116E8" w14:paraId="1FBE32A5" w14:textId="77777777" w:rsidTr="009E4229">
        <w:trPr>
          <w:trHeight w:hRule="exact" w:val="454"/>
        </w:trPr>
        <w:tc>
          <w:tcPr>
            <w:tcW w:w="4460" w:type="dxa"/>
            <w:vMerge w:val="restart"/>
            <w:vAlign w:val="center"/>
          </w:tcPr>
          <w:p w14:paraId="7FF0E5C0" w14:textId="77777777" w:rsidR="001C2C36" w:rsidRDefault="001C2C36" w:rsidP="009B4BCE">
            <w:pPr>
              <w:spacing w:line="204" w:lineRule="auto"/>
              <w:ind w:right="-108"/>
              <w:jc w:val="center"/>
            </w:pPr>
            <w:r>
              <w:rPr>
                <w:rFonts w:hint="cs"/>
                <w:cs/>
              </w:rPr>
              <w:t>รายการ</w:t>
            </w:r>
          </w:p>
          <w:p w14:paraId="57AAF049" w14:textId="2CF031D1" w:rsidR="00953ACD" w:rsidRPr="003116E8" w:rsidRDefault="00953ACD" w:rsidP="009B4BCE">
            <w:pPr>
              <w:spacing w:line="204" w:lineRule="auto"/>
              <w:ind w:right="-108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 w:rsidR="003B0EAA">
              <w:rPr>
                <w:rFonts w:hint="cs"/>
                <w:cs/>
              </w:rPr>
              <w:t>งวด</w:t>
            </w:r>
            <w:r w:rsidR="00ED21F5">
              <w:rPr>
                <w:rFonts w:hint="cs"/>
                <w:cs/>
              </w:rPr>
              <w:t xml:space="preserve"> </w:t>
            </w:r>
            <w:r w:rsidR="00AA0B9C">
              <w:t>3</w:t>
            </w:r>
            <w:r w:rsidR="00ED21F5" w:rsidRPr="00ED21F5">
              <w:rPr>
                <w:cs/>
              </w:rPr>
              <w:t xml:space="preserve"> เดือน</w:t>
            </w:r>
            <w:r w:rsidR="00ED21F5">
              <w:rPr>
                <w:rFonts w:hint="cs"/>
                <w:cs/>
              </w:rPr>
              <w:t xml:space="preserve"> </w:t>
            </w:r>
            <w:r w:rsidRPr="003116E8">
              <w:rPr>
                <w:cs/>
              </w:rPr>
              <w:t xml:space="preserve">สิ้นสุดวันที่ </w:t>
            </w:r>
            <w:r w:rsidR="00BD5E3F">
              <w:t>3</w:t>
            </w:r>
            <w:r w:rsidR="00C659EC">
              <w:t>1</w:t>
            </w:r>
            <w:r w:rsidRPr="003116E8">
              <w:t xml:space="preserve"> </w:t>
            </w:r>
            <w:r w:rsidR="00C659EC">
              <w:rPr>
                <w:rFonts w:hint="cs"/>
                <w:cs/>
              </w:rPr>
              <w:t>มีนาคม</w:t>
            </w:r>
          </w:p>
        </w:tc>
        <w:tc>
          <w:tcPr>
            <w:tcW w:w="2642" w:type="dxa"/>
            <w:gridSpan w:val="2"/>
            <w:vAlign w:val="center"/>
          </w:tcPr>
          <w:p w14:paraId="53D102E6" w14:textId="77777777" w:rsidR="00953ACD" w:rsidRPr="003116E8" w:rsidRDefault="00953ACD" w:rsidP="009B4BCE">
            <w:pPr>
              <w:spacing w:line="204" w:lineRule="auto"/>
              <w:ind w:left="-94" w:right="-109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557" w:type="dxa"/>
            <w:gridSpan w:val="2"/>
            <w:vAlign w:val="center"/>
          </w:tcPr>
          <w:p w14:paraId="14691E5B" w14:textId="77777777" w:rsidR="00953ACD" w:rsidRPr="003116E8" w:rsidRDefault="00953ACD" w:rsidP="009B4BCE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11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814A5E" w:rsidRPr="003116E8" w14:paraId="7F102D3C" w14:textId="77777777" w:rsidTr="009E4229">
        <w:trPr>
          <w:trHeight w:hRule="exact" w:val="454"/>
        </w:trPr>
        <w:tc>
          <w:tcPr>
            <w:tcW w:w="4460" w:type="dxa"/>
            <w:vMerge/>
            <w:tcBorders>
              <w:bottom w:val="single" w:sz="4" w:space="0" w:color="auto"/>
            </w:tcBorders>
          </w:tcPr>
          <w:p w14:paraId="5EA9B683" w14:textId="77777777" w:rsidR="00953ACD" w:rsidRPr="003116E8" w:rsidRDefault="00953ACD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FCB9FE0" w14:textId="4F0DFBAB"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C659EC">
              <w:rPr>
                <w:rFonts w:hint="cs"/>
                <w:cs/>
              </w:rPr>
              <w:t>6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31C11783" w14:textId="5A3956B5"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="0044681B" w:rsidRPr="003116E8">
              <w:t>6</w:t>
            </w:r>
            <w:r w:rsidR="00C659EC">
              <w:t>5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57AFCCD6" w14:textId="3DE50B19" w:rsidR="00953ACD" w:rsidRPr="003116E8" w:rsidRDefault="00953ACD" w:rsidP="009A26A5">
            <w:pPr>
              <w:ind w:left="-108" w:right="-117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C659EC">
              <w:rPr>
                <w:rFonts w:hint="cs"/>
                <w:cs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521C31" w14:textId="689CD25C" w:rsidR="00953ACD" w:rsidRPr="003116E8" w:rsidRDefault="00953ACD" w:rsidP="009A26A5">
            <w:pPr>
              <w:ind w:left="-108" w:right="-117"/>
              <w:jc w:val="center"/>
            </w:pPr>
            <w:r w:rsidRPr="003116E8">
              <w:rPr>
                <w:cs/>
              </w:rPr>
              <w:t>2</w:t>
            </w:r>
            <w:r w:rsidR="0044681B" w:rsidRPr="003116E8">
              <w:t>56</w:t>
            </w:r>
            <w:r w:rsidR="00C659EC">
              <w:t>5</w:t>
            </w:r>
          </w:p>
        </w:tc>
      </w:tr>
      <w:tr w:rsidR="008A0354" w:rsidRPr="003116E8" w14:paraId="1C0A8D29" w14:textId="77777777" w:rsidTr="009E4229">
        <w:trPr>
          <w:trHeight w:hRule="exact" w:val="454"/>
        </w:trPr>
        <w:tc>
          <w:tcPr>
            <w:tcW w:w="4460" w:type="dxa"/>
            <w:tcBorders>
              <w:top w:val="nil"/>
              <w:bottom w:val="nil"/>
            </w:tcBorders>
          </w:tcPr>
          <w:p w14:paraId="0637BBF2" w14:textId="77777777" w:rsidR="008A0354" w:rsidRPr="003116E8" w:rsidRDefault="008A0354" w:rsidP="008A035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2331D5E8" w14:textId="4292AB53" w:rsidR="008A0354" w:rsidRPr="00D4729F" w:rsidRDefault="00187BDB" w:rsidP="008A0354">
            <w:pPr>
              <w:ind w:right="60"/>
              <w:jc w:val="right"/>
            </w:pPr>
            <w:r w:rsidRPr="00D4729F">
              <w:t>4,</w:t>
            </w:r>
            <w:r w:rsidR="00D4729F" w:rsidRPr="00D4729F">
              <w:t>408</w:t>
            </w:r>
          </w:p>
        </w:tc>
        <w:tc>
          <w:tcPr>
            <w:tcW w:w="1322" w:type="dxa"/>
            <w:tcBorders>
              <w:top w:val="nil"/>
              <w:bottom w:val="nil"/>
            </w:tcBorders>
          </w:tcPr>
          <w:p w14:paraId="49E7F874" w14:textId="1C40C7AD" w:rsidR="008A0354" w:rsidRPr="00FD3D56" w:rsidRDefault="00C82590" w:rsidP="008A0354">
            <w:pPr>
              <w:ind w:right="60"/>
              <w:jc w:val="right"/>
            </w:pPr>
            <w:r>
              <w:rPr>
                <w:color w:val="000000" w:themeColor="text1"/>
              </w:rPr>
              <w:t>116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14:paraId="63334571" w14:textId="2C60D36D" w:rsidR="008A0354" w:rsidRPr="005D4503" w:rsidRDefault="00582F4E" w:rsidP="008A0354">
            <w:pPr>
              <w:ind w:right="60"/>
              <w:jc w:val="right"/>
            </w:pPr>
            <w:r w:rsidRPr="005D4503">
              <w:t>1,</w:t>
            </w:r>
            <w:r w:rsidR="005D4503" w:rsidRPr="005D4503">
              <w:t>719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0FBEEF2" w14:textId="633702A7" w:rsidR="008A0354" w:rsidRPr="00FD3D56" w:rsidRDefault="00C82590" w:rsidP="008A0354">
            <w:pPr>
              <w:ind w:right="60"/>
              <w:jc w:val="right"/>
              <w:rPr>
                <w:cs/>
              </w:rPr>
            </w:pPr>
            <w:r>
              <w:rPr>
                <w:color w:val="000000" w:themeColor="text1"/>
              </w:rPr>
              <w:t>5</w:t>
            </w:r>
            <w:r w:rsidR="00D4729F">
              <w:rPr>
                <w:color w:val="000000" w:themeColor="text1"/>
              </w:rPr>
              <w:t>3</w:t>
            </w:r>
          </w:p>
        </w:tc>
      </w:tr>
      <w:tr w:rsidR="008A0354" w:rsidRPr="003116E8" w14:paraId="410B38A7" w14:textId="77777777" w:rsidTr="009E4229">
        <w:trPr>
          <w:trHeight w:hRule="exact" w:val="454"/>
        </w:trPr>
        <w:tc>
          <w:tcPr>
            <w:tcW w:w="4460" w:type="dxa"/>
            <w:tcBorders>
              <w:top w:val="nil"/>
              <w:bottom w:val="nil"/>
            </w:tcBorders>
          </w:tcPr>
          <w:p w14:paraId="5BD6302A" w14:textId="77777777" w:rsidR="008A0354" w:rsidRPr="003116E8" w:rsidRDefault="008A0354" w:rsidP="008A035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302A608" w14:textId="0C58D3BC" w:rsidR="008A0354" w:rsidRPr="00D4729F" w:rsidRDefault="009E6B2A" w:rsidP="008A0354">
            <w:pPr>
              <w:ind w:right="60"/>
              <w:jc w:val="right"/>
            </w:pPr>
            <w:r w:rsidRPr="00D4729F">
              <w:t>22,</w:t>
            </w:r>
            <w:r w:rsidR="00D4729F" w:rsidRPr="00D4729F">
              <w:t>387</w:t>
            </w:r>
          </w:p>
        </w:tc>
        <w:tc>
          <w:tcPr>
            <w:tcW w:w="1322" w:type="dxa"/>
            <w:tcBorders>
              <w:top w:val="nil"/>
              <w:bottom w:val="nil"/>
            </w:tcBorders>
          </w:tcPr>
          <w:p w14:paraId="57A85486" w14:textId="711AD666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23,</w:t>
            </w:r>
            <w:r w:rsidR="00C82590">
              <w:rPr>
                <w:color w:val="000000" w:themeColor="text1"/>
              </w:rPr>
              <w:t>227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14:paraId="6FBF8DCA" w14:textId="4AB08C6C" w:rsidR="008A0354" w:rsidRPr="005D4503" w:rsidRDefault="00582F4E" w:rsidP="008A0354">
            <w:pPr>
              <w:ind w:right="60"/>
              <w:jc w:val="right"/>
            </w:pPr>
            <w:r w:rsidRPr="005D4503">
              <w:t>22,</w:t>
            </w:r>
            <w:r w:rsidR="005D4503" w:rsidRPr="005D4503">
              <w:t>387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2AF7AEA" w14:textId="50F47B88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23,</w:t>
            </w:r>
            <w:r w:rsidR="00C82590">
              <w:rPr>
                <w:color w:val="000000" w:themeColor="text1"/>
              </w:rPr>
              <w:t>227</w:t>
            </w:r>
          </w:p>
        </w:tc>
      </w:tr>
      <w:tr w:rsidR="008A0354" w:rsidRPr="003116E8" w14:paraId="439220A8" w14:textId="77777777" w:rsidTr="009E4229">
        <w:trPr>
          <w:trHeight w:hRule="exact" w:val="454"/>
        </w:trPr>
        <w:tc>
          <w:tcPr>
            <w:tcW w:w="4460" w:type="dxa"/>
            <w:tcBorders>
              <w:top w:val="nil"/>
            </w:tcBorders>
          </w:tcPr>
          <w:p w14:paraId="668929BE" w14:textId="77777777" w:rsidR="008A0354" w:rsidRPr="003116E8" w:rsidRDefault="008A0354" w:rsidP="008A035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20" w:type="dxa"/>
            <w:tcBorders>
              <w:top w:val="nil"/>
            </w:tcBorders>
          </w:tcPr>
          <w:p w14:paraId="37135E60" w14:textId="2C7465EA" w:rsidR="008A0354" w:rsidRPr="00D4729F" w:rsidRDefault="00D4729F" w:rsidP="008A0354">
            <w:pPr>
              <w:ind w:right="61"/>
              <w:jc w:val="right"/>
            </w:pPr>
            <w:r w:rsidRPr="00D4729F">
              <w:t>674</w:t>
            </w:r>
          </w:p>
        </w:tc>
        <w:tc>
          <w:tcPr>
            <w:tcW w:w="1322" w:type="dxa"/>
            <w:tcBorders>
              <w:top w:val="nil"/>
            </w:tcBorders>
          </w:tcPr>
          <w:p w14:paraId="7D18687B" w14:textId="6719D059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  <w:cs/>
              </w:rPr>
              <w:t>17</w:t>
            </w:r>
            <w:r w:rsidRPr="006650AA">
              <w:rPr>
                <w:color w:val="000000" w:themeColor="text1"/>
              </w:rPr>
              <w:t>4</w:t>
            </w:r>
          </w:p>
        </w:tc>
        <w:tc>
          <w:tcPr>
            <w:tcW w:w="1281" w:type="dxa"/>
            <w:tcBorders>
              <w:top w:val="nil"/>
            </w:tcBorders>
          </w:tcPr>
          <w:p w14:paraId="2C6D2E32" w14:textId="200D77EC" w:rsidR="008A0354" w:rsidRPr="005D4503" w:rsidRDefault="00303DA6" w:rsidP="008A0354">
            <w:pPr>
              <w:ind w:right="61"/>
              <w:jc w:val="right"/>
            </w:pPr>
            <w:r w:rsidRPr="005D4503">
              <w:t>6</w:t>
            </w:r>
            <w:r w:rsidR="005D4503" w:rsidRPr="005D4503">
              <w:t>74</w:t>
            </w:r>
          </w:p>
        </w:tc>
        <w:tc>
          <w:tcPr>
            <w:tcW w:w="1276" w:type="dxa"/>
            <w:tcBorders>
              <w:top w:val="nil"/>
            </w:tcBorders>
          </w:tcPr>
          <w:p w14:paraId="73920336" w14:textId="6402C5EE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  <w:cs/>
              </w:rPr>
              <w:t>17</w:t>
            </w:r>
            <w:r w:rsidRPr="006650AA">
              <w:rPr>
                <w:color w:val="000000" w:themeColor="text1"/>
              </w:rPr>
              <w:t>4</w:t>
            </w:r>
          </w:p>
        </w:tc>
      </w:tr>
      <w:tr w:rsidR="008A0354" w:rsidRPr="003116E8" w14:paraId="56FF4D43" w14:textId="77777777" w:rsidTr="009E4229">
        <w:trPr>
          <w:trHeight w:hRule="exact" w:val="454"/>
        </w:trPr>
        <w:tc>
          <w:tcPr>
            <w:tcW w:w="4460" w:type="dxa"/>
          </w:tcPr>
          <w:p w14:paraId="57FBB88D" w14:textId="77777777" w:rsidR="008A0354" w:rsidRPr="003116E8" w:rsidRDefault="008A0354" w:rsidP="008A035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20" w:type="dxa"/>
          </w:tcPr>
          <w:p w14:paraId="6EE3EC29" w14:textId="5861AF5B" w:rsidR="008A0354" w:rsidRPr="00D4729F" w:rsidRDefault="00D4729F" w:rsidP="008A0354">
            <w:pPr>
              <w:ind w:right="60"/>
              <w:jc w:val="right"/>
              <w:rPr>
                <w:cs/>
              </w:rPr>
            </w:pPr>
            <w:r w:rsidRPr="00D4729F">
              <w:t>27,</w:t>
            </w:r>
            <w:r w:rsidR="00DA17FA">
              <w:t>469</w:t>
            </w:r>
          </w:p>
        </w:tc>
        <w:tc>
          <w:tcPr>
            <w:tcW w:w="1322" w:type="dxa"/>
          </w:tcPr>
          <w:p w14:paraId="38E7D329" w14:textId="6A76E870" w:rsidR="008A0354" w:rsidRPr="00FD3D56" w:rsidRDefault="008A0354" w:rsidP="008A0354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</w:t>
            </w:r>
            <w:r w:rsidR="00C82590">
              <w:rPr>
                <w:color w:val="000000" w:themeColor="text1"/>
              </w:rPr>
              <w:t>3</w:t>
            </w:r>
            <w:r w:rsidRPr="006650AA">
              <w:rPr>
                <w:color w:val="000000" w:themeColor="text1"/>
              </w:rPr>
              <w:t>,</w:t>
            </w:r>
            <w:r w:rsidR="00C82590">
              <w:rPr>
                <w:color w:val="000000" w:themeColor="text1"/>
              </w:rPr>
              <w:t>5</w:t>
            </w:r>
            <w:r w:rsidRPr="006650AA">
              <w:rPr>
                <w:color w:val="000000" w:themeColor="text1"/>
              </w:rPr>
              <w:t>1</w:t>
            </w:r>
            <w:r w:rsidR="00C82590">
              <w:rPr>
                <w:color w:val="000000" w:themeColor="text1"/>
              </w:rPr>
              <w:t>7</w:t>
            </w:r>
          </w:p>
        </w:tc>
        <w:tc>
          <w:tcPr>
            <w:tcW w:w="1281" w:type="dxa"/>
          </w:tcPr>
          <w:p w14:paraId="309CA5E2" w14:textId="2577414D" w:rsidR="008A0354" w:rsidRPr="005D4503" w:rsidRDefault="00303DA6" w:rsidP="008A0354">
            <w:pPr>
              <w:ind w:right="60"/>
              <w:jc w:val="right"/>
            </w:pPr>
            <w:r w:rsidRPr="005D4503">
              <w:t>2</w:t>
            </w:r>
            <w:r w:rsidR="005D4503" w:rsidRPr="005D4503">
              <w:t>4</w:t>
            </w:r>
            <w:r w:rsidRPr="005D4503">
              <w:t>,</w:t>
            </w:r>
            <w:r w:rsidR="005D4503" w:rsidRPr="005D4503">
              <w:t>780</w:t>
            </w:r>
          </w:p>
        </w:tc>
        <w:tc>
          <w:tcPr>
            <w:tcW w:w="1276" w:type="dxa"/>
          </w:tcPr>
          <w:p w14:paraId="0494AEB7" w14:textId="4BEC015B" w:rsidR="008A0354" w:rsidRPr="00FD3D56" w:rsidRDefault="008A0354" w:rsidP="008A0354">
            <w:pPr>
              <w:ind w:right="60"/>
              <w:jc w:val="right"/>
              <w:rPr>
                <w:cs/>
              </w:rPr>
            </w:pPr>
            <w:r w:rsidRPr="006650AA">
              <w:rPr>
                <w:color w:val="000000" w:themeColor="text1"/>
              </w:rPr>
              <w:t>2</w:t>
            </w:r>
            <w:r w:rsidR="00C82590">
              <w:rPr>
                <w:color w:val="000000" w:themeColor="text1"/>
              </w:rPr>
              <w:t>3</w:t>
            </w:r>
            <w:r w:rsidRPr="006650AA">
              <w:rPr>
                <w:color w:val="000000" w:themeColor="text1"/>
              </w:rPr>
              <w:t>,</w:t>
            </w:r>
            <w:r w:rsidR="00C82590">
              <w:t>454</w:t>
            </w:r>
          </w:p>
        </w:tc>
      </w:tr>
    </w:tbl>
    <w:p w14:paraId="33344A34" w14:textId="77777777" w:rsidR="00823346" w:rsidRDefault="00823346" w:rsidP="00823346">
      <w:pPr>
        <w:ind w:right="-871"/>
        <w:rPr>
          <w:rFonts w:ascii="Angsana New" w:hAnsi="Angsana New"/>
          <w:b/>
          <w:bCs/>
          <w:sz w:val="6"/>
          <w:szCs w:val="6"/>
        </w:rPr>
      </w:pPr>
    </w:p>
    <w:p w14:paraId="780F7A37" w14:textId="77777777" w:rsidR="00410A1F" w:rsidRDefault="00410A1F" w:rsidP="00B57EFB">
      <w:pPr>
        <w:ind w:left="630" w:right="-871"/>
        <w:rPr>
          <w:rFonts w:ascii="Angsana New" w:hAnsi="Angsana New"/>
          <w:b/>
          <w:bCs/>
          <w:sz w:val="6"/>
          <w:szCs w:val="6"/>
        </w:rPr>
      </w:pPr>
    </w:p>
    <w:p w14:paraId="66C0B7B4" w14:textId="77777777" w:rsidR="00A82E6A" w:rsidRDefault="00A82E6A" w:rsidP="00B57EFB">
      <w:pPr>
        <w:ind w:left="630" w:right="-871"/>
        <w:rPr>
          <w:rFonts w:ascii="Angsana New" w:hAnsi="Angsana New"/>
          <w:b/>
          <w:bCs/>
          <w:sz w:val="6"/>
          <w:szCs w:val="6"/>
        </w:rPr>
      </w:pPr>
    </w:p>
    <w:p w14:paraId="605DF2B0" w14:textId="77777777" w:rsidR="00A82E6A" w:rsidRDefault="00A82E6A" w:rsidP="00B57EFB">
      <w:pPr>
        <w:ind w:left="630" w:right="-871"/>
        <w:rPr>
          <w:rFonts w:ascii="Angsana New" w:hAnsi="Angsana New"/>
          <w:b/>
          <w:bCs/>
          <w:sz w:val="6"/>
          <w:szCs w:val="6"/>
        </w:rPr>
      </w:pPr>
    </w:p>
    <w:p w14:paraId="622FEE37" w14:textId="15B3FCE4" w:rsidR="00AA0B9C" w:rsidRDefault="00AA0B9C">
      <w:pPr>
        <w:rPr>
          <w:rFonts w:ascii="Angsana New" w:hAnsi="Angsana New"/>
          <w:b/>
          <w:bCs/>
          <w:sz w:val="6"/>
          <w:szCs w:val="6"/>
          <w:cs/>
        </w:rPr>
      </w:pPr>
      <w:r>
        <w:rPr>
          <w:rFonts w:ascii="Angsana New" w:hAnsi="Angsana New"/>
          <w:b/>
          <w:bCs/>
          <w:sz w:val="6"/>
          <w:szCs w:val="6"/>
          <w:cs/>
        </w:rPr>
        <w:br w:type="page"/>
      </w:r>
    </w:p>
    <w:p w14:paraId="04D07B35" w14:textId="77777777" w:rsidR="00373E9F" w:rsidRPr="008A467F" w:rsidRDefault="00575C0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lastRenderedPageBreak/>
        <w:t>ภาษีเงินได้</w:t>
      </w:r>
    </w:p>
    <w:p w14:paraId="4D135108" w14:textId="2DF945EA" w:rsidR="008A467F" w:rsidRDefault="00D93379" w:rsidP="00FA4E24">
      <w:pPr>
        <w:spacing w:line="204" w:lineRule="auto"/>
        <w:ind w:left="616" w:right="30" w:firstLine="350"/>
        <w:jc w:val="thaiDistribute"/>
        <w:rPr>
          <w:spacing w:val="-2"/>
          <w:cs/>
        </w:rPr>
      </w:pPr>
      <w:r w:rsidRPr="00D474D1">
        <w:rPr>
          <w:spacing w:val="-4"/>
          <w:cs/>
        </w:rPr>
        <w:t>ภาษีเงินได้นิติบุคคล</w:t>
      </w:r>
      <w:r w:rsidR="008472CE" w:rsidRPr="00D474D1">
        <w:rPr>
          <w:spacing w:val="-4"/>
          <w:cs/>
        </w:rPr>
        <w:t>ทางภาษีของบริษัทและบริษัทย่อย สำหรับงวด</w:t>
      </w:r>
      <w:r w:rsidR="003B1209">
        <w:rPr>
          <w:rFonts w:hint="cs"/>
          <w:spacing w:val="-4"/>
          <w:cs/>
        </w:rPr>
        <w:t>สาม</w:t>
      </w:r>
      <w:r w:rsidR="00D95BC5" w:rsidRPr="00863D33">
        <w:rPr>
          <w:rFonts w:hint="cs"/>
          <w:spacing w:val="-4"/>
          <w:cs/>
        </w:rPr>
        <w:t>เดือน</w:t>
      </w:r>
      <w:r w:rsidR="000D639B" w:rsidRPr="00863D33">
        <w:rPr>
          <w:spacing w:val="-4"/>
          <w:cs/>
        </w:rPr>
        <w:t>สิ้นสุดวันที่</w:t>
      </w:r>
      <w:r w:rsidR="003F3DE6" w:rsidRPr="00863D33">
        <w:rPr>
          <w:rFonts w:hint="cs"/>
          <w:spacing w:val="-4"/>
          <w:cs/>
        </w:rPr>
        <w:t xml:space="preserve"> </w:t>
      </w:r>
      <w:r w:rsidR="00F31D65">
        <w:rPr>
          <w:spacing w:val="-4"/>
        </w:rPr>
        <w:t>3</w:t>
      </w:r>
      <w:r w:rsidR="00554DCD">
        <w:rPr>
          <w:spacing w:val="-4"/>
        </w:rPr>
        <w:t>1</w:t>
      </w:r>
      <w:r w:rsidR="00F31D65">
        <w:rPr>
          <w:spacing w:val="-4"/>
        </w:rPr>
        <w:t xml:space="preserve"> </w:t>
      </w:r>
      <w:r w:rsidR="00554DCD">
        <w:rPr>
          <w:rFonts w:hint="cs"/>
          <w:spacing w:val="-2"/>
          <w:cs/>
        </w:rPr>
        <w:t>มีนาคม</w:t>
      </w:r>
      <w:r w:rsidR="00863D33">
        <w:rPr>
          <w:rFonts w:hint="cs"/>
          <w:spacing w:val="-2"/>
          <w:cs/>
        </w:rPr>
        <w:t xml:space="preserve"> </w:t>
      </w:r>
      <w:r w:rsidR="00963F63">
        <w:rPr>
          <w:spacing w:val="-2"/>
        </w:rPr>
        <w:t>256</w:t>
      </w:r>
      <w:r w:rsidR="00554DCD">
        <w:rPr>
          <w:spacing w:val="-2"/>
        </w:rPr>
        <w:t>6</w:t>
      </w:r>
      <w:r w:rsidR="0090412D">
        <w:rPr>
          <w:rFonts w:hint="cs"/>
          <w:spacing w:val="-2"/>
          <w:cs/>
        </w:rPr>
        <w:t xml:space="preserve"> </w:t>
      </w:r>
      <w:r w:rsidR="00D95BC5">
        <w:rPr>
          <w:spacing w:val="-2"/>
          <w:cs/>
        </w:rPr>
        <w:t xml:space="preserve">และ </w:t>
      </w:r>
      <w:r w:rsidR="00963F63">
        <w:rPr>
          <w:spacing w:val="-6"/>
        </w:rPr>
        <w:t>256</w:t>
      </w:r>
      <w:r w:rsidR="00554DCD">
        <w:rPr>
          <w:spacing w:val="-6"/>
        </w:rPr>
        <w:t>5</w:t>
      </w:r>
      <w:r w:rsidR="008472CE" w:rsidRPr="00D64016">
        <w:rPr>
          <w:spacing w:val="-6"/>
          <w:cs/>
        </w:rPr>
        <w:t xml:space="preserve"> คำนวณจากกำไร</w:t>
      </w:r>
      <w:r w:rsidRPr="00D64016">
        <w:rPr>
          <w:rFonts w:hint="cs"/>
          <w:spacing w:val="-6"/>
          <w:cs/>
        </w:rPr>
        <w:t>หรือขาดทุน</w:t>
      </w:r>
      <w:r w:rsidR="008472CE" w:rsidRPr="00D64016">
        <w:rPr>
          <w:spacing w:val="-6"/>
          <w:cs/>
        </w:rPr>
        <w:t>ทางบัญชี ปรับปรุงด้วยรายได้และรายจ่ายอื่นบางรายการที่ได้รับการยกเว้นภาษีเงิน</w:t>
      </w:r>
      <w:r w:rsidR="008472CE" w:rsidRPr="00BD6D7A">
        <w:rPr>
          <w:spacing w:val="-2"/>
          <w:cs/>
        </w:rPr>
        <w:t xml:space="preserve">ได้ เช่น เงินปันผลรับ หรือเป็นรายจ่ายที่ต้องห้ามในการคำนวณภาษีเงินได้ เช่น </w:t>
      </w:r>
      <w:r w:rsidR="001C63C4">
        <w:rPr>
          <w:rFonts w:hint="cs"/>
          <w:spacing w:val="-2"/>
          <w:cs/>
        </w:rPr>
        <w:t>ผลขาดทุนด้านเครดิตที่คาดว่าจะเกิดขึ้น</w:t>
      </w:r>
      <w:r w:rsidR="008472CE" w:rsidRPr="00BD6D7A">
        <w:rPr>
          <w:spacing w:val="-2"/>
          <w:cs/>
        </w:rPr>
        <w:t xml:space="preserve"> </w:t>
      </w:r>
      <w:r w:rsidR="00970479">
        <w:rPr>
          <w:rFonts w:hint="cs"/>
          <w:spacing w:val="-2"/>
          <w:cs/>
        </w:rPr>
        <w:t>และ</w:t>
      </w:r>
      <w:r w:rsidR="008472CE" w:rsidRPr="00BD6D7A">
        <w:rPr>
          <w:spacing w:val="-2"/>
          <w:cs/>
        </w:rPr>
        <w:t>ขาดทุนจากการด้อยค่า เป็นต้น</w:t>
      </w:r>
      <w:r w:rsidR="006C07BB">
        <w:rPr>
          <w:spacing w:val="-2"/>
        </w:rPr>
        <w:t xml:space="preserve"> </w:t>
      </w:r>
      <w:r w:rsidR="006C07BB">
        <w:rPr>
          <w:rFonts w:hint="cs"/>
          <w:spacing w:val="-2"/>
          <w:cs/>
        </w:rPr>
        <w:t>และผลขาดทุนสุทธิ</w:t>
      </w:r>
      <w:r w:rsidR="00815EF1">
        <w:rPr>
          <w:rFonts w:hint="cs"/>
          <w:spacing w:val="-2"/>
          <w:cs/>
        </w:rPr>
        <w:t>ที่</w:t>
      </w:r>
      <w:r w:rsidR="00815EF1" w:rsidRPr="00815EF1">
        <w:rPr>
          <w:spacing w:val="-2"/>
          <w:cs/>
        </w:rPr>
        <w:t>ปรับปรุง</w:t>
      </w:r>
      <w:r w:rsidR="00815EF1">
        <w:rPr>
          <w:rFonts w:hint="cs"/>
          <w:spacing w:val="-2"/>
          <w:cs/>
        </w:rPr>
        <w:t>ตามประมวลรัษฎากรแล้ว</w:t>
      </w:r>
      <w:r w:rsidR="006C07BB">
        <w:rPr>
          <w:rFonts w:hint="cs"/>
          <w:spacing w:val="-2"/>
          <w:cs/>
        </w:rPr>
        <w:t xml:space="preserve">ยกมาไม่เกิน </w:t>
      </w:r>
      <w:r w:rsidR="006C07BB">
        <w:rPr>
          <w:spacing w:val="-2"/>
        </w:rPr>
        <w:t>5</w:t>
      </w:r>
      <w:r w:rsidR="006C07BB">
        <w:rPr>
          <w:rFonts w:hint="cs"/>
          <w:spacing w:val="-2"/>
          <w:cs/>
        </w:rPr>
        <w:t xml:space="preserve"> รอบระยะเวลาบัญชี</w:t>
      </w:r>
    </w:p>
    <w:p w14:paraId="79188342" w14:textId="77777777" w:rsidR="00475240" w:rsidRPr="00475240" w:rsidRDefault="00475240" w:rsidP="009B4BCE">
      <w:pPr>
        <w:tabs>
          <w:tab w:val="left" w:pos="616"/>
        </w:tabs>
        <w:spacing w:line="204" w:lineRule="auto"/>
        <w:ind w:left="462" w:right="-56" w:firstLine="490"/>
        <w:jc w:val="thaiDistribute"/>
        <w:rPr>
          <w:spacing w:val="-2"/>
          <w:sz w:val="4"/>
          <w:szCs w:val="4"/>
          <w:cs/>
        </w:rPr>
      </w:pPr>
    </w:p>
    <w:p w14:paraId="3C7075A2" w14:textId="77777777" w:rsidR="00C54180" w:rsidRDefault="00C54180" w:rsidP="009B4BCE">
      <w:pPr>
        <w:tabs>
          <w:tab w:val="left" w:pos="616"/>
        </w:tabs>
        <w:spacing w:line="204" w:lineRule="auto"/>
        <w:ind w:left="462" w:right="-56" w:firstLine="490"/>
        <w:jc w:val="thaiDistribute"/>
        <w:outlineLvl w:val="0"/>
        <w:rPr>
          <w:spacing w:val="-2"/>
        </w:rPr>
      </w:pPr>
      <w:r w:rsidRPr="00BD6D7A">
        <w:rPr>
          <w:spacing w:val="-2"/>
          <w:cs/>
        </w:rPr>
        <w:t xml:space="preserve">บริษัทคำนวณภาษีเงินได้นิติบุคคลในอัตราร้อยละ </w:t>
      </w:r>
      <w:r w:rsidR="00FD16E2">
        <w:rPr>
          <w:spacing w:val="-2"/>
        </w:rPr>
        <w:t>2</w:t>
      </w:r>
      <w:r w:rsidR="00A13709">
        <w:rPr>
          <w:spacing w:val="-2"/>
        </w:rPr>
        <w:t>0</w:t>
      </w:r>
    </w:p>
    <w:p w14:paraId="415DAF07" w14:textId="77777777" w:rsidR="00D31DB6" w:rsidRDefault="00D31DB6" w:rsidP="009B4BCE">
      <w:pPr>
        <w:tabs>
          <w:tab w:val="left" w:pos="616"/>
        </w:tabs>
        <w:spacing w:line="204" w:lineRule="auto"/>
        <w:ind w:left="462" w:right="-56" w:firstLine="490"/>
        <w:jc w:val="thaiDistribute"/>
        <w:outlineLvl w:val="0"/>
        <w:rPr>
          <w:spacing w:val="-2"/>
        </w:rPr>
      </w:pPr>
      <w:r w:rsidRPr="00D31DB6">
        <w:rPr>
          <w:rFonts w:hint="cs"/>
          <w:spacing w:val="-2"/>
          <w:cs/>
        </w:rPr>
        <w:t>ภาษีเงินได้นิติบุคคลของบริษัทย่อย</w:t>
      </w:r>
      <w:r w:rsidR="007E4D83">
        <w:rPr>
          <w:rFonts w:hint="cs"/>
          <w:spacing w:val="-2"/>
          <w:cs/>
        </w:rPr>
        <w:t xml:space="preserve"> คำนวณในอัตราร้อยละ</w:t>
      </w:r>
      <w:r w:rsidR="007E4D83">
        <w:rPr>
          <w:spacing w:val="-2"/>
        </w:rPr>
        <w:t xml:space="preserve"> </w:t>
      </w:r>
      <w:r w:rsidR="006D5488">
        <w:rPr>
          <w:spacing w:val="-2"/>
        </w:rPr>
        <w:t xml:space="preserve">15 </w:t>
      </w:r>
      <w:r w:rsidR="006D5488">
        <w:rPr>
          <w:rFonts w:hint="cs"/>
          <w:spacing w:val="-2"/>
          <w:cs/>
        </w:rPr>
        <w:t xml:space="preserve">และ </w:t>
      </w:r>
      <w:r w:rsidR="00FD16E2">
        <w:rPr>
          <w:spacing w:val="-2"/>
        </w:rPr>
        <w:t>20</w:t>
      </w:r>
    </w:p>
    <w:p w14:paraId="42107DF4" w14:textId="77777777" w:rsidR="00FB2D58" w:rsidRDefault="001A1DE2" w:rsidP="009B4BCE">
      <w:pPr>
        <w:spacing w:line="204" w:lineRule="auto"/>
        <w:ind w:left="966" w:right="-199"/>
        <w:jc w:val="thaiDistribute"/>
        <w:rPr>
          <w:spacing w:val="-2"/>
        </w:rPr>
      </w:pPr>
      <w:r w:rsidRPr="00BD6D7A">
        <w:rPr>
          <w:spacing w:val="-2"/>
          <w:cs/>
        </w:rPr>
        <w:t>ค่าใช้จ่ายภาษีเงินได้ที่รับรู้ในงบกำไรขาดทุน ประกอบด้วย</w:t>
      </w:r>
    </w:p>
    <w:p w14:paraId="0DBCCE63" w14:textId="77777777" w:rsidR="002B58FB" w:rsidRPr="002B58FB" w:rsidRDefault="002B58FB" w:rsidP="00B56611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16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645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7"/>
        <w:gridCol w:w="1318"/>
        <w:gridCol w:w="1320"/>
        <w:gridCol w:w="1319"/>
        <w:gridCol w:w="1191"/>
      </w:tblGrid>
      <w:tr w:rsidR="002B58FB" w:rsidRPr="003116E8" w14:paraId="7DEA4C3C" w14:textId="77777777" w:rsidTr="00883E56">
        <w:trPr>
          <w:trHeight w:val="20"/>
        </w:trPr>
        <w:tc>
          <w:tcPr>
            <w:tcW w:w="4497" w:type="dxa"/>
            <w:vMerge w:val="restart"/>
            <w:vAlign w:val="center"/>
          </w:tcPr>
          <w:p w14:paraId="1F467027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14:paraId="6C4946E1" w14:textId="6F4AFDB9" w:rsidR="002B58FB" w:rsidRPr="003116E8" w:rsidRDefault="002B58FB" w:rsidP="00ED1608">
            <w:pPr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สำหรับงวด</w:t>
            </w:r>
            <w:r w:rsidR="00AA0B9C">
              <w:rPr>
                <w:rFonts w:ascii="Angsana New" w:hAnsi="Angsana New"/>
              </w:rPr>
              <w:t xml:space="preserve"> 3 </w:t>
            </w:r>
            <w:r w:rsidR="00AA0B9C">
              <w:rPr>
                <w:rFonts w:ascii="Angsana New" w:hAnsi="Angsana New" w:hint="cs"/>
                <w:cs/>
              </w:rPr>
              <w:t>เดือน</w:t>
            </w:r>
            <w:r w:rsidR="001F729A">
              <w:rPr>
                <w:rFonts w:ascii="Angsana New" w:hAnsi="Angsana New" w:hint="cs"/>
                <w:cs/>
              </w:rPr>
              <w:t xml:space="preserve"> </w:t>
            </w:r>
            <w:r w:rsidRPr="003116E8"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>3</w:t>
            </w:r>
            <w:r w:rsidR="00403835">
              <w:rPr>
                <w:rFonts w:ascii="Angsana New" w:hAnsi="Angsana New"/>
              </w:rPr>
              <w:t>1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40383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638" w:type="dxa"/>
            <w:gridSpan w:val="2"/>
          </w:tcPr>
          <w:p w14:paraId="52312737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510" w:type="dxa"/>
            <w:gridSpan w:val="2"/>
          </w:tcPr>
          <w:p w14:paraId="42BA3E06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B58FB" w:rsidRPr="003116E8" w14:paraId="1B8C1313" w14:textId="77777777" w:rsidTr="00AA0B9C">
        <w:trPr>
          <w:trHeight w:val="20"/>
        </w:trPr>
        <w:tc>
          <w:tcPr>
            <w:tcW w:w="4497" w:type="dxa"/>
            <w:vMerge/>
            <w:tcBorders>
              <w:bottom w:val="single" w:sz="4" w:space="0" w:color="auto"/>
            </w:tcBorders>
          </w:tcPr>
          <w:p w14:paraId="207B94C2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0068CCD" w14:textId="4ED6DF99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403835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6546266" w14:textId="33A1E484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403835">
              <w:rPr>
                <w:rFonts w:ascii="Angsana New" w:hAnsi="Angsana New"/>
              </w:rPr>
              <w:t>5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E4FB94B" w14:textId="77E32F5B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403835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3847512" w14:textId="54621627" w:rsidR="002B58FB" w:rsidRPr="003116E8" w:rsidRDefault="002B5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403835">
              <w:rPr>
                <w:rFonts w:ascii="Angsana New" w:hAnsi="Angsana New"/>
              </w:rPr>
              <w:t>5</w:t>
            </w:r>
          </w:p>
        </w:tc>
      </w:tr>
      <w:tr w:rsidR="00915316" w:rsidRPr="003116E8" w14:paraId="64F1BCED" w14:textId="77777777" w:rsidTr="00AA0B9C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8B98" w14:textId="77777777" w:rsidR="00915316" w:rsidRPr="003116E8" w:rsidRDefault="00915316" w:rsidP="0091531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91F03" w14:textId="4E031C46" w:rsidR="00915316" w:rsidRPr="00D4729F" w:rsidRDefault="00D4729F" w:rsidP="00D4729F">
            <w:pPr>
              <w:jc w:val="center"/>
            </w:pPr>
            <w:r w:rsidRPr="00D4729F">
              <w:t>-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72EF" w14:textId="7FF93C44" w:rsidR="00915316" w:rsidRPr="00825B15" w:rsidRDefault="00915316" w:rsidP="00915316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22</w:t>
            </w:r>
            <w:r w:rsidRPr="006650AA">
              <w:rPr>
                <w:cs/>
              </w:rPr>
              <w:t>,</w:t>
            </w:r>
            <w:r>
              <w:rPr>
                <w:rFonts w:hint="cs"/>
                <w:cs/>
              </w:rPr>
              <w:t>069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012E" w14:textId="7257085E" w:rsidR="00915316" w:rsidRPr="001E6AE3" w:rsidRDefault="00915316" w:rsidP="00D4729F">
            <w:pPr>
              <w:jc w:val="center"/>
              <w:rPr>
                <w:highlight w:val="yellow"/>
              </w:rPr>
            </w:pPr>
            <w:r w:rsidRPr="008E739F">
              <w:rPr>
                <w:rFonts w:hint="cs"/>
                <w:cs/>
              </w:rPr>
              <w:t>-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310E" w14:textId="77777777" w:rsidR="00915316" w:rsidRPr="008E739F" w:rsidRDefault="00915316" w:rsidP="00D4729F">
            <w:pPr>
              <w:jc w:val="center"/>
            </w:pPr>
            <w:r w:rsidRPr="008E739F">
              <w:rPr>
                <w:rFonts w:hint="cs"/>
                <w:cs/>
              </w:rPr>
              <w:t>-</w:t>
            </w:r>
          </w:p>
        </w:tc>
      </w:tr>
      <w:tr w:rsidR="00C06673" w:rsidRPr="003116E8" w14:paraId="4A453028" w14:textId="77777777" w:rsidTr="00AA0B9C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9BDF2" w14:textId="77777777" w:rsidR="00C06673" w:rsidRPr="003116E8" w:rsidRDefault="00C06673" w:rsidP="00C0667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AB55" w14:textId="77777777" w:rsidR="00C06673" w:rsidRPr="00D4729F" w:rsidRDefault="00C06673" w:rsidP="00C06673">
            <w:pPr>
              <w:ind w:left="-108" w:right="67"/>
              <w:jc w:val="right"/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19B1E" w14:textId="77777777" w:rsidR="00C06673" w:rsidRPr="00825B15" w:rsidRDefault="00C06673" w:rsidP="00C06673">
            <w:pPr>
              <w:ind w:left="-108" w:right="215"/>
              <w:jc w:val="right"/>
              <w:rPr>
                <w:rFonts w:ascii="Angsana New" w:hAnsi="Angsana New"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B36C" w14:textId="77777777" w:rsidR="00C06673" w:rsidRPr="001E6AE3" w:rsidRDefault="00C06673" w:rsidP="00C06673">
            <w:pPr>
              <w:tabs>
                <w:tab w:val="left" w:pos="879"/>
              </w:tabs>
              <w:ind w:left="-100" w:right="67" w:hanging="14"/>
              <w:jc w:val="right"/>
              <w:rPr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3B3C" w14:textId="77777777" w:rsidR="00C06673" w:rsidRPr="008E739F" w:rsidRDefault="00C06673" w:rsidP="00C06673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</w:tr>
      <w:tr w:rsidR="00C06673" w:rsidRPr="003116E8" w14:paraId="10592FD4" w14:textId="77777777" w:rsidTr="00AA0B9C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553AF" w14:textId="77777777" w:rsidR="00C06673" w:rsidRPr="003116E8" w:rsidRDefault="00C06673" w:rsidP="00C06673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A7" w14:textId="4D55BC63" w:rsidR="00C06673" w:rsidRPr="00D4729F" w:rsidRDefault="00D4729F" w:rsidP="00C06673">
            <w:pPr>
              <w:ind w:left="-108" w:right="67"/>
              <w:jc w:val="right"/>
            </w:pPr>
            <w:r w:rsidRPr="00D4729F">
              <w:t>456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F7F4" w14:textId="3F5CE4EE" w:rsidR="00C06673" w:rsidRPr="00825B15" w:rsidRDefault="001E6AE3" w:rsidP="00C06673">
            <w:pPr>
              <w:ind w:left="-108" w:right="67"/>
              <w:jc w:val="right"/>
              <w:rPr>
                <w:rFonts w:ascii="Angsana New" w:hAnsi="Angsana New"/>
              </w:rPr>
            </w:pPr>
            <w:r>
              <w:rPr>
                <w:rFonts w:hint="cs"/>
                <w:cs/>
              </w:rPr>
              <w:t>14</w:t>
            </w:r>
            <w:r w:rsidR="00C06673" w:rsidRPr="006650AA">
              <w:rPr>
                <w:cs/>
              </w:rPr>
              <w:t>,</w:t>
            </w:r>
            <w:r>
              <w:rPr>
                <w:rFonts w:ascii="Angsana New" w:hAnsi="Angsana New" w:hint="cs"/>
                <w:cs/>
              </w:rPr>
              <w:t>974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C13" w14:textId="5ABDC392" w:rsidR="00C06673" w:rsidRPr="00915316" w:rsidRDefault="00915316" w:rsidP="00C06673">
            <w:pPr>
              <w:ind w:left="-108" w:right="67"/>
              <w:jc w:val="right"/>
            </w:pPr>
            <w:r w:rsidRPr="00915316">
              <w:t>17,13</w:t>
            </w:r>
            <w:r w:rsidR="00D4729F">
              <w:t>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5FA" w14:textId="61B33702" w:rsidR="00C06673" w:rsidRPr="008E739F" w:rsidRDefault="001E6AE3" w:rsidP="00C06673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12</w:t>
            </w:r>
            <w:r w:rsidR="00C06673" w:rsidRPr="006650AA">
              <w:rPr>
                <w:cs/>
              </w:rPr>
              <w:t>,</w:t>
            </w:r>
            <w:r>
              <w:rPr>
                <w:rFonts w:hint="cs"/>
                <w:cs/>
              </w:rPr>
              <w:t>803</w:t>
            </w:r>
          </w:p>
        </w:tc>
      </w:tr>
      <w:tr w:rsidR="00915316" w:rsidRPr="003116E8" w14:paraId="25661CFE" w14:textId="77777777" w:rsidTr="00AA0B9C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0D9" w14:textId="167298F1" w:rsidR="00915316" w:rsidRPr="003116E8" w:rsidRDefault="00915316" w:rsidP="0091531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6D96" w14:textId="4B3004C6" w:rsidR="00915316" w:rsidRPr="00D4729F" w:rsidRDefault="00D4729F" w:rsidP="00915316">
            <w:pPr>
              <w:ind w:left="-108" w:right="67"/>
              <w:jc w:val="right"/>
              <w:rPr>
                <w:cs/>
              </w:rPr>
            </w:pPr>
            <w:r w:rsidRPr="00D4729F">
              <w:t>456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A4" w14:textId="2653A8F2" w:rsidR="00915316" w:rsidRPr="00825B15" w:rsidRDefault="00924E1E" w:rsidP="00915316">
            <w:pPr>
              <w:ind w:left="-108" w:right="67"/>
              <w:jc w:val="right"/>
              <w:rPr>
                <w:rFonts w:ascii="Angsana New" w:hAnsi="Angsana New"/>
              </w:rPr>
            </w:pPr>
            <w:r>
              <w:t>37,043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EDA" w14:textId="77E68229" w:rsidR="00915316" w:rsidRPr="00915316" w:rsidRDefault="00915316" w:rsidP="00915316">
            <w:pPr>
              <w:ind w:left="-108" w:right="67"/>
              <w:jc w:val="right"/>
              <w:rPr>
                <w:cs/>
              </w:rPr>
            </w:pPr>
            <w:r w:rsidRPr="00915316">
              <w:t>17,13</w:t>
            </w:r>
            <w:r w:rsidR="00D4729F"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6BB" w14:textId="69E12747" w:rsidR="00915316" w:rsidRPr="008E739F" w:rsidRDefault="00915316" w:rsidP="00915316">
            <w:pPr>
              <w:ind w:left="-108" w:right="67"/>
              <w:jc w:val="right"/>
              <w:rPr>
                <w:cs/>
              </w:rPr>
            </w:pPr>
            <w:r w:rsidRPr="001E6AE3">
              <w:rPr>
                <w:cs/>
              </w:rPr>
              <w:t>12</w:t>
            </w:r>
            <w:r w:rsidRPr="001E6AE3">
              <w:t>,</w:t>
            </w:r>
            <w:r w:rsidRPr="001E6AE3">
              <w:rPr>
                <w:cs/>
              </w:rPr>
              <w:t>803</w:t>
            </w:r>
          </w:p>
        </w:tc>
      </w:tr>
    </w:tbl>
    <w:p w14:paraId="6D232FBD" w14:textId="77777777" w:rsidR="00F711C7" w:rsidRPr="00AA0B9C" w:rsidRDefault="00F711C7" w:rsidP="00F711C7">
      <w:pPr>
        <w:rPr>
          <w:rFonts w:ascii="Angsana New" w:hAnsi="Angsana New"/>
          <w:spacing w:val="-6"/>
          <w:sz w:val="10"/>
          <w:szCs w:val="10"/>
        </w:rPr>
      </w:pPr>
    </w:p>
    <w:p w14:paraId="612077B8" w14:textId="77777777" w:rsidR="00AA0B9C" w:rsidRPr="00AA0B9C" w:rsidRDefault="00AA0B9C" w:rsidP="00F711C7">
      <w:pPr>
        <w:rPr>
          <w:rFonts w:ascii="Angsana New" w:hAnsi="Angsana New"/>
          <w:spacing w:val="-6"/>
          <w:sz w:val="10"/>
          <w:szCs w:val="10"/>
        </w:rPr>
      </w:pPr>
    </w:p>
    <w:p w14:paraId="610E74BB" w14:textId="1E6A364B" w:rsidR="00575C04" w:rsidRPr="00B66065" w:rsidRDefault="00CA3AF2" w:rsidP="00AA0B9C">
      <w:pPr>
        <w:ind w:left="567" w:firstLine="426"/>
        <w:jc w:val="thaiDistribute"/>
        <w:rPr>
          <w:rFonts w:ascii="Angsana New" w:hAnsi="Angsana New"/>
          <w:spacing w:val="6"/>
          <w:cs/>
        </w:rPr>
      </w:pPr>
      <w:r w:rsidRPr="00B66065">
        <w:rPr>
          <w:rFonts w:ascii="Angsana New" w:hAnsi="Angsana New" w:hint="cs"/>
          <w:spacing w:val="-6"/>
          <w:cs/>
        </w:rPr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BD5E3F">
        <w:rPr>
          <w:rFonts w:ascii="Angsana New" w:hAnsi="Angsana New"/>
          <w:spacing w:val="-6"/>
        </w:rPr>
        <w:t>3</w:t>
      </w:r>
      <w:r w:rsidR="00E52737">
        <w:rPr>
          <w:rFonts w:ascii="Angsana New" w:hAnsi="Angsana New"/>
          <w:spacing w:val="-6"/>
        </w:rPr>
        <w:t>1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E52737">
        <w:rPr>
          <w:rFonts w:ascii="Angsana New" w:hAnsi="Angsana New" w:hint="cs"/>
          <w:spacing w:val="-6"/>
          <w:cs/>
        </w:rPr>
        <w:t>มีนาคม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</w:t>
      </w:r>
      <w:r w:rsidR="00E52737">
        <w:rPr>
          <w:rFonts w:ascii="Angsana New" w:hAnsi="Angsana New"/>
          <w:spacing w:val="-6"/>
        </w:rPr>
        <w:t>6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</w:t>
      </w:r>
      <w:r w:rsidR="00E52737">
        <w:rPr>
          <w:rFonts w:ascii="Angsana New" w:hAnsi="Angsana New"/>
          <w:spacing w:val="-6"/>
        </w:rPr>
        <w:t>5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AA0B9C">
        <w:rPr>
          <w:rFonts w:ascii="Angsana New" w:hAnsi="Angsana New"/>
          <w:spacing w:val="6"/>
          <w:cs/>
        </w:rPr>
        <w:br/>
      </w:r>
      <w:r w:rsidR="00575C04" w:rsidRPr="00B66065">
        <w:rPr>
          <w:rFonts w:ascii="Angsana New" w:hAnsi="Angsana New" w:hint="cs"/>
          <w:spacing w:val="6"/>
          <w:cs/>
        </w:rPr>
        <w:t>ผล</w:t>
      </w:r>
      <w:r w:rsidR="00AA0B9C">
        <w:rPr>
          <w:rFonts w:ascii="Angsana New" w:hAnsi="Angsana New" w:hint="cs"/>
          <w:spacing w:val="6"/>
          <w:cs/>
        </w:rPr>
        <w:t>แ</w:t>
      </w:r>
      <w:r w:rsidR="00575C04" w:rsidRPr="00B66065">
        <w:rPr>
          <w:rFonts w:ascii="Angsana New" w:hAnsi="Angsana New" w:hint="cs"/>
          <w:spacing w:val="6"/>
          <w:cs/>
        </w:rPr>
        <w:t>ตกต่างชั่วคราวดังต่อไปนี้</w:t>
      </w:r>
    </w:p>
    <w:p w14:paraId="02A121BF" w14:textId="77777777" w:rsidR="00575C04" w:rsidRDefault="00575C04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632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4"/>
        <w:gridCol w:w="1165"/>
        <w:gridCol w:w="1165"/>
        <w:gridCol w:w="1109"/>
        <w:gridCol w:w="1079"/>
      </w:tblGrid>
      <w:tr w:rsidR="00C04178" w:rsidRPr="00D964F4" w14:paraId="58D0093E" w14:textId="77777777" w:rsidTr="00883E56">
        <w:trPr>
          <w:trHeight w:val="283"/>
        </w:trPr>
        <w:tc>
          <w:tcPr>
            <w:tcW w:w="5114" w:type="dxa"/>
            <w:vMerge w:val="restart"/>
            <w:vAlign w:val="center"/>
          </w:tcPr>
          <w:p w14:paraId="7A9860DE" w14:textId="77777777" w:rsidR="00C04178" w:rsidRPr="00D964F4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4" w:name="OLE_LINK3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30" w:type="dxa"/>
            <w:gridSpan w:val="2"/>
          </w:tcPr>
          <w:p w14:paraId="42C9259A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88" w:type="dxa"/>
            <w:gridSpan w:val="2"/>
          </w:tcPr>
          <w:p w14:paraId="39B46694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52737" w:rsidRPr="00D964F4" w14:paraId="52DA3AE5" w14:textId="77777777" w:rsidTr="00883E56">
        <w:tc>
          <w:tcPr>
            <w:tcW w:w="5114" w:type="dxa"/>
            <w:vMerge/>
            <w:tcBorders>
              <w:bottom w:val="nil"/>
            </w:tcBorders>
          </w:tcPr>
          <w:p w14:paraId="3FFF6252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B29D" w14:textId="202B51CF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1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มี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ค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E2D" w14:textId="2419A4A8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7F5C" w14:textId="0A138A16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color w:val="000000" w:themeColor="text1"/>
                <w:sz w:val="28"/>
                <w:szCs w:val="28"/>
                <w:cs/>
              </w:rPr>
              <w:t>3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1</w:t>
            </w:r>
            <w:r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มี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Pr="00E52737">
              <w:rPr>
                <w:rFonts w:hint="cs"/>
                <w:color w:val="000000" w:themeColor="text1"/>
                <w:sz w:val="28"/>
                <w:szCs w:val="28"/>
                <w:cs/>
              </w:rPr>
              <w:t>ค</w:t>
            </w:r>
            <w:r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E52737">
              <w:rPr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A9F0" w14:textId="1D54FB02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52737" w:rsidRPr="00D964F4" w14:paraId="633632DC" w14:textId="77777777" w:rsidTr="00883E56">
        <w:trPr>
          <w:trHeight w:val="80"/>
        </w:trPr>
        <w:tc>
          <w:tcPr>
            <w:tcW w:w="5114" w:type="dxa"/>
            <w:tcBorders>
              <w:top w:val="single" w:sz="4" w:space="0" w:color="auto"/>
              <w:bottom w:val="nil"/>
            </w:tcBorders>
          </w:tcPr>
          <w:p w14:paraId="191253D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65" w:type="dxa"/>
            <w:tcBorders>
              <w:top w:val="single" w:sz="4" w:space="0" w:color="auto"/>
              <w:bottom w:val="nil"/>
            </w:tcBorders>
          </w:tcPr>
          <w:p w14:paraId="6F260643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nil"/>
            </w:tcBorders>
          </w:tcPr>
          <w:p w14:paraId="20CB1EEB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nil"/>
            </w:tcBorders>
          </w:tcPr>
          <w:p w14:paraId="2B6DEA79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32C8FA47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E52737" w:rsidRPr="00D964F4" w14:paraId="54E113B3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3149FD3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เผื่อผลขาดทุนด้านเครดิตที่คาดว่าจะเกิดขึ้นของ</w:t>
            </w:r>
            <w:r w:rsidRPr="00B378B5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E82D70D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C810BE6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7DB27242" w14:textId="77777777" w:rsidR="00E52737" w:rsidRPr="00915316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1D649FC" w14:textId="77777777" w:rsidR="00E52737" w:rsidRPr="00D964F4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D36179" w:rsidRPr="00D964F4" w14:paraId="674BB5A3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59BD9AFC" w14:textId="77777777" w:rsidR="00D36179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59EF9108" w14:textId="1DE39E10" w:rsidR="00D36179" w:rsidRPr="00D36179" w:rsidRDefault="00D36179" w:rsidP="00D36179">
            <w:pPr>
              <w:ind w:left="-108" w:right="3"/>
              <w:jc w:val="right"/>
              <w:rPr>
                <w:sz w:val="27"/>
                <w:szCs w:val="27"/>
                <w:highlight w:val="yellow"/>
              </w:rPr>
            </w:pPr>
            <w:r w:rsidRPr="00D4729F">
              <w:rPr>
                <w:sz w:val="27"/>
                <w:szCs w:val="27"/>
              </w:rPr>
              <w:t>37,3</w:t>
            </w:r>
            <w:r w:rsidR="00AA0B9C">
              <w:rPr>
                <w:sz w:val="27"/>
                <w:szCs w:val="27"/>
              </w:rPr>
              <w:t>74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569BD7CA" w14:textId="1F1A63ED" w:rsidR="00D36179" w:rsidRPr="007B7447" w:rsidRDefault="00D36179" w:rsidP="00D36179">
            <w:pPr>
              <w:ind w:left="-108" w:right="3"/>
              <w:jc w:val="right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37,</w:t>
            </w:r>
            <w:r>
              <w:rPr>
                <w:sz w:val="27"/>
                <w:szCs w:val="27"/>
              </w:rPr>
              <w:t>384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33B25233" w14:textId="77777777" w:rsidR="00D36179" w:rsidRPr="00915316" w:rsidRDefault="00D36179" w:rsidP="00D36179">
            <w:pPr>
              <w:ind w:right="18"/>
              <w:jc w:val="right"/>
              <w:rPr>
                <w:sz w:val="27"/>
                <w:szCs w:val="27"/>
              </w:rPr>
            </w:pPr>
            <w:r w:rsidRPr="00915316">
              <w:rPr>
                <w:sz w:val="27"/>
                <w:szCs w:val="27"/>
              </w:rPr>
              <w:t>33,000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B0844FE" w14:textId="614B989D" w:rsidR="00D36179" w:rsidRPr="00D964F4" w:rsidRDefault="00D36179" w:rsidP="00D36179">
            <w:pPr>
              <w:ind w:right="18"/>
              <w:jc w:val="right"/>
              <w:rPr>
                <w:sz w:val="27"/>
                <w:szCs w:val="27"/>
              </w:rPr>
            </w:pPr>
            <w:r w:rsidRPr="000B607C">
              <w:rPr>
                <w:sz w:val="27"/>
                <w:szCs w:val="27"/>
              </w:rPr>
              <w:t>33,000</w:t>
            </w:r>
          </w:p>
        </w:tc>
      </w:tr>
      <w:tr w:rsidR="00D36179" w:rsidRPr="00D964F4" w14:paraId="6B31B993" w14:textId="77777777" w:rsidTr="008116CE">
        <w:tc>
          <w:tcPr>
            <w:tcW w:w="5114" w:type="dxa"/>
            <w:tcBorders>
              <w:top w:val="nil"/>
              <w:bottom w:val="nil"/>
            </w:tcBorders>
          </w:tcPr>
          <w:p w14:paraId="5E842799" w14:textId="77777777" w:rsidR="00D36179" w:rsidRPr="00D964F4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0EEFFC51" w14:textId="33C244D6" w:rsidR="00D36179" w:rsidRPr="00D4729F" w:rsidRDefault="00D36179" w:rsidP="00D36179">
            <w:pPr>
              <w:ind w:left="-108" w:right="3"/>
              <w:jc w:val="right"/>
              <w:rPr>
                <w:sz w:val="27"/>
                <w:szCs w:val="27"/>
              </w:rPr>
            </w:pPr>
            <w:r w:rsidRPr="00D4729F">
              <w:rPr>
                <w:sz w:val="27"/>
                <w:szCs w:val="27"/>
                <w:cs/>
              </w:rPr>
              <w:t>5</w:t>
            </w:r>
            <w:r w:rsidRPr="00D4729F">
              <w:rPr>
                <w:sz w:val="27"/>
                <w:szCs w:val="27"/>
              </w:rPr>
              <w:t>,013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7AF59D6" w14:textId="6C7F16F2" w:rsidR="00D36179" w:rsidRPr="007B7447" w:rsidRDefault="00D36179" w:rsidP="00D36179">
            <w:pPr>
              <w:ind w:left="-108" w:right="3"/>
              <w:jc w:val="right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5</w:t>
            </w:r>
            <w:r w:rsidRPr="00A91C82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013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0D16393E" w14:textId="77777777" w:rsidR="00D36179" w:rsidRPr="005D1DEB" w:rsidRDefault="00D36179" w:rsidP="008116CE">
            <w:pPr>
              <w:jc w:val="center"/>
              <w:rPr>
                <w:sz w:val="27"/>
                <w:szCs w:val="27"/>
                <w:cs/>
              </w:rPr>
            </w:pPr>
            <w:r w:rsidRPr="005D1DEB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89EB27A" w14:textId="7E594B68" w:rsidR="00D36179" w:rsidRPr="005D1DEB" w:rsidRDefault="00D36179" w:rsidP="008116CE">
            <w:pPr>
              <w:jc w:val="center"/>
              <w:rPr>
                <w:sz w:val="27"/>
                <w:szCs w:val="27"/>
                <w:cs/>
              </w:rPr>
            </w:pPr>
            <w:r w:rsidRPr="005D1DE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D36179" w:rsidRPr="00D964F4" w14:paraId="57D60FEE" w14:textId="77777777" w:rsidTr="008116CE">
        <w:tc>
          <w:tcPr>
            <w:tcW w:w="5114" w:type="dxa"/>
            <w:tcBorders>
              <w:top w:val="nil"/>
              <w:bottom w:val="nil"/>
            </w:tcBorders>
          </w:tcPr>
          <w:p w14:paraId="15F45246" w14:textId="77777777" w:rsidR="00D36179" w:rsidRPr="009A0328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5904F223" w14:textId="77777777" w:rsidR="00D36179" w:rsidRPr="00D4729F" w:rsidRDefault="00D36179" w:rsidP="00D36179">
            <w:pPr>
              <w:ind w:left="-108"/>
              <w:jc w:val="right"/>
              <w:rPr>
                <w:sz w:val="27"/>
                <w:szCs w:val="27"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DCA1716" w14:textId="77777777" w:rsidR="00D36179" w:rsidRPr="007B7447" w:rsidRDefault="00D36179" w:rsidP="00D36179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3CE46FD3" w14:textId="77777777" w:rsidR="00D36179" w:rsidRPr="00915316" w:rsidRDefault="00D36179" w:rsidP="008116CE">
            <w:pPr>
              <w:tabs>
                <w:tab w:val="decimal" w:pos="743"/>
              </w:tabs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2A2BA69" w14:textId="77777777" w:rsidR="00D36179" w:rsidRPr="001D2550" w:rsidRDefault="00D36179" w:rsidP="008116CE">
            <w:pPr>
              <w:tabs>
                <w:tab w:val="decimal" w:pos="743"/>
              </w:tabs>
              <w:jc w:val="center"/>
              <w:rPr>
                <w:sz w:val="27"/>
                <w:szCs w:val="27"/>
                <w:cs/>
              </w:rPr>
            </w:pPr>
          </w:p>
        </w:tc>
      </w:tr>
      <w:tr w:rsidR="00D36179" w:rsidRPr="00D964F4" w14:paraId="01267E05" w14:textId="77777777" w:rsidTr="008116CE">
        <w:tc>
          <w:tcPr>
            <w:tcW w:w="5114" w:type="dxa"/>
            <w:tcBorders>
              <w:top w:val="nil"/>
              <w:bottom w:val="nil"/>
            </w:tcBorders>
          </w:tcPr>
          <w:p w14:paraId="4A2E09BB" w14:textId="77777777" w:rsidR="00D36179" w:rsidRPr="009A0328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pacing w:val="-6"/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ที่ไม่อยู่ใน</w:t>
            </w:r>
            <w:r w:rsidRPr="009A0328"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33836D4" w14:textId="09B17691" w:rsidR="00D36179" w:rsidRPr="00D4729F" w:rsidRDefault="00D36179" w:rsidP="00D36179">
            <w:pPr>
              <w:ind w:right="18"/>
              <w:jc w:val="right"/>
              <w:rPr>
                <w:sz w:val="27"/>
                <w:szCs w:val="27"/>
              </w:rPr>
            </w:pPr>
            <w:r w:rsidRPr="00D4729F">
              <w:rPr>
                <w:sz w:val="27"/>
                <w:szCs w:val="27"/>
              </w:rPr>
              <w:t>2,678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E9C526E" w14:textId="4FE23C55" w:rsidR="00D36179" w:rsidRPr="007B7447" w:rsidRDefault="00D36179" w:rsidP="00D36179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</w:rPr>
              <w:t>2,6</w:t>
            </w:r>
            <w:r>
              <w:rPr>
                <w:sz w:val="27"/>
                <w:szCs w:val="27"/>
              </w:rPr>
              <w:t>78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4E1349FC" w14:textId="77777777" w:rsidR="00D36179" w:rsidRPr="00915316" w:rsidRDefault="00D36179" w:rsidP="008116CE">
            <w:pPr>
              <w:jc w:val="center"/>
              <w:rPr>
                <w:sz w:val="27"/>
                <w:szCs w:val="27"/>
                <w:cs/>
              </w:rPr>
            </w:pPr>
            <w:r w:rsidRPr="00915316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50A247C" w14:textId="039F38A5" w:rsidR="00D36179" w:rsidRPr="001D2550" w:rsidRDefault="00D36179" w:rsidP="008116CE">
            <w:pPr>
              <w:jc w:val="center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5D4503" w:rsidRPr="00D964F4" w14:paraId="7A87E3EF" w14:textId="77777777" w:rsidTr="008116CE">
        <w:tc>
          <w:tcPr>
            <w:tcW w:w="5114" w:type="dxa"/>
            <w:tcBorders>
              <w:top w:val="nil"/>
              <w:bottom w:val="nil"/>
            </w:tcBorders>
          </w:tcPr>
          <w:p w14:paraId="0828863A" w14:textId="77777777" w:rsidR="005D4503" w:rsidRPr="00D964F4" w:rsidRDefault="005D4503" w:rsidP="005D450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5B214CC" w14:textId="77777777" w:rsidR="005D4503" w:rsidRPr="0036306D" w:rsidRDefault="005D4503" w:rsidP="005D4503">
            <w:pPr>
              <w:ind w:left="-108" w:right="17"/>
              <w:jc w:val="right"/>
              <w:rPr>
                <w:sz w:val="27"/>
                <w:szCs w:val="27"/>
                <w:cs/>
              </w:rPr>
            </w:pPr>
            <w:r w:rsidRPr="0036306D">
              <w:rPr>
                <w:sz w:val="27"/>
                <w:szCs w:val="27"/>
              </w:rPr>
              <w:t>83,988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BD492A6" w14:textId="17FECC00" w:rsidR="005D4503" w:rsidRPr="0093443A" w:rsidRDefault="005D4503" w:rsidP="005D4503">
            <w:pPr>
              <w:ind w:left="-108" w:right="17"/>
              <w:jc w:val="right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83,988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550AE184" w14:textId="77777777" w:rsidR="005D4503" w:rsidRPr="00915316" w:rsidRDefault="005D4503" w:rsidP="008116CE">
            <w:pPr>
              <w:jc w:val="center"/>
              <w:rPr>
                <w:sz w:val="27"/>
                <w:szCs w:val="27"/>
              </w:rPr>
            </w:pPr>
            <w:r w:rsidRPr="00915316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D7A5E7F" w14:textId="3AC30D75" w:rsidR="005D4503" w:rsidRPr="00D964F4" w:rsidRDefault="005D4503" w:rsidP="008116CE">
            <w:pPr>
              <w:jc w:val="center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5D4503" w:rsidRPr="00D964F4" w14:paraId="4B1CBCBC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4A4031B3" w14:textId="77777777" w:rsidR="005D4503" w:rsidRPr="00D964F4" w:rsidRDefault="005D4503" w:rsidP="005D450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BBF6CD5" w14:textId="2E33121A" w:rsidR="005D4503" w:rsidRPr="00D36179" w:rsidRDefault="005D4503" w:rsidP="005D4503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36306D">
              <w:rPr>
                <w:sz w:val="27"/>
                <w:szCs w:val="27"/>
              </w:rPr>
              <w:t>1</w:t>
            </w:r>
            <w:r w:rsidR="0036306D" w:rsidRPr="0036306D">
              <w:rPr>
                <w:sz w:val="27"/>
                <w:szCs w:val="27"/>
              </w:rPr>
              <w:t>34,245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9BEE1D3" w14:textId="7B1E4672" w:rsidR="005D4503" w:rsidRPr="007B7447" w:rsidRDefault="005D4503" w:rsidP="005D4503">
            <w:pPr>
              <w:ind w:left="-10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128,707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A2934" w14:textId="095191D6" w:rsidR="005D4503" w:rsidRPr="00915316" w:rsidRDefault="005D4503" w:rsidP="005D4503">
            <w:pPr>
              <w:ind w:left="-108" w:right="12"/>
              <w:jc w:val="right"/>
              <w:rPr>
                <w:sz w:val="27"/>
                <w:szCs w:val="27"/>
              </w:rPr>
            </w:pPr>
            <w:r w:rsidRPr="00915316">
              <w:rPr>
                <w:sz w:val="27"/>
                <w:szCs w:val="27"/>
              </w:rPr>
              <w:t>74,532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B89A8" w14:textId="05FADD16" w:rsidR="005D4503" w:rsidRPr="00D964F4" w:rsidRDefault="005D4503" w:rsidP="005D4503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72,850</w:t>
            </w:r>
          </w:p>
        </w:tc>
      </w:tr>
      <w:tr w:rsidR="005D4503" w:rsidRPr="00D964F4" w14:paraId="67C381D2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288155CF" w14:textId="77777777" w:rsidR="005D4503" w:rsidRPr="00D964F4" w:rsidRDefault="005D4503" w:rsidP="005D450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04C5B40E" w14:textId="4C7B721F" w:rsidR="005D4503" w:rsidRPr="0036306D" w:rsidRDefault="005D4503" w:rsidP="00DA5DAF">
            <w:pPr>
              <w:ind w:left="-108" w:right="-58"/>
              <w:jc w:val="right"/>
              <w:rPr>
                <w:sz w:val="27"/>
                <w:szCs w:val="27"/>
                <w:cs/>
              </w:rPr>
            </w:pPr>
            <w:r w:rsidRPr="0036306D">
              <w:rPr>
                <w:sz w:val="27"/>
                <w:szCs w:val="27"/>
                <w:cs/>
              </w:rPr>
              <w:t>(</w:t>
            </w:r>
            <w:r w:rsidR="0036306D" w:rsidRPr="0036306D">
              <w:rPr>
                <w:rFonts w:hint="cs"/>
                <w:sz w:val="27"/>
                <w:szCs w:val="27"/>
                <w:cs/>
              </w:rPr>
              <w:t>2</w:t>
            </w:r>
            <w:r w:rsidRPr="0036306D">
              <w:rPr>
                <w:sz w:val="27"/>
                <w:szCs w:val="27"/>
              </w:rPr>
              <w:t>,</w:t>
            </w:r>
            <w:r w:rsidR="0036306D" w:rsidRPr="0036306D">
              <w:rPr>
                <w:sz w:val="27"/>
                <w:szCs w:val="27"/>
              </w:rPr>
              <w:t>04</w:t>
            </w:r>
            <w:r w:rsidRPr="0036306D">
              <w:rPr>
                <w:sz w:val="27"/>
                <w:szCs w:val="27"/>
                <w:cs/>
              </w:rPr>
              <w:t>9)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F992600" w14:textId="54131253" w:rsidR="005D4503" w:rsidRPr="0036306D" w:rsidRDefault="005D4503" w:rsidP="00DA5DAF">
            <w:pPr>
              <w:ind w:left="-108" w:right="-58"/>
              <w:jc w:val="right"/>
              <w:rPr>
                <w:sz w:val="27"/>
                <w:szCs w:val="27"/>
                <w:cs/>
              </w:rPr>
            </w:pPr>
            <w:r w:rsidRPr="0036306D">
              <w:rPr>
                <w:sz w:val="27"/>
                <w:szCs w:val="27"/>
                <w:cs/>
              </w:rPr>
              <w:t>(</w:t>
            </w:r>
            <w:r w:rsidRPr="0036306D">
              <w:rPr>
                <w:sz w:val="27"/>
                <w:szCs w:val="27"/>
              </w:rPr>
              <w:t>2,04</w:t>
            </w:r>
            <w:r w:rsidRPr="0036306D">
              <w:rPr>
                <w:sz w:val="27"/>
                <w:szCs w:val="27"/>
                <w:cs/>
              </w:rPr>
              <w:t>9)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538839" w14:textId="51E52620" w:rsidR="005D4503" w:rsidRPr="00915316" w:rsidRDefault="005D4503" w:rsidP="005D4503">
            <w:pPr>
              <w:ind w:left="-108" w:right="12"/>
              <w:jc w:val="right"/>
              <w:rPr>
                <w:sz w:val="27"/>
                <w:szCs w:val="27"/>
              </w:rPr>
            </w:pPr>
            <w:r w:rsidRPr="00915316">
              <w:rPr>
                <w:rFonts w:hint="cs"/>
                <w:sz w:val="27"/>
                <w:szCs w:val="27"/>
                <w:cs/>
              </w:rPr>
              <w:t>64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DAB5B" w14:textId="36E93A21" w:rsidR="005D4503" w:rsidRPr="00D964F4" w:rsidRDefault="005D4503" w:rsidP="005D450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F5D6B">
              <w:rPr>
                <w:sz w:val="27"/>
                <w:szCs w:val="27"/>
                <w:cs/>
              </w:rPr>
              <w:t>6</w:t>
            </w:r>
            <w:r>
              <w:rPr>
                <w:rFonts w:hint="cs"/>
                <w:sz w:val="27"/>
                <w:szCs w:val="27"/>
                <w:cs/>
              </w:rPr>
              <w:t>4</w:t>
            </w:r>
          </w:p>
        </w:tc>
      </w:tr>
      <w:tr w:rsidR="005D4503" w:rsidRPr="00D964F4" w14:paraId="32E3CBD4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5258453B" w14:textId="77777777" w:rsidR="005D4503" w:rsidRPr="00D964F4" w:rsidRDefault="005D4503" w:rsidP="005D450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F64D083" w14:textId="14DED75E" w:rsidR="005D4503" w:rsidRPr="0036306D" w:rsidRDefault="005D4503" w:rsidP="005D4503">
            <w:pPr>
              <w:ind w:left="-108"/>
              <w:jc w:val="right"/>
              <w:rPr>
                <w:sz w:val="27"/>
                <w:szCs w:val="27"/>
              </w:rPr>
            </w:pPr>
            <w:r w:rsidRPr="0036306D">
              <w:rPr>
                <w:sz w:val="27"/>
                <w:szCs w:val="27"/>
              </w:rPr>
              <w:t>1</w:t>
            </w:r>
            <w:r w:rsidR="0036306D" w:rsidRPr="0036306D">
              <w:rPr>
                <w:sz w:val="27"/>
                <w:szCs w:val="27"/>
              </w:rPr>
              <w:t>08</w:t>
            </w:r>
            <w:r w:rsidRPr="0036306D">
              <w:rPr>
                <w:sz w:val="27"/>
                <w:szCs w:val="27"/>
              </w:rPr>
              <w:t>,</w:t>
            </w:r>
            <w:r w:rsidR="0036306D" w:rsidRPr="0036306D">
              <w:rPr>
                <w:sz w:val="27"/>
                <w:szCs w:val="27"/>
              </w:rPr>
              <w:t>237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99FF087" w14:textId="6F718196" w:rsidR="005D4503" w:rsidRPr="0036306D" w:rsidRDefault="005D4503" w:rsidP="005D4503">
            <w:pPr>
              <w:ind w:left="-108"/>
              <w:jc w:val="right"/>
              <w:rPr>
                <w:sz w:val="27"/>
                <w:szCs w:val="27"/>
              </w:rPr>
            </w:pPr>
            <w:r w:rsidRPr="0036306D">
              <w:rPr>
                <w:sz w:val="27"/>
                <w:szCs w:val="27"/>
              </w:rPr>
              <w:t>112,637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B5B11" w14:textId="77777777" w:rsidR="005D4503" w:rsidRPr="00915316" w:rsidRDefault="005D4503" w:rsidP="005D1DEB">
            <w:pPr>
              <w:jc w:val="center"/>
              <w:rPr>
                <w:sz w:val="27"/>
                <w:szCs w:val="27"/>
              </w:rPr>
            </w:pPr>
            <w:r w:rsidRPr="00915316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413D92" w14:textId="28986389" w:rsidR="005D4503" w:rsidRPr="00D964F4" w:rsidRDefault="005D4503" w:rsidP="005D1DEB">
            <w:pPr>
              <w:jc w:val="center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5D4503" w:rsidRPr="00D964F4" w14:paraId="281B27A4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680F49EC" w14:textId="77777777" w:rsidR="005D4503" w:rsidRPr="00D964F4" w:rsidRDefault="005D4503" w:rsidP="005D450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D93CEA2" w14:textId="5AFB1D08" w:rsidR="005D4503" w:rsidRPr="0036306D" w:rsidRDefault="005D4503" w:rsidP="005D4503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36306D">
              <w:rPr>
                <w:sz w:val="27"/>
                <w:szCs w:val="27"/>
              </w:rPr>
              <w:t>2,</w:t>
            </w:r>
            <w:r w:rsidR="0036306D" w:rsidRPr="0036306D">
              <w:rPr>
                <w:sz w:val="27"/>
                <w:szCs w:val="27"/>
              </w:rPr>
              <w:t>365,315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A6AE5E9" w14:textId="7D0C6CB5" w:rsidR="005D4503" w:rsidRPr="007B7447" w:rsidRDefault="005D4503" w:rsidP="005D4503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2,295,616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1202D2F2" w14:textId="77777777" w:rsidR="005D4503" w:rsidRPr="00915316" w:rsidRDefault="005D4503" w:rsidP="005D1DEB">
            <w:pPr>
              <w:jc w:val="center"/>
              <w:rPr>
                <w:sz w:val="27"/>
                <w:szCs w:val="27"/>
              </w:rPr>
            </w:pPr>
            <w:r w:rsidRPr="00915316">
              <w:rPr>
                <w:sz w:val="27"/>
                <w:szCs w:val="27"/>
              </w:rPr>
              <w:t>-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1634357" w14:textId="28336CAC" w:rsidR="005D4503" w:rsidRPr="00D964F4" w:rsidRDefault="005D4503" w:rsidP="005D1DEB">
            <w:pPr>
              <w:jc w:val="center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-</w:t>
            </w:r>
          </w:p>
        </w:tc>
      </w:tr>
      <w:tr w:rsidR="005D4503" w:rsidRPr="00D964F4" w14:paraId="3DD9F69C" w14:textId="77777777" w:rsidTr="00883E56">
        <w:trPr>
          <w:trHeight w:val="283"/>
        </w:trPr>
        <w:tc>
          <w:tcPr>
            <w:tcW w:w="5114" w:type="dxa"/>
            <w:tcBorders>
              <w:top w:val="nil"/>
              <w:bottom w:val="nil"/>
            </w:tcBorders>
          </w:tcPr>
          <w:p w14:paraId="34CC798C" w14:textId="77777777" w:rsidR="005D4503" w:rsidRPr="00D964F4" w:rsidRDefault="005D4503" w:rsidP="005D450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5FC7D4" w14:textId="67FD3BDA" w:rsidR="005D4503" w:rsidRPr="0036306D" w:rsidRDefault="005D4503" w:rsidP="005D4503">
            <w:pPr>
              <w:ind w:left="-108"/>
              <w:jc w:val="right"/>
              <w:rPr>
                <w:sz w:val="27"/>
                <w:szCs w:val="27"/>
              </w:rPr>
            </w:pPr>
            <w:r w:rsidRPr="0036306D">
              <w:rPr>
                <w:sz w:val="27"/>
                <w:szCs w:val="27"/>
              </w:rPr>
              <w:t>1,3</w:t>
            </w:r>
            <w:r w:rsidR="0036306D" w:rsidRPr="0036306D">
              <w:rPr>
                <w:sz w:val="27"/>
                <w:szCs w:val="27"/>
              </w:rPr>
              <w:t>39,344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1CCEF" w14:textId="7D36BFB1" w:rsidR="005D4503" w:rsidRPr="007B7447" w:rsidRDefault="005D4503" w:rsidP="005D4503">
            <w:pPr>
              <w:ind w:left="-10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1,413,68</w:t>
            </w:r>
            <w:r w:rsidR="0036306D">
              <w:rPr>
                <w:sz w:val="27"/>
                <w:szCs w:val="27"/>
              </w:rPr>
              <w:t>3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0A9FBA27" w14:textId="3BB851A8" w:rsidR="005D4503" w:rsidRPr="00915316" w:rsidRDefault="005D4503" w:rsidP="005D4503">
            <w:pPr>
              <w:ind w:left="-108"/>
              <w:jc w:val="right"/>
              <w:rPr>
                <w:sz w:val="27"/>
                <w:szCs w:val="27"/>
              </w:rPr>
            </w:pPr>
            <w:r w:rsidRPr="00915316">
              <w:rPr>
                <w:sz w:val="27"/>
                <w:szCs w:val="27"/>
              </w:rPr>
              <w:t>18,480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CB52F07" w14:textId="638DA8A0" w:rsidR="005D4503" w:rsidRPr="00D964F4" w:rsidRDefault="005D4503" w:rsidP="005D450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107,066</w:t>
            </w:r>
          </w:p>
        </w:tc>
      </w:tr>
      <w:tr w:rsidR="005D4503" w:rsidRPr="00D964F4" w14:paraId="2EA64AF7" w14:textId="77777777" w:rsidTr="00C60399">
        <w:tc>
          <w:tcPr>
            <w:tcW w:w="5114" w:type="dxa"/>
            <w:tcBorders>
              <w:top w:val="nil"/>
              <w:bottom w:val="nil"/>
            </w:tcBorders>
          </w:tcPr>
          <w:p w14:paraId="6DD69B0E" w14:textId="77777777" w:rsidR="005D4503" w:rsidRPr="00D964F4" w:rsidRDefault="005D4503" w:rsidP="005D4503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0766DD" w14:textId="681923B3" w:rsidR="005D4503" w:rsidRPr="0036306D" w:rsidRDefault="0036306D" w:rsidP="005D4503">
            <w:pPr>
              <w:jc w:val="right"/>
              <w:rPr>
                <w:sz w:val="27"/>
                <w:szCs w:val="27"/>
              </w:rPr>
            </w:pPr>
            <w:r w:rsidRPr="0036306D">
              <w:rPr>
                <w:sz w:val="27"/>
                <w:szCs w:val="27"/>
              </w:rPr>
              <w:t>3,094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021304" w14:textId="7733CF9D" w:rsidR="005D4503" w:rsidRPr="007B7447" w:rsidRDefault="005D4503" w:rsidP="005D450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2,532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6AA0350D" w14:textId="7514FDB1" w:rsidR="005D4503" w:rsidRPr="00915316" w:rsidRDefault="005D4503" w:rsidP="005D4503">
            <w:pPr>
              <w:ind w:left="-108" w:right="12"/>
              <w:jc w:val="right"/>
              <w:rPr>
                <w:sz w:val="27"/>
                <w:szCs w:val="27"/>
              </w:rPr>
            </w:pPr>
            <w:r w:rsidRPr="00915316">
              <w:rPr>
                <w:sz w:val="27"/>
                <w:szCs w:val="27"/>
              </w:rPr>
              <w:t>3,094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F202132" w14:textId="3431F9DE" w:rsidR="005D4503" w:rsidRPr="00D964F4" w:rsidRDefault="005D4503" w:rsidP="005D4503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2,532</w:t>
            </w:r>
          </w:p>
        </w:tc>
      </w:tr>
      <w:tr w:rsidR="005D4503" w:rsidRPr="00D964F4" w14:paraId="4457646D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3C96AA5E" w14:textId="77777777" w:rsidR="005D4503" w:rsidRPr="00D964F4" w:rsidRDefault="005D4503" w:rsidP="005D4503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29A4F" w14:textId="3D38BF94" w:rsidR="005D4503" w:rsidRPr="0036306D" w:rsidRDefault="005D4503" w:rsidP="00DA5DAF">
            <w:pPr>
              <w:ind w:left="-108" w:right="-58"/>
              <w:jc w:val="right"/>
              <w:rPr>
                <w:sz w:val="27"/>
                <w:szCs w:val="27"/>
                <w:cs/>
              </w:rPr>
            </w:pPr>
            <w:r w:rsidRPr="0036306D">
              <w:rPr>
                <w:sz w:val="27"/>
                <w:szCs w:val="27"/>
                <w:cs/>
              </w:rPr>
              <w:t>(</w:t>
            </w:r>
            <w:r w:rsidR="0036306D" w:rsidRPr="0036306D">
              <w:rPr>
                <w:sz w:val="27"/>
                <w:szCs w:val="27"/>
              </w:rPr>
              <w:t>7,137</w:t>
            </w:r>
            <w:r w:rsidRPr="0036306D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6B174" w14:textId="6B75DAEC" w:rsidR="005D4503" w:rsidRPr="007B7447" w:rsidRDefault="005D4503" w:rsidP="00DA5DAF">
            <w:pPr>
              <w:ind w:left="-108" w:right="-58"/>
              <w:jc w:val="right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>
              <w:rPr>
                <w:rFonts w:hint="cs"/>
                <w:sz w:val="27"/>
                <w:szCs w:val="27"/>
                <w:cs/>
              </w:rPr>
              <w:t>7</w:t>
            </w:r>
            <w:r>
              <w:rPr>
                <w:sz w:val="27"/>
                <w:szCs w:val="27"/>
              </w:rPr>
              <w:t>,811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62C26038" w14:textId="5777290F" w:rsidR="005D4503" w:rsidRPr="00915316" w:rsidRDefault="005D4503" w:rsidP="00DA5DAF">
            <w:pPr>
              <w:ind w:left="-108" w:right="-58"/>
              <w:jc w:val="right"/>
              <w:rPr>
                <w:sz w:val="27"/>
                <w:szCs w:val="27"/>
                <w:cs/>
              </w:rPr>
            </w:pPr>
            <w:r w:rsidRPr="00915316">
              <w:rPr>
                <w:sz w:val="27"/>
                <w:szCs w:val="27"/>
                <w:cs/>
              </w:rPr>
              <w:t>(</w:t>
            </w:r>
            <w:r w:rsidRPr="00915316">
              <w:rPr>
                <w:rFonts w:hint="cs"/>
                <w:sz w:val="27"/>
                <w:szCs w:val="27"/>
                <w:cs/>
              </w:rPr>
              <w:t>7</w:t>
            </w:r>
            <w:r w:rsidRPr="00915316">
              <w:rPr>
                <w:sz w:val="27"/>
                <w:szCs w:val="27"/>
              </w:rPr>
              <w:t>,137</w:t>
            </w:r>
            <w:r w:rsidRPr="00915316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5F21D35" w14:textId="37B37AFB" w:rsidR="005D4503" w:rsidRPr="00D964F4" w:rsidRDefault="005D4503" w:rsidP="00DA5DAF">
            <w:pPr>
              <w:ind w:left="-108" w:right="-58"/>
              <w:jc w:val="right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>
              <w:rPr>
                <w:rFonts w:hint="cs"/>
                <w:sz w:val="27"/>
                <w:szCs w:val="27"/>
                <w:cs/>
              </w:rPr>
              <w:t>7</w:t>
            </w:r>
            <w:r>
              <w:rPr>
                <w:sz w:val="27"/>
                <w:szCs w:val="27"/>
              </w:rPr>
              <w:t>,811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</w:tr>
      <w:tr w:rsidR="005D4503" w:rsidRPr="00D964F4" w14:paraId="6CD16043" w14:textId="77777777" w:rsidTr="00C82EB2">
        <w:tc>
          <w:tcPr>
            <w:tcW w:w="5114" w:type="dxa"/>
            <w:tcBorders>
              <w:top w:val="nil"/>
              <w:bottom w:val="single" w:sz="4" w:space="0" w:color="auto"/>
            </w:tcBorders>
            <w:vAlign w:val="center"/>
          </w:tcPr>
          <w:p w14:paraId="67B49232" w14:textId="77777777" w:rsidR="005D4503" w:rsidRPr="00D964F4" w:rsidRDefault="005D4503" w:rsidP="005D4503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77E3" w14:textId="1F3CEDFF" w:rsidR="005D4503" w:rsidRPr="0036306D" w:rsidRDefault="005D4503" w:rsidP="005D4503">
            <w:pPr>
              <w:ind w:left="-108"/>
              <w:jc w:val="right"/>
              <w:rPr>
                <w:sz w:val="27"/>
                <w:szCs w:val="27"/>
              </w:rPr>
            </w:pPr>
            <w:r w:rsidRPr="0036306D">
              <w:rPr>
                <w:sz w:val="27"/>
                <w:szCs w:val="27"/>
              </w:rPr>
              <w:t>4,0</w:t>
            </w:r>
            <w:r w:rsidR="0036306D" w:rsidRPr="0036306D">
              <w:rPr>
                <w:sz w:val="27"/>
                <w:szCs w:val="27"/>
              </w:rPr>
              <w:t>70,102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8EC46" w14:textId="3F527322" w:rsidR="005D4503" w:rsidRPr="007B7447" w:rsidRDefault="005D4503" w:rsidP="005D4503">
            <w:pPr>
              <w:ind w:left="-108"/>
              <w:jc w:val="right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4,</w:t>
            </w:r>
            <w:r>
              <w:rPr>
                <w:sz w:val="27"/>
                <w:szCs w:val="27"/>
              </w:rPr>
              <w:t>072,378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D04BD" w14:textId="252F9CA3" w:rsidR="005D4503" w:rsidRPr="00915316" w:rsidRDefault="00915316" w:rsidP="005D4503">
            <w:pPr>
              <w:ind w:left="-108" w:right="12"/>
              <w:jc w:val="right"/>
              <w:rPr>
                <w:sz w:val="27"/>
                <w:szCs w:val="27"/>
              </w:rPr>
            </w:pPr>
            <w:r w:rsidRPr="00915316">
              <w:rPr>
                <w:sz w:val="27"/>
                <w:szCs w:val="27"/>
              </w:rPr>
              <w:t>122,033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B68D4" w14:textId="4E6FF9B8" w:rsidR="005D4503" w:rsidRPr="00D964F4" w:rsidRDefault="005D4503" w:rsidP="005D4503">
            <w:pPr>
              <w:ind w:left="-108" w:right="12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207,701</w:t>
            </w:r>
          </w:p>
        </w:tc>
      </w:tr>
      <w:tr w:rsidR="005D4503" w:rsidRPr="00D964F4" w14:paraId="5F557510" w14:textId="77777777" w:rsidTr="00C82EB2"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D067D" w14:textId="77777777" w:rsidR="005D4503" w:rsidRPr="00D964F4" w:rsidRDefault="005D4503" w:rsidP="005D4503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EDB28" w14:textId="7983B7FA" w:rsidR="005D4503" w:rsidRPr="00BD5E3F" w:rsidRDefault="005D4503" w:rsidP="005D4503">
            <w:pPr>
              <w:ind w:left="-108"/>
              <w:jc w:val="right"/>
              <w:rPr>
                <w:sz w:val="27"/>
                <w:szCs w:val="27"/>
                <w:highlight w:val="yellow"/>
              </w:rPr>
            </w:pPr>
            <w:r w:rsidRPr="0036306D">
              <w:rPr>
                <w:sz w:val="27"/>
                <w:szCs w:val="27"/>
              </w:rPr>
              <w:t>8</w:t>
            </w:r>
            <w:r w:rsidR="0036306D" w:rsidRPr="0036306D">
              <w:rPr>
                <w:sz w:val="27"/>
                <w:szCs w:val="27"/>
              </w:rPr>
              <w:t>14,020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DA36D2" w14:textId="236FCC1D" w:rsidR="005D4503" w:rsidRPr="007B7447" w:rsidRDefault="005D4503" w:rsidP="005D4503">
            <w:pPr>
              <w:ind w:left="-108"/>
              <w:jc w:val="right"/>
              <w:rPr>
                <w:sz w:val="27"/>
                <w:szCs w:val="27"/>
              </w:rPr>
            </w:pPr>
            <w:r w:rsidRPr="007B7447">
              <w:rPr>
                <w:sz w:val="27"/>
                <w:szCs w:val="27"/>
              </w:rPr>
              <w:t>8</w:t>
            </w:r>
            <w:r>
              <w:rPr>
                <w:sz w:val="27"/>
                <w:szCs w:val="27"/>
              </w:rPr>
              <w:t>1</w:t>
            </w:r>
            <w:r w:rsidRPr="007B7447">
              <w:rPr>
                <w:sz w:val="27"/>
                <w:szCs w:val="27"/>
              </w:rPr>
              <w:t>4,</w:t>
            </w:r>
            <w:r>
              <w:rPr>
                <w:sz w:val="27"/>
                <w:szCs w:val="27"/>
              </w:rPr>
              <w:t>476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5CCFD" w14:textId="1165A2CF" w:rsidR="005D4503" w:rsidRPr="00915316" w:rsidRDefault="00915316" w:rsidP="005D450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915316">
              <w:rPr>
                <w:sz w:val="27"/>
                <w:szCs w:val="27"/>
              </w:rPr>
              <w:t>24</w:t>
            </w:r>
            <w:r w:rsidR="005D4503" w:rsidRPr="00915316">
              <w:rPr>
                <w:sz w:val="27"/>
                <w:szCs w:val="27"/>
              </w:rPr>
              <w:t>,</w:t>
            </w:r>
            <w:r w:rsidRPr="00915316">
              <w:rPr>
                <w:sz w:val="27"/>
                <w:szCs w:val="27"/>
              </w:rPr>
              <w:t>407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5D051" w14:textId="35A56548" w:rsidR="005D4503" w:rsidRPr="00D964F4" w:rsidRDefault="005D4503" w:rsidP="005D450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41</w:t>
            </w:r>
            <w:r w:rsidRPr="00D964F4">
              <w:rPr>
                <w:sz w:val="27"/>
                <w:szCs w:val="27"/>
                <w:cs/>
              </w:rPr>
              <w:t>,</w:t>
            </w:r>
            <w:r>
              <w:rPr>
                <w:rFonts w:hint="cs"/>
                <w:sz w:val="27"/>
                <w:szCs w:val="27"/>
                <w:cs/>
              </w:rPr>
              <w:t>540</w:t>
            </w:r>
          </w:p>
        </w:tc>
      </w:tr>
      <w:bookmarkEnd w:id="4"/>
    </w:tbl>
    <w:p w14:paraId="46294B91" w14:textId="77777777" w:rsidR="00C60399" w:rsidRDefault="00C60399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1B4E5A89" w14:textId="486845AC" w:rsidR="004F53FA" w:rsidRPr="00A77A1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lastRenderedPageBreak/>
        <w:t>รายการระหว่าง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14:paraId="27F40500" w14:textId="318213E6" w:rsidR="004F53FA" w:rsidRDefault="004F53FA" w:rsidP="003E497C">
      <w:pPr>
        <w:ind w:left="630" w:right="30" w:firstLine="553"/>
        <w:jc w:val="thaiDistribute"/>
        <w:rPr>
          <w:spacing w:val="-2"/>
        </w:rPr>
      </w:pPr>
      <w:r w:rsidRPr="004E0A55">
        <w:rPr>
          <w:spacing w:val="-6"/>
          <w:cs/>
        </w:rPr>
        <w:t>บริษัทและบริษัทย่อยมีรายการบางส่วนกับกิจการที่เกี่ยวข้องกัน ซึ่งเกี่ยวข้องกันโดย</w:t>
      </w:r>
      <w:r w:rsidR="003C4225" w:rsidRPr="004E0A55">
        <w:rPr>
          <w:rFonts w:hint="cs"/>
          <w:spacing w:val="-6"/>
          <w:cs/>
        </w:rPr>
        <w:t>การเป็นกรรมการ</w:t>
      </w:r>
      <w:r w:rsidR="003C4225" w:rsidRPr="00D64016">
        <w:rPr>
          <w:rFonts w:hint="cs"/>
          <w:spacing w:val="-2"/>
          <w:cs/>
        </w:rPr>
        <w:t xml:space="preserve">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 รายการดังกล่าวเป็นไปตามปกติ</w:t>
      </w:r>
      <w:r w:rsidRPr="004E0A55">
        <w:rPr>
          <w:spacing w:val="-4"/>
          <w:cs/>
        </w:rPr>
        <w:t>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</w:t>
      </w:r>
      <w:r w:rsidRPr="00D64016">
        <w:rPr>
          <w:spacing w:val="-2"/>
          <w:cs/>
        </w:rPr>
        <w:t>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p w14:paraId="6C651082" w14:textId="77777777" w:rsidR="004E0A55" w:rsidRPr="004E0A55" w:rsidRDefault="004E0A55" w:rsidP="003E497C">
      <w:pPr>
        <w:ind w:left="630" w:right="30" w:firstLine="553"/>
        <w:jc w:val="thaiDistribute"/>
        <w:rPr>
          <w:spacing w:val="-2"/>
          <w:sz w:val="16"/>
          <w:szCs w:val="16"/>
        </w:rPr>
      </w:pPr>
    </w:p>
    <w:tbl>
      <w:tblPr>
        <w:tblW w:w="9617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5326"/>
      </w:tblGrid>
      <w:tr w:rsidR="00D721EA" w:rsidRPr="00C04077" w14:paraId="43B6661C" w14:textId="77777777" w:rsidTr="00883E56">
        <w:trPr>
          <w:trHeight w:val="198"/>
        </w:trPr>
        <w:tc>
          <w:tcPr>
            <w:tcW w:w="4291" w:type="dxa"/>
            <w:tcBorders>
              <w:bottom w:val="single" w:sz="4" w:space="0" w:color="auto"/>
            </w:tcBorders>
            <w:vAlign w:val="center"/>
          </w:tcPr>
          <w:p w14:paraId="57709290" w14:textId="020FC195" w:rsidR="00D721EA" w:rsidRPr="004E0A55" w:rsidRDefault="00D721EA" w:rsidP="00D721EA">
            <w:pPr>
              <w:pStyle w:val="4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26" w:type="dxa"/>
            <w:tcBorders>
              <w:bottom w:val="single" w:sz="4" w:space="0" w:color="auto"/>
            </w:tcBorders>
            <w:vAlign w:val="center"/>
          </w:tcPr>
          <w:p w14:paraId="14B375AF" w14:textId="77777777" w:rsidR="00D721EA" w:rsidRPr="004E0A55" w:rsidRDefault="00D721EA" w:rsidP="00D721EA">
            <w:pPr>
              <w:pStyle w:val="4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21EA" w:rsidRPr="00C04077" w14:paraId="21D5545D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4778081A" w14:textId="77777777" w:rsidR="00D721EA" w:rsidRPr="004E0A55" w:rsidRDefault="00D721EA" w:rsidP="00D721EA">
            <w:pPr>
              <w:pStyle w:val="5"/>
              <w:tabs>
                <w:tab w:val="left" w:pos="0"/>
              </w:tabs>
              <w:jc w:val="left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u w:val="none"/>
              </w:rPr>
              <w:t xml:space="preserve">1. </w:t>
            </w:r>
            <w:r w:rsidRPr="004E0A55">
              <w:rPr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62DBB5AB" w14:textId="528141FA" w:rsidR="00D721EA" w:rsidRPr="003853C4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3853C4">
              <w:rPr>
                <w:sz w:val="30"/>
                <w:szCs w:val="30"/>
                <w:cs/>
              </w:rPr>
              <w:t xml:space="preserve">ดูหมายเหตุ </w:t>
            </w:r>
            <w:r w:rsidR="00165B94" w:rsidRPr="003853C4">
              <w:rPr>
                <w:sz w:val="30"/>
                <w:szCs w:val="30"/>
              </w:rPr>
              <w:t>9</w:t>
            </w:r>
          </w:p>
        </w:tc>
      </w:tr>
      <w:tr w:rsidR="009D3EE1" w:rsidRPr="00C04077" w14:paraId="1C8F39E3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6C34C53D" w14:textId="523A77F2" w:rsidR="009D3EE1" w:rsidRPr="004E0A55" w:rsidRDefault="009D3EE1" w:rsidP="009D3EE1">
            <w:pPr>
              <w:pStyle w:val="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 w:rsidRPr="004E0A55">
              <w:rPr>
                <w:sz w:val="30"/>
                <w:szCs w:val="30"/>
                <w:u w:val="none"/>
              </w:rPr>
              <w:t xml:space="preserve">2. </w:t>
            </w:r>
            <w:r w:rsidR="00546DFD" w:rsidRPr="004E0A55">
              <w:rPr>
                <w:rFonts w:hint="cs"/>
                <w:sz w:val="30"/>
                <w:szCs w:val="30"/>
                <w:u w:val="none"/>
                <w:cs/>
              </w:rPr>
              <w:t>การร่วมค้า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3F7F954B" w14:textId="43CD088F" w:rsidR="009D3EE1" w:rsidRPr="003853C4" w:rsidRDefault="009D3EE1" w:rsidP="009D3EE1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3853C4">
              <w:rPr>
                <w:sz w:val="30"/>
                <w:szCs w:val="30"/>
                <w:cs/>
              </w:rPr>
              <w:t xml:space="preserve">ดูหมายเหตุ </w:t>
            </w:r>
            <w:r w:rsidR="00546DFD" w:rsidRPr="003853C4">
              <w:rPr>
                <w:sz w:val="30"/>
                <w:szCs w:val="30"/>
              </w:rPr>
              <w:t>10</w:t>
            </w:r>
          </w:p>
        </w:tc>
      </w:tr>
      <w:tr w:rsidR="00D721EA" w:rsidRPr="00C04077" w14:paraId="1437C72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10123533" w14:textId="3AA363F6" w:rsidR="00D721EA" w:rsidRPr="004E0A55" w:rsidRDefault="00546DFD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 xml:space="preserve">. </w:t>
            </w:r>
            <w:r w:rsidR="00D721EA" w:rsidRPr="004E0A55">
              <w:rPr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58FAEF6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</w:p>
        </w:tc>
      </w:tr>
      <w:tr w:rsidR="00D721EA" w:rsidRPr="00C04077" w14:paraId="5FD61EA1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ADF9DA0" w14:textId="628611C1" w:rsidR="00D721EA" w:rsidRPr="004E0A55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 xml:space="preserve">    </w:t>
            </w:r>
            <w:r w:rsidRPr="004E0A55">
              <w:rPr>
                <w:sz w:val="30"/>
                <w:szCs w:val="30"/>
              </w:rPr>
              <w:tab/>
            </w:r>
            <w:r w:rsidR="00546DFD" w:rsidRPr="004E0A55">
              <w:rPr>
                <w:sz w:val="30"/>
                <w:szCs w:val="30"/>
              </w:rPr>
              <w:t>3</w:t>
            </w:r>
            <w:r w:rsidRPr="004E0A55">
              <w:rPr>
                <w:sz w:val="30"/>
                <w:szCs w:val="30"/>
              </w:rPr>
              <w:t xml:space="preserve">.1 </w:t>
            </w: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F60041" w:rsidRPr="004E0A55">
              <w:rPr>
                <w:sz w:val="30"/>
                <w:szCs w:val="30"/>
                <w:cs/>
              </w:rPr>
              <w:t>บริษัท มาลีนนท์ ทาว</w:t>
            </w:r>
            <w:proofErr w:type="spellStart"/>
            <w:r w:rsidR="00F60041" w:rsidRPr="004E0A55">
              <w:rPr>
                <w:sz w:val="30"/>
                <w:szCs w:val="30"/>
                <w:cs/>
              </w:rPr>
              <w:t>เวอร์</w:t>
            </w:r>
            <w:proofErr w:type="spellEnd"/>
            <w:r w:rsidR="00F60041" w:rsidRPr="004E0A55">
              <w:rPr>
                <w:sz w:val="30"/>
                <w:szCs w:val="30"/>
                <w:cs/>
              </w:rPr>
              <w:t xml:space="preserve"> </w:t>
            </w:r>
            <w:r w:rsidRPr="004E0A55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FAECC08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มีผู้ถือหุ้นและ</w:t>
            </w:r>
            <w:r w:rsidRPr="004E0A55">
              <w:rPr>
                <w:sz w:val="30"/>
                <w:szCs w:val="30"/>
              </w:rPr>
              <w:t>/</w:t>
            </w:r>
            <w:r w:rsidRPr="004E0A55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D721EA" w:rsidRPr="00C04077" w14:paraId="515FF3F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461EA85" w14:textId="34F2E3B5" w:rsidR="00D721EA" w:rsidRPr="004E0A55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</w:rPr>
              <w:t xml:space="preserve">    </w:t>
            </w:r>
            <w:r w:rsidRPr="004E0A55">
              <w:rPr>
                <w:sz w:val="30"/>
                <w:szCs w:val="30"/>
              </w:rPr>
              <w:tab/>
            </w:r>
            <w:r w:rsidR="00546DFD" w:rsidRPr="004E0A55">
              <w:rPr>
                <w:sz w:val="30"/>
                <w:szCs w:val="30"/>
              </w:rPr>
              <w:t>3</w:t>
            </w:r>
            <w:r w:rsidRPr="004E0A55">
              <w:rPr>
                <w:sz w:val="30"/>
                <w:szCs w:val="30"/>
              </w:rPr>
              <w:t xml:space="preserve">.2 </w:t>
            </w: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4E0A55">
              <w:rPr>
                <w:sz w:val="30"/>
                <w:szCs w:val="30"/>
                <w:cs/>
              </w:rPr>
              <w:t>กองทุนรวมอสังหาริมทรัพย์</w:t>
            </w:r>
            <w:proofErr w:type="spellStart"/>
            <w:r w:rsidRPr="004E0A55">
              <w:rPr>
                <w:sz w:val="30"/>
                <w:szCs w:val="30"/>
                <w:cs/>
              </w:rPr>
              <w:t>มิล</w:t>
            </w:r>
            <w:proofErr w:type="spellEnd"/>
            <w:r w:rsidRPr="004E0A55">
              <w:rPr>
                <w:sz w:val="30"/>
                <w:szCs w:val="30"/>
                <w:cs/>
              </w:rPr>
              <w:t>เลียน</w:t>
            </w:r>
            <w:proofErr w:type="spellStart"/>
            <w:r w:rsidRPr="004E0A55">
              <w:rPr>
                <w:sz w:val="30"/>
                <w:szCs w:val="30"/>
                <w:cs/>
              </w:rPr>
              <w:t>แนร์</w:t>
            </w:r>
            <w:proofErr w:type="spellEnd"/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B6EB69A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บริษัท มาลีนนท์ ทาว</w:t>
            </w:r>
            <w:proofErr w:type="spellStart"/>
            <w:r w:rsidRPr="004E0A55">
              <w:rPr>
                <w:sz w:val="30"/>
                <w:szCs w:val="30"/>
                <w:cs/>
              </w:rPr>
              <w:t>เวอร์</w:t>
            </w:r>
            <w:proofErr w:type="spellEnd"/>
            <w:r w:rsidRPr="004E0A55">
              <w:rPr>
                <w:sz w:val="30"/>
                <w:szCs w:val="30"/>
                <w:cs/>
              </w:rPr>
              <w:t xml:space="preserve"> จำกัด เป็นผู้ถือหน่วยลงทุนรายใหญ่</w:t>
            </w:r>
          </w:p>
        </w:tc>
      </w:tr>
      <w:tr w:rsidR="00D721EA" w:rsidRPr="00C04077" w14:paraId="628F4586" w14:textId="77777777" w:rsidTr="0049147D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5DC64745" w14:textId="02C0D83E" w:rsidR="00D721EA" w:rsidRPr="004E0A55" w:rsidRDefault="00546DFD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>.</w:t>
            </w:r>
            <w:r w:rsidR="007F5D71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 xml:space="preserve"> 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D721EA" w:rsidRPr="004E0A55">
              <w:rPr>
                <w:sz w:val="30"/>
                <w:szCs w:val="30"/>
                <w:cs/>
              </w:rPr>
              <w:t>บริษัท จี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เอ็มเอ็ม </w:t>
            </w:r>
            <w:r w:rsidR="00D721EA" w:rsidRPr="004E0A55">
              <w:rPr>
                <w:sz w:val="30"/>
                <w:szCs w:val="30"/>
                <w:cs/>
              </w:rPr>
              <w:t xml:space="preserve">แกรมมี่ จำกัด (มหาชน)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1AA90E1E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721EA" w:rsidRPr="00C04077" w14:paraId="5D50BDC5" w14:textId="77777777" w:rsidTr="0049147D">
        <w:trPr>
          <w:trHeight w:val="428"/>
        </w:trPr>
        <w:tc>
          <w:tcPr>
            <w:tcW w:w="4291" w:type="dxa"/>
            <w:tcBorders>
              <w:top w:val="nil"/>
              <w:bottom w:val="single" w:sz="4" w:space="0" w:color="auto"/>
            </w:tcBorders>
          </w:tcPr>
          <w:p w14:paraId="2D6B2176" w14:textId="77777777" w:rsidR="00D721EA" w:rsidRPr="004E0A55" w:rsidRDefault="00D721EA" w:rsidP="00D721EA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30"/>
                <w:szCs w:val="30"/>
                <w:cs/>
              </w:rPr>
            </w:pP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4E0A55">
              <w:rPr>
                <w:sz w:val="30"/>
                <w:szCs w:val="30"/>
                <w:cs/>
              </w:rPr>
              <w:t xml:space="preserve">และบริษัทย่อย </w:t>
            </w:r>
          </w:p>
        </w:tc>
        <w:tc>
          <w:tcPr>
            <w:tcW w:w="5326" w:type="dxa"/>
            <w:tcBorders>
              <w:top w:val="nil"/>
              <w:bottom w:val="single" w:sz="4" w:space="0" w:color="auto"/>
            </w:tcBorders>
            <w:vAlign w:val="center"/>
          </w:tcPr>
          <w:p w14:paraId="01EF8868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</w:tr>
    </w:tbl>
    <w:p w14:paraId="2C73E872" w14:textId="274E3FAA" w:rsidR="00F711C7" w:rsidRDefault="00F711C7" w:rsidP="00A74B7B">
      <w:pPr>
        <w:ind w:right="-439"/>
        <w:jc w:val="both"/>
        <w:outlineLvl w:val="0"/>
        <w:rPr>
          <w:rFonts w:ascii="Angsana New" w:hAnsi="Angsana New"/>
          <w:cs/>
        </w:rPr>
      </w:pPr>
    </w:p>
    <w:p w14:paraId="7FED1AA5" w14:textId="77777777" w:rsidR="00F711C7" w:rsidRDefault="00F711C7">
      <w:pPr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4EB85EA7" w14:textId="66421CD2"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รายการระหว่างกิจการที่เกี่ยวข้องกันที่สำคัญ มีดังนี้</w:t>
      </w:r>
    </w:p>
    <w:p w14:paraId="1214139F" w14:textId="77777777" w:rsidR="004F53FA" w:rsidRPr="00DE242A" w:rsidRDefault="00CC53B0" w:rsidP="000518CD">
      <w:pPr>
        <w:spacing w:line="192" w:lineRule="auto"/>
        <w:ind w:left="7371" w:right="44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03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1351"/>
        <w:gridCol w:w="1352"/>
        <w:gridCol w:w="1287"/>
        <w:gridCol w:w="1316"/>
      </w:tblGrid>
      <w:tr w:rsidR="004F53FA" w:rsidRPr="00CD157D" w14:paraId="3A7F2668" w14:textId="77777777" w:rsidTr="00883E56">
        <w:trPr>
          <w:cantSplit/>
          <w:trHeight w:val="340"/>
        </w:trPr>
        <w:tc>
          <w:tcPr>
            <w:tcW w:w="4297" w:type="dxa"/>
            <w:vMerge w:val="restart"/>
            <w:tcBorders>
              <w:top w:val="single" w:sz="4" w:space="0" w:color="auto"/>
            </w:tcBorders>
            <w:vAlign w:val="center"/>
          </w:tcPr>
          <w:p w14:paraId="27418445" w14:textId="77777777" w:rsidR="004F53FA" w:rsidRPr="00797C00" w:rsidRDefault="004F53FA" w:rsidP="007E155D">
            <w:pPr>
              <w:pStyle w:val="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รายการในงบแสดงฐานะการเงิน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</w:tcBorders>
          </w:tcPr>
          <w:p w14:paraId="177C05D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</w:tcBorders>
          </w:tcPr>
          <w:p w14:paraId="0BF7BFA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1B10" w:rsidRPr="00CD157D" w14:paraId="6051343B" w14:textId="77777777" w:rsidTr="00883E56">
        <w:trPr>
          <w:cantSplit/>
          <w:trHeight w:val="340"/>
        </w:trPr>
        <w:tc>
          <w:tcPr>
            <w:tcW w:w="4297" w:type="dxa"/>
            <w:vMerge/>
            <w:tcBorders>
              <w:bottom w:val="single" w:sz="4" w:space="0" w:color="auto"/>
            </w:tcBorders>
          </w:tcPr>
          <w:p w14:paraId="3AF12FFC" w14:textId="77777777" w:rsidR="002E1B10" w:rsidRPr="00797C00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CAA5F8" w14:textId="10BE4BB8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099C" w14:textId="0EBAA05D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AD3A2CD" w14:textId="3B2E04D1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1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มี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ค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795A" w14:textId="75A9E87E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E1B10" w:rsidRPr="00CD157D" w14:paraId="051A48AB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64DA0AA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และลูกหนี้หมุนเวียนอื่น (หมายเหตุ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195C73" w14:textId="77777777" w:rsidR="002E1B10" w:rsidRPr="00817161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C4E37" w14:textId="77777777" w:rsidR="002E1B10" w:rsidRPr="00797C00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5174C9" w14:textId="77777777" w:rsidR="002E1B10" w:rsidRPr="00D9397A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7FA36EE" w14:textId="77777777" w:rsidR="002E1B10" w:rsidRPr="00797C00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B10" w:rsidRPr="00907C28" w14:paraId="3EC040D9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2736E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7F31C5A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49376EB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846077D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9A1262" w14:textId="77777777" w:rsidR="002E1B10" w:rsidRPr="00486BF6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2E1B10" w:rsidRPr="00907C28" w14:paraId="259ADECA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4996C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9FEC736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2D2993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5A0C6C5" w14:textId="5C85AD80" w:rsidR="002E1B10" w:rsidRPr="00717661" w:rsidRDefault="00717661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2,808,706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F6294A" w14:textId="189CF2A8" w:rsidR="002E1B10" w:rsidRPr="00486BF6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</w:t>
            </w:r>
            <w:r w:rsidR="00817161">
              <w:rPr>
                <w:rFonts w:hint="cs"/>
                <w:sz w:val="30"/>
                <w:szCs w:val="30"/>
                <w:cs/>
              </w:rPr>
              <w:t>728</w:t>
            </w:r>
            <w:r>
              <w:rPr>
                <w:rFonts w:hint="cs"/>
                <w:sz w:val="30"/>
                <w:szCs w:val="30"/>
                <w:cs/>
              </w:rPr>
              <w:t>,</w:t>
            </w:r>
            <w:r w:rsidR="00817161">
              <w:rPr>
                <w:rFonts w:hint="cs"/>
                <w:sz w:val="30"/>
                <w:szCs w:val="30"/>
                <w:cs/>
              </w:rPr>
              <w:t>32</w:t>
            </w:r>
            <w:r w:rsidR="00C60399">
              <w:rPr>
                <w:rFonts w:hint="cs"/>
                <w:sz w:val="30"/>
                <w:szCs w:val="30"/>
                <w:cs/>
              </w:rPr>
              <w:t>0</w:t>
            </w:r>
          </w:p>
        </w:tc>
      </w:tr>
      <w:tr w:rsidR="002E1B10" w:rsidRPr="00CD157D" w14:paraId="47840A00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61BC3B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D7EFCE6" w14:textId="4C83E86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1</w:t>
            </w:r>
            <w:r w:rsidR="00717661" w:rsidRPr="00717661">
              <w:rPr>
                <w:sz w:val="30"/>
                <w:szCs w:val="30"/>
              </w:rPr>
              <w:t>2</w:t>
            </w:r>
            <w:r w:rsidRPr="00717661">
              <w:rPr>
                <w:sz w:val="30"/>
                <w:szCs w:val="30"/>
              </w:rPr>
              <w:t>,</w:t>
            </w:r>
            <w:r w:rsidR="00717661" w:rsidRPr="00717661">
              <w:rPr>
                <w:sz w:val="30"/>
                <w:szCs w:val="30"/>
              </w:rPr>
              <w:t>900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B8D8BF" w14:textId="01266627" w:rsidR="002E1B10" w:rsidRPr="00717661" w:rsidRDefault="00817161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7661">
              <w:rPr>
                <w:rFonts w:hint="cs"/>
                <w:sz w:val="30"/>
                <w:szCs w:val="30"/>
                <w:cs/>
              </w:rPr>
              <w:t>12</w:t>
            </w:r>
            <w:r w:rsidR="002E1B10" w:rsidRPr="00717661">
              <w:rPr>
                <w:rFonts w:hint="cs"/>
                <w:sz w:val="30"/>
                <w:szCs w:val="30"/>
                <w:cs/>
              </w:rPr>
              <w:t>,</w:t>
            </w:r>
            <w:r w:rsidRPr="00717661">
              <w:rPr>
                <w:rFonts w:hint="cs"/>
                <w:sz w:val="30"/>
                <w:szCs w:val="30"/>
                <w:cs/>
              </w:rPr>
              <w:t>902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D600562" w14:textId="53A88AE8" w:rsidR="002E1B10" w:rsidRPr="00717661" w:rsidRDefault="00717661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7661">
              <w:rPr>
                <w:sz w:val="30"/>
                <w:szCs w:val="30"/>
              </w:rPr>
              <w:t>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BB4CF4" w14:textId="6D60F661" w:rsidR="002E1B10" w:rsidRPr="00486BF6" w:rsidRDefault="00817161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62</w:t>
            </w:r>
          </w:p>
        </w:tc>
      </w:tr>
      <w:tr w:rsidR="002E1B10" w:rsidRPr="00CD157D" w14:paraId="55F84B8E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08847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0F8E34E" w14:textId="10D4795A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1</w:t>
            </w:r>
            <w:r w:rsidR="00717661" w:rsidRPr="00717661">
              <w:rPr>
                <w:sz w:val="30"/>
                <w:szCs w:val="30"/>
              </w:rPr>
              <w:t>2</w:t>
            </w:r>
            <w:r w:rsidRPr="00717661">
              <w:rPr>
                <w:sz w:val="30"/>
                <w:szCs w:val="30"/>
              </w:rPr>
              <w:t>,</w:t>
            </w:r>
            <w:r w:rsidR="00717661" w:rsidRPr="00717661">
              <w:rPr>
                <w:sz w:val="30"/>
                <w:szCs w:val="30"/>
              </w:rPr>
              <w:t>900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352D89" w14:textId="628363D6" w:rsidR="002E1B10" w:rsidRPr="00717661" w:rsidRDefault="00817161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7661">
              <w:rPr>
                <w:sz w:val="30"/>
                <w:szCs w:val="30"/>
                <w:cs/>
              </w:rPr>
              <w:t>12</w:t>
            </w:r>
            <w:r w:rsidRPr="00717661">
              <w:rPr>
                <w:sz w:val="30"/>
                <w:szCs w:val="30"/>
              </w:rPr>
              <w:t>,</w:t>
            </w:r>
            <w:r w:rsidRPr="00717661">
              <w:rPr>
                <w:sz w:val="30"/>
                <w:szCs w:val="30"/>
                <w:cs/>
              </w:rPr>
              <w:t>902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E20A088" w14:textId="5B4718CC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2,</w:t>
            </w:r>
            <w:r w:rsidR="00717661" w:rsidRPr="00717661">
              <w:rPr>
                <w:sz w:val="30"/>
                <w:szCs w:val="30"/>
              </w:rPr>
              <w:t>808</w:t>
            </w:r>
            <w:r w:rsidRPr="00717661">
              <w:rPr>
                <w:sz w:val="30"/>
                <w:szCs w:val="30"/>
              </w:rPr>
              <w:t>,</w:t>
            </w:r>
            <w:r w:rsidR="00717661" w:rsidRPr="00717661">
              <w:rPr>
                <w:sz w:val="30"/>
                <w:szCs w:val="30"/>
              </w:rPr>
              <w:t>766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4BB7159" w14:textId="1A828029" w:rsidR="002E1B10" w:rsidRPr="00486BF6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</w:t>
            </w:r>
            <w:r w:rsidR="00817161">
              <w:rPr>
                <w:rFonts w:hint="cs"/>
                <w:sz w:val="30"/>
                <w:szCs w:val="30"/>
                <w:cs/>
              </w:rPr>
              <w:t>728</w:t>
            </w:r>
            <w:r>
              <w:rPr>
                <w:rFonts w:hint="cs"/>
                <w:sz w:val="30"/>
                <w:szCs w:val="30"/>
                <w:cs/>
              </w:rPr>
              <w:t>,</w:t>
            </w:r>
            <w:r w:rsidR="00817161">
              <w:rPr>
                <w:rFonts w:hint="cs"/>
                <w:sz w:val="30"/>
                <w:szCs w:val="30"/>
                <w:cs/>
              </w:rPr>
              <w:t>38</w:t>
            </w:r>
            <w:r w:rsidR="00C60399">
              <w:rPr>
                <w:rFonts w:hint="cs"/>
                <w:sz w:val="30"/>
                <w:szCs w:val="30"/>
                <w:cs/>
              </w:rPr>
              <w:t>2</w:t>
            </w:r>
          </w:p>
        </w:tc>
      </w:tr>
      <w:tr w:rsidR="002E1B10" w:rsidRPr="00CD157D" w14:paraId="3297221B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779E7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F8C5B4C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6975E48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08CAAC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453EC25" w14:textId="77777777" w:rsidR="002E1B10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2E1B10" w:rsidRPr="00CD157D" w14:paraId="5BEC09F9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43767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BCE6334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71766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7C0943C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203B38B" w14:textId="581791A7" w:rsidR="002E1B10" w:rsidRPr="00717661" w:rsidRDefault="00717661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105,8</w:t>
            </w:r>
            <w:r w:rsidR="00897A73">
              <w:rPr>
                <w:sz w:val="30"/>
                <w:szCs w:val="30"/>
              </w:rPr>
              <w:t>8</w:t>
            </w:r>
            <w:r w:rsidRPr="00717661">
              <w:rPr>
                <w:sz w:val="30"/>
                <w:szCs w:val="30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30B84A2" w14:textId="2457F6EA" w:rsidR="002E1B10" w:rsidRPr="00486BF6" w:rsidRDefault="00817161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</w:t>
            </w:r>
            <w:r w:rsidR="002E1B1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315</w:t>
            </w:r>
          </w:p>
        </w:tc>
      </w:tr>
      <w:tr w:rsidR="002E1B10" w:rsidRPr="00CD157D" w14:paraId="020E8786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478E78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931527C" w14:textId="1ADF6C3F" w:rsidR="002E1B10" w:rsidRPr="00717661" w:rsidRDefault="00717661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12,900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361E11" w14:textId="5D409352" w:rsidR="002E1B10" w:rsidRPr="00717661" w:rsidRDefault="00817161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7661">
              <w:rPr>
                <w:sz w:val="30"/>
                <w:szCs w:val="30"/>
                <w:cs/>
              </w:rPr>
              <w:t>12</w:t>
            </w:r>
            <w:r w:rsidRPr="00717661">
              <w:rPr>
                <w:sz w:val="30"/>
                <w:szCs w:val="30"/>
              </w:rPr>
              <w:t>,</w:t>
            </w:r>
            <w:r w:rsidRPr="00717661">
              <w:rPr>
                <w:sz w:val="30"/>
                <w:szCs w:val="30"/>
                <w:cs/>
              </w:rPr>
              <w:t>902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2C1C6F" w14:textId="27001D28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2,</w:t>
            </w:r>
            <w:r w:rsidR="00717661" w:rsidRPr="00717661">
              <w:rPr>
                <w:sz w:val="30"/>
                <w:szCs w:val="30"/>
              </w:rPr>
              <w:t>914,648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64BB93F" w14:textId="57E9C4AE" w:rsidR="002E1B10" w:rsidRPr="00486BF6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</w:t>
            </w:r>
            <w:r w:rsidR="00930BFB">
              <w:rPr>
                <w:sz w:val="30"/>
                <w:szCs w:val="30"/>
              </w:rPr>
              <w:t>817</w:t>
            </w:r>
            <w:r>
              <w:rPr>
                <w:sz w:val="30"/>
                <w:szCs w:val="30"/>
              </w:rPr>
              <w:t>,</w:t>
            </w:r>
            <w:r w:rsidR="00930BFB">
              <w:rPr>
                <w:sz w:val="30"/>
                <w:szCs w:val="30"/>
              </w:rPr>
              <w:t>69</w:t>
            </w:r>
            <w:r w:rsidR="00C60399">
              <w:rPr>
                <w:sz w:val="30"/>
                <w:szCs w:val="30"/>
              </w:rPr>
              <w:t>7</w:t>
            </w:r>
          </w:p>
        </w:tc>
      </w:tr>
      <w:tr w:rsidR="002E1B10" w:rsidRPr="00CD157D" w14:paraId="32B6E6DB" w14:textId="77777777" w:rsidTr="00883E56">
        <w:trPr>
          <w:cantSplit/>
          <w:trHeight w:val="374"/>
        </w:trPr>
        <w:tc>
          <w:tcPr>
            <w:tcW w:w="4297" w:type="dxa"/>
            <w:tcBorders>
              <w:bottom w:val="nil"/>
            </w:tcBorders>
            <w:vAlign w:val="center"/>
          </w:tcPr>
          <w:p w14:paraId="0271C6CC" w14:textId="77777777" w:rsidR="002E1B10" w:rsidRPr="00D415F3" w:rsidRDefault="002E1B10" w:rsidP="002E1B10">
            <w:pPr>
              <w:ind w:right="-432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415F3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351" w:type="dxa"/>
            <w:tcBorders>
              <w:bottom w:val="nil"/>
              <w:right w:val="dashed" w:sz="4" w:space="0" w:color="auto"/>
            </w:tcBorders>
            <w:vAlign w:val="bottom"/>
          </w:tcPr>
          <w:p w14:paraId="61E42C8B" w14:textId="77777777" w:rsidR="002E1B10" w:rsidRPr="00717661" w:rsidRDefault="002E1B10" w:rsidP="002E1B10">
            <w:pPr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nil"/>
            </w:tcBorders>
            <w:vAlign w:val="bottom"/>
          </w:tcPr>
          <w:p w14:paraId="098DB653" w14:textId="77777777" w:rsidR="002E1B10" w:rsidRPr="00717661" w:rsidRDefault="002E1B10" w:rsidP="002E1B10">
            <w:pPr>
              <w:tabs>
                <w:tab w:val="decimal" w:pos="984"/>
                <w:tab w:val="decimal" w:pos="1062"/>
              </w:tabs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  <w:right w:val="dashed" w:sz="4" w:space="0" w:color="auto"/>
            </w:tcBorders>
            <w:vAlign w:val="bottom"/>
          </w:tcPr>
          <w:p w14:paraId="1C983438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left w:val="nil"/>
              <w:bottom w:val="nil"/>
            </w:tcBorders>
            <w:vAlign w:val="bottom"/>
          </w:tcPr>
          <w:p w14:paraId="16180650" w14:textId="77777777" w:rsidR="002E1B10" w:rsidRPr="00780EF1" w:rsidRDefault="002E1B10" w:rsidP="002E1B10">
            <w:pPr>
              <w:ind w:left="-108" w:right="228"/>
              <w:jc w:val="right"/>
              <w:rPr>
                <w:color w:val="FF0000"/>
                <w:sz w:val="30"/>
                <w:szCs w:val="30"/>
              </w:rPr>
            </w:pPr>
          </w:p>
        </w:tc>
      </w:tr>
      <w:tr w:rsidR="002E1B10" w:rsidRPr="00CD157D" w14:paraId="283034DF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DC33773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D415F3">
              <w:rPr>
                <w:rFonts w:ascii="Angsana New" w:hAnsi="Angsana New"/>
                <w:sz w:val="30"/>
                <w:szCs w:val="30"/>
              </w:rPr>
              <w:t>-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5331317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717661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3702ACE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26E553" w14:textId="35074C28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2,</w:t>
            </w:r>
            <w:r w:rsidR="00717661" w:rsidRPr="00717661">
              <w:rPr>
                <w:sz w:val="30"/>
                <w:szCs w:val="30"/>
              </w:rPr>
              <w:t>635,218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C385560" w14:textId="2F18AA2E" w:rsidR="002E1B10" w:rsidRPr="00780EF1" w:rsidRDefault="00930BFB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2E1B10" w:rsidRPr="00780EF1">
              <w:rPr>
                <w:sz w:val="30"/>
                <w:szCs w:val="30"/>
              </w:rPr>
              <w:t>,</w:t>
            </w:r>
            <w:r w:rsidR="002E1B10" w:rsidRPr="00780EF1">
              <w:rPr>
                <w:rFonts w:hint="cs"/>
                <w:sz w:val="30"/>
                <w:szCs w:val="30"/>
                <w:cs/>
              </w:rPr>
              <w:t>80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  <w:r w:rsidR="002E1B10" w:rsidRPr="00780EF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120</w:t>
            </w:r>
          </w:p>
        </w:tc>
      </w:tr>
      <w:tr w:rsidR="002E1B10" w:rsidRPr="00CD157D" w14:paraId="37602118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2E518166" w14:textId="1F68AB34" w:rsidR="002E1B10" w:rsidRPr="00D415F3" w:rsidRDefault="00D97DB9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E1B10" w:rsidRPr="00D415F3">
              <w:rPr>
                <w:rFonts w:ascii="Angsana New" w:hAnsi="Angsana New" w:hint="cs"/>
                <w:sz w:val="30"/>
                <w:szCs w:val="30"/>
                <w:cs/>
              </w:rPr>
              <w:t>. สินทรัพย์สิทธิการใช้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</w:tcPr>
          <w:p w14:paraId="07DDDFE7" w14:textId="77777777" w:rsidR="002E1B10" w:rsidRPr="00717661" w:rsidRDefault="002E1B10" w:rsidP="002E1B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</w:tcPr>
          <w:p w14:paraId="65E35D15" w14:textId="77777777" w:rsidR="002E1B10" w:rsidRPr="00717661" w:rsidRDefault="002E1B10" w:rsidP="002E1B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E76E95C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14:paraId="12E35C7F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2E1B10" w:rsidRPr="00CD157D" w14:paraId="05CC1350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7DE26EF4" w14:textId="77777777" w:rsidR="002E1B10" w:rsidRPr="00EF17BF" w:rsidRDefault="002E1B10" w:rsidP="002E1B1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2C793A7" w14:textId="6E674185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3</w:t>
            </w:r>
            <w:r w:rsidR="00717661" w:rsidRPr="00717661">
              <w:rPr>
                <w:sz w:val="30"/>
                <w:szCs w:val="30"/>
              </w:rPr>
              <w:t>23</w:t>
            </w:r>
            <w:r w:rsidRPr="00717661">
              <w:rPr>
                <w:sz w:val="30"/>
                <w:szCs w:val="30"/>
              </w:rPr>
              <w:t>,</w:t>
            </w:r>
            <w:r w:rsidR="00717661" w:rsidRPr="00717661">
              <w:rPr>
                <w:sz w:val="30"/>
                <w:szCs w:val="30"/>
              </w:rPr>
              <w:t>588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6D78682C" w14:textId="66EB6363" w:rsidR="002E1B10" w:rsidRPr="00717661" w:rsidRDefault="00817161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717661">
              <w:rPr>
                <w:sz w:val="30"/>
                <w:szCs w:val="30"/>
              </w:rPr>
              <w:t>339</w:t>
            </w:r>
            <w:r w:rsidR="002E1B10" w:rsidRPr="00717661">
              <w:rPr>
                <w:sz w:val="30"/>
                <w:szCs w:val="30"/>
              </w:rPr>
              <w:t>,</w:t>
            </w:r>
            <w:r w:rsidRPr="00717661">
              <w:rPr>
                <w:sz w:val="30"/>
                <w:szCs w:val="30"/>
              </w:rPr>
              <w:t>4</w:t>
            </w:r>
            <w:r w:rsidR="003128D9">
              <w:rPr>
                <w:sz w:val="30"/>
                <w:szCs w:val="30"/>
              </w:rPr>
              <w:t>59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F415F96" w14:textId="6FF0E254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1</w:t>
            </w:r>
            <w:r w:rsidR="00717661" w:rsidRPr="00717661">
              <w:rPr>
                <w:sz w:val="30"/>
                <w:szCs w:val="30"/>
              </w:rPr>
              <w:t>23,609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</w:tcPr>
          <w:p w14:paraId="49FCE438" w14:textId="06ED9922" w:rsidR="002E1B10" w:rsidRPr="00717661" w:rsidRDefault="00930BFB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129</w:t>
            </w:r>
            <w:r w:rsidR="002E1B10" w:rsidRPr="00717661">
              <w:rPr>
                <w:sz w:val="30"/>
                <w:szCs w:val="30"/>
              </w:rPr>
              <w:t>,</w:t>
            </w:r>
            <w:r w:rsidRPr="00717661">
              <w:rPr>
                <w:sz w:val="30"/>
                <w:szCs w:val="30"/>
              </w:rPr>
              <w:t>672</w:t>
            </w:r>
          </w:p>
        </w:tc>
      </w:tr>
      <w:tr w:rsidR="002E1B10" w:rsidRPr="00CD157D" w14:paraId="6CCB5E34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10D84CF" w14:textId="02ECD6F6" w:rsidR="002E1B10" w:rsidRDefault="00D97DB9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E1B10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2E1B10">
              <w:rPr>
                <w:rFonts w:ascii="Angsana New" w:hAnsi="Angsana New" w:hint="cs"/>
                <w:sz w:val="30"/>
                <w:szCs w:val="30"/>
                <w:cs/>
              </w:rPr>
              <w:t>เงินมัดจำอสังหาริมทรัพย์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EACBB22" w14:textId="77777777" w:rsidR="002E1B10" w:rsidRPr="00817161" w:rsidRDefault="002E1B10" w:rsidP="002E1B10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3940190" w14:textId="77777777" w:rsidR="002E1B10" w:rsidRPr="00095FBD" w:rsidRDefault="002E1B10" w:rsidP="002E1B10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00CBA38" w14:textId="77777777" w:rsidR="002E1B10" w:rsidRPr="00817161" w:rsidRDefault="002E1B10" w:rsidP="002E1B10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50C612" w14:textId="77777777" w:rsidR="002E1B10" w:rsidRPr="00937F85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2E1B10" w:rsidRPr="00717661" w14:paraId="46502040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50E9DD89" w14:textId="77777777" w:rsidR="002E1B10" w:rsidRPr="00EF17BF" w:rsidRDefault="002E1B10" w:rsidP="002E1B1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6E4B94C" w14:textId="77777777" w:rsidR="002E1B10" w:rsidRPr="00717661" w:rsidRDefault="002E1B10" w:rsidP="002E1B10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FA55AFE" w14:textId="77777777" w:rsidR="002E1B10" w:rsidRPr="00717661" w:rsidRDefault="002E1B10" w:rsidP="002E1B10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A0BFEF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4,250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EFD878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4,250</w:t>
            </w:r>
          </w:p>
        </w:tc>
      </w:tr>
      <w:tr w:rsidR="002E1B10" w:rsidRPr="00CD157D" w14:paraId="0041713C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AF21AFC" w14:textId="24A666FE" w:rsidR="002E1B10" w:rsidRPr="00797C00" w:rsidRDefault="00D97DB9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E1B10">
              <w:rPr>
                <w:rFonts w:ascii="Angsana New" w:hAnsi="Angsana New"/>
                <w:sz w:val="30"/>
                <w:szCs w:val="30"/>
              </w:rPr>
              <w:t>.</w:t>
            </w:r>
            <w:r w:rsidR="002E1B10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501F6F7" w14:textId="77777777" w:rsidR="002E1B10" w:rsidRPr="00817161" w:rsidRDefault="002E1B10" w:rsidP="002E1B10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6C04CC" w14:textId="77777777" w:rsidR="002E1B10" w:rsidRPr="00095FBD" w:rsidRDefault="002E1B10" w:rsidP="002E1B10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600E040" w14:textId="77777777" w:rsidR="002E1B10" w:rsidRPr="00817161" w:rsidRDefault="002E1B10" w:rsidP="002E1B10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AA7BE6F" w14:textId="77777777" w:rsidR="002E1B10" w:rsidRPr="00937F85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2E1B10" w:rsidRPr="00CD157D" w14:paraId="31443627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69A1B428" w14:textId="77777777" w:rsidR="002E1B10" w:rsidRPr="00EF17BF" w:rsidRDefault="002E1B10" w:rsidP="002E1B1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89468F" w14:textId="20C0DD23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3</w:t>
            </w:r>
            <w:r w:rsidR="00C60399">
              <w:rPr>
                <w:sz w:val="30"/>
                <w:szCs w:val="30"/>
              </w:rPr>
              <w:t>2</w:t>
            </w:r>
            <w:r w:rsidRPr="00717661">
              <w:rPr>
                <w:sz w:val="30"/>
                <w:szCs w:val="30"/>
              </w:rPr>
              <w:t>,</w:t>
            </w:r>
            <w:r w:rsidR="00717661" w:rsidRPr="00717661">
              <w:rPr>
                <w:sz w:val="30"/>
                <w:szCs w:val="30"/>
              </w:rPr>
              <w:t>822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5C64D6FB" w14:textId="41866EE8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3</w:t>
            </w:r>
            <w:r w:rsidR="00817161" w:rsidRPr="00717661">
              <w:rPr>
                <w:sz w:val="30"/>
                <w:szCs w:val="30"/>
              </w:rPr>
              <w:t>3</w:t>
            </w:r>
            <w:r w:rsidRPr="00717661">
              <w:rPr>
                <w:sz w:val="30"/>
                <w:szCs w:val="30"/>
              </w:rPr>
              <w:t>,</w:t>
            </w:r>
            <w:r w:rsidRPr="00717661">
              <w:rPr>
                <w:rFonts w:hint="cs"/>
                <w:sz w:val="30"/>
                <w:szCs w:val="30"/>
                <w:cs/>
              </w:rPr>
              <w:t>0</w:t>
            </w:r>
            <w:r w:rsidR="00817161" w:rsidRPr="00717661">
              <w:rPr>
                <w:rFonts w:hint="cs"/>
                <w:sz w:val="30"/>
                <w:szCs w:val="30"/>
                <w:cs/>
              </w:rPr>
              <w:t>87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983EEA" w14:textId="13CC1BF5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12,059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B267C8" w14:textId="7D9AF0F8" w:rsidR="002E1B10" w:rsidRPr="00486BF6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 w:rsidR="00930BFB">
              <w:rPr>
                <w:rFonts w:hint="cs"/>
                <w:sz w:val="30"/>
                <w:szCs w:val="30"/>
                <w:cs/>
              </w:rPr>
              <w:t>2</w:t>
            </w:r>
            <w:r w:rsidRPr="00486BF6">
              <w:rPr>
                <w:sz w:val="30"/>
                <w:szCs w:val="30"/>
              </w:rPr>
              <w:t>,</w:t>
            </w:r>
            <w:r w:rsidR="00930BFB">
              <w:rPr>
                <w:sz w:val="30"/>
                <w:szCs w:val="30"/>
              </w:rPr>
              <w:t>059</w:t>
            </w:r>
          </w:p>
        </w:tc>
      </w:tr>
      <w:tr w:rsidR="002E1B10" w:rsidRPr="00CD157D" w14:paraId="76808A61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</w:tcPr>
          <w:p w14:paraId="20DE4F7C" w14:textId="44856A9D" w:rsidR="002E1B10" w:rsidRPr="004600B8" w:rsidRDefault="00D97DB9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E1B10"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2E1B10"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2E1B10"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2E1B1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2E1B10"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9C0F4F" w14:textId="77777777" w:rsidR="002E1B10" w:rsidRPr="00817161" w:rsidRDefault="002E1B10" w:rsidP="002E1B10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D03F335" w14:textId="77777777" w:rsidR="002E1B10" w:rsidRPr="00095FBD" w:rsidRDefault="002E1B10" w:rsidP="002E1B10">
            <w:pPr>
              <w:tabs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B962A39" w14:textId="77777777" w:rsidR="002E1B10" w:rsidRPr="00817161" w:rsidRDefault="002E1B10" w:rsidP="002E1B10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ADE8AD2" w14:textId="77777777" w:rsidR="002E1B10" w:rsidRPr="00A23846" w:rsidRDefault="002E1B10" w:rsidP="002E1B10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312" w:rsidRPr="00CD157D" w14:paraId="1E524923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6745B9F2" w14:textId="7EA9EB19" w:rsidR="00E17312" w:rsidRDefault="00E17312" w:rsidP="00E17312">
            <w:p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8FB5DEA" w14:textId="03EDC7A5" w:rsidR="00E17312" w:rsidRPr="00E17312" w:rsidRDefault="00E17312" w:rsidP="00E17312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E17312"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bottom"/>
          </w:tcPr>
          <w:p w14:paraId="5E4ED484" w14:textId="5410BD83" w:rsidR="00E17312" w:rsidRPr="00E17312" w:rsidRDefault="00E17312" w:rsidP="00E17312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E17312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13BA532" w14:textId="60F42308" w:rsidR="00E17312" w:rsidRPr="00E17312" w:rsidRDefault="00E17312" w:rsidP="00E17312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E17312"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bottom"/>
          </w:tcPr>
          <w:p w14:paraId="383D2F74" w14:textId="3B33C0FA" w:rsidR="00E17312" w:rsidRPr="00A23846" w:rsidRDefault="00E17312" w:rsidP="00E17312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17312" w:rsidRPr="00CD157D" w14:paraId="54F26B99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73FE6495" w14:textId="77777777" w:rsidR="00E17312" w:rsidRPr="00EF17BF" w:rsidRDefault="00E17312" w:rsidP="00E17312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65AE08" w14:textId="4E374F0B" w:rsidR="00E17312" w:rsidRPr="00582AD5" w:rsidRDefault="00E17312" w:rsidP="00E17312">
            <w:pPr>
              <w:ind w:right="139"/>
              <w:jc w:val="right"/>
              <w:rPr>
                <w:sz w:val="30"/>
                <w:szCs w:val="30"/>
              </w:rPr>
            </w:pPr>
            <w:r w:rsidRPr="00582AD5">
              <w:rPr>
                <w:sz w:val="30"/>
                <w:szCs w:val="30"/>
              </w:rPr>
              <w:t>5,620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D20CCC" w14:textId="456386D8" w:rsidR="00E17312" w:rsidRPr="00095FBD" w:rsidRDefault="00E17312" w:rsidP="00E17312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4</w:t>
            </w:r>
            <w:r w:rsidRPr="00095FB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991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941C82C" w14:textId="2D1657C1" w:rsidR="00E17312" w:rsidRPr="00D97DB9" w:rsidRDefault="00E17312" w:rsidP="00E17312">
            <w:pPr>
              <w:ind w:right="139"/>
              <w:jc w:val="right"/>
              <w:rPr>
                <w:sz w:val="30"/>
                <w:szCs w:val="30"/>
              </w:rPr>
            </w:pPr>
            <w:r w:rsidRPr="00D97DB9">
              <w:rPr>
                <w:sz w:val="30"/>
                <w:szCs w:val="30"/>
              </w:rPr>
              <w:t>676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BA9320F" w14:textId="702A00A4" w:rsidR="00E17312" w:rsidRPr="00746F42" w:rsidRDefault="00E17312" w:rsidP="00E17312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453</w:t>
            </w:r>
          </w:p>
        </w:tc>
      </w:tr>
      <w:tr w:rsidR="00E17312" w:rsidRPr="00CD157D" w14:paraId="52C0A6FD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56F433D" w14:textId="681C6496" w:rsidR="00E17312" w:rsidRPr="00EF17BF" w:rsidRDefault="00E17312" w:rsidP="00E17312">
            <w:pPr>
              <w:tabs>
                <w:tab w:val="left" w:pos="480"/>
                <w:tab w:val="left" w:pos="900"/>
                <w:tab w:val="left" w:pos="1440"/>
              </w:tabs>
              <w:ind w:left="429"/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8734B1C" w14:textId="27E31A1C" w:rsidR="00E17312" w:rsidRPr="00582AD5" w:rsidRDefault="00E17312" w:rsidP="00E17312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5,620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A1543BE" w14:textId="5958E81E" w:rsidR="00E17312" w:rsidRDefault="00E17312" w:rsidP="00E17312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4,991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CD4B04E" w14:textId="41C95811" w:rsidR="00E17312" w:rsidRPr="00D97DB9" w:rsidRDefault="00E17312" w:rsidP="00E17312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67C89D5" w14:textId="6D74FA6C" w:rsidR="00E17312" w:rsidRDefault="00E17312" w:rsidP="00E17312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462</w:t>
            </w:r>
          </w:p>
        </w:tc>
      </w:tr>
      <w:tr w:rsidR="00E17312" w:rsidRPr="004600B8" w14:paraId="6D9CE464" w14:textId="77777777" w:rsidTr="00883E56">
        <w:trPr>
          <w:cantSplit/>
          <w:trHeight w:hRule="exact" w:val="425"/>
        </w:trPr>
        <w:tc>
          <w:tcPr>
            <w:tcW w:w="429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54603A" w14:textId="49E6EDCE" w:rsidR="00E17312" w:rsidRPr="000E3AAD" w:rsidRDefault="00E17312" w:rsidP="00E17312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0FC7AB8" w14:textId="77777777" w:rsidR="00E17312" w:rsidRPr="00817161" w:rsidRDefault="00E17312" w:rsidP="00E1731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0FCC308" w14:textId="77777777" w:rsidR="00E17312" w:rsidRPr="00095FBD" w:rsidRDefault="00E17312" w:rsidP="00E1731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BD2C9BE" w14:textId="77777777" w:rsidR="00E17312" w:rsidRPr="00817161" w:rsidRDefault="00E17312" w:rsidP="00E17312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609274EF" w14:textId="77777777" w:rsidR="00E17312" w:rsidRPr="00314667" w:rsidRDefault="00E17312" w:rsidP="00E17312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312" w:rsidRPr="004600B8" w14:paraId="0BE103A5" w14:textId="77777777" w:rsidTr="00883E56">
        <w:trPr>
          <w:cantSplit/>
          <w:trHeight w:hRule="exact" w:val="425"/>
        </w:trPr>
        <w:tc>
          <w:tcPr>
            <w:tcW w:w="429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2BBED" w14:textId="77777777" w:rsidR="00E17312" w:rsidRPr="004600B8" w:rsidRDefault="00E17312" w:rsidP="00E17312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2046A5" w14:textId="23051927" w:rsidR="00E17312" w:rsidRPr="00D97DB9" w:rsidRDefault="00E17312" w:rsidP="00E17312">
            <w:pPr>
              <w:ind w:right="139"/>
              <w:jc w:val="right"/>
              <w:rPr>
                <w:sz w:val="30"/>
                <w:szCs w:val="30"/>
              </w:rPr>
            </w:pPr>
            <w:r w:rsidRPr="00D97DB9">
              <w:rPr>
                <w:sz w:val="30"/>
                <w:szCs w:val="30"/>
              </w:rPr>
              <w:t>331,689</w:t>
            </w:r>
          </w:p>
        </w:tc>
        <w:tc>
          <w:tcPr>
            <w:tcW w:w="135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2EFBA" w14:textId="595A04BB" w:rsidR="00E17312" w:rsidRPr="00D97DB9" w:rsidRDefault="00E17312" w:rsidP="00E17312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D97DB9">
              <w:rPr>
                <w:rFonts w:hint="cs"/>
                <w:sz w:val="30"/>
                <w:szCs w:val="30"/>
                <w:cs/>
              </w:rPr>
              <w:t>346,088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0F3667F" w14:textId="5F3DFD83" w:rsidR="00E17312" w:rsidRPr="00D97DB9" w:rsidRDefault="00E17312" w:rsidP="00E17312">
            <w:pPr>
              <w:ind w:right="139"/>
              <w:jc w:val="right"/>
              <w:rPr>
                <w:sz w:val="30"/>
                <w:szCs w:val="30"/>
              </w:rPr>
            </w:pPr>
            <w:r w:rsidRPr="00D97DB9">
              <w:rPr>
                <w:sz w:val="30"/>
                <w:szCs w:val="30"/>
              </w:rPr>
              <w:t>126,704</w:t>
            </w:r>
          </w:p>
        </w:tc>
        <w:tc>
          <w:tcPr>
            <w:tcW w:w="131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4AFEB42" w14:textId="6F6EDC76" w:rsidR="00E17312" w:rsidRPr="00CA754C" w:rsidRDefault="00E17312" w:rsidP="00E17312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132</w:t>
            </w:r>
            <w:r>
              <w:rPr>
                <w:sz w:val="30"/>
                <w:szCs w:val="30"/>
              </w:rPr>
              <w:t>,204</w:t>
            </w:r>
          </w:p>
        </w:tc>
      </w:tr>
    </w:tbl>
    <w:p w14:paraId="52557B0D" w14:textId="77777777" w:rsidR="000F4E93" w:rsidRPr="000D51E6" w:rsidRDefault="000F4E93" w:rsidP="000D51E6">
      <w:pPr>
        <w:ind w:right="-57"/>
        <w:rPr>
          <w:sz w:val="8"/>
          <w:szCs w:val="8"/>
        </w:rPr>
      </w:pPr>
    </w:p>
    <w:p w14:paraId="345E7EB6" w14:textId="77777777" w:rsidR="00F33505" w:rsidRDefault="00F33505" w:rsidP="005C1E69">
      <w:pPr>
        <w:ind w:right="-57"/>
        <w:jc w:val="right"/>
        <w:rPr>
          <w:sz w:val="30"/>
          <w:szCs w:val="30"/>
        </w:rPr>
      </w:pPr>
    </w:p>
    <w:p w14:paraId="282FCF8E" w14:textId="77777777" w:rsidR="00F33505" w:rsidRDefault="00F33505" w:rsidP="005C1E69">
      <w:pPr>
        <w:ind w:right="-57"/>
        <w:jc w:val="right"/>
        <w:rPr>
          <w:sz w:val="30"/>
          <w:szCs w:val="30"/>
        </w:rPr>
      </w:pPr>
    </w:p>
    <w:p w14:paraId="4D3A4058" w14:textId="4D88BC90" w:rsidR="00527D0C" w:rsidRDefault="00527D0C" w:rsidP="005C1E69">
      <w:pPr>
        <w:ind w:right="-57"/>
        <w:jc w:val="right"/>
        <w:rPr>
          <w:sz w:val="30"/>
          <w:szCs w:val="30"/>
        </w:rPr>
      </w:pPr>
    </w:p>
    <w:p w14:paraId="11B6D1C2" w14:textId="2D99B31B" w:rsidR="004C625F" w:rsidRDefault="004C625F" w:rsidP="005C1E69">
      <w:pPr>
        <w:ind w:right="-57"/>
        <w:jc w:val="right"/>
        <w:rPr>
          <w:sz w:val="30"/>
          <w:szCs w:val="30"/>
        </w:rPr>
      </w:pPr>
    </w:p>
    <w:p w14:paraId="7C78CC0D" w14:textId="77777777" w:rsidR="004C625F" w:rsidRDefault="004C625F" w:rsidP="005C1E69">
      <w:pPr>
        <w:ind w:right="-57"/>
        <w:jc w:val="right"/>
        <w:rPr>
          <w:sz w:val="30"/>
          <w:szCs w:val="30"/>
        </w:rPr>
      </w:pPr>
    </w:p>
    <w:p w14:paraId="1DF92916" w14:textId="7AA9F03A" w:rsidR="00527D0C" w:rsidRDefault="00D97DB9" w:rsidP="00D97DB9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0A99FCC" w14:textId="77777777" w:rsidR="0068295D" w:rsidRDefault="0068295D" w:rsidP="000518CD">
      <w:pPr>
        <w:ind w:right="44"/>
        <w:jc w:val="right"/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58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1"/>
        <w:gridCol w:w="1358"/>
        <w:gridCol w:w="1358"/>
        <w:gridCol w:w="1358"/>
        <w:gridCol w:w="1244"/>
      </w:tblGrid>
      <w:tr w:rsidR="003E2E6D" w:rsidRPr="00D9686C" w14:paraId="21588041" w14:textId="77777777" w:rsidTr="00883E56">
        <w:trPr>
          <w:cantSplit/>
          <w:trHeight w:val="397"/>
        </w:trPr>
        <w:tc>
          <w:tcPr>
            <w:tcW w:w="4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41EFC" w14:textId="77777777" w:rsidR="003E2E6D" w:rsidRPr="00D9686C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  <w:p w14:paraId="7A05AD7E" w14:textId="50089255" w:rsidR="002E1B10" w:rsidRPr="00D9686C" w:rsidRDefault="003E2E6D" w:rsidP="002E1B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 w:rsidR="00C60399" w:rsidRPr="00D9686C">
              <w:rPr>
                <w:sz w:val="30"/>
                <w:szCs w:val="30"/>
              </w:rPr>
              <w:t>3</w:t>
            </w:r>
            <w:r w:rsidRPr="00D9686C">
              <w:rPr>
                <w:sz w:val="30"/>
                <w:szCs w:val="30"/>
                <w:cs/>
              </w:rPr>
              <w:t xml:space="preserve"> เดือน</w:t>
            </w:r>
            <w:r w:rsidR="00F00A99" w:rsidRPr="00D9686C">
              <w:rPr>
                <w:sz w:val="30"/>
                <w:szCs w:val="30"/>
                <w:cs/>
              </w:rPr>
              <w:t xml:space="preserve"> </w:t>
            </w:r>
            <w:r w:rsidRPr="00D9686C">
              <w:rPr>
                <w:sz w:val="30"/>
                <w:szCs w:val="30"/>
                <w:cs/>
              </w:rPr>
              <w:t xml:space="preserve">สิ้นสุดวันที่ </w:t>
            </w:r>
            <w:r w:rsidR="002F3CC1" w:rsidRPr="00D9686C">
              <w:rPr>
                <w:sz w:val="30"/>
                <w:szCs w:val="30"/>
              </w:rPr>
              <w:t>3</w:t>
            </w:r>
            <w:r w:rsidR="002E1B10" w:rsidRPr="00D9686C">
              <w:rPr>
                <w:sz w:val="30"/>
                <w:szCs w:val="30"/>
              </w:rPr>
              <w:t>1</w:t>
            </w:r>
            <w:r w:rsidR="00D9397A" w:rsidRPr="00D9686C">
              <w:rPr>
                <w:sz w:val="30"/>
                <w:szCs w:val="30"/>
              </w:rPr>
              <w:t xml:space="preserve"> </w:t>
            </w:r>
            <w:r w:rsidR="002E1B10" w:rsidRPr="00D9686C">
              <w:rPr>
                <w:sz w:val="30"/>
                <w:szCs w:val="30"/>
                <w:cs/>
              </w:rPr>
              <w:t>มีนาคม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DDB608" w14:textId="77777777" w:rsidR="003E2E6D" w:rsidRPr="00D9686C" w:rsidRDefault="003E2E6D" w:rsidP="00087726">
            <w:pPr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9D231A" w14:textId="77777777" w:rsidR="003E2E6D" w:rsidRPr="00D9686C" w:rsidRDefault="003E2E6D" w:rsidP="00087726">
            <w:pPr>
              <w:ind w:left="-120" w:right="-4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E6D" w:rsidRPr="00D9686C" w14:paraId="5F46B9EA" w14:textId="77777777" w:rsidTr="00883E56">
        <w:trPr>
          <w:cantSplit/>
          <w:trHeight w:val="397"/>
        </w:trPr>
        <w:tc>
          <w:tcPr>
            <w:tcW w:w="4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EEFD" w14:textId="77777777" w:rsidR="003E2E6D" w:rsidRPr="00D9686C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A954A6" w14:textId="3E5E4862" w:rsidR="003E2E6D" w:rsidRPr="00D9686C" w:rsidRDefault="003E2E6D" w:rsidP="003E2E6D">
            <w:pPr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2E1B10" w:rsidRPr="00D9686C">
              <w:rPr>
                <w:sz w:val="30"/>
                <w:szCs w:val="30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13DFF" w14:textId="53F6C0FE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2E1B10" w:rsidRPr="00D9686C">
              <w:rPr>
                <w:sz w:val="30"/>
                <w:szCs w:val="30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8542360" w14:textId="63C04C98" w:rsidR="003E2E6D" w:rsidRPr="00D9686C" w:rsidRDefault="003E2E6D" w:rsidP="003E2E6D">
            <w:pPr>
              <w:ind w:left="-122" w:right="-8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2E1B10" w:rsidRPr="00D9686C">
              <w:rPr>
                <w:sz w:val="30"/>
                <w:szCs w:val="30"/>
              </w:rPr>
              <w:t>6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DD525" w14:textId="436EBB25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2E1B10" w:rsidRPr="00D9686C">
              <w:rPr>
                <w:sz w:val="30"/>
                <w:szCs w:val="30"/>
              </w:rPr>
              <w:t>5</w:t>
            </w:r>
          </w:p>
        </w:tc>
      </w:tr>
      <w:tr w:rsidR="003F29BA" w:rsidRPr="00D9686C" w14:paraId="09DF0BCC" w14:textId="77777777" w:rsidTr="00883E56">
        <w:trPr>
          <w:cantSplit/>
          <w:trHeight w:val="454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73F2B" w14:textId="6AB481A6" w:rsidR="003F29BA" w:rsidRPr="00D9686C" w:rsidRDefault="00D97DB9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8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รายได้จากการขายเวลาโฆษณา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91F2373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9FA98D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A38579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85461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yellow"/>
              </w:rPr>
            </w:pPr>
          </w:p>
        </w:tc>
      </w:tr>
      <w:tr w:rsidR="0053045C" w:rsidRPr="00D9686C" w14:paraId="411B3F55" w14:textId="77777777" w:rsidTr="00883E56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43500" w14:textId="77777777" w:rsidR="0053045C" w:rsidRPr="00D9686C" w:rsidRDefault="0053045C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021B11" w14:textId="760C18E8" w:rsidR="0053045C" w:rsidRPr="00D9686C" w:rsidRDefault="00D97DB9" w:rsidP="0053045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18</w:t>
            </w:r>
            <w:r w:rsidR="00AD562D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000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1B63" w14:textId="66C4236F" w:rsidR="0053045C" w:rsidRPr="00D9686C" w:rsidRDefault="00896341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25</w:t>
            </w:r>
            <w:r w:rsidR="00022910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948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88985C" w14:textId="77777777" w:rsidR="0053045C" w:rsidRPr="00D9686C" w:rsidRDefault="0053045C" w:rsidP="003F29BA">
            <w:pPr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49AA68" w14:textId="77777777" w:rsidR="0053045C" w:rsidRPr="00D9686C" w:rsidRDefault="0053045C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-</w:t>
            </w:r>
          </w:p>
        </w:tc>
      </w:tr>
      <w:tr w:rsidR="003F29BA" w:rsidRPr="00D9686C" w14:paraId="0582D6EF" w14:textId="77777777" w:rsidTr="00883E56">
        <w:trPr>
          <w:cantSplit/>
          <w:trHeight w:val="454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97AC4" w14:textId="339FE105" w:rsidR="003F29BA" w:rsidRPr="00D9686C" w:rsidRDefault="00AA44AD" w:rsidP="003F29BA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9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C797B4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13C0D1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color w:val="FF0000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0D8BF1B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285CF3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green"/>
              </w:rPr>
            </w:pPr>
          </w:p>
        </w:tc>
      </w:tr>
      <w:tr w:rsidR="003F29BA" w:rsidRPr="00D9686C" w14:paraId="20A7AE18" w14:textId="77777777" w:rsidTr="00883E56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DA8" w14:textId="77777777" w:rsidR="003F29BA" w:rsidRPr="00D9686C" w:rsidRDefault="003F29B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4561DAA" w14:textId="77777777" w:rsidR="003F29BA" w:rsidRPr="00D9686C" w:rsidRDefault="003F29BA" w:rsidP="003F29BA">
            <w:pPr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CCF1C" w14:textId="77777777" w:rsidR="003F29BA" w:rsidRPr="00D9686C" w:rsidRDefault="003F29BA" w:rsidP="003F29BA">
            <w:pPr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4624289" w14:textId="70626EDA" w:rsidR="003F29BA" w:rsidRPr="00D9686C" w:rsidRDefault="00AA44AD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241</w:t>
            </w:r>
            <w:r w:rsidR="00AD562D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849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F41AF" w14:textId="484013EE" w:rsidR="003F29BA" w:rsidRPr="00D9686C" w:rsidRDefault="00896341" w:rsidP="00854B38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233</w:t>
            </w:r>
            <w:r w:rsidR="00022910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090</w:t>
            </w:r>
          </w:p>
        </w:tc>
      </w:tr>
      <w:tr w:rsidR="00C034AA" w:rsidRPr="00D9686C" w14:paraId="53181DCF" w14:textId="77777777" w:rsidTr="00883E56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CE8830" w14:textId="77777777" w:rsidR="00C034AA" w:rsidRPr="00D9686C" w:rsidRDefault="00C034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D4B7F7E" w14:textId="54209F92" w:rsidR="00C034AA" w:rsidRPr="00D9686C" w:rsidRDefault="00AA44AD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35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6C762" w14:textId="70D537A4" w:rsidR="00C034AA" w:rsidRPr="00D9686C" w:rsidRDefault="00C60399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49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5FBE6CD" w14:textId="4D8475F7" w:rsidR="00C034AA" w:rsidRPr="00D9686C" w:rsidRDefault="00AA44AD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35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D2050A" w14:textId="07AE5D75" w:rsidR="00C034AA" w:rsidRPr="00D9686C" w:rsidRDefault="00896341" w:rsidP="00C034AA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49</w:t>
            </w:r>
          </w:p>
        </w:tc>
      </w:tr>
      <w:tr w:rsidR="00854B38" w:rsidRPr="00D9686C" w14:paraId="27DBA3F6" w14:textId="77777777" w:rsidTr="00883E56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6B7C" w14:textId="77777777" w:rsidR="00854B38" w:rsidRPr="00D9686C" w:rsidRDefault="00854B38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BF4535B" w14:textId="2CDD3BA4" w:rsidR="00854B38" w:rsidRPr="00D9686C" w:rsidRDefault="00AA44AD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35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EA5B2" w14:textId="62E7ECE3" w:rsidR="00854B38" w:rsidRPr="00D9686C" w:rsidRDefault="00C60399" w:rsidP="00874D34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49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3977D20" w14:textId="7FA252B7" w:rsidR="00854B38" w:rsidRPr="00D9686C" w:rsidRDefault="00AA44AD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241</w:t>
            </w:r>
            <w:r w:rsidR="00AD562D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884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7F7D6" w14:textId="6ABC4399" w:rsidR="00854B38" w:rsidRPr="00D9686C" w:rsidRDefault="00896341" w:rsidP="00854B38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233</w:t>
            </w:r>
            <w:r w:rsidR="00022910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139</w:t>
            </w:r>
          </w:p>
        </w:tc>
      </w:tr>
      <w:tr w:rsidR="008933AA" w:rsidRPr="00D9686C" w14:paraId="7B321763" w14:textId="77777777" w:rsidTr="00883E56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DD854" w14:textId="621B579A" w:rsidR="008933AA" w:rsidRPr="00D9686C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 w:rsidR="00AA44AD" w:rsidRPr="00D9686C">
              <w:rPr>
                <w:sz w:val="30"/>
                <w:szCs w:val="30"/>
              </w:rPr>
              <w:t>0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9D0DEB0" w14:textId="77777777" w:rsidR="008933AA" w:rsidRPr="00D9686C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CFBED6B" w14:textId="77777777" w:rsidR="008933AA" w:rsidRPr="00D9686C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7CFCF6E" w14:textId="77777777" w:rsidR="008933AA" w:rsidRPr="00D9686C" w:rsidRDefault="008933AA" w:rsidP="008933AA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A557339" w14:textId="77777777" w:rsidR="008933AA" w:rsidRPr="00D9686C" w:rsidRDefault="008933AA" w:rsidP="008933AA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6A70E0" w:rsidRPr="00D9686C" w14:paraId="58ACD69B" w14:textId="77777777" w:rsidTr="00C60399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2E52" w14:textId="77777777" w:rsidR="006A70E0" w:rsidRPr="00D9686C" w:rsidRDefault="006A70E0" w:rsidP="006A70E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73D5D548" w14:textId="77777777" w:rsidR="006A70E0" w:rsidRPr="00D9686C" w:rsidRDefault="006A70E0" w:rsidP="00C60399">
            <w:pPr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40EA9" w14:textId="77777777" w:rsidR="006A70E0" w:rsidRPr="00D9686C" w:rsidRDefault="006A70E0" w:rsidP="00C60399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32934BA0" w14:textId="44A7AE2D" w:rsidR="006A70E0" w:rsidRPr="00D9686C" w:rsidRDefault="004657C1" w:rsidP="00C60399">
            <w:pPr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C9180F" w14:textId="1BC40C1A" w:rsidR="006A70E0" w:rsidRPr="00D9686C" w:rsidRDefault="00896341" w:rsidP="006A70E0">
            <w:pPr>
              <w:ind w:right="139"/>
              <w:jc w:val="right"/>
              <w:rPr>
                <w:sz w:val="30"/>
                <w:szCs w:val="30"/>
                <w:highlight w:val="yellow"/>
                <w:cs/>
              </w:rPr>
            </w:pPr>
            <w:r w:rsidRPr="00D9686C">
              <w:rPr>
                <w:sz w:val="30"/>
                <w:szCs w:val="30"/>
              </w:rPr>
              <w:t>19</w:t>
            </w:r>
          </w:p>
        </w:tc>
      </w:tr>
      <w:tr w:rsidR="006A70E0" w:rsidRPr="00D9686C" w14:paraId="14F8A32F" w14:textId="77777777" w:rsidTr="00883E56">
        <w:trPr>
          <w:cantSplit/>
          <w:trHeight w:val="425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1EC5F" w14:textId="6E0102B4" w:rsidR="006A70E0" w:rsidRPr="00D9686C" w:rsidRDefault="006A70E0" w:rsidP="006A70E0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1</w:t>
            </w:r>
            <w:r w:rsidR="00AA44AD" w:rsidRPr="00D9686C">
              <w:rPr>
                <w:sz w:val="30"/>
                <w:szCs w:val="30"/>
              </w:rPr>
              <w:t>1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9C5E037" w14:textId="77777777" w:rsidR="006A70E0" w:rsidRPr="00D9686C" w:rsidRDefault="006A70E0" w:rsidP="006A70E0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376070" w14:textId="77777777" w:rsidR="006A70E0" w:rsidRPr="00D9686C" w:rsidRDefault="006A70E0" w:rsidP="006A70E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27BAD50" w14:textId="77777777" w:rsidR="006A70E0" w:rsidRPr="00D9686C" w:rsidRDefault="006A70E0" w:rsidP="006A70E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2"/>
                <w:szCs w:val="3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B49D04" w14:textId="77777777" w:rsidR="006A70E0" w:rsidRPr="00D9686C" w:rsidRDefault="006A70E0" w:rsidP="006A70E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2"/>
                <w:szCs w:val="32"/>
                <w:highlight w:val="green"/>
              </w:rPr>
            </w:pPr>
          </w:p>
        </w:tc>
      </w:tr>
      <w:tr w:rsidR="006A70E0" w:rsidRPr="00D9686C" w14:paraId="0BE9318D" w14:textId="77777777" w:rsidTr="00883E56">
        <w:trPr>
          <w:cantSplit/>
          <w:trHeight w:val="425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F7F3" w14:textId="77777777" w:rsidR="006A70E0" w:rsidRPr="00D9686C" w:rsidRDefault="006A70E0" w:rsidP="006A70E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6CEFC3" w14:textId="77777777" w:rsidR="006A70E0" w:rsidRPr="00D9686C" w:rsidRDefault="006A70E0" w:rsidP="006A70E0">
            <w:pPr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AE15" w14:textId="77777777" w:rsidR="006A70E0" w:rsidRPr="00D9686C" w:rsidRDefault="006A70E0" w:rsidP="006A70E0">
            <w:pPr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C135D7" w14:textId="091322F7" w:rsidR="006A70E0" w:rsidRPr="00D9686C" w:rsidRDefault="004657C1" w:rsidP="006A70E0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262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B6D9F" w14:textId="64690FCA" w:rsidR="006A70E0" w:rsidRPr="00D9686C" w:rsidRDefault="00896341" w:rsidP="006A70E0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525</w:t>
            </w:r>
          </w:p>
        </w:tc>
      </w:tr>
      <w:tr w:rsidR="006A70E0" w:rsidRPr="00D9686C" w14:paraId="25D4A45A" w14:textId="77777777" w:rsidTr="00883E56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38DA0" w14:textId="10B4772B" w:rsidR="006A70E0" w:rsidRPr="00D9686C" w:rsidRDefault="006A70E0" w:rsidP="006A70E0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4657C1" w:rsidRPr="00D9686C">
              <w:rPr>
                <w:sz w:val="30"/>
                <w:szCs w:val="30"/>
                <w:cs/>
              </w:rPr>
              <w:t>2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38CDCA2" w14:textId="77777777" w:rsidR="006A70E0" w:rsidRPr="00D9686C" w:rsidRDefault="006A70E0" w:rsidP="006A70E0">
            <w:pPr>
              <w:ind w:right="-11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924D1" w14:textId="77777777" w:rsidR="006A70E0" w:rsidRPr="00D9686C" w:rsidRDefault="006A70E0" w:rsidP="006A70E0">
            <w:pPr>
              <w:ind w:right="-114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A064A55" w14:textId="77777777" w:rsidR="006A70E0" w:rsidRPr="00D9686C" w:rsidRDefault="006A70E0" w:rsidP="006A70E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5E61A4" w14:textId="77777777" w:rsidR="006A70E0" w:rsidRPr="00D9686C" w:rsidRDefault="006A70E0" w:rsidP="006A70E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green"/>
              </w:rPr>
            </w:pPr>
          </w:p>
        </w:tc>
      </w:tr>
      <w:tr w:rsidR="006A70E0" w:rsidRPr="00D9686C" w14:paraId="0414D030" w14:textId="77777777" w:rsidTr="00883E56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C704" w14:textId="77777777" w:rsidR="006A70E0" w:rsidRPr="00D9686C" w:rsidRDefault="006A70E0" w:rsidP="006A70E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42CD8BD" w14:textId="33AEB039" w:rsidR="006A70E0" w:rsidRPr="00D9686C" w:rsidRDefault="004657C1" w:rsidP="006A70E0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28</w:t>
            </w:r>
            <w:r w:rsidR="006A70E0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C745" w14:textId="3E564285" w:rsidR="006A70E0" w:rsidRPr="00D9686C" w:rsidRDefault="00AA44AD" w:rsidP="006A70E0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</w:t>
            </w:r>
            <w:r w:rsidR="006A70E0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121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80582B" w14:textId="4B0D87E3" w:rsidR="006A70E0" w:rsidRPr="00D9686C" w:rsidRDefault="004657C1" w:rsidP="006A70E0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542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C322A5" w14:textId="0583AE7F" w:rsidR="006A70E0" w:rsidRPr="00D9686C" w:rsidRDefault="00896341" w:rsidP="006A70E0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721</w:t>
            </w:r>
          </w:p>
        </w:tc>
      </w:tr>
      <w:tr w:rsidR="006A70E0" w:rsidRPr="00D9686C" w14:paraId="12F443C5" w14:textId="77777777" w:rsidTr="00883E56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3766A" w14:textId="6A297B19" w:rsidR="006A70E0" w:rsidRPr="00D9686C" w:rsidRDefault="006A70E0" w:rsidP="006A70E0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4657C1" w:rsidRPr="00D9686C">
              <w:rPr>
                <w:sz w:val="30"/>
                <w:szCs w:val="30"/>
                <w:cs/>
              </w:rPr>
              <w:t>3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27628418" w14:textId="77777777" w:rsidR="006A70E0" w:rsidRPr="00D9686C" w:rsidRDefault="006A70E0" w:rsidP="006A70E0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72606B" w14:textId="77777777" w:rsidR="006A70E0" w:rsidRPr="00D9686C" w:rsidRDefault="006A70E0" w:rsidP="006A70E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03E9983B" w14:textId="77777777" w:rsidR="006A70E0" w:rsidRPr="00D9686C" w:rsidRDefault="006A70E0" w:rsidP="006A70E0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81BB1E" w14:textId="77777777" w:rsidR="006A70E0" w:rsidRPr="00D9686C" w:rsidRDefault="006A70E0" w:rsidP="006A70E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6A70E0" w:rsidRPr="00D9686C" w14:paraId="54233B68" w14:textId="77777777" w:rsidTr="00883E56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89630" w14:textId="77777777" w:rsidR="006A70E0" w:rsidRPr="00D9686C" w:rsidRDefault="006A70E0" w:rsidP="006A70E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73067D0F" w14:textId="77777777" w:rsidR="006A70E0" w:rsidRPr="00D9686C" w:rsidRDefault="006A70E0" w:rsidP="006A70E0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8AF8B" w14:textId="77777777" w:rsidR="006A70E0" w:rsidRPr="00D9686C" w:rsidRDefault="006A70E0" w:rsidP="006A70E0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11735485" w14:textId="3AD5F7BB" w:rsidR="006A70E0" w:rsidRPr="00D9686C" w:rsidRDefault="004657C1" w:rsidP="004657C1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7E30CF" w14:textId="5A705D26" w:rsidR="006A70E0" w:rsidRPr="00D9686C" w:rsidRDefault="00896341" w:rsidP="00804146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22</w:t>
            </w:r>
          </w:p>
        </w:tc>
      </w:tr>
      <w:tr w:rsidR="00804146" w:rsidRPr="00D9686C" w14:paraId="247337C2" w14:textId="77777777" w:rsidTr="00883E56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AE630" w14:textId="2986539C" w:rsidR="00804146" w:rsidRPr="00D9686C" w:rsidRDefault="00804146" w:rsidP="0080414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4657C1" w:rsidRPr="00D9686C">
              <w:rPr>
                <w:sz w:val="30"/>
                <w:szCs w:val="30"/>
                <w:cs/>
              </w:rPr>
              <w:t>4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54D9E5F" w14:textId="77777777" w:rsidR="00804146" w:rsidRPr="00D9686C" w:rsidRDefault="00804146" w:rsidP="00804146">
            <w:pPr>
              <w:ind w:left="-108" w:right="10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C181AC" w14:textId="77777777" w:rsidR="00804146" w:rsidRPr="00D9686C" w:rsidRDefault="00804146" w:rsidP="00804146">
            <w:pPr>
              <w:ind w:left="-108" w:right="104"/>
              <w:jc w:val="center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3987130" w14:textId="77777777" w:rsidR="00804146" w:rsidRPr="00D9686C" w:rsidRDefault="00804146" w:rsidP="00804146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AFFC6" w14:textId="77777777" w:rsidR="00804146" w:rsidRPr="00D9686C" w:rsidRDefault="00804146" w:rsidP="00804146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green"/>
              </w:rPr>
            </w:pPr>
          </w:p>
        </w:tc>
      </w:tr>
      <w:tr w:rsidR="00804146" w:rsidRPr="00D9686C" w14:paraId="220D8295" w14:textId="77777777" w:rsidTr="00883E56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C55F" w14:textId="77777777" w:rsidR="00804146" w:rsidRPr="00D9686C" w:rsidRDefault="00804146" w:rsidP="00804146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456BAAE" w14:textId="48A8CA95" w:rsidR="00804146" w:rsidRPr="00D9686C" w:rsidRDefault="004657C1" w:rsidP="00804146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16</w:t>
            </w:r>
            <w:r w:rsidR="00804146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843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9813" w14:textId="121BD949" w:rsidR="00804146" w:rsidRPr="00D9686C" w:rsidRDefault="00AA44AD" w:rsidP="00804146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18</w:t>
            </w:r>
            <w:r w:rsidR="00804146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746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88AFC33" w14:textId="34D5BA05" w:rsidR="00804146" w:rsidRPr="00D9686C" w:rsidRDefault="004657C1" w:rsidP="00804146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11</w:t>
            </w:r>
            <w:r w:rsidR="00804146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899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A0E8F" w14:textId="12279723" w:rsidR="00804146" w:rsidRPr="00D9686C" w:rsidRDefault="00AA44AD" w:rsidP="00804146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15</w:t>
            </w:r>
            <w:r w:rsidR="00804146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011</w:t>
            </w:r>
          </w:p>
        </w:tc>
      </w:tr>
      <w:tr w:rsidR="00804146" w:rsidRPr="00D9686C" w14:paraId="1E13DCD0" w14:textId="77777777" w:rsidTr="00883E56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408D" w14:textId="0945000B" w:rsidR="00804146" w:rsidRPr="00D9686C" w:rsidRDefault="00804146" w:rsidP="0080414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1</w:t>
            </w:r>
            <w:r w:rsidR="004657C1" w:rsidRPr="00D9686C">
              <w:rPr>
                <w:sz w:val="30"/>
                <w:szCs w:val="30"/>
                <w:cs/>
              </w:rPr>
              <w:t>5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5D546ACA" w14:textId="77777777" w:rsidR="00804146" w:rsidRPr="00D9686C" w:rsidRDefault="00804146" w:rsidP="00804146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91B41B" w14:textId="77777777" w:rsidR="00804146" w:rsidRPr="00D9686C" w:rsidRDefault="00804146" w:rsidP="00804146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2B738CB" w14:textId="77777777" w:rsidR="00804146" w:rsidRPr="00D9686C" w:rsidRDefault="00804146" w:rsidP="0080414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A7414" w14:textId="77777777" w:rsidR="00804146" w:rsidRPr="00D9686C" w:rsidRDefault="00804146" w:rsidP="0080414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04146" w:rsidRPr="00D9686C" w14:paraId="1963379C" w14:textId="77777777" w:rsidTr="00883E56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DE37" w14:textId="77777777" w:rsidR="00804146" w:rsidRPr="00D9686C" w:rsidRDefault="00804146" w:rsidP="00804146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6AFBEF32" w14:textId="77777777" w:rsidR="00804146" w:rsidRPr="00D9686C" w:rsidRDefault="00804146" w:rsidP="00804146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43DE2" w14:textId="77777777" w:rsidR="00804146" w:rsidRPr="00D9686C" w:rsidRDefault="00804146" w:rsidP="00804146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996F685" w14:textId="52327E46" w:rsidR="00804146" w:rsidRPr="00D9686C" w:rsidRDefault="004657C1" w:rsidP="00804146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37</w:t>
            </w:r>
            <w:r w:rsidR="00804146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269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C29FA" w14:textId="3904D0FF" w:rsidR="00804146" w:rsidRPr="00D9686C" w:rsidRDefault="00804146" w:rsidP="00804146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3</w:t>
            </w:r>
            <w:r w:rsidR="00AA44AD" w:rsidRPr="00D9686C">
              <w:rPr>
                <w:sz w:val="30"/>
                <w:szCs w:val="30"/>
              </w:rPr>
              <w:t>4</w:t>
            </w:r>
            <w:r w:rsidRPr="00D9686C">
              <w:rPr>
                <w:sz w:val="30"/>
                <w:szCs w:val="30"/>
              </w:rPr>
              <w:t>,</w:t>
            </w:r>
            <w:r w:rsidR="00AA44AD" w:rsidRPr="00D9686C">
              <w:rPr>
                <w:sz w:val="30"/>
                <w:szCs w:val="30"/>
              </w:rPr>
              <w:t>480</w:t>
            </w:r>
          </w:p>
        </w:tc>
      </w:tr>
      <w:tr w:rsidR="00804146" w:rsidRPr="00D9686C" w14:paraId="4F0519C4" w14:textId="77777777" w:rsidTr="00883E56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922B5" w14:textId="4942426C" w:rsidR="00804146" w:rsidRPr="00D9686C" w:rsidRDefault="00804146" w:rsidP="0080414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 w:rsidR="004657C1" w:rsidRPr="00D9686C"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0C9534BA" w14:textId="77777777" w:rsidR="00804146" w:rsidRPr="00D9686C" w:rsidRDefault="00804146" w:rsidP="0080414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14752C" w14:textId="77777777" w:rsidR="00804146" w:rsidRPr="00D9686C" w:rsidRDefault="00804146" w:rsidP="0080414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2DFFC43" w14:textId="77777777" w:rsidR="00804146" w:rsidRPr="00D9686C" w:rsidRDefault="00804146" w:rsidP="0080414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5DD8A07" w14:textId="77777777" w:rsidR="00804146" w:rsidRPr="00D9686C" w:rsidRDefault="00804146" w:rsidP="0080414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</w:p>
        </w:tc>
      </w:tr>
      <w:tr w:rsidR="00804146" w:rsidRPr="00D9686C" w14:paraId="403EE08F" w14:textId="77777777" w:rsidTr="00883E56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4B59" w14:textId="77777777" w:rsidR="00804146" w:rsidRPr="00D9686C" w:rsidRDefault="00804146" w:rsidP="00804146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2E95253" w14:textId="3680669E" w:rsidR="00804146" w:rsidRPr="00D9686C" w:rsidRDefault="004657C1" w:rsidP="00804146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4</w:t>
            </w:r>
            <w:r w:rsidR="00804146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353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80E72" w14:textId="0609B11E" w:rsidR="00804146" w:rsidRPr="00D9686C" w:rsidRDefault="00804146" w:rsidP="00804146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11</w:t>
            </w:r>
            <w:r w:rsidR="00AA44AD" w:rsidRPr="00D9686C">
              <w:rPr>
                <w:sz w:val="30"/>
                <w:szCs w:val="30"/>
              </w:rPr>
              <w:t>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C1F1285" w14:textId="1C6A49CE" w:rsidR="00804146" w:rsidRPr="00D9686C" w:rsidRDefault="004657C1" w:rsidP="00804146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1</w:t>
            </w:r>
            <w:r w:rsidR="00804146" w:rsidRPr="00D9686C">
              <w:rPr>
                <w:sz w:val="30"/>
                <w:szCs w:val="30"/>
              </w:rPr>
              <w:t>,</w:t>
            </w:r>
            <w:r w:rsidRPr="00D9686C">
              <w:rPr>
                <w:sz w:val="30"/>
                <w:szCs w:val="30"/>
              </w:rPr>
              <w:t>662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62964" w14:textId="64E19219" w:rsidR="00804146" w:rsidRPr="00D9686C" w:rsidRDefault="00804146" w:rsidP="00804146">
            <w:pPr>
              <w:ind w:right="139"/>
              <w:jc w:val="right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53</w:t>
            </w:r>
          </w:p>
        </w:tc>
      </w:tr>
    </w:tbl>
    <w:p w14:paraId="473991E9" w14:textId="77777777" w:rsidR="00C6751F" w:rsidRPr="002B58FB" w:rsidRDefault="00C6751F" w:rsidP="00094E9E">
      <w:pPr>
        <w:ind w:right="-871"/>
        <w:rPr>
          <w:rFonts w:ascii="Angsana New" w:hAnsi="Angsana New"/>
          <w:b/>
          <w:bCs/>
          <w:sz w:val="6"/>
          <w:szCs w:val="6"/>
        </w:rPr>
      </w:pPr>
    </w:p>
    <w:p w14:paraId="069F67D2" w14:textId="77777777" w:rsidR="002B58FB" w:rsidRDefault="002B58FB" w:rsidP="00094E9E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0DBB0CB4" w14:textId="77777777" w:rsidR="003853C4" w:rsidRPr="002B58FB" w:rsidRDefault="003853C4" w:rsidP="00094E9E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2C5EA467" w14:textId="77777777" w:rsidR="004F53FA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45D5D756" w14:textId="77777777" w:rsidR="00A220A0" w:rsidRDefault="00257CB6" w:rsidP="00D96327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37B2E8DE" w14:textId="77777777" w:rsidR="001A0ACB" w:rsidRDefault="001A0ACB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59C5254" w14:textId="77777777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74F216DB" w14:textId="0663D8D5" w:rsidR="004F4034" w:rsidRDefault="00F711C7" w:rsidP="00F711C7">
      <w:pPr>
        <w:rPr>
          <w:rFonts w:ascii="Angsana New" w:hAnsi="Angsana New"/>
          <w:spacing w:val="-2"/>
          <w:sz w:val="10"/>
          <w:szCs w:val="10"/>
        </w:rPr>
      </w:pPr>
      <w:r>
        <w:rPr>
          <w:rFonts w:ascii="Angsana New" w:hAnsi="Angsana New"/>
          <w:spacing w:val="-2"/>
          <w:sz w:val="10"/>
          <w:szCs w:val="10"/>
          <w:cs/>
        </w:rPr>
        <w:br w:type="page"/>
      </w:r>
    </w:p>
    <w:p w14:paraId="6CA0896E" w14:textId="77777777" w:rsidR="008C3A98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lastRenderedPageBreak/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65C53C4A" w14:textId="349ED8ED"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5AA6E27C" w14:textId="0FCA9106" w:rsidR="004F53FA" w:rsidRPr="00CD157D" w:rsidRDefault="004F53FA" w:rsidP="009F15CE">
      <w:pPr>
        <w:tabs>
          <w:tab w:val="left" w:pos="1440"/>
        </w:tabs>
        <w:ind w:left="900" w:right="-439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2E1B10">
        <w:rPr>
          <w:rFonts w:ascii="Angsana New" w:hAnsi="Angsana New"/>
        </w:rPr>
        <w:t>1</w:t>
      </w:r>
      <w:r w:rsidR="00A70629" w:rsidRPr="00C13EA7">
        <w:rPr>
          <w:rFonts w:ascii="Angsana New" w:hAnsi="Angsana New"/>
        </w:rPr>
        <w:t xml:space="preserve"> </w:t>
      </w:r>
      <w:r w:rsidR="002E1B10">
        <w:rPr>
          <w:rFonts w:ascii="Angsana New" w:hAnsi="Angsana New" w:hint="cs"/>
          <w:cs/>
        </w:rPr>
        <w:t>มีนาคม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2E1B10">
        <w:rPr>
          <w:rFonts w:ascii="Angsana New" w:hAnsi="Angsana New"/>
        </w:rPr>
        <w:t>6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4F4B95B3" w14:textId="77777777" w:rsidR="004F53FA" w:rsidRPr="00DE242A" w:rsidRDefault="00F4496A" w:rsidP="00D96327">
      <w:pPr>
        <w:pStyle w:val="a5"/>
        <w:keepNext/>
        <w:tabs>
          <w:tab w:val="left" w:pos="7740"/>
        </w:tabs>
        <w:spacing w:before="0" w:after="0"/>
        <w:ind w:left="360" w:right="4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169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281"/>
        <w:gridCol w:w="1888"/>
      </w:tblGrid>
      <w:tr w:rsidR="004F53FA" w:rsidRPr="00CD157D" w14:paraId="10AAD2B6" w14:textId="77777777" w:rsidTr="00154BFF">
        <w:trPr>
          <w:trHeight w:hRule="exact" w:val="397"/>
        </w:trPr>
        <w:tc>
          <w:tcPr>
            <w:tcW w:w="7281" w:type="dxa"/>
            <w:tcBorders>
              <w:bottom w:val="single" w:sz="4" w:space="0" w:color="auto"/>
            </w:tcBorders>
            <w:vAlign w:val="center"/>
          </w:tcPr>
          <w:p w14:paraId="21BAC806" w14:textId="77777777"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5985969" w14:textId="77777777"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023730D4" w14:textId="77777777" w:rsidTr="00154BFF">
        <w:trPr>
          <w:trHeight w:hRule="exact" w:val="397"/>
        </w:trPr>
        <w:tc>
          <w:tcPr>
            <w:tcW w:w="7281" w:type="dxa"/>
            <w:tcBorders>
              <w:bottom w:val="nil"/>
            </w:tcBorders>
          </w:tcPr>
          <w:p w14:paraId="04624120" w14:textId="77777777"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888" w:type="dxa"/>
            <w:tcBorders>
              <w:bottom w:val="nil"/>
            </w:tcBorders>
          </w:tcPr>
          <w:p w14:paraId="48691428" w14:textId="77777777"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4A199FD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1A58F6E1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6203E29E" w14:textId="77777777" w:rsidR="00F2322A" w:rsidRPr="009F355B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14:paraId="514215F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5414D54A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3E4752D9" w14:textId="77777777" w:rsidR="00F2322A" w:rsidRPr="00D415F3" w:rsidRDefault="0077295C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52.13</w:t>
            </w:r>
          </w:p>
        </w:tc>
      </w:tr>
      <w:tr w:rsidR="004D6822" w:rsidRPr="00CD157D" w14:paraId="797C1457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6F50807C" w14:textId="77777777" w:rsidR="004D6822" w:rsidRPr="00CD157D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7E5E0F40" w14:textId="77777777" w:rsidR="004D6822" w:rsidRPr="00D415F3" w:rsidRDefault="004D6822" w:rsidP="009D7288">
            <w:pPr>
              <w:ind w:right="25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D6822" w:rsidRPr="00CD157D" w14:paraId="4D02B464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282544D1" w14:textId="2BCE2FA4" w:rsidR="004D6822" w:rsidRPr="00081CA5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การแข่งขัน และรายการต่าง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ของรายการฟุตบอลต่างประเทศ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38CDDF77" w14:textId="50025CD2" w:rsidR="004D6822" w:rsidRPr="00D415F3" w:rsidRDefault="00CE3F81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5F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36306D">
              <w:rPr>
                <w:rFonts w:ascii="Angsana New" w:hAnsi="Angsana New"/>
                <w:color w:val="000000"/>
                <w:sz w:val="30"/>
                <w:szCs w:val="30"/>
              </w:rPr>
              <w:t>4.26</w:t>
            </w:r>
          </w:p>
        </w:tc>
      </w:tr>
      <w:tr w:rsidR="001B2A10" w:rsidRPr="00CD157D" w14:paraId="2D9058B3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2CECA97B" w14:textId="77777777" w:rsidR="001B2A10" w:rsidRPr="00081CA5" w:rsidRDefault="001B2A10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0E2E9ED7" w14:textId="55E417A9" w:rsidR="001B2A10" w:rsidRPr="00D415F3" w:rsidRDefault="00BD72DC" w:rsidP="009D7288">
            <w:pPr>
              <w:ind w:right="-5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(USD 1,000,000)</w:t>
            </w:r>
          </w:p>
        </w:tc>
      </w:tr>
      <w:tr w:rsidR="004D6822" w:rsidRPr="00CD157D" w14:paraId="756C7C3C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</w:tcBorders>
          </w:tcPr>
          <w:p w14:paraId="7BCF4A33" w14:textId="77777777"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888" w:type="dxa"/>
            <w:tcBorders>
              <w:top w:val="nil"/>
            </w:tcBorders>
          </w:tcPr>
          <w:p w14:paraId="5A5E799E" w14:textId="77777777" w:rsidR="004D6822" w:rsidRPr="00D415F3" w:rsidRDefault="000D1033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="0077295C"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CE3F81" w:rsidRPr="00D415F3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D415F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</w:tr>
    </w:tbl>
    <w:p w14:paraId="5DE701D5" w14:textId="77777777" w:rsidR="003F2152" w:rsidRPr="00CD157D" w:rsidRDefault="003F2152" w:rsidP="004F53FA">
      <w:pPr>
        <w:tabs>
          <w:tab w:val="left" w:pos="900"/>
        </w:tabs>
        <w:ind w:left="360" w:right="-533"/>
        <w:jc w:val="both"/>
        <w:rPr>
          <w:rFonts w:ascii="Angsana New" w:hAnsi="Angsana New"/>
          <w:sz w:val="4"/>
          <w:szCs w:val="4"/>
        </w:rPr>
      </w:pPr>
    </w:p>
    <w:p w14:paraId="023E21EC" w14:textId="77777777" w:rsidR="0059067D" w:rsidRDefault="0059067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24A81089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5E8F1B48" w14:textId="77777777" w:rsidR="00BF6DFA" w:rsidRDefault="00BF6DFA" w:rsidP="00285B7A">
      <w:pPr>
        <w:ind w:right="-871"/>
        <w:rPr>
          <w:rFonts w:ascii="Angsana New" w:hAnsi="Angsana New"/>
          <w:spacing w:val="-8"/>
          <w:sz w:val="4"/>
          <w:szCs w:val="4"/>
        </w:rPr>
      </w:pPr>
    </w:p>
    <w:p w14:paraId="33167CE3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00C1E13E" w14:textId="59E2D49F" w:rsidR="004F53FA" w:rsidRPr="00CD157D" w:rsidRDefault="00285B7A" w:rsidP="00426EC0">
      <w:pPr>
        <w:ind w:left="630" w:right="-871"/>
        <w:outlineLvl w:val="0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</w:t>
      </w:r>
      <w:r w:rsidR="00FC1C06">
        <w:rPr>
          <w:rFonts w:ascii="Angsana New" w:hAnsi="Angsana New"/>
          <w:spacing w:val="-8"/>
        </w:rPr>
        <w:t>5</w:t>
      </w:r>
      <w:r w:rsidR="004F53FA" w:rsidRPr="004E4D74">
        <w:rPr>
          <w:rFonts w:ascii="Angsana New" w:hAnsi="Angsana New" w:hint="cs"/>
          <w:spacing w:val="-8"/>
          <w:cs/>
        </w:rPr>
        <w:t>.</w:t>
      </w:r>
      <w:r w:rsidR="00A145C9">
        <w:rPr>
          <w:rFonts w:ascii="Angsana New" w:hAnsi="Angsana New"/>
          <w:spacing w:val="-8"/>
        </w:rPr>
        <w:t>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8EAB3A8" w14:textId="77777777" w:rsidR="004F53FA" w:rsidRPr="00DC7EE6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6"/>
          <w:szCs w:val="16"/>
        </w:rPr>
      </w:pPr>
    </w:p>
    <w:p w14:paraId="4EFB0D59" w14:textId="6E3B672B" w:rsidR="004F53FA" w:rsidRPr="00CD157D" w:rsidRDefault="004F53FA" w:rsidP="00296DDE">
      <w:pPr>
        <w:ind w:left="1078" w:right="14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</w:t>
      </w:r>
      <w:r w:rsidR="002E1B10">
        <w:rPr>
          <w:rFonts w:ascii="Angsana New" w:hAnsi="Angsana New"/>
          <w:spacing w:val="-10"/>
        </w:rPr>
        <w:t>1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2E1B10">
        <w:rPr>
          <w:rFonts w:ascii="Angsana New" w:hAnsi="Angsana New" w:hint="cs"/>
          <w:cs/>
        </w:rPr>
        <w:t>มีนาคม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2E1B10">
        <w:rPr>
          <w:rFonts w:ascii="Angsana New" w:hAnsi="Angsana New"/>
        </w:rPr>
        <w:t>6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103BE218" w14:textId="3351E312" w:rsidR="00EF35A2" w:rsidRPr="00982B5D" w:rsidRDefault="004F53FA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  <w:cs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>ทาว</w:t>
      </w:r>
      <w:proofErr w:type="spellStart"/>
      <w:r w:rsidRPr="00982B5D">
        <w:rPr>
          <w:rFonts w:ascii="Angsana New" w:hAnsi="Angsana New" w:hint="cs"/>
          <w:spacing w:val="-4"/>
          <w:cs/>
        </w:rPr>
        <w:t>เวอร์</w:t>
      </w:r>
      <w:proofErr w:type="spellEnd"/>
      <w:r w:rsidRPr="00982B5D">
        <w:rPr>
          <w:rFonts w:ascii="Angsana New" w:hAnsi="Angsana New" w:hint="cs"/>
          <w:spacing w:val="-4"/>
          <w:cs/>
        </w:rPr>
        <w:t xml:space="preserve">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4750E0">
        <w:rPr>
          <w:rFonts w:ascii="Angsana New" w:hAnsi="Angsana New"/>
          <w:spacing w:val="-4"/>
        </w:rPr>
        <w:t>4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 xml:space="preserve">7, </w:t>
      </w:r>
      <w:r w:rsidR="004750E0">
        <w:rPr>
          <w:rFonts w:ascii="Angsana New" w:hAnsi="Angsana New"/>
          <w:spacing w:val="-4"/>
        </w:rPr>
        <w:t>9-</w:t>
      </w:r>
      <w:r w:rsidR="00143CE0" w:rsidRPr="00982B5D">
        <w:rPr>
          <w:rFonts w:ascii="Angsana New" w:hAnsi="Angsana New"/>
          <w:spacing w:val="-4"/>
        </w:rPr>
        <w:t>10</w:t>
      </w:r>
      <w:r w:rsidR="00234DFE">
        <w:rPr>
          <w:rFonts w:ascii="Angsana New" w:hAnsi="Angsana New"/>
          <w:spacing w:val="-4"/>
        </w:rPr>
        <w:t>,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>29B</w:t>
      </w:r>
      <w:r w:rsidR="00F9045B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มิล</w:t>
      </w:r>
      <w:proofErr w:type="spellEnd"/>
      <w:r w:rsidR="006D7BB5" w:rsidRPr="00982B5D">
        <w:rPr>
          <w:rFonts w:ascii="Angsana New" w:hAnsi="Angsana New" w:hint="cs"/>
          <w:spacing w:val="-10"/>
          <w:cs/>
        </w:rPr>
        <w:t>เลียน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แนร์</w:t>
      </w:r>
      <w:proofErr w:type="spellEnd"/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F9045B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>ปี</w:t>
      </w:r>
    </w:p>
    <w:p w14:paraId="645D6AEA" w14:textId="77777777" w:rsidR="00A57153" w:rsidRDefault="004F53FA" w:rsidP="00FC1C06">
      <w:pPr>
        <w:tabs>
          <w:tab w:val="left" w:pos="1440"/>
          <w:tab w:val="left" w:pos="1620"/>
        </w:tabs>
        <w:ind w:left="1078" w:right="16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</w:t>
      </w:r>
      <w:proofErr w:type="spellStart"/>
      <w:r w:rsidRPr="00C65CA2">
        <w:rPr>
          <w:rFonts w:ascii="Angsana New" w:hAnsi="Angsana New" w:hint="cs"/>
          <w:cs/>
        </w:rPr>
        <w:t>เวอร์</w:t>
      </w:r>
      <w:proofErr w:type="spellEnd"/>
      <w:r w:rsidRPr="00C65CA2">
        <w:rPr>
          <w:rFonts w:ascii="Angsana New" w:hAnsi="Angsana New" w:hint="cs"/>
          <w:cs/>
        </w:rPr>
        <w:t xml:space="preserve">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</w:t>
      </w:r>
      <w:proofErr w:type="gramStart"/>
      <w:r w:rsidRPr="00C65CA2">
        <w:rPr>
          <w:rFonts w:ascii="Angsana New" w:hAnsi="Angsana New"/>
        </w:rPr>
        <w:t>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0630FA">
        <w:rPr>
          <w:rFonts w:ascii="Angsana New" w:hAnsi="Angsana New" w:hint="cs"/>
          <w:sz w:val="16"/>
          <w:szCs w:val="16"/>
          <w:cs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proofErr w:type="gramEnd"/>
      <w:r w:rsidR="00830561">
        <w:rPr>
          <w:rFonts w:ascii="Angsana New" w:hAnsi="Angsana New" w:hint="cs"/>
          <w:cs/>
        </w:rPr>
        <w:t xml:space="preserve"> </w:t>
      </w:r>
      <w:r w:rsidR="00F9045B">
        <w:rPr>
          <w:rFonts w:ascii="Angsana New" w:hAnsi="Angsana New"/>
        </w:rPr>
        <w:t>3</w:t>
      </w:r>
      <w:r w:rsidRPr="00C65CA2">
        <w:rPr>
          <w:rFonts w:ascii="Angsana New" w:hAnsi="Angsana New" w:hint="cs"/>
          <w:cs/>
        </w:rPr>
        <w:t xml:space="preserve"> </w:t>
      </w:r>
      <w:r w:rsidR="00EF17BF" w:rsidRPr="00C65CA2">
        <w:rPr>
          <w:rFonts w:ascii="Angsana New" w:hAnsi="Angsana New" w:hint="cs"/>
          <w:cs/>
        </w:rPr>
        <w:t xml:space="preserve">ปี นับตั้งแต่วันที่ </w:t>
      </w:r>
      <w:r w:rsidR="00D9397A">
        <w:rPr>
          <w:rFonts w:ascii="Angsana New" w:hAnsi="Angsana New"/>
        </w:rPr>
        <w:t>9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256</w:t>
      </w:r>
      <w:r w:rsidR="0003182D">
        <w:rPr>
          <w:rFonts w:ascii="Angsana New" w:hAnsi="Angsana New"/>
        </w:rPr>
        <w:t>5</w:t>
      </w:r>
      <w:r w:rsidR="00EF17BF" w:rsidRPr="00C65CA2">
        <w:rPr>
          <w:rFonts w:ascii="Angsana New" w:hAnsi="Angsana New" w:hint="cs"/>
          <w:cs/>
        </w:rPr>
        <w:t xml:space="preserve"> ถึงวันที่ </w:t>
      </w:r>
      <w:r w:rsidR="00D9397A">
        <w:rPr>
          <w:rFonts w:ascii="Angsana New" w:hAnsi="Angsana New"/>
        </w:rPr>
        <w:t>8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</w:t>
      </w:r>
      <w:r w:rsidR="00234DFE">
        <w:rPr>
          <w:rFonts w:ascii="Angsana New" w:hAnsi="Angsana New"/>
        </w:rPr>
        <w:t>68</w:t>
      </w:r>
    </w:p>
    <w:p w14:paraId="6EDB75B0" w14:textId="77777777" w:rsidR="004F53FA" w:rsidRPr="00CD157D" w:rsidRDefault="004F53FA" w:rsidP="00D96327">
      <w:pPr>
        <w:tabs>
          <w:tab w:val="left" w:pos="360"/>
          <w:tab w:val="left" w:pos="900"/>
          <w:tab w:val="left" w:pos="1350"/>
        </w:tabs>
        <w:ind w:right="3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183" w:type="dxa"/>
        <w:tblInd w:w="1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0"/>
        <w:gridCol w:w="1996"/>
        <w:gridCol w:w="1867"/>
      </w:tblGrid>
      <w:tr w:rsidR="004F53FA" w:rsidRPr="00CD157D" w14:paraId="045656C1" w14:textId="77777777" w:rsidTr="00154BFF">
        <w:trPr>
          <w:cantSplit/>
          <w:trHeight w:hRule="exact" w:val="794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33E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075A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BD7" w14:textId="77777777"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5809A045" w14:textId="77777777"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3B5E32D5" w14:textId="77777777" w:rsidTr="00154BFF">
        <w:trPr>
          <w:cantSplit/>
          <w:trHeight w:hRule="exact" w:val="397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ADBDD" w14:textId="77777777"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E19E80" w14:textId="77777777"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A8005" w14:textId="77777777"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14:paraId="73E0D509" w14:textId="77777777" w:rsidTr="00154BFF">
        <w:trPr>
          <w:cantSplit/>
          <w:trHeight w:hRule="exact" w:val="397"/>
        </w:trPr>
        <w:tc>
          <w:tcPr>
            <w:tcW w:w="5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E854" w14:textId="77777777"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อาคารมาลีนนท์ทาวเวอร์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D94EB" w14:textId="77777777" w:rsidR="00A20F0D" w:rsidRPr="0036306D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36306D">
              <w:rPr>
                <w:rFonts w:ascii="Angsana New" w:hAnsi="Angsana New" w:cs="Angsana New"/>
              </w:rPr>
              <w:t>2.</w:t>
            </w:r>
            <w:r w:rsidR="0059729D" w:rsidRPr="0036306D">
              <w:rPr>
                <w:rFonts w:ascii="Angsana New" w:hAnsi="Angsana New" w:cs="Angsana New"/>
              </w:rPr>
              <w:t>18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6A9E7" w14:textId="77777777" w:rsidR="00A20F0D" w:rsidRPr="00023EEF" w:rsidRDefault="00A20F0D" w:rsidP="005A1EE2">
            <w:pPr>
              <w:ind w:right="534"/>
              <w:jc w:val="right"/>
              <w:rPr>
                <w:rFonts w:ascii="Angsana New" w:hAnsi="Angsana New" w:cs="Angsana New"/>
                <w:cs/>
              </w:rPr>
            </w:pPr>
            <w:r w:rsidRPr="00023EEF">
              <w:rPr>
                <w:rFonts w:ascii="Angsana New" w:hAnsi="Angsana New" w:cs="Angsana New" w:hint="cs"/>
                <w:cs/>
              </w:rPr>
              <w:t xml:space="preserve">     </w:t>
            </w:r>
            <w:r w:rsidRPr="00023EEF">
              <w:rPr>
                <w:rFonts w:ascii="Angsana New" w:hAnsi="Angsana New" w:cs="Angsana New"/>
                <w:cs/>
              </w:rPr>
              <w:t>1</w:t>
            </w:r>
            <w:r w:rsidR="00CB2542" w:rsidRPr="00023EEF">
              <w:rPr>
                <w:rFonts w:ascii="Angsana New" w:hAnsi="Angsana New" w:cs="Angsana New" w:hint="cs"/>
                <w:cs/>
              </w:rPr>
              <w:t>.</w:t>
            </w:r>
            <w:r w:rsidR="0059729D" w:rsidRPr="00023EEF">
              <w:rPr>
                <w:rFonts w:ascii="Angsana New" w:hAnsi="Angsana New" w:cs="Angsana New" w:hint="cs"/>
                <w:cs/>
              </w:rPr>
              <w:t>59</w:t>
            </w:r>
          </w:p>
        </w:tc>
      </w:tr>
      <w:tr w:rsidR="003C579A" w:rsidRPr="00D055F2" w14:paraId="208A5A1E" w14:textId="77777777" w:rsidTr="005415CF">
        <w:trPr>
          <w:cantSplit/>
          <w:trHeight w:hRule="exact" w:val="397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D79" w14:textId="77777777"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อาคารมาลีนนท์ทาวเวอร์</w:t>
            </w:r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087" w14:textId="77777777" w:rsidR="003C579A" w:rsidRPr="0036306D" w:rsidRDefault="00B62367" w:rsidP="006B6ECD">
            <w:pPr>
              <w:ind w:right="656"/>
              <w:jc w:val="right"/>
              <w:rPr>
                <w:rFonts w:ascii="Angsana New" w:hAnsi="Angsana New" w:cs="Angsana New"/>
                <w:cs/>
              </w:rPr>
            </w:pPr>
            <w:r w:rsidRPr="0036306D">
              <w:rPr>
                <w:rFonts w:ascii="Angsana New" w:hAnsi="Angsana New" w:cs="Angsana New"/>
              </w:rPr>
              <w:t>1.99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65F" w14:textId="77777777" w:rsidR="003C579A" w:rsidRPr="00023EEF" w:rsidRDefault="003C579A" w:rsidP="00020F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023EE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14:paraId="04735419" w14:textId="77777777" w:rsidTr="00154BFF">
        <w:trPr>
          <w:cantSplit/>
          <w:trHeight w:hRule="exact" w:val="397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142" w14:textId="77777777"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724D" w14:textId="77777777" w:rsidR="00CB2542" w:rsidRPr="0036306D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36306D">
              <w:rPr>
                <w:rFonts w:ascii="Angsana New" w:hAnsi="Angsana New" w:cs="Angsana New"/>
              </w:rPr>
              <w:t>4.</w:t>
            </w:r>
            <w:r w:rsidR="0059729D" w:rsidRPr="0036306D">
              <w:rPr>
                <w:rFonts w:ascii="Angsana New" w:hAnsi="Angsana New" w:cs="Angsana New"/>
              </w:rPr>
              <w:t>17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E198" w14:textId="77777777" w:rsidR="00CB2542" w:rsidRPr="00023EEF" w:rsidRDefault="00CB2542" w:rsidP="00A101E8">
            <w:pPr>
              <w:ind w:right="534"/>
              <w:jc w:val="right"/>
              <w:rPr>
                <w:rFonts w:ascii="Angsana New" w:hAnsi="Angsana New" w:cs="Angsana New"/>
                <w:cs/>
              </w:rPr>
            </w:pPr>
            <w:r w:rsidRPr="00023EEF">
              <w:rPr>
                <w:rFonts w:ascii="Angsana New" w:hAnsi="Angsana New" w:cs="Angsana New" w:hint="cs"/>
                <w:cs/>
              </w:rPr>
              <w:t xml:space="preserve">     </w:t>
            </w:r>
            <w:r w:rsidRPr="00023EEF">
              <w:rPr>
                <w:rFonts w:ascii="Angsana New" w:hAnsi="Angsana New" w:cs="Angsana New"/>
                <w:cs/>
              </w:rPr>
              <w:t>1</w:t>
            </w:r>
            <w:r w:rsidRPr="00023EEF">
              <w:rPr>
                <w:rFonts w:ascii="Angsana New" w:hAnsi="Angsana New" w:cs="Angsana New" w:hint="cs"/>
                <w:cs/>
              </w:rPr>
              <w:t>.</w:t>
            </w:r>
            <w:r w:rsidR="0059729D" w:rsidRPr="00023EEF">
              <w:rPr>
                <w:rFonts w:ascii="Angsana New" w:hAnsi="Angsana New" w:cs="Angsana New" w:hint="cs"/>
                <w:cs/>
              </w:rPr>
              <w:t>59</w:t>
            </w:r>
          </w:p>
        </w:tc>
      </w:tr>
    </w:tbl>
    <w:p w14:paraId="576DE852" w14:textId="76217752" w:rsidR="003853C4" w:rsidRDefault="003853C4" w:rsidP="003857F3">
      <w:pPr>
        <w:ind w:left="1078" w:hanging="448"/>
        <w:jc w:val="thaiDistribute"/>
        <w:rPr>
          <w:rFonts w:ascii="Angsana New" w:hAnsi="Angsana New"/>
          <w:spacing w:val="-8"/>
          <w:sz w:val="16"/>
          <w:szCs w:val="16"/>
          <w:cs/>
        </w:rPr>
      </w:pPr>
    </w:p>
    <w:p w14:paraId="0C716AF9" w14:textId="6EB67FEB" w:rsidR="003857F3" w:rsidRPr="00DC7EE6" w:rsidRDefault="003853C4" w:rsidP="003853C4">
      <w:pPr>
        <w:rPr>
          <w:rFonts w:ascii="Angsana New" w:hAnsi="Angsana New"/>
          <w:spacing w:val="-8"/>
          <w:sz w:val="16"/>
          <w:szCs w:val="16"/>
        </w:rPr>
      </w:pPr>
      <w:r>
        <w:rPr>
          <w:rFonts w:ascii="Angsana New" w:hAnsi="Angsana New"/>
          <w:spacing w:val="-8"/>
          <w:sz w:val="16"/>
          <w:szCs w:val="16"/>
          <w:cs/>
        </w:rPr>
        <w:br w:type="page"/>
      </w:r>
    </w:p>
    <w:p w14:paraId="67F95C3A" w14:textId="6E0B9789" w:rsidR="008560B2" w:rsidRPr="008F3194" w:rsidRDefault="001B6E66" w:rsidP="008F3194">
      <w:pPr>
        <w:ind w:left="630" w:right="-87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lastRenderedPageBreak/>
        <w:t>2</w:t>
      </w:r>
      <w:r w:rsidR="00FC1C06">
        <w:rPr>
          <w:rFonts w:ascii="Angsana New" w:hAnsi="Angsana New"/>
          <w:spacing w:val="-8"/>
        </w:rPr>
        <w:t>5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645408E4" w14:textId="6E871085" w:rsidR="00CC6914" w:rsidRPr="00CD157D" w:rsidRDefault="00811A7F" w:rsidP="00D96327">
      <w:pPr>
        <w:ind w:left="1064" w:right="30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6C216D">
        <w:rPr>
          <w:rFonts w:ascii="Angsana New" w:hAnsi="Angsana New"/>
        </w:rPr>
        <w:t>1</w:t>
      </w:r>
      <w:r w:rsidR="00BF10FA" w:rsidRPr="00C13EA7">
        <w:rPr>
          <w:rFonts w:ascii="Angsana New" w:hAnsi="Angsana New"/>
        </w:rPr>
        <w:t xml:space="preserve"> </w:t>
      </w:r>
      <w:r w:rsidR="006C216D">
        <w:rPr>
          <w:rFonts w:ascii="Angsana New" w:hAnsi="Angsana New" w:hint="cs"/>
          <w:cs/>
        </w:rPr>
        <w:t>มีนาคม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6C216D">
        <w:rPr>
          <w:rFonts w:ascii="Angsana New" w:hAnsi="Angsana New"/>
        </w:rPr>
        <w:t>6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06E5FB48" w14:textId="77777777" w:rsidR="001650EB" w:rsidRPr="00CD157D" w:rsidRDefault="001650EB" w:rsidP="00D96327">
      <w:pPr>
        <w:ind w:left="1064" w:right="30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183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4"/>
        <w:gridCol w:w="1799"/>
      </w:tblGrid>
      <w:tr w:rsidR="00811A7F" w:rsidRPr="00CD157D" w14:paraId="31A28A7B" w14:textId="77777777" w:rsidTr="009E4229">
        <w:trPr>
          <w:trHeight w:hRule="exact" w:val="397"/>
        </w:trPr>
        <w:tc>
          <w:tcPr>
            <w:tcW w:w="7384" w:type="dxa"/>
            <w:tcBorders>
              <w:bottom w:val="single" w:sz="4" w:space="0" w:color="auto"/>
            </w:tcBorders>
          </w:tcPr>
          <w:p w14:paraId="3FE5B493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A4D46D0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7C111B" w14:paraId="22377311" w14:textId="77777777" w:rsidTr="009E4229">
        <w:trPr>
          <w:trHeight w:val="521"/>
        </w:trPr>
        <w:tc>
          <w:tcPr>
            <w:tcW w:w="7384" w:type="dxa"/>
            <w:tcBorders>
              <w:bottom w:val="nil"/>
            </w:tcBorders>
            <w:vAlign w:val="center"/>
          </w:tcPr>
          <w:p w14:paraId="43A76042" w14:textId="77777777" w:rsidR="00811A7F" w:rsidRPr="007C111B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7C111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9" w:type="dxa"/>
            <w:tcBorders>
              <w:bottom w:val="nil"/>
            </w:tcBorders>
            <w:vAlign w:val="center"/>
          </w:tcPr>
          <w:p w14:paraId="07249A13" w14:textId="77777777" w:rsidR="00811A7F" w:rsidRPr="007C111B" w:rsidRDefault="00811A7F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CC6914" w:rsidRPr="007C111B" w14:paraId="1FEE2CE1" w14:textId="77777777" w:rsidTr="009E4229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4461470" w14:textId="77777777" w:rsidR="00CC6914" w:rsidRPr="007C111B" w:rsidRDefault="00CC6914" w:rsidP="003D58B0">
            <w:pPr>
              <w:pStyle w:val="af0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bookmarkStart w:id="5" w:name="_Hlk133846638"/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F8AEE8B" w14:textId="7CD412D6" w:rsidR="00CC6914" w:rsidRPr="007C111B" w:rsidRDefault="007C111B" w:rsidP="00F44C7D">
            <w:pPr>
              <w:tabs>
                <w:tab w:val="left" w:pos="1037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7C111B">
              <w:rPr>
                <w:rFonts w:ascii="Angsana New" w:hAnsi="Angsana New"/>
              </w:rPr>
              <w:t>1.26</w:t>
            </w:r>
          </w:p>
        </w:tc>
      </w:tr>
      <w:bookmarkEnd w:id="5"/>
      <w:tr w:rsidR="00CC6914" w:rsidRPr="007C111B" w14:paraId="7514D864" w14:textId="77777777" w:rsidTr="009E4229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F3C7A2D" w14:textId="77777777" w:rsidR="00CC6914" w:rsidRPr="007C111B" w:rsidRDefault="00CC6914" w:rsidP="003D58B0">
            <w:pPr>
              <w:pStyle w:val="af0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27B9EF" w14:textId="2096DD82" w:rsidR="00CC6914" w:rsidRPr="007C111B" w:rsidRDefault="007C111B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7C111B">
              <w:rPr>
                <w:rFonts w:ascii="Angsana New" w:hAnsi="Angsana New"/>
              </w:rPr>
              <w:t>12.14</w:t>
            </w:r>
          </w:p>
        </w:tc>
      </w:tr>
      <w:tr w:rsidR="00CC6914" w:rsidRPr="007C111B" w14:paraId="7F88E61F" w14:textId="77777777" w:rsidTr="009E4229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BBE7AFA" w14:textId="77777777" w:rsidR="00CC6914" w:rsidRPr="007C111B" w:rsidRDefault="00CC6914" w:rsidP="00CC6914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5808C09" w14:textId="1150B502" w:rsidR="00CC6914" w:rsidRPr="007C111B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7C111B">
              <w:rPr>
                <w:rFonts w:ascii="Angsana New" w:hAnsi="Angsana New"/>
              </w:rPr>
              <w:t xml:space="preserve">(USD </w:t>
            </w:r>
            <w:r w:rsidR="007C111B" w:rsidRPr="007C111B">
              <w:rPr>
                <w:rFonts w:ascii="Angsana New" w:hAnsi="Angsana New"/>
              </w:rPr>
              <w:t>354</w:t>
            </w:r>
            <w:r w:rsidR="006C7C74" w:rsidRPr="007C111B">
              <w:rPr>
                <w:rFonts w:ascii="Angsana New" w:hAnsi="Angsana New"/>
              </w:rPr>
              <w:t>,</w:t>
            </w:r>
            <w:r w:rsidR="007C111B" w:rsidRPr="007C111B">
              <w:rPr>
                <w:rFonts w:ascii="Angsana New" w:hAnsi="Angsana New"/>
              </w:rPr>
              <w:t>4</w:t>
            </w:r>
            <w:r w:rsidR="006C7C74" w:rsidRPr="007C111B">
              <w:rPr>
                <w:rFonts w:ascii="Angsana New" w:hAnsi="Angsana New"/>
              </w:rPr>
              <w:t>00</w:t>
            </w:r>
            <w:r w:rsidRPr="007C111B">
              <w:rPr>
                <w:rFonts w:ascii="Angsana New" w:hAnsi="Angsana New"/>
              </w:rPr>
              <w:t>)</w:t>
            </w:r>
          </w:p>
        </w:tc>
      </w:tr>
      <w:tr w:rsidR="00CC6914" w:rsidRPr="007C111B" w14:paraId="1FAFE81B" w14:textId="77777777" w:rsidTr="009E4229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1F11D96" w14:textId="77777777" w:rsidR="00CC6914" w:rsidRPr="007C111B" w:rsidRDefault="00CC6914" w:rsidP="003D58B0">
            <w:pPr>
              <w:pStyle w:val="af0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7C111B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A08D3BD" w14:textId="7618E581" w:rsidR="00CC6914" w:rsidRPr="007C111B" w:rsidRDefault="007C111B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7C111B">
              <w:rPr>
                <w:rFonts w:ascii="Angsana New" w:hAnsi="Angsana New"/>
              </w:rPr>
              <w:t>12.94</w:t>
            </w:r>
          </w:p>
        </w:tc>
      </w:tr>
      <w:tr w:rsidR="006A776C" w:rsidRPr="00335C29" w14:paraId="2F5284DD" w14:textId="77777777" w:rsidTr="009E4229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68239C" w14:textId="77777777" w:rsidR="006A776C" w:rsidRPr="007C111B" w:rsidRDefault="006A776C" w:rsidP="006A776C">
            <w:pPr>
              <w:pStyle w:val="af0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82ADC4E" w14:textId="03141B96" w:rsidR="006A776C" w:rsidRPr="007C111B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7C111B">
              <w:rPr>
                <w:rFonts w:ascii="Angsana New" w:hAnsi="Angsana New"/>
              </w:rPr>
              <w:t xml:space="preserve">(USD </w:t>
            </w:r>
            <w:r w:rsidR="007C111B" w:rsidRPr="007C111B">
              <w:rPr>
                <w:rFonts w:ascii="Angsana New" w:hAnsi="Angsana New"/>
              </w:rPr>
              <w:t>377</w:t>
            </w:r>
            <w:r w:rsidR="006C7C74" w:rsidRPr="007C111B">
              <w:rPr>
                <w:rFonts w:ascii="Angsana New" w:hAnsi="Angsana New"/>
              </w:rPr>
              <w:t>,</w:t>
            </w:r>
            <w:r w:rsidR="007C111B" w:rsidRPr="007C111B">
              <w:rPr>
                <w:rFonts w:ascii="Angsana New" w:hAnsi="Angsana New"/>
              </w:rPr>
              <w:t>6</w:t>
            </w:r>
            <w:r w:rsidR="006C7C74" w:rsidRPr="007C111B">
              <w:rPr>
                <w:rFonts w:ascii="Angsana New" w:hAnsi="Angsana New"/>
              </w:rPr>
              <w:t>00</w:t>
            </w:r>
            <w:r w:rsidRPr="007C111B">
              <w:rPr>
                <w:rFonts w:ascii="Angsana New" w:hAnsi="Angsana New"/>
              </w:rPr>
              <w:t>)</w:t>
            </w:r>
          </w:p>
        </w:tc>
      </w:tr>
      <w:tr w:rsidR="00CC6914" w:rsidRPr="00335C29" w14:paraId="38A11A39" w14:textId="77777777" w:rsidTr="009E4229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BBFD4AD" w14:textId="77777777" w:rsidR="00CC6914" w:rsidRPr="00D55DA4" w:rsidRDefault="00CC6914" w:rsidP="003D58B0">
            <w:pPr>
              <w:pStyle w:val="af0"/>
              <w:numPr>
                <w:ilvl w:val="0"/>
                <w:numId w:val="7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D55DA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D55DA4">
              <w:rPr>
                <w:rFonts w:cs="AngsanaUPC"/>
                <w:spacing w:val="-4"/>
                <w:szCs w:val="32"/>
                <w:cs/>
              </w:rPr>
              <w:t>ดาวเทียม</w:t>
            </w:r>
            <w:r w:rsidR="006A776C" w:rsidRPr="00D55DA4">
              <w:rPr>
                <w:rFonts w:cs="AngsanaUPC"/>
                <w:spacing w:val="-4"/>
                <w:szCs w:val="32"/>
                <w:cs/>
              </w:rPr>
              <w:t>ทรานส์พอนเดอร์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94EA1C6" w14:textId="4EEF4349" w:rsidR="00CC6914" w:rsidRPr="00D55DA4" w:rsidRDefault="00D55DA4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D55DA4">
              <w:rPr>
                <w:rFonts w:ascii="Angsana New" w:hAnsi="Angsana New"/>
              </w:rPr>
              <w:t>8.86</w:t>
            </w:r>
          </w:p>
        </w:tc>
      </w:tr>
      <w:tr w:rsidR="006A776C" w:rsidRPr="00335C29" w14:paraId="482940EA" w14:textId="77777777" w:rsidTr="009E4229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1777C8C3" w14:textId="77777777" w:rsidR="006A776C" w:rsidRPr="00D55DA4" w:rsidRDefault="006A776C" w:rsidP="006A776C">
            <w:pPr>
              <w:pStyle w:val="af0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695DA253" w14:textId="7D9E4F4B" w:rsidR="006A776C" w:rsidRPr="00D55DA4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55DA4">
              <w:rPr>
                <w:rFonts w:ascii="Angsana New" w:hAnsi="Angsana New"/>
              </w:rPr>
              <w:t xml:space="preserve">(USD </w:t>
            </w:r>
            <w:r w:rsidR="00D55DA4" w:rsidRPr="00D55DA4">
              <w:rPr>
                <w:rFonts w:ascii="Angsana New" w:hAnsi="Angsana New"/>
              </w:rPr>
              <w:t>258</w:t>
            </w:r>
            <w:r w:rsidR="00A145C9" w:rsidRPr="00D55DA4">
              <w:rPr>
                <w:rFonts w:ascii="Angsana New" w:hAnsi="Angsana New"/>
              </w:rPr>
              <w:t>,</w:t>
            </w:r>
            <w:r w:rsidR="00D55DA4" w:rsidRPr="00D55DA4">
              <w:rPr>
                <w:rFonts w:ascii="Angsana New" w:hAnsi="Angsana New"/>
              </w:rPr>
              <w:t>558.75</w:t>
            </w:r>
            <w:r w:rsidRPr="00D55DA4">
              <w:rPr>
                <w:rFonts w:ascii="Angsana New" w:hAnsi="Angsana New"/>
              </w:rPr>
              <w:t>)</w:t>
            </w:r>
          </w:p>
        </w:tc>
      </w:tr>
      <w:tr w:rsidR="007E3938" w:rsidRPr="00335C29" w14:paraId="20210750" w14:textId="77777777" w:rsidTr="009E4229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7A90C334" w14:textId="5BFFE2CC" w:rsidR="007E3938" w:rsidRPr="007E3938" w:rsidRDefault="007E3938" w:rsidP="007E3938">
            <w:pPr>
              <w:tabs>
                <w:tab w:val="left" w:pos="1134"/>
              </w:tabs>
              <w:ind w:right="116"/>
              <w:rPr>
                <w:cs/>
              </w:rPr>
            </w:pPr>
            <w:r w:rsidRPr="007E3938">
              <w:rPr>
                <w:rFonts w:ascii="Angsana New" w:hAnsi="Angsana New" w:hint="cs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cs/>
              </w:rPr>
              <w:t>เกินกว่าหนึ่งปี</w:t>
            </w:r>
            <w:r>
              <w:rPr>
                <w:rFonts w:hint="cs"/>
                <w:cs/>
              </w:rPr>
              <w:t>แต่ไม่เกินส</w:t>
            </w:r>
            <w:r w:rsidR="008116CE">
              <w:rPr>
                <w:rFonts w:hint="cs"/>
                <w:cs/>
              </w:rPr>
              <w:t>าม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9DA072" w14:textId="77777777" w:rsidR="007E3938" w:rsidRPr="00D55DA4" w:rsidRDefault="007E3938" w:rsidP="007E3938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F44C7D" w:rsidRPr="007C111B" w14:paraId="00B46403" w14:textId="77777777" w:rsidTr="009E4229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85F370" w14:textId="77777777" w:rsidR="00F44C7D" w:rsidRPr="007C111B" w:rsidRDefault="00F44C7D" w:rsidP="00F44C7D">
            <w:pPr>
              <w:pStyle w:val="af0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3FD8F178" w14:textId="60C31C10" w:rsidR="00F44C7D" w:rsidRPr="007C111B" w:rsidRDefault="00F44C7D" w:rsidP="00F44C7D">
            <w:pPr>
              <w:tabs>
                <w:tab w:val="left" w:pos="942"/>
                <w:tab w:val="left" w:pos="1143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2.63</w:t>
            </w:r>
          </w:p>
        </w:tc>
      </w:tr>
      <w:tr w:rsidR="006A776C" w:rsidRPr="00CD157D" w14:paraId="6E844DE7" w14:textId="77777777" w:rsidTr="009E4229">
        <w:trPr>
          <w:trHeight w:val="521"/>
        </w:trPr>
        <w:tc>
          <w:tcPr>
            <w:tcW w:w="7384" w:type="dxa"/>
            <w:tcBorders>
              <w:bottom w:val="single" w:sz="4" w:space="0" w:color="auto"/>
            </w:tcBorders>
            <w:vAlign w:val="center"/>
          </w:tcPr>
          <w:p w14:paraId="71AC2706" w14:textId="77777777" w:rsidR="006A776C" w:rsidRPr="007C111B" w:rsidRDefault="006A776C" w:rsidP="006A776C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7C111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461FF19" w14:textId="5A89D2D1" w:rsidR="006A776C" w:rsidRPr="007C111B" w:rsidRDefault="007E3938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  <w:cs/>
              </w:rPr>
            </w:pPr>
            <w:r w:rsidRPr="007E3938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7</w:t>
            </w:r>
            <w:r w:rsidRPr="007E3938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 xml:space="preserve">83 </w:t>
            </w:r>
          </w:p>
        </w:tc>
      </w:tr>
    </w:tbl>
    <w:p w14:paraId="64AD7F71" w14:textId="77777777" w:rsidR="00F045D3" w:rsidRPr="00C13B39" w:rsidRDefault="00F045D3" w:rsidP="00C13B39">
      <w:pPr>
        <w:ind w:right="-871"/>
        <w:rPr>
          <w:rFonts w:ascii="Angsana New" w:hAnsi="Angsana New"/>
          <w:spacing w:val="-8"/>
          <w:sz w:val="2"/>
          <w:szCs w:val="2"/>
          <w:highlight w:val="green"/>
        </w:rPr>
      </w:pPr>
    </w:p>
    <w:p w14:paraId="6EFEFADF" w14:textId="77777777" w:rsidR="00F045D3" w:rsidRPr="00F045D3" w:rsidRDefault="00F045D3" w:rsidP="00F045D3">
      <w:pPr>
        <w:ind w:left="630"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6EB41A2" w14:textId="36BDCE94" w:rsidR="005D7A1B" w:rsidRPr="00456329" w:rsidRDefault="00A74B7B" w:rsidP="00DC7EE6">
      <w:pPr>
        <w:ind w:left="630" w:right="-871"/>
        <w:rPr>
          <w:rFonts w:ascii="Angsana New" w:hAnsi="Angsana New"/>
          <w:cs/>
        </w:rPr>
      </w:pPr>
      <w:r w:rsidRPr="00456329">
        <w:rPr>
          <w:rFonts w:ascii="Angsana New" w:hAnsi="Angsana New"/>
          <w:spacing w:val="-8"/>
        </w:rPr>
        <w:t>2</w:t>
      </w:r>
      <w:r>
        <w:rPr>
          <w:rFonts w:ascii="Angsana New" w:hAnsi="Angsana New"/>
          <w:spacing w:val="-8"/>
        </w:rPr>
        <w:t>5</w:t>
      </w:r>
      <w:r>
        <w:rPr>
          <w:rFonts w:ascii="Angsana New" w:hAnsi="Angsana New" w:hint="cs"/>
          <w:spacing w:val="-8"/>
          <w:cs/>
        </w:rPr>
        <w:t>.</w:t>
      </w:r>
      <w:r>
        <w:rPr>
          <w:rFonts w:ascii="Angsana New" w:hAnsi="Angsana New"/>
          <w:spacing w:val="-8"/>
        </w:rPr>
        <w:t>4</w:t>
      </w:r>
      <w:r w:rsidRPr="00456329">
        <w:rPr>
          <w:rFonts w:ascii="Angsana New" w:hAnsi="Angsana New" w:hint="cs"/>
          <w:spacing w:val="-8"/>
          <w:cs/>
        </w:rPr>
        <w:t xml:space="preserve"> </w:t>
      </w:r>
      <w:r>
        <w:rPr>
          <w:rFonts w:ascii="Angsana New" w:hAnsi="Angsana New" w:hint="cs"/>
          <w:cs/>
        </w:rPr>
        <w:t>ภาระผูกพันจากค่าสิทธิตามสัญญาซื้อล่วงหน้า</w:t>
      </w:r>
    </w:p>
    <w:p w14:paraId="4A41D12C" w14:textId="6C1BDCDB" w:rsidR="005D7A1B" w:rsidRPr="00456329" w:rsidRDefault="00CB40C4" w:rsidP="00DE242A">
      <w:pPr>
        <w:ind w:left="1092" w:right="-70" w:firstLine="609"/>
        <w:jc w:val="thaiDistribute"/>
        <w:rPr>
          <w:rFonts w:ascii="Angsana New" w:hAnsi="Angsana New"/>
        </w:rPr>
      </w:pPr>
      <w:r w:rsidRPr="00456329">
        <w:rPr>
          <w:rFonts w:ascii="Angsana New" w:hAnsi="Angsana New" w:hint="cs"/>
          <w:cs/>
        </w:rPr>
        <w:t xml:space="preserve">บริษัทมีภาระค่าสิทธิตามสัญญาซื้อล่วงหน้า </w:t>
      </w:r>
      <w:r w:rsidR="005F489E" w:rsidRPr="00456329">
        <w:rPr>
          <w:rFonts w:ascii="Angsana New" w:hAnsi="Angsana New" w:hint="cs"/>
          <w:cs/>
        </w:rPr>
        <w:t xml:space="preserve">ณ วันที่ </w:t>
      </w:r>
      <w:r w:rsidR="006C216D">
        <w:rPr>
          <w:rFonts w:ascii="Angsana New" w:hAnsi="Angsana New"/>
        </w:rPr>
        <w:t>31</w:t>
      </w:r>
      <w:r w:rsidR="00BF10FA" w:rsidRPr="00C13EA7">
        <w:rPr>
          <w:rFonts w:ascii="Angsana New" w:hAnsi="Angsana New"/>
        </w:rPr>
        <w:t xml:space="preserve"> </w:t>
      </w:r>
      <w:r w:rsidR="006C216D">
        <w:rPr>
          <w:rFonts w:ascii="Angsana New" w:hAnsi="Angsana New" w:hint="cs"/>
          <w:cs/>
        </w:rPr>
        <w:t>มีนาคม</w:t>
      </w:r>
      <w:r w:rsidR="00BF10FA">
        <w:rPr>
          <w:rFonts w:ascii="Angsana New" w:hAnsi="Angsana New" w:hint="cs"/>
          <w:cs/>
        </w:rPr>
        <w:t xml:space="preserve"> </w:t>
      </w:r>
      <w:r w:rsidR="00554767">
        <w:rPr>
          <w:rFonts w:ascii="Angsana New" w:hAnsi="Angsana New"/>
        </w:rPr>
        <w:t>256</w:t>
      </w:r>
      <w:r w:rsidR="006C216D">
        <w:rPr>
          <w:rFonts w:ascii="Angsana New" w:hAnsi="Angsana New"/>
        </w:rPr>
        <w:t>6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456329">
        <w:rPr>
          <w:rFonts w:ascii="Angsana New" w:hAnsi="Angsana New" w:hint="cs"/>
          <w:cs/>
        </w:rPr>
        <w:t>ดังนี้</w:t>
      </w:r>
    </w:p>
    <w:p w14:paraId="5A025F59" w14:textId="77777777" w:rsidR="005D7A1B" w:rsidRPr="00456329" w:rsidRDefault="005D7A1B" w:rsidP="00D96327">
      <w:pPr>
        <w:ind w:left="1064" w:right="58" w:hanging="434"/>
        <w:jc w:val="right"/>
        <w:outlineLvl w:val="0"/>
        <w:rPr>
          <w:rFonts w:ascii="Angsana New" w:hAnsi="Angsana New"/>
          <w:cs/>
        </w:rPr>
      </w:pPr>
      <w:r w:rsidRPr="00456329">
        <w:rPr>
          <w:rFonts w:ascii="Angsana New" w:hAnsi="Angsana New" w:hint="cs"/>
          <w:cs/>
        </w:rPr>
        <w:t xml:space="preserve">หน่วย </w:t>
      </w:r>
      <w:r w:rsidRPr="00456329">
        <w:rPr>
          <w:rFonts w:ascii="Angsana New" w:hAnsi="Angsana New"/>
        </w:rPr>
        <w:t xml:space="preserve">: </w:t>
      </w:r>
      <w:r w:rsidRPr="00456329">
        <w:rPr>
          <w:rFonts w:ascii="Angsana New" w:hAnsi="Angsana New" w:hint="cs"/>
          <w:cs/>
        </w:rPr>
        <w:t>ล้านบาท</w:t>
      </w:r>
    </w:p>
    <w:tbl>
      <w:tblPr>
        <w:tblW w:w="9183" w:type="dxa"/>
        <w:tblInd w:w="1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8"/>
        <w:gridCol w:w="1795"/>
      </w:tblGrid>
      <w:tr w:rsidR="00DB034E" w:rsidRPr="00456329" w14:paraId="154D1F25" w14:textId="77777777" w:rsidTr="009E4229">
        <w:trPr>
          <w:trHeight w:val="507"/>
        </w:trPr>
        <w:tc>
          <w:tcPr>
            <w:tcW w:w="7388" w:type="dxa"/>
            <w:vAlign w:val="center"/>
          </w:tcPr>
          <w:p w14:paraId="2810B56C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456329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1795" w:type="dxa"/>
            <w:vAlign w:val="center"/>
          </w:tcPr>
          <w:p w14:paraId="240CACC7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560B2" w:rsidRPr="00D55DA4" w14:paraId="2849FBEF" w14:textId="77777777" w:rsidTr="009E4229">
        <w:tc>
          <w:tcPr>
            <w:tcW w:w="7388" w:type="dxa"/>
            <w:tcBorders>
              <w:bottom w:val="nil"/>
            </w:tcBorders>
          </w:tcPr>
          <w:p w14:paraId="4AB0818B" w14:textId="77777777" w:rsidR="008560B2" w:rsidRPr="00D55DA4" w:rsidRDefault="008560B2" w:rsidP="006C64F9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D55DA4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5" w:type="dxa"/>
            <w:tcBorders>
              <w:bottom w:val="nil"/>
            </w:tcBorders>
          </w:tcPr>
          <w:p w14:paraId="706686B0" w14:textId="77777777" w:rsidR="008560B2" w:rsidRPr="00D55DA4" w:rsidRDefault="008560B2" w:rsidP="006C64F9">
            <w:pPr>
              <w:tabs>
                <w:tab w:val="left" w:pos="1134"/>
              </w:tabs>
              <w:ind w:right="-108"/>
              <w:rPr>
                <w:rFonts w:ascii="Angsana New" w:hAnsi="Angsana New"/>
                <w:cs/>
              </w:rPr>
            </w:pPr>
          </w:p>
        </w:tc>
      </w:tr>
      <w:tr w:rsidR="008560B2" w:rsidRPr="00D55DA4" w14:paraId="30E78108" w14:textId="77777777" w:rsidTr="009E4229">
        <w:tc>
          <w:tcPr>
            <w:tcW w:w="7388" w:type="dxa"/>
            <w:tcBorders>
              <w:top w:val="nil"/>
              <w:bottom w:val="nil"/>
            </w:tcBorders>
          </w:tcPr>
          <w:p w14:paraId="3952CC2D" w14:textId="77777777" w:rsidR="008560B2" w:rsidRPr="00D55DA4" w:rsidRDefault="008560B2" w:rsidP="00404AC7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D55DA4">
              <w:rPr>
                <w:rFonts w:ascii="Angsana New" w:hAnsi="Angsana New"/>
              </w:rPr>
              <w:t xml:space="preserve">     -  </w:t>
            </w:r>
            <w:r w:rsidRPr="00D55DA4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386FB7B6" w14:textId="4172041D" w:rsidR="008560B2" w:rsidRPr="00D55DA4" w:rsidRDefault="00F860FC" w:rsidP="00F44C7D">
            <w:pPr>
              <w:tabs>
                <w:tab w:val="left" w:pos="942"/>
                <w:tab w:val="left" w:pos="1150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 w:rsidRPr="00D55DA4">
              <w:rPr>
                <w:rFonts w:ascii="Angsana New" w:hAnsi="Angsana New"/>
              </w:rPr>
              <w:t>1</w:t>
            </w:r>
            <w:r w:rsidR="00D55DA4" w:rsidRPr="00D55DA4">
              <w:rPr>
                <w:rFonts w:ascii="Angsana New" w:hAnsi="Angsana New"/>
              </w:rPr>
              <w:t>6.04</w:t>
            </w:r>
          </w:p>
        </w:tc>
      </w:tr>
      <w:tr w:rsidR="008560B2" w:rsidRPr="00456329" w14:paraId="7A8D443A" w14:textId="77777777" w:rsidTr="009E4229">
        <w:tc>
          <w:tcPr>
            <w:tcW w:w="7388" w:type="dxa"/>
            <w:tcBorders>
              <w:top w:val="nil"/>
              <w:bottom w:val="single" w:sz="4" w:space="0" w:color="auto"/>
            </w:tcBorders>
          </w:tcPr>
          <w:p w14:paraId="3C4DE76C" w14:textId="77777777" w:rsidR="008560B2" w:rsidRPr="00D55DA4" w:rsidRDefault="008560B2" w:rsidP="00FF34C0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</w:tcPr>
          <w:p w14:paraId="13B3FA12" w14:textId="2E5F05FC" w:rsidR="008560B2" w:rsidRPr="0059729D" w:rsidRDefault="008560B2" w:rsidP="00404AC7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D55DA4">
              <w:rPr>
                <w:rFonts w:ascii="Angsana New" w:hAnsi="Angsana New"/>
              </w:rPr>
              <w:t>(USD 468,125)</w:t>
            </w:r>
          </w:p>
        </w:tc>
      </w:tr>
    </w:tbl>
    <w:p w14:paraId="187F4E0C" w14:textId="77777777" w:rsidR="00DC7EE6" w:rsidRDefault="00DC7EE6" w:rsidP="00C27CD6">
      <w:pPr>
        <w:ind w:right="-871"/>
        <w:rPr>
          <w:rFonts w:ascii="Angsana New" w:hAnsi="Angsana New"/>
          <w:spacing w:val="-8"/>
          <w:sz w:val="16"/>
          <w:szCs w:val="16"/>
        </w:rPr>
      </w:pPr>
    </w:p>
    <w:p w14:paraId="66E1E844" w14:textId="28C5AF50"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5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ภาระผูกพันจากการค้ำประกัน</w:t>
      </w:r>
    </w:p>
    <w:p w14:paraId="0398649B" w14:textId="77777777"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14:paraId="08583101" w14:textId="77777777" w:rsidR="00BA7210" w:rsidRPr="00456329" w:rsidRDefault="002D0419" w:rsidP="0025656F">
      <w:pPr>
        <w:tabs>
          <w:tab w:val="left" w:pos="1134"/>
        </w:tabs>
        <w:ind w:left="1708" w:right="116" w:hanging="7"/>
        <w:jc w:val="thaiDistribute"/>
        <w:rPr>
          <w:rFonts w:ascii="Angsana New" w:hAnsi="Angsana New"/>
          <w:spacing w:val="-2"/>
        </w:rPr>
      </w:pPr>
      <w:r w:rsidRPr="00456329">
        <w:rPr>
          <w:rFonts w:ascii="Angsana New" w:hAnsi="Angsana New" w:hint="cs"/>
          <w:spacing w:val="-2"/>
          <w:cs/>
        </w:rPr>
        <w:t>บริษัทมีภาระผูกพันจากการค้ำประกัน</w:t>
      </w:r>
      <w:r w:rsidR="00BA7210" w:rsidRPr="00456329">
        <w:rPr>
          <w:rFonts w:ascii="Angsana New" w:hAnsi="Angsana New" w:hint="cs"/>
          <w:spacing w:val="-2"/>
          <w:cs/>
        </w:rPr>
        <w:t xml:space="preserve"> ดังนี้</w:t>
      </w:r>
    </w:p>
    <w:p w14:paraId="3A5CAAA9" w14:textId="77777777" w:rsidR="00230AE8" w:rsidRPr="0003182D" w:rsidRDefault="00BA7210" w:rsidP="00D96327">
      <w:pPr>
        <w:ind w:left="1022" w:right="58" w:firstLine="672"/>
        <w:jc w:val="thaiDistribute"/>
        <w:rPr>
          <w:rFonts w:ascii="Angsana New" w:hAnsi="Angsana New"/>
          <w:spacing w:val="-2"/>
        </w:rPr>
      </w:pPr>
      <w:r w:rsidRPr="0052554A">
        <w:rPr>
          <w:rFonts w:ascii="Angsana New" w:hAnsi="Angsana New" w:hint="cs"/>
          <w:spacing w:val="-4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</w:t>
      </w:r>
      <w:r w:rsidRPr="006856C1">
        <w:rPr>
          <w:rFonts w:ascii="Angsana New" w:hAnsi="Angsana New" w:hint="cs"/>
          <w:spacing w:val="-8"/>
          <w:cs/>
        </w:rPr>
        <w:t>ระบบดิจิตอล</w:t>
      </w:r>
      <w:r w:rsidR="002C04B6" w:rsidRPr="006856C1">
        <w:rPr>
          <w:rFonts w:ascii="Angsana New" w:hAnsi="Angsana New" w:hint="cs"/>
          <w:spacing w:val="-8"/>
          <w:cs/>
        </w:rPr>
        <w:t>ให้กับบริษัท บีอีซี มัลติมีเดีย จำกัด ซึ่งเป็นบริษัทย่อยของบริษัทกับสถาบันการเงินแห่งหนึ่ง</w:t>
      </w:r>
      <w:r w:rsidR="002C04B6" w:rsidRPr="00AC08BD">
        <w:rPr>
          <w:rFonts w:ascii="Angsana New" w:hAnsi="Angsana New" w:hint="cs"/>
          <w:spacing w:val="-2"/>
          <w:cs/>
        </w:rPr>
        <w:t xml:space="preserve"> เป็น</w:t>
      </w:r>
      <w:r w:rsidR="002C04B6" w:rsidRPr="004013D9">
        <w:rPr>
          <w:rFonts w:ascii="Angsana New" w:hAnsi="Angsana New" w:hint="cs"/>
          <w:spacing w:val="-2"/>
          <w:cs/>
        </w:rPr>
        <w:t>จำนวน</w:t>
      </w:r>
      <w:r w:rsidR="002C04B6" w:rsidRPr="0003182D">
        <w:rPr>
          <w:rFonts w:ascii="Angsana New" w:hAnsi="Angsana New" w:hint="cs"/>
          <w:spacing w:val="-2"/>
          <w:cs/>
        </w:rPr>
        <w:t xml:space="preserve">เงิน </w:t>
      </w:r>
      <w:r w:rsidR="00D9397A" w:rsidRPr="0003182D">
        <w:rPr>
          <w:rFonts w:ascii="Angsana New" w:hAnsi="Angsana New"/>
          <w:spacing w:val="-2"/>
        </w:rPr>
        <w:t>52.13</w:t>
      </w:r>
      <w:r w:rsidR="002C04B6" w:rsidRPr="0003182D">
        <w:rPr>
          <w:rFonts w:ascii="Angsana New" w:hAnsi="Angsana New"/>
          <w:spacing w:val="-2"/>
        </w:rPr>
        <w:t xml:space="preserve"> </w:t>
      </w:r>
      <w:r w:rsidR="002C04B6" w:rsidRPr="0003182D">
        <w:rPr>
          <w:rFonts w:ascii="Angsana New" w:hAnsi="Angsana New" w:hint="cs"/>
          <w:spacing w:val="-2"/>
          <w:cs/>
        </w:rPr>
        <w:t>ล้านบาท</w:t>
      </w:r>
    </w:p>
    <w:p w14:paraId="100BF12F" w14:textId="0CFF1DCF" w:rsidR="006F0DC3" w:rsidRDefault="00C61B54" w:rsidP="00D96327">
      <w:pPr>
        <w:ind w:left="1036" w:right="58" w:firstLine="665"/>
        <w:jc w:val="thaiDistribute"/>
        <w:rPr>
          <w:rFonts w:ascii="Angsana New" w:hAnsi="Angsana New"/>
          <w:spacing w:val="-2"/>
        </w:rPr>
      </w:pPr>
      <w:r w:rsidRPr="0003182D">
        <w:rPr>
          <w:rFonts w:ascii="Angsana New" w:hAnsi="Angsana New" w:hint="cs"/>
          <w:spacing w:val="-2"/>
          <w:cs/>
        </w:rPr>
        <w:t>-  ค้ำประกัน</w:t>
      </w:r>
      <w:r w:rsidR="00BC7EA0" w:rsidRPr="0003182D">
        <w:rPr>
          <w:rFonts w:ascii="Angsana New" w:hAnsi="Angsana New" w:hint="cs"/>
          <w:spacing w:val="-2"/>
          <w:cs/>
        </w:rPr>
        <w:t>การปฏ</w:t>
      </w:r>
      <w:r w:rsidR="00C25B36" w:rsidRPr="0003182D">
        <w:rPr>
          <w:rFonts w:ascii="Angsana New" w:hAnsi="Angsana New" w:hint="cs"/>
          <w:spacing w:val="-2"/>
          <w:cs/>
        </w:rPr>
        <w:t>ิ</w:t>
      </w:r>
      <w:r w:rsidR="00BC7EA0" w:rsidRPr="0003182D">
        <w:rPr>
          <w:rFonts w:ascii="Angsana New" w:hAnsi="Angsana New" w:hint="cs"/>
          <w:spacing w:val="-2"/>
          <w:cs/>
        </w:rPr>
        <w:t>บัติตาม</w:t>
      </w:r>
      <w:r w:rsidRPr="0003182D">
        <w:rPr>
          <w:rFonts w:ascii="Angsana New" w:hAnsi="Angsana New" w:hint="cs"/>
          <w:spacing w:val="-2"/>
          <w:cs/>
        </w:rPr>
        <w:t>เงื่อนไขการชำระเงินค่าถ่ายทอดสดสัญญาณการแข่งขัน เทปบันทึกภาพการ</w:t>
      </w:r>
      <w:r w:rsidRPr="0052554A">
        <w:rPr>
          <w:rFonts w:ascii="Angsana New" w:hAnsi="Angsana New" w:hint="cs"/>
          <w:spacing w:val="-4"/>
          <w:cs/>
        </w:rPr>
        <w:t>แข่งขัน และรายการต่างๆของรายการฟุตบอลต่างประเทศให้กับ</w:t>
      </w:r>
      <w:r w:rsidR="003261AC" w:rsidRPr="0052554A">
        <w:rPr>
          <w:rFonts w:ascii="Angsana New" w:hAnsi="Angsana New" w:hint="cs"/>
          <w:spacing w:val="-4"/>
          <w:cs/>
        </w:rPr>
        <w:t>บริษัท บางกอกเอ็น</w:t>
      </w:r>
      <w:proofErr w:type="spellStart"/>
      <w:r w:rsidR="003261AC" w:rsidRPr="0052554A">
        <w:rPr>
          <w:rFonts w:ascii="Angsana New" w:hAnsi="Angsana New" w:hint="cs"/>
          <w:spacing w:val="-4"/>
          <w:cs/>
        </w:rPr>
        <w:t>เต</w:t>
      </w:r>
      <w:proofErr w:type="spellEnd"/>
      <w:r w:rsidR="003261AC" w:rsidRPr="0052554A">
        <w:rPr>
          <w:rFonts w:ascii="Angsana New" w:hAnsi="Angsana New" w:hint="cs"/>
          <w:spacing w:val="-4"/>
          <w:cs/>
        </w:rPr>
        <w:t>อร์เทนเม้น</w:t>
      </w:r>
      <w:proofErr w:type="spellStart"/>
      <w:r w:rsidR="003261AC" w:rsidRPr="0052554A">
        <w:rPr>
          <w:rFonts w:ascii="Angsana New" w:hAnsi="Angsana New" w:hint="cs"/>
          <w:spacing w:val="-4"/>
          <w:cs/>
        </w:rPr>
        <w:t>ต์</w:t>
      </w:r>
      <w:proofErr w:type="spellEnd"/>
      <w:r w:rsidR="003261AC" w:rsidRPr="0052554A">
        <w:rPr>
          <w:rFonts w:ascii="Angsana New" w:hAnsi="Angsana New" w:hint="cs"/>
          <w:spacing w:val="-4"/>
          <w:cs/>
        </w:rPr>
        <w:t xml:space="preserve"> จำกัด</w:t>
      </w:r>
      <w:r w:rsidR="00966605" w:rsidRPr="0052554A">
        <w:rPr>
          <w:rFonts w:ascii="Angsana New" w:hAnsi="Angsana New" w:hint="cs"/>
          <w:spacing w:val="-4"/>
          <w:cs/>
        </w:rPr>
        <w:t xml:space="preserve"> ซึ่งเป็น</w:t>
      </w:r>
      <w:r w:rsidR="00966605" w:rsidRPr="0003182D">
        <w:rPr>
          <w:rFonts w:ascii="Angsana New" w:hAnsi="Angsana New" w:hint="cs"/>
          <w:spacing w:val="-2"/>
          <w:cs/>
        </w:rPr>
        <w:t>บริษัทย่อยของบริษัท</w:t>
      </w:r>
      <w:r w:rsidRPr="0003182D">
        <w:rPr>
          <w:rFonts w:ascii="Angsana New" w:hAnsi="Angsana New" w:hint="cs"/>
          <w:spacing w:val="-2"/>
          <w:cs/>
        </w:rPr>
        <w:t>กับสถาบันการเงินแห่งหนึ่ง</w:t>
      </w:r>
      <w:r w:rsidR="0057140B" w:rsidRPr="0003182D">
        <w:rPr>
          <w:rFonts w:ascii="Angsana New" w:hAnsi="Angsana New" w:hint="cs"/>
          <w:spacing w:val="-2"/>
          <w:cs/>
        </w:rPr>
        <w:t xml:space="preserve"> </w:t>
      </w:r>
      <w:r w:rsidR="00C25B36" w:rsidRPr="0003182D">
        <w:rPr>
          <w:rFonts w:ascii="Angsana New" w:hAnsi="Angsana New" w:hint="cs"/>
          <w:spacing w:val="-2"/>
          <w:cs/>
        </w:rPr>
        <w:t>เป็น</w:t>
      </w:r>
      <w:r w:rsidR="003261AC" w:rsidRPr="0003182D">
        <w:rPr>
          <w:rFonts w:ascii="Angsana New" w:hAnsi="Angsana New" w:hint="cs"/>
          <w:spacing w:val="-2"/>
          <w:cs/>
        </w:rPr>
        <w:t>จำนวน</w:t>
      </w:r>
      <w:r w:rsidR="00081CA5" w:rsidRPr="0003182D">
        <w:rPr>
          <w:rFonts w:ascii="Angsana New" w:hAnsi="Angsana New" w:hint="cs"/>
          <w:spacing w:val="-2"/>
          <w:cs/>
        </w:rPr>
        <w:t>เงิน</w:t>
      </w:r>
      <w:r w:rsidR="003261AC" w:rsidRPr="0003182D">
        <w:rPr>
          <w:rFonts w:ascii="Angsana New" w:hAnsi="Angsana New" w:hint="cs"/>
          <w:spacing w:val="-2"/>
          <w:cs/>
        </w:rPr>
        <w:t xml:space="preserve"> </w:t>
      </w:r>
      <w:r w:rsidR="00253EDB">
        <w:rPr>
          <w:rFonts w:ascii="Angsana New" w:hAnsi="Angsana New"/>
          <w:spacing w:val="-2"/>
        </w:rPr>
        <w:t>1</w:t>
      </w:r>
      <w:r w:rsidR="0091255B" w:rsidRPr="0003182D">
        <w:rPr>
          <w:rFonts w:ascii="Angsana New" w:hAnsi="Angsana New" w:hint="cs"/>
          <w:spacing w:val="-2"/>
          <w:cs/>
        </w:rPr>
        <w:t xml:space="preserve"> </w:t>
      </w:r>
      <w:r w:rsidR="00FA2074" w:rsidRPr="0003182D">
        <w:rPr>
          <w:rFonts w:ascii="Angsana New" w:hAnsi="Angsana New" w:hint="cs"/>
          <w:spacing w:val="-2"/>
          <w:cs/>
        </w:rPr>
        <w:t>ล้าน</w:t>
      </w:r>
      <w:r w:rsidR="00253EDB">
        <w:rPr>
          <w:rFonts w:ascii="Angsana New" w:hAnsi="Angsana New" w:hint="cs"/>
          <w:spacing w:val="-2"/>
          <w:cs/>
        </w:rPr>
        <w:t>ดอลลาร์</w:t>
      </w:r>
      <w:r w:rsidR="001B2A10">
        <w:rPr>
          <w:rFonts w:ascii="Angsana New" w:hAnsi="Angsana New" w:hint="cs"/>
          <w:spacing w:val="-2"/>
          <w:cs/>
        </w:rPr>
        <w:t>สหรัฐ</w:t>
      </w:r>
      <w:r w:rsidR="00253EDB">
        <w:rPr>
          <w:rFonts w:ascii="Angsana New" w:hAnsi="Angsana New" w:hint="cs"/>
          <w:spacing w:val="-2"/>
          <w:cs/>
        </w:rPr>
        <w:t>อเมริกา</w:t>
      </w:r>
    </w:p>
    <w:p w14:paraId="4D83ED0B" w14:textId="77777777" w:rsidR="006F0DC3" w:rsidRDefault="006F0DC3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14:paraId="5929A246" w14:textId="77777777" w:rsidR="0004178D" w:rsidRPr="0034208B" w:rsidRDefault="0033720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lastRenderedPageBreak/>
        <w:t>คดีฟ้องร้อง</w:t>
      </w:r>
    </w:p>
    <w:p w14:paraId="2D434B1F" w14:textId="77777777"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14:paraId="09A5A920" w14:textId="1E331C49" w:rsidR="00C34524" w:rsidRPr="003853C4" w:rsidRDefault="0049147D" w:rsidP="00F44C7D">
      <w:pPr>
        <w:ind w:left="658" w:right="30" w:firstLine="476"/>
        <w:jc w:val="thaiDistribute"/>
        <w:rPr>
          <w:spacing w:val="-2"/>
          <w:highlight w:val="yellow"/>
        </w:rPr>
      </w:pPr>
      <w:r w:rsidRPr="0049147D">
        <w:rPr>
          <w:spacing w:val="-2"/>
          <w:cs/>
        </w:rPr>
        <w:t xml:space="preserve">บริษัทและบริษัทย่อยของบริษัท </w:t>
      </w:r>
      <w:r w:rsidR="009C7ED9">
        <w:rPr>
          <w:spacing w:val="-2"/>
        </w:rPr>
        <w:t>2</w:t>
      </w:r>
      <w:r w:rsidRPr="0049147D">
        <w:rPr>
          <w:spacing w:val="-2"/>
          <w:cs/>
        </w:rPr>
        <w:t xml:space="preserve"> แห่ง ถูกฟ้องเป็นจำเลยในคดีแรงงาน จำนวนทุนทรัพย์รวม </w:t>
      </w:r>
      <w:r w:rsidR="00A460A6">
        <w:rPr>
          <w:spacing w:val="-2"/>
        </w:rPr>
        <w:t xml:space="preserve">135.14 </w:t>
      </w:r>
      <w:r w:rsidRPr="0049147D">
        <w:rPr>
          <w:spacing w:val="-2"/>
          <w:cs/>
        </w:rPr>
        <w:t xml:space="preserve">ล้านบาท ในต้นปี </w:t>
      </w:r>
      <w:r w:rsidR="00A460A6">
        <w:rPr>
          <w:spacing w:val="-2"/>
        </w:rPr>
        <w:t>2565</w:t>
      </w:r>
      <w:r w:rsidRPr="0049147D">
        <w:rPr>
          <w:spacing w:val="-2"/>
          <w:cs/>
        </w:rPr>
        <w:t xml:space="preserve"> ศาลชั้นต้นมีคำพิพากษายกฟ้องของโจทก์</w:t>
      </w:r>
      <w:r w:rsidR="00F44C7D">
        <w:rPr>
          <w:rFonts w:hint="cs"/>
          <w:spacing w:val="-2"/>
          <w:cs/>
        </w:rPr>
        <w:t xml:space="preserve"> </w:t>
      </w:r>
      <w:r w:rsidRPr="0049147D">
        <w:rPr>
          <w:spacing w:val="-2"/>
          <w:cs/>
        </w:rPr>
        <w:t xml:space="preserve">และต่อมาศาลอุทธรณ์พิพากษายืนตามศาลชั้นต้น ซึ่ง </w:t>
      </w:r>
      <w:r w:rsidR="00A460A6">
        <w:rPr>
          <w:spacing w:val="-2"/>
          <w:cs/>
        </w:rPr>
        <w:br/>
      </w:r>
      <w:r w:rsidRPr="0049147D">
        <w:rPr>
          <w:spacing w:val="-2"/>
          <w:cs/>
        </w:rPr>
        <w:t xml:space="preserve">ณ วันที่ </w:t>
      </w:r>
      <w:r w:rsidR="00A460A6">
        <w:rPr>
          <w:spacing w:val="-2"/>
        </w:rPr>
        <w:t>31</w:t>
      </w:r>
      <w:r w:rsidRPr="0049147D">
        <w:rPr>
          <w:spacing w:val="-2"/>
          <w:cs/>
        </w:rPr>
        <w:t xml:space="preserve"> มีนาคม </w:t>
      </w:r>
      <w:r w:rsidR="00A460A6">
        <w:rPr>
          <w:spacing w:val="-2"/>
        </w:rPr>
        <w:t>2566</w:t>
      </w:r>
      <w:r w:rsidRPr="0049147D">
        <w:rPr>
          <w:spacing w:val="-2"/>
          <w:cs/>
        </w:rPr>
        <w:t xml:space="preserve"> คดีอยู่ระหว่างศาลฎีกาพิจารณาคำร้องขออนุญาตฎีกาของโจทก์ เพื่อพิจารณาว่าควรอนุญาตให้โจทก์ฎีกาหรือไม่ บริษัทและบริษัทย่อยคาดว่าจะไม่ได้รับความเสียหายจากคดีดังกล่าว ดังนั้นจึงไม่ได้บันทึกเป็นค่าใช้จ่ายและหนี้สินที่อาจเกิดขึ้น</w:t>
      </w:r>
    </w:p>
    <w:p w14:paraId="3355E154" w14:textId="77777777" w:rsidR="00C34524" w:rsidRPr="003853C4" w:rsidRDefault="00C34524" w:rsidP="00A460A6">
      <w:pPr>
        <w:ind w:left="882" w:right="-56"/>
        <w:jc w:val="thaiDistribute"/>
        <w:rPr>
          <w:spacing w:val="-2"/>
          <w:sz w:val="8"/>
          <w:szCs w:val="8"/>
          <w:highlight w:val="yellow"/>
        </w:rPr>
      </w:pPr>
    </w:p>
    <w:p w14:paraId="4EE48955" w14:textId="77777777" w:rsidR="001E2F92" w:rsidRPr="001E2F92" w:rsidRDefault="001E2F92" w:rsidP="001E2F92">
      <w:pPr>
        <w:ind w:left="709" w:right="2" w:firstLine="411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25FF59C0" w14:textId="63D2DDDB" w:rsidR="00F4496A" w:rsidRDefault="00E96678" w:rsidP="00F44C7D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เหตุการณ์ภายหลังรอบระยะเวลารายงาน</w:t>
      </w:r>
    </w:p>
    <w:p w14:paraId="078612B4" w14:textId="77777777" w:rsidR="00F44C7D" w:rsidRPr="00F44C7D" w:rsidRDefault="00F44C7D" w:rsidP="00F44C7D">
      <w:pPr>
        <w:ind w:left="284" w:right="-871"/>
        <w:rPr>
          <w:rFonts w:ascii="Angsana New" w:hAnsi="Angsana New"/>
          <w:b/>
          <w:bCs/>
          <w:sz w:val="4"/>
          <w:szCs w:val="4"/>
        </w:rPr>
      </w:pPr>
    </w:p>
    <w:p w14:paraId="35BEDCD8" w14:textId="6F16D9B4" w:rsidR="00E96678" w:rsidRDefault="00E96678" w:rsidP="00E97ABC">
      <w:pPr>
        <w:ind w:left="644" w:right="85" w:firstLine="490"/>
        <w:jc w:val="thaiDistribute"/>
        <w:rPr>
          <w:rFonts w:ascii="Angsana New" w:hAnsi="Angsana New"/>
        </w:rPr>
      </w:pPr>
      <w:r w:rsidRPr="00D121E5">
        <w:rPr>
          <w:rFonts w:ascii="Angsana New" w:hAnsi="Angsana New" w:hint="cs"/>
          <w:spacing w:val="-6"/>
          <w:cs/>
        </w:rPr>
        <w:t xml:space="preserve">เมื่อวันที่ </w:t>
      </w:r>
      <w:r w:rsidRPr="00D121E5">
        <w:rPr>
          <w:rFonts w:ascii="Angsana New" w:hAnsi="Angsana New"/>
          <w:spacing w:val="-6"/>
        </w:rPr>
        <w:t xml:space="preserve">28 </w:t>
      </w:r>
      <w:r w:rsidRPr="00D121E5">
        <w:rPr>
          <w:rFonts w:ascii="Angsana New" w:hAnsi="Angsana New" w:hint="cs"/>
          <w:spacing w:val="-6"/>
          <w:cs/>
        </w:rPr>
        <w:t xml:space="preserve">เมษายน </w:t>
      </w:r>
      <w:r w:rsidRPr="00D121E5">
        <w:rPr>
          <w:rFonts w:ascii="Angsana New" w:hAnsi="Angsana New"/>
          <w:spacing w:val="-6"/>
        </w:rPr>
        <w:t xml:space="preserve">2566 </w:t>
      </w:r>
      <w:r w:rsidRPr="00D121E5">
        <w:rPr>
          <w:rFonts w:ascii="Angsana New" w:hAnsi="Angsana New" w:hint="cs"/>
          <w:spacing w:val="-6"/>
          <w:cs/>
        </w:rPr>
        <w:t xml:space="preserve">ที่ประชุมสามัญผู้ถือหุ้นของบริษัทประจำปี </w:t>
      </w:r>
      <w:r w:rsidRPr="00D121E5">
        <w:rPr>
          <w:rFonts w:ascii="Angsana New" w:hAnsi="Angsana New"/>
          <w:spacing w:val="-6"/>
        </w:rPr>
        <w:t xml:space="preserve">2566 </w:t>
      </w:r>
      <w:r w:rsidRPr="00D121E5">
        <w:rPr>
          <w:rFonts w:ascii="Angsana New" w:hAnsi="Angsana New" w:hint="cs"/>
          <w:spacing w:val="-6"/>
          <w:cs/>
        </w:rPr>
        <w:t>ได้มีมติให้จ่ายเงินปันผลแก่ผู้ถือหุ้น</w:t>
      </w:r>
      <w:r>
        <w:rPr>
          <w:rFonts w:ascii="Angsana New" w:hAnsi="Angsana New" w:hint="cs"/>
          <w:cs/>
        </w:rPr>
        <w:t xml:space="preserve">จำนวน </w:t>
      </w:r>
      <w:r>
        <w:rPr>
          <w:rFonts w:ascii="Angsana New" w:hAnsi="Angsana New"/>
        </w:rPr>
        <w:t xml:space="preserve">2,000 </w:t>
      </w:r>
      <w:r>
        <w:rPr>
          <w:rFonts w:ascii="Angsana New" w:hAnsi="Angsana New" w:hint="cs"/>
          <w:cs/>
        </w:rPr>
        <w:t xml:space="preserve">ล้านหุ้น ในอัตราหุ้นละ </w:t>
      </w:r>
      <w:r>
        <w:rPr>
          <w:rFonts w:ascii="Angsana New" w:hAnsi="Angsana New"/>
        </w:rPr>
        <w:t xml:space="preserve">0.16 </w:t>
      </w:r>
      <w:r>
        <w:rPr>
          <w:rFonts w:ascii="Angsana New" w:hAnsi="Angsana New" w:hint="cs"/>
          <w:cs/>
        </w:rPr>
        <w:t>บาท</w:t>
      </w:r>
      <w:r w:rsidR="00E97ABC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เป็นจำนวน</w:t>
      </w:r>
      <w:r w:rsidR="00736A83">
        <w:rPr>
          <w:rFonts w:ascii="Angsana New" w:hAnsi="Angsana New" w:hint="cs"/>
          <w:cs/>
        </w:rPr>
        <w:t>เงิน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320</w:t>
      </w:r>
      <w:r>
        <w:rPr>
          <w:rFonts w:ascii="Angsana New" w:hAnsi="Angsana New" w:hint="cs"/>
          <w:cs/>
        </w:rPr>
        <w:t xml:space="preserve"> ล้านบาท ซึ่งเสนอจ่ายเงินปันผลในวันที่ </w:t>
      </w:r>
      <w:r w:rsidR="00E97ABC">
        <w:rPr>
          <w:rFonts w:ascii="Angsana New" w:hAnsi="Angsana New"/>
          <w:cs/>
        </w:rPr>
        <w:br/>
      </w:r>
      <w:r>
        <w:rPr>
          <w:rFonts w:ascii="Angsana New" w:hAnsi="Angsana New"/>
        </w:rPr>
        <w:t>25</w:t>
      </w:r>
      <w:r w:rsidR="00E97ABC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 xml:space="preserve">พฤษภาคม </w:t>
      </w:r>
      <w:r>
        <w:rPr>
          <w:rFonts w:ascii="Angsana New" w:hAnsi="Angsana New"/>
        </w:rPr>
        <w:t xml:space="preserve">2566 </w:t>
      </w:r>
      <w:r>
        <w:rPr>
          <w:rFonts w:ascii="Angsana New" w:hAnsi="Angsana New" w:hint="cs"/>
          <w:cs/>
        </w:rPr>
        <w:t xml:space="preserve">รวมทั้งได้มีการอนุมัติการจ่ายค่าตอบแทนกรรมการประจำปี </w:t>
      </w:r>
      <w:r>
        <w:rPr>
          <w:rFonts w:ascii="Angsana New" w:hAnsi="Angsana New"/>
        </w:rPr>
        <w:t xml:space="preserve">2566 </w:t>
      </w:r>
      <w:r>
        <w:rPr>
          <w:rFonts w:ascii="Angsana New" w:hAnsi="Angsana New" w:hint="cs"/>
          <w:cs/>
        </w:rPr>
        <w:t>เป็นเงินบำเหน็จกรรมการจำนวน</w:t>
      </w:r>
      <w:r w:rsidR="00736A83">
        <w:rPr>
          <w:rFonts w:ascii="Angsana New" w:hAnsi="Angsana New" w:hint="cs"/>
          <w:cs/>
        </w:rPr>
        <w:t>เงิน</w:t>
      </w:r>
      <w:r w:rsidR="00E97ABC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18 </w:t>
      </w:r>
      <w:r>
        <w:rPr>
          <w:rFonts w:ascii="Angsana New" w:hAnsi="Angsana New" w:hint="cs"/>
          <w:cs/>
        </w:rPr>
        <w:t>ล้านบาท และเบี้ยประชุมกรรมการในอัตราที่กำหนดไว้</w:t>
      </w:r>
    </w:p>
    <w:p w14:paraId="4D1860AB" w14:textId="77777777" w:rsidR="00F44C7D" w:rsidRPr="00F44C7D" w:rsidRDefault="00F44C7D" w:rsidP="00F44C7D">
      <w:pPr>
        <w:ind w:left="644" w:right="85" w:firstLine="490"/>
        <w:jc w:val="thaiDistribute"/>
        <w:rPr>
          <w:rFonts w:ascii="Angsana New" w:hAnsi="Angsana New"/>
          <w:sz w:val="8"/>
          <w:szCs w:val="8"/>
          <w:cs/>
        </w:rPr>
      </w:pPr>
    </w:p>
    <w:p w14:paraId="24918CD5" w14:textId="3F87CFD3" w:rsidR="00020F43" w:rsidRDefault="00020F4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20F43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67B7DA68" w14:textId="77777777"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1342A9B7" w14:textId="65940E7A"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>เมื่อ</w:t>
      </w:r>
      <w:r w:rsidRPr="00403835">
        <w:rPr>
          <w:rFonts w:ascii="Angsana New" w:hAnsi="Angsana New" w:hint="cs"/>
          <w:cs/>
        </w:rPr>
        <w:t xml:space="preserve">วันที่ </w:t>
      </w:r>
      <w:r w:rsidR="00403835" w:rsidRPr="00403835">
        <w:rPr>
          <w:rFonts w:ascii="Angsana New" w:hAnsi="Angsana New"/>
        </w:rPr>
        <w:t>10</w:t>
      </w:r>
      <w:r w:rsidR="00D96327" w:rsidRPr="00403835">
        <w:rPr>
          <w:rFonts w:ascii="Angsana New" w:hAnsi="Angsana New"/>
        </w:rPr>
        <w:t xml:space="preserve"> </w:t>
      </w:r>
      <w:r w:rsidR="00403835" w:rsidRPr="00403835">
        <w:rPr>
          <w:rFonts w:ascii="Angsana New" w:hAnsi="Angsana New" w:hint="cs"/>
          <w:cs/>
        </w:rPr>
        <w:t>พฤษภาคม</w:t>
      </w:r>
      <w:r w:rsidR="005F489E" w:rsidRPr="00403835">
        <w:rPr>
          <w:rFonts w:ascii="Angsana New" w:hAnsi="Angsana New" w:hint="cs"/>
          <w:cs/>
        </w:rPr>
        <w:t xml:space="preserve"> </w:t>
      </w:r>
      <w:r w:rsidR="00C74FB0" w:rsidRPr="00403835">
        <w:rPr>
          <w:rFonts w:ascii="Angsana New" w:hAnsi="Angsana New"/>
        </w:rPr>
        <w:t>256</w:t>
      </w:r>
      <w:r w:rsidR="00403835" w:rsidRPr="00403835">
        <w:rPr>
          <w:rFonts w:ascii="Angsana New" w:hAnsi="Angsana New"/>
        </w:rPr>
        <w:t>6</w:t>
      </w:r>
    </w:p>
    <w:sectPr w:rsidR="00842496" w:rsidSect="00DA5DAF">
      <w:headerReference w:type="default" r:id="rId8"/>
      <w:footerReference w:type="default" r:id="rId9"/>
      <w:footerReference w:type="first" r:id="rId10"/>
      <w:pgSz w:w="11909" w:h="16834" w:code="9"/>
      <w:pgMar w:top="0" w:right="569" w:bottom="0" w:left="1049" w:header="568" w:footer="0" w:gutter="0"/>
      <w:pgNumType w:start="1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17460" w14:textId="77777777" w:rsidR="00F3230C" w:rsidRDefault="00F3230C" w:rsidP="003A646B">
      <w:r>
        <w:separator/>
      </w:r>
    </w:p>
  </w:endnote>
  <w:endnote w:type="continuationSeparator" w:id="0">
    <w:p w14:paraId="399A593D" w14:textId="77777777" w:rsidR="00F3230C" w:rsidRDefault="00F3230C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4066" w14:textId="77777777" w:rsidR="00F84F29" w:rsidRPr="00730B57" w:rsidRDefault="00F84F29" w:rsidP="009A4E67">
    <w:pPr>
      <w:pStyle w:val="ae"/>
      <w:ind w:right="-40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4BCE" w:rsidRPr="009B4BCE">
      <w:rPr>
        <w:rFonts w:cs="AngsanaUPC"/>
        <w:noProof/>
        <w:szCs w:val="32"/>
        <w:lang w:val="th-TH"/>
      </w:rPr>
      <w:t>21</w:t>
    </w:r>
    <w:r>
      <w:rPr>
        <w:rFonts w:cs="AngsanaUPC"/>
        <w:noProof/>
        <w:szCs w:val="32"/>
        <w:lang w:val="th-TH"/>
      </w:rPr>
      <w:fldChar w:fldCharType="end"/>
    </w:r>
  </w:p>
  <w:p w14:paraId="176436FD" w14:textId="77777777" w:rsidR="00F84F29" w:rsidRDefault="00F84F29" w:rsidP="00842496">
    <w:pPr>
      <w:pStyle w:val="ae"/>
      <w:ind w:right="-57"/>
      <w:jc w:val="right"/>
      <w:rPr>
        <w:sz w:val="24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5DFBF" w14:textId="77777777" w:rsidR="00F84F29" w:rsidRDefault="00F84F29">
    <w:pPr>
      <w:pStyle w:val="ae"/>
    </w:pPr>
    <w:r>
      <w:rPr>
        <w:rFonts w:hint="cs"/>
        <w:cs/>
      </w:rPr>
      <w:t>หน้า 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7E4FA" w14:textId="77777777" w:rsidR="00F3230C" w:rsidRDefault="00F3230C" w:rsidP="003A646B">
      <w:r>
        <w:separator/>
      </w:r>
    </w:p>
  </w:footnote>
  <w:footnote w:type="continuationSeparator" w:id="0">
    <w:p w14:paraId="3A2111A4" w14:textId="77777777" w:rsidR="00F3230C" w:rsidRDefault="00F3230C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1AAD0" w14:textId="77777777" w:rsidR="00F84F29" w:rsidRDefault="00F84F29" w:rsidP="00D177AC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1149518922">
    <w:abstractNumId w:val="2"/>
  </w:num>
  <w:num w:numId="2" w16cid:durableId="781655854">
    <w:abstractNumId w:val="3"/>
  </w:num>
  <w:num w:numId="3" w16cid:durableId="1833593775">
    <w:abstractNumId w:val="1"/>
  </w:num>
  <w:num w:numId="4" w16cid:durableId="751270544">
    <w:abstractNumId w:val="6"/>
  </w:num>
  <w:num w:numId="5" w16cid:durableId="1084031867">
    <w:abstractNumId w:val="4"/>
  </w:num>
  <w:num w:numId="6" w16cid:durableId="1916550783">
    <w:abstractNumId w:val="0"/>
  </w:num>
  <w:num w:numId="7" w16cid:durableId="24997206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CC7"/>
    <w:rsid w:val="00001810"/>
    <w:rsid w:val="00001AA8"/>
    <w:rsid w:val="00002456"/>
    <w:rsid w:val="00002567"/>
    <w:rsid w:val="00002BEF"/>
    <w:rsid w:val="00002E57"/>
    <w:rsid w:val="00003297"/>
    <w:rsid w:val="0000337F"/>
    <w:rsid w:val="000038B0"/>
    <w:rsid w:val="000038BD"/>
    <w:rsid w:val="00004081"/>
    <w:rsid w:val="00004560"/>
    <w:rsid w:val="0000475B"/>
    <w:rsid w:val="000047C1"/>
    <w:rsid w:val="0000490B"/>
    <w:rsid w:val="00004E5A"/>
    <w:rsid w:val="00005135"/>
    <w:rsid w:val="000054A1"/>
    <w:rsid w:val="00006130"/>
    <w:rsid w:val="00006636"/>
    <w:rsid w:val="00006CE3"/>
    <w:rsid w:val="00006D4D"/>
    <w:rsid w:val="00006F3B"/>
    <w:rsid w:val="00007107"/>
    <w:rsid w:val="0000742F"/>
    <w:rsid w:val="00007A19"/>
    <w:rsid w:val="00007A1B"/>
    <w:rsid w:val="0001009E"/>
    <w:rsid w:val="0001021E"/>
    <w:rsid w:val="0001087E"/>
    <w:rsid w:val="00010CE9"/>
    <w:rsid w:val="00010CF8"/>
    <w:rsid w:val="000116C0"/>
    <w:rsid w:val="00011D27"/>
    <w:rsid w:val="00011E49"/>
    <w:rsid w:val="00011F6E"/>
    <w:rsid w:val="0001232D"/>
    <w:rsid w:val="0001262F"/>
    <w:rsid w:val="00012880"/>
    <w:rsid w:val="00012EE5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2EA"/>
    <w:rsid w:val="00016410"/>
    <w:rsid w:val="000165C5"/>
    <w:rsid w:val="00016F33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0F43"/>
    <w:rsid w:val="00021B79"/>
    <w:rsid w:val="00021BC9"/>
    <w:rsid w:val="00021BEF"/>
    <w:rsid w:val="00021F53"/>
    <w:rsid w:val="000223CA"/>
    <w:rsid w:val="0002254F"/>
    <w:rsid w:val="00022900"/>
    <w:rsid w:val="00022910"/>
    <w:rsid w:val="00022AB3"/>
    <w:rsid w:val="00022ABE"/>
    <w:rsid w:val="00022B2E"/>
    <w:rsid w:val="00023189"/>
    <w:rsid w:val="00023980"/>
    <w:rsid w:val="00023EEF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AF8"/>
    <w:rsid w:val="00025F1B"/>
    <w:rsid w:val="000260EC"/>
    <w:rsid w:val="00026274"/>
    <w:rsid w:val="000267B9"/>
    <w:rsid w:val="000267D2"/>
    <w:rsid w:val="00026F23"/>
    <w:rsid w:val="000272FA"/>
    <w:rsid w:val="000274A9"/>
    <w:rsid w:val="000275B2"/>
    <w:rsid w:val="00027A50"/>
    <w:rsid w:val="00027CC1"/>
    <w:rsid w:val="0003001C"/>
    <w:rsid w:val="00030227"/>
    <w:rsid w:val="00030617"/>
    <w:rsid w:val="00030B4C"/>
    <w:rsid w:val="0003182D"/>
    <w:rsid w:val="0003183A"/>
    <w:rsid w:val="00031EBD"/>
    <w:rsid w:val="000322C1"/>
    <w:rsid w:val="00032697"/>
    <w:rsid w:val="00032CB3"/>
    <w:rsid w:val="0003301B"/>
    <w:rsid w:val="00033042"/>
    <w:rsid w:val="000330C9"/>
    <w:rsid w:val="000331ED"/>
    <w:rsid w:val="000335D0"/>
    <w:rsid w:val="000342A9"/>
    <w:rsid w:val="0003442E"/>
    <w:rsid w:val="00034448"/>
    <w:rsid w:val="00034872"/>
    <w:rsid w:val="00034A7C"/>
    <w:rsid w:val="00034B0F"/>
    <w:rsid w:val="00034DEA"/>
    <w:rsid w:val="00034F27"/>
    <w:rsid w:val="0003508D"/>
    <w:rsid w:val="0003567C"/>
    <w:rsid w:val="00035805"/>
    <w:rsid w:val="000358BD"/>
    <w:rsid w:val="00035C30"/>
    <w:rsid w:val="00035D2B"/>
    <w:rsid w:val="00035D6A"/>
    <w:rsid w:val="00035EBC"/>
    <w:rsid w:val="00036123"/>
    <w:rsid w:val="000363EA"/>
    <w:rsid w:val="00036598"/>
    <w:rsid w:val="00036883"/>
    <w:rsid w:val="00036A19"/>
    <w:rsid w:val="00036CEA"/>
    <w:rsid w:val="000371B3"/>
    <w:rsid w:val="0003730D"/>
    <w:rsid w:val="000373B6"/>
    <w:rsid w:val="0003750B"/>
    <w:rsid w:val="00040772"/>
    <w:rsid w:val="000409C5"/>
    <w:rsid w:val="00041165"/>
    <w:rsid w:val="00041651"/>
    <w:rsid w:val="0004166D"/>
    <w:rsid w:val="00041755"/>
    <w:rsid w:val="0004178D"/>
    <w:rsid w:val="0004192B"/>
    <w:rsid w:val="00042156"/>
    <w:rsid w:val="000421E7"/>
    <w:rsid w:val="00042556"/>
    <w:rsid w:val="00042782"/>
    <w:rsid w:val="00042C03"/>
    <w:rsid w:val="000430BD"/>
    <w:rsid w:val="00043339"/>
    <w:rsid w:val="00043560"/>
    <w:rsid w:val="000437AD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503C7"/>
    <w:rsid w:val="000505D6"/>
    <w:rsid w:val="00050610"/>
    <w:rsid w:val="000506E3"/>
    <w:rsid w:val="000509B0"/>
    <w:rsid w:val="000509F2"/>
    <w:rsid w:val="00050ADB"/>
    <w:rsid w:val="00050E1E"/>
    <w:rsid w:val="000510E8"/>
    <w:rsid w:val="000518CD"/>
    <w:rsid w:val="000526D2"/>
    <w:rsid w:val="00052868"/>
    <w:rsid w:val="00052E84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111D"/>
    <w:rsid w:val="00061553"/>
    <w:rsid w:val="00061D13"/>
    <w:rsid w:val="00061D49"/>
    <w:rsid w:val="00061E5F"/>
    <w:rsid w:val="000622CE"/>
    <w:rsid w:val="000623DF"/>
    <w:rsid w:val="0006259B"/>
    <w:rsid w:val="0006269B"/>
    <w:rsid w:val="00062B4E"/>
    <w:rsid w:val="000630FA"/>
    <w:rsid w:val="000632DD"/>
    <w:rsid w:val="00063376"/>
    <w:rsid w:val="0006349A"/>
    <w:rsid w:val="000639FF"/>
    <w:rsid w:val="00063B96"/>
    <w:rsid w:val="00064643"/>
    <w:rsid w:val="00064A5F"/>
    <w:rsid w:val="000650A7"/>
    <w:rsid w:val="00065114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13"/>
    <w:rsid w:val="0007427A"/>
    <w:rsid w:val="00074932"/>
    <w:rsid w:val="00074B1E"/>
    <w:rsid w:val="0007507B"/>
    <w:rsid w:val="000753E5"/>
    <w:rsid w:val="00075484"/>
    <w:rsid w:val="0007565F"/>
    <w:rsid w:val="000757F1"/>
    <w:rsid w:val="00075D55"/>
    <w:rsid w:val="000760A0"/>
    <w:rsid w:val="000764C4"/>
    <w:rsid w:val="0007657F"/>
    <w:rsid w:val="0007672F"/>
    <w:rsid w:val="00076AED"/>
    <w:rsid w:val="00076B5D"/>
    <w:rsid w:val="00076B64"/>
    <w:rsid w:val="00076CC8"/>
    <w:rsid w:val="000772E7"/>
    <w:rsid w:val="00077564"/>
    <w:rsid w:val="00077738"/>
    <w:rsid w:val="00077A39"/>
    <w:rsid w:val="00077ABD"/>
    <w:rsid w:val="000801D2"/>
    <w:rsid w:val="000803E5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5604"/>
    <w:rsid w:val="0008588F"/>
    <w:rsid w:val="00085931"/>
    <w:rsid w:val="00086280"/>
    <w:rsid w:val="0008697E"/>
    <w:rsid w:val="00086AAE"/>
    <w:rsid w:val="00086AEF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EDF"/>
    <w:rsid w:val="000914E7"/>
    <w:rsid w:val="00091785"/>
    <w:rsid w:val="000918F7"/>
    <w:rsid w:val="00091B3C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4149"/>
    <w:rsid w:val="00094630"/>
    <w:rsid w:val="0009483C"/>
    <w:rsid w:val="00094A0E"/>
    <w:rsid w:val="00094A7A"/>
    <w:rsid w:val="00094B8E"/>
    <w:rsid w:val="00094C00"/>
    <w:rsid w:val="00094D05"/>
    <w:rsid w:val="00094E0A"/>
    <w:rsid w:val="00094E9E"/>
    <w:rsid w:val="000953A2"/>
    <w:rsid w:val="000955D1"/>
    <w:rsid w:val="0009581D"/>
    <w:rsid w:val="00095D5F"/>
    <w:rsid w:val="00095FBD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5EC"/>
    <w:rsid w:val="000A067B"/>
    <w:rsid w:val="000A0863"/>
    <w:rsid w:val="000A0A0D"/>
    <w:rsid w:val="000A118C"/>
    <w:rsid w:val="000A12E1"/>
    <w:rsid w:val="000A1863"/>
    <w:rsid w:val="000A2843"/>
    <w:rsid w:val="000A2C02"/>
    <w:rsid w:val="000A2ED4"/>
    <w:rsid w:val="000A357B"/>
    <w:rsid w:val="000A3B37"/>
    <w:rsid w:val="000A3BC2"/>
    <w:rsid w:val="000A3C27"/>
    <w:rsid w:val="000A3EC4"/>
    <w:rsid w:val="000A3FA4"/>
    <w:rsid w:val="000A42B7"/>
    <w:rsid w:val="000A4311"/>
    <w:rsid w:val="000A4521"/>
    <w:rsid w:val="000A4731"/>
    <w:rsid w:val="000A474B"/>
    <w:rsid w:val="000A4E2B"/>
    <w:rsid w:val="000A50A9"/>
    <w:rsid w:val="000A51B8"/>
    <w:rsid w:val="000A5306"/>
    <w:rsid w:val="000A5A01"/>
    <w:rsid w:val="000A6215"/>
    <w:rsid w:val="000A652A"/>
    <w:rsid w:val="000A663E"/>
    <w:rsid w:val="000A671D"/>
    <w:rsid w:val="000A6AD2"/>
    <w:rsid w:val="000A6B26"/>
    <w:rsid w:val="000A6BA6"/>
    <w:rsid w:val="000A6E11"/>
    <w:rsid w:val="000A7029"/>
    <w:rsid w:val="000A70BD"/>
    <w:rsid w:val="000A71E4"/>
    <w:rsid w:val="000A723E"/>
    <w:rsid w:val="000B0E15"/>
    <w:rsid w:val="000B13C6"/>
    <w:rsid w:val="000B14D7"/>
    <w:rsid w:val="000B15E4"/>
    <w:rsid w:val="000B2157"/>
    <w:rsid w:val="000B297C"/>
    <w:rsid w:val="000B2DC0"/>
    <w:rsid w:val="000B33C8"/>
    <w:rsid w:val="000B35AF"/>
    <w:rsid w:val="000B36C8"/>
    <w:rsid w:val="000B379C"/>
    <w:rsid w:val="000B3A58"/>
    <w:rsid w:val="000B3F55"/>
    <w:rsid w:val="000B4185"/>
    <w:rsid w:val="000B45ED"/>
    <w:rsid w:val="000B48FD"/>
    <w:rsid w:val="000B4D1A"/>
    <w:rsid w:val="000B4EEC"/>
    <w:rsid w:val="000B531B"/>
    <w:rsid w:val="000B5459"/>
    <w:rsid w:val="000B5850"/>
    <w:rsid w:val="000B5F67"/>
    <w:rsid w:val="000B607C"/>
    <w:rsid w:val="000B6847"/>
    <w:rsid w:val="000B6EF7"/>
    <w:rsid w:val="000B7075"/>
    <w:rsid w:val="000B720E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8"/>
    <w:rsid w:val="000C1E28"/>
    <w:rsid w:val="000C1FBD"/>
    <w:rsid w:val="000C243A"/>
    <w:rsid w:val="000C2530"/>
    <w:rsid w:val="000C2A47"/>
    <w:rsid w:val="000C2B44"/>
    <w:rsid w:val="000C2C8A"/>
    <w:rsid w:val="000C3026"/>
    <w:rsid w:val="000C3B75"/>
    <w:rsid w:val="000C3BF4"/>
    <w:rsid w:val="000C3C9B"/>
    <w:rsid w:val="000C3EF6"/>
    <w:rsid w:val="000C4128"/>
    <w:rsid w:val="000C48B9"/>
    <w:rsid w:val="000C49B1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D02F7"/>
    <w:rsid w:val="000D0EC2"/>
    <w:rsid w:val="000D1033"/>
    <w:rsid w:val="000D127B"/>
    <w:rsid w:val="000D13FD"/>
    <w:rsid w:val="000D154D"/>
    <w:rsid w:val="000D16C2"/>
    <w:rsid w:val="000D18BD"/>
    <w:rsid w:val="000D1A50"/>
    <w:rsid w:val="000D1C84"/>
    <w:rsid w:val="000D1F7E"/>
    <w:rsid w:val="000D214A"/>
    <w:rsid w:val="000D2F3A"/>
    <w:rsid w:val="000D35E2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E8"/>
    <w:rsid w:val="000D639B"/>
    <w:rsid w:val="000D63E4"/>
    <w:rsid w:val="000D6501"/>
    <w:rsid w:val="000D6667"/>
    <w:rsid w:val="000D68AC"/>
    <w:rsid w:val="000D6D90"/>
    <w:rsid w:val="000D6DA3"/>
    <w:rsid w:val="000D6E2D"/>
    <w:rsid w:val="000D6F1C"/>
    <w:rsid w:val="000D6F8C"/>
    <w:rsid w:val="000D7092"/>
    <w:rsid w:val="000D716A"/>
    <w:rsid w:val="000D734A"/>
    <w:rsid w:val="000D742C"/>
    <w:rsid w:val="000D742D"/>
    <w:rsid w:val="000D7970"/>
    <w:rsid w:val="000D7B4E"/>
    <w:rsid w:val="000D7F22"/>
    <w:rsid w:val="000D7FAD"/>
    <w:rsid w:val="000E00F7"/>
    <w:rsid w:val="000E0A1E"/>
    <w:rsid w:val="000E0D14"/>
    <w:rsid w:val="000E1173"/>
    <w:rsid w:val="000E1613"/>
    <w:rsid w:val="000E1D6B"/>
    <w:rsid w:val="000E21B6"/>
    <w:rsid w:val="000E224F"/>
    <w:rsid w:val="000E241A"/>
    <w:rsid w:val="000E2681"/>
    <w:rsid w:val="000E27DB"/>
    <w:rsid w:val="000E2976"/>
    <w:rsid w:val="000E2A69"/>
    <w:rsid w:val="000E2D0A"/>
    <w:rsid w:val="000E3055"/>
    <w:rsid w:val="000E3069"/>
    <w:rsid w:val="000E34E6"/>
    <w:rsid w:val="000E3AAD"/>
    <w:rsid w:val="000E3B96"/>
    <w:rsid w:val="000E3D11"/>
    <w:rsid w:val="000E40A3"/>
    <w:rsid w:val="000E447D"/>
    <w:rsid w:val="000E450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619"/>
    <w:rsid w:val="000F469E"/>
    <w:rsid w:val="000F4749"/>
    <w:rsid w:val="000F4E42"/>
    <w:rsid w:val="000F4E93"/>
    <w:rsid w:val="000F4FDC"/>
    <w:rsid w:val="000F507F"/>
    <w:rsid w:val="000F519B"/>
    <w:rsid w:val="000F5CF4"/>
    <w:rsid w:val="000F5E58"/>
    <w:rsid w:val="000F616B"/>
    <w:rsid w:val="000F6184"/>
    <w:rsid w:val="000F65F0"/>
    <w:rsid w:val="000F6632"/>
    <w:rsid w:val="000F6786"/>
    <w:rsid w:val="000F69BE"/>
    <w:rsid w:val="000F6AB2"/>
    <w:rsid w:val="000F6B21"/>
    <w:rsid w:val="000F7125"/>
    <w:rsid w:val="000F717F"/>
    <w:rsid w:val="000F789C"/>
    <w:rsid w:val="000F7B88"/>
    <w:rsid w:val="00100098"/>
    <w:rsid w:val="0010019E"/>
    <w:rsid w:val="001001EF"/>
    <w:rsid w:val="0010033A"/>
    <w:rsid w:val="0010046E"/>
    <w:rsid w:val="0010081F"/>
    <w:rsid w:val="00100DAC"/>
    <w:rsid w:val="00100DEB"/>
    <w:rsid w:val="00101067"/>
    <w:rsid w:val="001022B5"/>
    <w:rsid w:val="0010236A"/>
    <w:rsid w:val="00102683"/>
    <w:rsid w:val="001028DF"/>
    <w:rsid w:val="0010293D"/>
    <w:rsid w:val="00102F9C"/>
    <w:rsid w:val="00103011"/>
    <w:rsid w:val="001032D2"/>
    <w:rsid w:val="00103783"/>
    <w:rsid w:val="00103A86"/>
    <w:rsid w:val="00103BF5"/>
    <w:rsid w:val="00103F78"/>
    <w:rsid w:val="00104456"/>
    <w:rsid w:val="00104B4E"/>
    <w:rsid w:val="0010512C"/>
    <w:rsid w:val="00105414"/>
    <w:rsid w:val="0010579C"/>
    <w:rsid w:val="00105878"/>
    <w:rsid w:val="00105894"/>
    <w:rsid w:val="00105D59"/>
    <w:rsid w:val="00105DCF"/>
    <w:rsid w:val="00105E84"/>
    <w:rsid w:val="00105FD0"/>
    <w:rsid w:val="00106703"/>
    <w:rsid w:val="001067DA"/>
    <w:rsid w:val="00106B16"/>
    <w:rsid w:val="00106D9E"/>
    <w:rsid w:val="00107258"/>
    <w:rsid w:val="00107A06"/>
    <w:rsid w:val="0011029E"/>
    <w:rsid w:val="001102DE"/>
    <w:rsid w:val="0011039B"/>
    <w:rsid w:val="0011043A"/>
    <w:rsid w:val="001104CA"/>
    <w:rsid w:val="001107CC"/>
    <w:rsid w:val="001108F7"/>
    <w:rsid w:val="00110A91"/>
    <w:rsid w:val="0011114C"/>
    <w:rsid w:val="0011135F"/>
    <w:rsid w:val="0011143B"/>
    <w:rsid w:val="00111852"/>
    <w:rsid w:val="00111D56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215"/>
    <w:rsid w:val="00114772"/>
    <w:rsid w:val="00114AB2"/>
    <w:rsid w:val="00114B1A"/>
    <w:rsid w:val="00115171"/>
    <w:rsid w:val="001151E3"/>
    <w:rsid w:val="0011584D"/>
    <w:rsid w:val="00115867"/>
    <w:rsid w:val="00116286"/>
    <w:rsid w:val="00116965"/>
    <w:rsid w:val="00116B85"/>
    <w:rsid w:val="00116DE8"/>
    <w:rsid w:val="0011787B"/>
    <w:rsid w:val="001179AE"/>
    <w:rsid w:val="00120305"/>
    <w:rsid w:val="001204F3"/>
    <w:rsid w:val="00120561"/>
    <w:rsid w:val="00120567"/>
    <w:rsid w:val="00120989"/>
    <w:rsid w:val="0012127D"/>
    <w:rsid w:val="00121348"/>
    <w:rsid w:val="00121373"/>
    <w:rsid w:val="00121549"/>
    <w:rsid w:val="00121613"/>
    <w:rsid w:val="00121B5D"/>
    <w:rsid w:val="00121E44"/>
    <w:rsid w:val="001221FC"/>
    <w:rsid w:val="00122B51"/>
    <w:rsid w:val="00122D7F"/>
    <w:rsid w:val="00122FDD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1B2"/>
    <w:rsid w:val="0012659F"/>
    <w:rsid w:val="0012669D"/>
    <w:rsid w:val="001269CD"/>
    <w:rsid w:val="00126D35"/>
    <w:rsid w:val="00126E0D"/>
    <w:rsid w:val="001271A1"/>
    <w:rsid w:val="00127376"/>
    <w:rsid w:val="00127D65"/>
    <w:rsid w:val="001300A5"/>
    <w:rsid w:val="001306A0"/>
    <w:rsid w:val="00130D28"/>
    <w:rsid w:val="00130D47"/>
    <w:rsid w:val="00130EA3"/>
    <w:rsid w:val="00131A81"/>
    <w:rsid w:val="00131B70"/>
    <w:rsid w:val="00131C12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880"/>
    <w:rsid w:val="00137AA7"/>
    <w:rsid w:val="00137B97"/>
    <w:rsid w:val="00137C2D"/>
    <w:rsid w:val="00137D61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CF3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447D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960"/>
    <w:rsid w:val="00146B5E"/>
    <w:rsid w:val="001470C7"/>
    <w:rsid w:val="0014741B"/>
    <w:rsid w:val="00147879"/>
    <w:rsid w:val="00147A51"/>
    <w:rsid w:val="00147E3D"/>
    <w:rsid w:val="0015001C"/>
    <w:rsid w:val="001500F6"/>
    <w:rsid w:val="00150BCD"/>
    <w:rsid w:val="00150EB4"/>
    <w:rsid w:val="00150F1D"/>
    <w:rsid w:val="00151042"/>
    <w:rsid w:val="00151780"/>
    <w:rsid w:val="00151870"/>
    <w:rsid w:val="00151877"/>
    <w:rsid w:val="00151A68"/>
    <w:rsid w:val="00152FF3"/>
    <w:rsid w:val="00153231"/>
    <w:rsid w:val="00153392"/>
    <w:rsid w:val="00154107"/>
    <w:rsid w:val="00154284"/>
    <w:rsid w:val="001545BD"/>
    <w:rsid w:val="001545D4"/>
    <w:rsid w:val="00154A99"/>
    <w:rsid w:val="00154BC9"/>
    <w:rsid w:val="00154BE4"/>
    <w:rsid w:val="00154BFF"/>
    <w:rsid w:val="00154D39"/>
    <w:rsid w:val="001550DA"/>
    <w:rsid w:val="001552C4"/>
    <w:rsid w:val="001555CD"/>
    <w:rsid w:val="001558A6"/>
    <w:rsid w:val="00155C52"/>
    <w:rsid w:val="00155C5A"/>
    <w:rsid w:val="00156E59"/>
    <w:rsid w:val="00157334"/>
    <w:rsid w:val="00157924"/>
    <w:rsid w:val="00157A53"/>
    <w:rsid w:val="00157D92"/>
    <w:rsid w:val="001601F4"/>
    <w:rsid w:val="0016074F"/>
    <w:rsid w:val="00160AB5"/>
    <w:rsid w:val="00160D2C"/>
    <w:rsid w:val="00160E14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30D0"/>
    <w:rsid w:val="00163857"/>
    <w:rsid w:val="001640B8"/>
    <w:rsid w:val="00164804"/>
    <w:rsid w:val="00164A96"/>
    <w:rsid w:val="00164CC7"/>
    <w:rsid w:val="001650EB"/>
    <w:rsid w:val="00165456"/>
    <w:rsid w:val="0016558A"/>
    <w:rsid w:val="001658D5"/>
    <w:rsid w:val="00165907"/>
    <w:rsid w:val="00165B94"/>
    <w:rsid w:val="00165EF6"/>
    <w:rsid w:val="001660B1"/>
    <w:rsid w:val="00166415"/>
    <w:rsid w:val="001668BA"/>
    <w:rsid w:val="00166A67"/>
    <w:rsid w:val="00166E5B"/>
    <w:rsid w:val="00166FAA"/>
    <w:rsid w:val="0016720C"/>
    <w:rsid w:val="0016745A"/>
    <w:rsid w:val="00167505"/>
    <w:rsid w:val="00167815"/>
    <w:rsid w:val="00167C7D"/>
    <w:rsid w:val="00167E08"/>
    <w:rsid w:val="00170396"/>
    <w:rsid w:val="00170448"/>
    <w:rsid w:val="00170567"/>
    <w:rsid w:val="0017087E"/>
    <w:rsid w:val="00170950"/>
    <w:rsid w:val="00170EA5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07"/>
    <w:rsid w:val="001734EE"/>
    <w:rsid w:val="001735B1"/>
    <w:rsid w:val="00173654"/>
    <w:rsid w:val="00173C74"/>
    <w:rsid w:val="00173FAA"/>
    <w:rsid w:val="001741E9"/>
    <w:rsid w:val="00174E09"/>
    <w:rsid w:val="00174E19"/>
    <w:rsid w:val="001750CE"/>
    <w:rsid w:val="00175431"/>
    <w:rsid w:val="00175466"/>
    <w:rsid w:val="00175DCE"/>
    <w:rsid w:val="00175EBE"/>
    <w:rsid w:val="001762CB"/>
    <w:rsid w:val="001763D1"/>
    <w:rsid w:val="0017645F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446"/>
    <w:rsid w:val="00180C8E"/>
    <w:rsid w:val="00180DFA"/>
    <w:rsid w:val="001815E6"/>
    <w:rsid w:val="00181966"/>
    <w:rsid w:val="00181C68"/>
    <w:rsid w:val="00181CD4"/>
    <w:rsid w:val="00181EBC"/>
    <w:rsid w:val="00182284"/>
    <w:rsid w:val="0018264C"/>
    <w:rsid w:val="00182BB6"/>
    <w:rsid w:val="00183D69"/>
    <w:rsid w:val="0018432F"/>
    <w:rsid w:val="001850F9"/>
    <w:rsid w:val="0018540C"/>
    <w:rsid w:val="001855FD"/>
    <w:rsid w:val="001857F0"/>
    <w:rsid w:val="00185914"/>
    <w:rsid w:val="00185BB1"/>
    <w:rsid w:val="00185FB6"/>
    <w:rsid w:val="0018609A"/>
    <w:rsid w:val="001868B5"/>
    <w:rsid w:val="00186F7B"/>
    <w:rsid w:val="00187205"/>
    <w:rsid w:val="00187460"/>
    <w:rsid w:val="00187A2F"/>
    <w:rsid w:val="00187BAE"/>
    <w:rsid w:val="00187BDB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DD5"/>
    <w:rsid w:val="00194584"/>
    <w:rsid w:val="00194A7E"/>
    <w:rsid w:val="001952B2"/>
    <w:rsid w:val="00195DA8"/>
    <w:rsid w:val="00195ED5"/>
    <w:rsid w:val="0019607B"/>
    <w:rsid w:val="0019615B"/>
    <w:rsid w:val="001966C8"/>
    <w:rsid w:val="00196D64"/>
    <w:rsid w:val="00196FA7"/>
    <w:rsid w:val="0019704B"/>
    <w:rsid w:val="00197075"/>
    <w:rsid w:val="00197163"/>
    <w:rsid w:val="001971A4"/>
    <w:rsid w:val="001972AC"/>
    <w:rsid w:val="001974A4"/>
    <w:rsid w:val="0019762C"/>
    <w:rsid w:val="00197E28"/>
    <w:rsid w:val="001A00DD"/>
    <w:rsid w:val="001A0148"/>
    <w:rsid w:val="001A03CE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C24"/>
    <w:rsid w:val="001A4526"/>
    <w:rsid w:val="001A45BF"/>
    <w:rsid w:val="001A4CC2"/>
    <w:rsid w:val="001A4CDF"/>
    <w:rsid w:val="001A566B"/>
    <w:rsid w:val="001A5C03"/>
    <w:rsid w:val="001A5D07"/>
    <w:rsid w:val="001A61D5"/>
    <w:rsid w:val="001A63DC"/>
    <w:rsid w:val="001A64F7"/>
    <w:rsid w:val="001A65D6"/>
    <w:rsid w:val="001A6A1B"/>
    <w:rsid w:val="001A6AD5"/>
    <w:rsid w:val="001A6C63"/>
    <w:rsid w:val="001A71F9"/>
    <w:rsid w:val="001A7457"/>
    <w:rsid w:val="001A7E18"/>
    <w:rsid w:val="001A7F1E"/>
    <w:rsid w:val="001B035B"/>
    <w:rsid w:val="001B09D2"/>
    <w:rsid w:val="001B0BB1"/>
    <w:rsid w:val="001B1A4F"/>
    <w:rsid w:val="001B1CEA"/>
    <w:rsid w:val="001B265D"/>
    <w:rsid w:val="001B2A10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78EE"/>
    <w:rsid w:val="001B7A95"/>
    <w:rsid w:val="001B7B1A"/>
    <w:rsid w:val="001B7B2F"/>
    <w:rsid w:val="001C03C9"/>
    <w:rsid w:val="001C057B"/>
    <w:rsid w:val="001C05C3"/>
    <w:rsid w:val="001C0741"/>
    <w:rsid w:val="001C0925"/>
    <w:rsid w:val="001C0B96"/>
    <w:rsid w:val="001C14AD"/>
    <w:rsid w:val="001C1ADB"/>
    <w:rsid w:val="001C1ECD"/>
    <w:rsid w:val="001C1F33"/>
    <w:rsid w:val="001C207F"/>
    <w:rsid w:val="001C2342"/>
    <w:rsid w:val="001C26E5"/>
    <w:rsid w:val="001C27EE"/>
    <w:rsid w:val="001C2C36"/>
    <w:rsid w:val="001C2D2E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D61"/>
    <w:rsid w:val="001C53E7"/>
    <w:rsid w:val="001C5968"/>
    <w:rsid w:val="001C5AF0"/>
    <w:rsid w:val="001C5C14"/>
    <w:rsid w:val="001C622A"/>
    <w:rsid w:val="001C6352"/>
    <w:rsid w:val="001C63C4"/>
    <w:rsid w:val="001C6B42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A03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2232"/>
    <w:rsid w:val="001D23CF"/>
    <w:rsid w:val="001D2429"/>
    <w:rsid w:val="001D24EC"/>
    <w:rsid w:val="001D2550"/>
    <w:rsid w:val="001D260F"/>
    <w:rsid w:val="001D2A7F"/>
    <w:rsid w:val="001D3026"/>
    <w:rsid w:val="001D3213"/>
    <w:rsid w:val="001D3470"/>
    <w:rsid w:val="001D476F"/>
    <w:rsid w:val="001D54CE"/>
    <w:rsid w:val="001D5582"/>
    <w:rsid w:val="001D57CE"/>
    <w:rsid w:val="001D6104"/>
    <w:rsid w:val="001D6B36"/>
    <w:rsid w:val="001D6BD6"/>
    <w:rsid w:val="001D6E0A"/>
    <w:rsid w:val="001D738C"/>
    <w:rsid w:val="001D7A31"/>
    <w:rsid w:val="001D7BE7"/>
    <w:rsid w:val="001E0308"/>
    <w:rsid w:val="001E0ACE"/>
    <w:rsid w:val="001E0C93"/>
    <w:rsid w:val="001E0CA5"/>
    <w:rsid w:val="001E1076"/>
    <w:rsid w:val="001E1089"/>
    <w:rsid w:val="001E10CA"/>
    <w:rsid w:val="001E1327"/>
    <w:rsid w:val="001E188F"/>
    <w:rsid w:val="001E19FD"/>
    <w:rsid w:val="001E1DAE"/>
    <w:rsid w:val="001E2885"/>
    <w:rsid w:val="001E2F92"/>
    <w:rsid w:val="001E347A"/>
    <w:rsid w:val="001E36D5"/>
    <w:rsid w:val="001E3A89"/>
    <w:rsid w:val="001E3BD5"/>
    <w:rsid w:val="001E3E40"/>
    <w:rsid w:val="001E40FF"/>
    <w:rsid w:val="001E421A"/>
    <w:rsid w:val="001E43B0"/>
    <w:rsid w:val="001E475E"/>
    <w:rsid w:val="001E4CB9"/>
    <w:rsid w:val="001E4D77"/>
    <w:rsid w:val="001E4E87"/>
    <w:rsid w:val="001E4FF0"/>
    <w:rsid w:val="001E50BE"/>
    <w:rsid w:val="001E584B"/>
    <w:rsid w:val="001E6213"/>
    <w:rsid w:val="001E6272"/>
    <w:rsid w:val="001E62D4"/>
    <w:rsid w:val="001E689C"/>
    <w:rsid w:val="001E6AE3"/>
    <w:rsid w:val="001E742B"/>
    <w:rsid w:val="001E7638"/>
    <w:rsid w:val="001E7B54"/>
    <w:rsid w:val="001E7D4D"/>
    <w:rsid w:val="001E7DBC"/>
    <w:rsid w:val="001F007E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1F71"/>
    <w:rsid w:val="001F20C9"/>
    <w:rsid w:val="001F3125"/>
    <w:rsid w:val="001F3789"/>
    <w:rsid w:val="001F3B6D"/>
    <w:rsid w:val="001F418A"/>
    <w:rsid w:val="001F4338"/>
    <w:rsid w:val="001F4F8F"/>
    <w:rsid w:val="001F505E"/>
    <w:rsid w:val="001F51AC"/>
    <w:rsid w:val="001F51AD"/>
    <w:rsid w:val="001F532B"/>
    <w:rsid w:val="001F55BB"/>
    <w:rsid w:val="001F57DD"/>
    <w:rsid w:val="001F5971"/>
    <w:rsid w:val="001F6144"/>
    <w:rsid w:val="001F6550"/>
    <w:rsid w:val="001F6675"/>
    <w:rsid w:val="001F6ADE"/>
    <w:rsid w:val="001F7202"/>
    <w:rsid w:val="001F729A"/>
    <w:rsid w:val="001F763A"/>
    <w:rsid w:val="0020043B"/>
    <w:rsid w:val="00200441"/>
    <w:rsid w:val="00200907"/>
    <w:rsid w:val="00200FA5"/>
    <w:rsid w:val="0020168C"/>
    <w:rsid w:val="002017B8"/>
    <w:rsid w:val="002019F8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4D2"/>
    <w:rsid w:val="002046A8"/>
    <w:rsid w:val="0020489F"/>
    <w:rsid w:val="00204DF2"/>
    <w:rsid w:val="00205156"/>
    <w:rsid w:val="0020568C"/>
    <w:rsid w:val="00205B47"/>
    <w:rsid w:val="00205CF1"/>
    <w:rsid w:val="00205D1A"/>
    <w:rsid w:val="00205D5F"/>
    <w:rsid w:val="00205D84"/>
    <w:rsid w:val="002064BB"/>
    <w:rsid w:val="00206632"/>
    <w:rsid w:val="00207447"/>
    <w:rsid w:val="00207621"/>
    <w:rsid w:val="002076B2"/>
    <w:rsid w:val="002076C5"/>
    <w:rsid w:val="00207DDD"/>
    <w:rsid w:val="0021045F"/>
    <w:rsid w:val="00210901"/>
    <w:rsid w:val="00210A24"/>
    <w:rsid w:val="00210C0E"/>
    <w:rsid w:val="00210C60"/>
    <w:rsid w:val="002111FF"/>
    <w:rsid w:val="00211225"/>
    <w:rsid w:val="00211AD3"/>
    <w:rsid w:val="00211E51"/>
    <w:rsid w:val="00211F7D"/>
    <w:rsid w:val="00211FA8"/>
    <w:rsid w:val="00212203"/>
    <w:rsid w:val="00212488"/>
    <w:rsid w:val="00212AF5"/>
    <w:rsid w:val="00212CCD"/>
    <w:rsid w:val="00213244"/>
    <w:rsid w:val="0021361C"/>
    <w:rsid w:val="0021369A"/>
    <w:rsid w:val="00213B58"/>
    <w:rsid w:val="00213BBB"/>
    <w:rsid w:val="00213C88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7EB"/>
    <w:rsid w:val="002168AD"/>
    <w:rsid w:val="00216A06"/>
    <w:rsid w:val="00216CA2"/>
    <w:rsid w:val="00216D40"/>
    <w:rsid w:val="00217198"/>
    <w:rsid w:val="0021733F"/>
    <w:rsid w:val="0021757C"/>
    <w:rsid w:val="00217676"/>
    <w:rsid w:val="00217795"/>
    <w:rsid w:val="00217B1E"/>
    <w:rsid w:val="00217D50"/>
    <w:rsid w:val="00217D6D"/>
    <w:rsid w:val="0022076F"/>
    <w:rsid w:val="002207C4"/>
    <w:rsid w:val="00220E11"/>
    <w:rsid w:val="002211F3"/>
    <w:rsid w:val="0022184F"/>
    <w:rsid w:val="00221B92"/>
    <w:rsid w:val="00221C07"/>
    <w:rsid w:val="00221D78"/>
    <w:rsid w:val="002224BD"/>
    <w:rsid w:val="00222E68"/>
    <w:rsid w:val="002230C2"/>
    <w:rsid w:val="00223478"/>
    <w:rsid w:val="002239C6"/>
    <w:rsid w:val="002245CD"/>
    <w:rsid w:val="0022471B"/>
    <w:rsid w:val="00224736"/>
    <w:rsid w:val="00224791"/>
    <w:rsid w:val="002248D2"/>
    <w:rsid w:val="00224D7A"/>
    <w:rsid w:val="0022576D"/>
    <w:rsid w:val="002257FC"/>
    <w:rsid w:val="00225B82"/>
    <w:rsid w:val="00225F81"/>
    <w:rsid w:val="00226185"/>
    <w:rsid w:val="00226425"/>
    <w:rsid w:val="0022664F"/>
    <w:rsid w:val="00226D41"/>
    <w:rsid w:val="00226F7A"/>
    <w:rsid w:val="0022727C"/>
    <w:rsid w:val="00227305"/>
    <w:rsid w:val="0022770C"/>
    <w:rsid w:val="002277AB"/>
    <w:rsid w:val="00227C49"/>
    <w:rsid w:val="00227FA4"/>
    <w:rsid w:val="00230266"/>
    <w:rsid w:val="0023057C"/>
    <w:rsid w:val="00230624"/>
    <w:rsid w:val="00230A09"/>
    <w:rsid w:val="00230AE8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3189"/>
    <w:rsid w:val="00233252"/>
    <w:rsid w:val="00233867"/>
    <w:rsid w:val="00233A4E"/>
    <w:rsid w:val="002340A5"/>
    <w:rsid w:val="00234493"/>
    <w:rsid w:val="00234A34"/>
    <w:rsid w:val="00234D3D"/>
    <w:rsid w:val="00234DFE"/>
    <w:rsid w:val="00234F0B"/>
    <w:rsid w:val="00235133"/>
    <w:rsid w:val="00235893"/>
    <w:rsid w:val="00235B30"/>
    <w:rsid w:val="00235D8E"/>
    <w:rsid w:val="00235E70"/>
    <w:rsid w:val="00235F45"/>
    <w:rsid w:val="002360C3"/>
    <w:rsid w:val="00236751"/>
    <w:rsid w:val="0023773F"/>
    <w:rsid w:val="00237821"/>
    <w:rsid w:val="00237C28"/>
    <w:rsid w:val="00237EB8"/>
    <w:rsid w:val="00240297"/>
    <w:rsid w:val="002402FD"/>
    <w:rsid w:val="002409BC"/>
    <w:rsid w:val="00240A3D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9E7"/>
    <w:rsid w:val="00243AA3"/>
    <w:rsid w:val="00243E07"/>
    <w:rsid w:val="00243F2B"/>
    <w:rsid w:val="00244268"/>
    <w:rsid w:val="0024461A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FBE"/>
    <w:rsid w:val="00246133"/>
    <w:rsid w:val="00246179"/>
    <w:rsid w:val="0024651F"/>
    <w:rsid w:val="0024694B"/>
    <w:rsid w:val="00246F24"/>
    <w:rsid w:val="002472A7"/>
    <w:rsid w:val="0024744F"/>
    <w:rsid w:val="0024794F"/>
    <w:rsid w:val="002479A5"/>
    <w:rsid w:val="00247A60"/>
    <w:rsid w:val="00247ACD"/>
    <w:rsid w:val="00247D93"/>
    <w:rsid w:val="002501AA"/>
    <w:rsid w:val="00250456"/>
    <w:rsid w:val="00250559"/>
    <w:rsid w:val="00250CB0"/>
    <w:rsid w:val="00250D85"/>
    <w:rsid w:val="00251108"/>
    <w:rsid w:val="00251443"/>
    <w:rsid w:val="0025177A"/>
    <w:rsid w:val="00251BC8"/>
    <w:rsid w:val="00251CEA"/>
    <w:rsid w:val="00251F4E"/>
    <w:rsid w:val="002530FC"/>
    <w:rsid w:val="0025343C"/>
    <w:rsid w:val="00253EDB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A8"/>
    <w:rsid w:val="0026009D"/>
    <w:rsid w:val="00260278"/>
    <w:rsid w:val="00260B32"/>
    <w:rsid w:val="00260BCC"/>
    <w:rsid w:val="00260C49"/>
    <w:rsid w:val="002619FE"/>
    <w:rsid w:val="00261ACE"/>
    <w:rsid w:val="00261B12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16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54C"/>
    <w:rsid w:val="0026775F"/>
    <w:rsid w:val="00267C5F"/>
    <w:rsid w:val="00267C92"/>
    <w:rsid w:val="00267E9D"/>
    <w:rsid w:val="00270107"/>
    <w:rsid w:val="0027044B"/>
    <w:rsid w:val="00270702"/>
    <w:rsid w:val="002708D6"/>
    <w:rsid w:val="002708ED"/>
    <w:rsid w:val="00270988"/>
    <w:rsid w:val="002709CE"/>
    <w:rsid w:val="00271015"/>
    <w:rsid w:val="002710AD"/>
    <w:rsid w:val="002712A6"/>
    <w:rsid w:val="002713B8"/>
    <w:rsid w:val="00271592"/>
    <w:rsid w:val="002716F4"/>
    <w:rsid w:val="00271CAA"/>
    <w:rsid w:val="00271F31"/>
    <w:rsid w:val="0027213C"/>
    <w:rsid w:val="0027215A"/>
    <w:rsid w:val="002724AF"/>
    <w:rsid w:val="0027255E"/>
    <w:rsid w:val="002733EC"/>
    <w:rsid w:val="002735AC"/>
    <w:rsid w:val="0027364B"/>
    <w:rsid w:val="002738FA"/>
    <w:rsid w:val="002743F3"/>
    <w:rsid w:val="00274B18"/>
    <w:rsid w:val="002750DE"/>
    <w:rsid w:val="002756C9"/>
    <w:rsid w:val="0027588B"/>
    <w:rsid w:val="002759B4"/>
    <w:rsid w:val="00275C13"/>
    <w:rsid w:val="00275CB5"/>
    <w:rsid w:val="0027601B"/>
    <w:rsid w:val="0027639B"/>
    <w:rsid w:val="002763C6"/>
    <w:rsid w:val="0027670E"/>
    <w:rsid w:val="00276925"/>
    <w:rsid w:val="00276A75"/>
    <w:rsid w:val="00276BAC"/>
    <w:rsid w:val="002770CA"/>
    <w:rsid w:val="00277580"/>
    <w:rsid w:val="002807F4"/>
    <w:rsid w:val="0028082D"/>
    <w:rsid w:val="00280AB1"/>
    <w:rsid w:val="00280ABA"/>
    <w:rsid w:val="00280DB2"/>
    <w:rsid w:val="002810B1"/>
    <w:rsid w:val="0028129D"/>
    <w:rsid w:val="0028131A"/>
    <w:rsid w:val="00281402"/>
    <w:rsid w:val="002815C5"/>
    <w:rsid w:val="002816B2"/>
    <w:rsid w:val="00281BC4"/>
    <w:rsid w:val="00281E74"/>
    <w:rsid w:val="00281F66"/>
    <w:rsid w:val="00282089"/>
    <w:rsid w:val="0028218E"/>
    <w:rsid w:val="002821B8"/>
    <w:rsid w:val="00282629"/>
    <w:rsid w:val="00282B34"/>
    <w:rsid w:val="00282BF8"/>
    <w:rsid w:val="00283077"/>
    <w:rsid w:val="00283179"/>
    <w:rsid w:val="002831D1"/>
    <w:rsid w:val="0028360B"/>
    <w:rsid w:val="0028370E"/>
    <w:rsid w:val="002838B1"/>
    <w:rsid w:val="00283B52"/>
    <w:rsid w:val="00283F51"/>
    <w:rsid w:val="00284117"/>
    <w:rsid w:val="0028420C"/>
    <w:rsid w:val="00284387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4C8"/>
    <w:rsid w:val="00286728"/>
    <w:rsid w:val="00286A72"/>
    <w:rsid w:val="00286B62"/>
    <w:rsid w:val="00286E0D"/>
    <w:rsid w:val="00287073"/>
    <w:rsid w:val="00287339"/>
    <w:rsid w:val="00287613"/>
    <w:rsid w:val="0028780D"/>
    <w:rsid w:val="00287889"/>
    <w:rsid w:val="002878BC"/>
    <w:rsid w:val="002878F0"/>
    <w:rsid w:val="00287B69"/>
    <w:rsid w:val="0029012C"/>
    <w:rsid w:val="00290362"/>
    <w:rsid w:val="00290BB5"/>
    <w:rsid w:val="00290C29"/>
    <w:rsid w:val="00290FE9"/>
    <w:rsid w:val="002912E1"/>
    <w:rsid w:val="00291731"/>
    <w:rsid w:val="0029181E"/>
    <w:rsid w:val="0029189D"/>
    <w:rsid w:val="00291B06"/>
    <w:rsid w:val="00291CB5"/>
    <w:rsid w:val="00291D21"/>
    <w:rsid w:val="0029205C"/>
    <w:rsid w:val="002925DC"/>
    <w:rsid w:val="002925F6"/>
    <w:rsid w:val="00292DAF"/>
    <w:rsid w:val="00292E87"/>
    <w:rsid w:val="00292F15"/>
    <w:rsid w:val="002933E6"/>
    <w:rsid w:val="0029355B"/>
    <w:rsid w:val="00293E32"/>
    <w:rsid w:val="00293F00"/>
    <w:rsid w:val="0029415F"/>
    <w:rsid w:val="00294336"/>
    <w:rsid w:val="00294946"/>
    <w:rsid w:val="00295F58"/>
    <w:rsid w:val="002961BE"/>
    <w:rsid w:val="00296599"/>
    <w:rsid w:val="00296A35"/>
    <w:rsid w:val="00296CFF"/>
    <w:rsid w:val="00296D60"/>
    <w:rsid w:val="00296DDE"/>
    <w:rsid w:val="00297198"/>
    <w:rsid w:val="00297713"/>
    <w:rsid w:val="00297BAA"/>
    <w:rsid w:val="002A017E"/>
    <w:rsid w:val="002A0713"/>
    <w:rsid w:val="002A0A0E"/>
    <w:rsid w:val="002A16BA"/>
    <w:rsid w:val="002A181D"/>
    <w:rsid w:val="002A1A11"/>
    <w:rsid w:val="002A1EA1"/>
    <w:rsid w:val="002A265F"/>
    <w:rsid w:val="002A2706"/>
    <w:rsid w:val="002A27F2"/>
    <w:rsid w:val="002A2B05"/>
    <w:rsid w:val="002A2CF0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3DB"/>
    <w:rsid w:val="002A55F6"/>
    <w:rsid w:val="002A5843"/>
    <w:rsid w:val="002A5AF2"/>
    <w:rsid w:val="002A5BDA"/>
    <w:rsid w:val="002A5DC5"/>
    <w:rsid w:val="002A6A41"/>
    <w:rsid w:val="002A6BF2"/>
    <w:rsid w:val="002A6BFC"/>
    <w:rsid w:val="002A6D5D"/>
    <w:rsid w:val="002A6DC4"/>
    <w:rsid w:val="002A6EBD"/>
    <w:rsid w:val="002A70BE"/>
    <w:rsid w:val="002A7382"/>
    <w:rsid w:val="002A7645"/>
    <w:rsid w:val="002A78AC"/>
    <w:rsid w:val="002A7BF8"/>
    <w:rsid w:val="002B026E"/>
    <w:rsid w:val="002B045E"/>
    <w:rsid w:val="002B060F"/>
    <w:rsid w:val="002B07D9"/>
    <w:rsid w:val="002B0A89"/>
    <w:rsid w:val="002B1634"/>
    <w:rsid w:val="002B17B6"/>
    <w:rsid w:val="002B19B5"/>
    <w:rsid w:val="002B19BC"/>
    <w:rsid w:val="002B1ACE"/>
    <w:rsid w:val="002B1F78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CDF"/>
    <w:rsid w:val="002B40AF"/>
    <w:rsid w:val="002B432C"/>
    <w:rsid w:val="002B4AAE"/>
    <w:rsid w:val="002B4B8B"/>
    <w:rsid w:val="002B4BCE"/>
    <w:rsid w:val="002B509A"/>
    <w:rsid w:val="002B537F"/>
    <w:rsid w:val="002B58FB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F6"/>
    <w:rsid w:val="002C0CB0"/>
    <w:rsid w:val="002C0DF9"/>
    <w:rsid w:val="002C11A0"/>
    <w:rsid w:val="002C15BD"/>
    <w:rsid w:val="002C17F9"/>
    <w:rsid w:val="002C1C7E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75C"/>
    <w:rsid w:val="002C596E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F8"/>
    <w:rsid w:val="002D0419"/>
    <w:rsid w:val="002D0706"/>
    <w:rsid w:val="002D0947"/>
    <w:rsid w:val="002D0D67"/>
    <w:rsid w:val="002D0E92"/>
    <w:rsid w:val="002D0F0D"/>
    <w:rsid w:val="002D1010"/>
    <w:rsid w:val="002D1C32"/>
    <w:rsid w:val="002D1F75"/>
    <w:rsid w:val="002D2040"/>
    <w:rsid w:val="002D2298"/>
    <w:rsid w:val="002D2891"/>
    <w:rsid w:val="002D2B1B"/>
    <w:rsid w:val="002D2C11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CBB"/>
    <w:rsid w:val="002D60AD"/>
    <w:rsid w:val="002D63C2"/>
    <w:rsid w:val="002D65EF"/>
    <w:rsid w:val="002D706E"/>
    <w:rsid w:val="002D7111"/>
    <w:rsid w:val="002D7391"/>
    <w:rsid w:val="002D74B0"/>
    <w:rsid w:val="002D7727"/>
    <w:rsid w:val="002D775B"/>
    <w:rsid w:val="002D7C36"/>
    <w:rsid w:val="002E0B64"/>
    <w:rsid w:val="002E1722"/>
    <w:rsid w:val="002E17A0"/>
    <w:rsid w:val="002E19AD"/>
    <w:rsid w:val="002E1A18"/>
    <w:rsid w:val="002E1B10"/>
    <w:rsid w:val="002E1C3E"/>
    <w:rsid w:val="002E1DA7"/>
    <w:rsid w:val="002E299D"/>
    <w:rsid w:val="002E2B18"/>
    <w:rsid w:val="002E3021"/>
    <w:rsid w:val="002E33D6"/>
    <w:rsid w:val="002E3907"/>
    <w:rsid w:val="002E3BCE"/>
    <w:rsid w:val="002E3DA4"/>
    <w:rsid w:val="002E463D"/>
    <w:rsid w:val="002E4968"/>
    <w:rsid w:val="002E4B9B"/>
    <w:rsid w:val="002E4BAD"/>
    <w:rsid w:val="002E4C1E"/>
    <w:rsid w:val="002E4C47"/>
    <w:rsid w:val="002E50F0"/>
    <w:rsid w:val="002E5860"/>
    <w:rsid w:val="002E58BD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B56"/>
    <w:rsid w:val="002F0D6E"/>
    <w:rsid w:val="002F0DB2"/>
    <w:rsid w:val="002F0FE1"/>
    <w:rsid w:val="002F1156"/>
    <w:rsid w:val="002F1174"/>
    <w:rsid w:val="002F11B8"/>
    <w:rsid w:val="002F2E72"/>
    <w:rsid w:val="002F33B0"/>
    <w:rsid w:val="002F398B"/>
    <w:rsid w:val="002F3CC1"/>
    <w:rsid w:val="002F451F"/>
    <w:rsid w:val="002F4AED"/>
    <w:rsid w:val="002F4AF9"/>
    <w:rsid w:val="002F4C79"/>
    <w:rsid w:val="002F4DDD"/>
    <w:rsid w:val="002F51CB"/>
    <w:rsid w:val="002F5672"/>
    <w:rsid w:val="002F567A"/>
    <w:rsid w:val="002F5B38"/>
    <w:rsid w:val="002F5D73"/>
    <w:rsid w:val="002F6243"/>
    <w:rsid w:val="002F6343"/>
    <w:rsid w:val="002F6456"/>
    <w:rsid w:val="002F655E"/>
    <w:rsid w:val="002F6588"/>
    <w:rsid w:val="002F69F6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B7"/>
    <w:rsid w:val="00303108"/>
    <w:rsid w:val="00303168"/>
    <w:rsid w:val="00303495"/>
    <w:rsid w:val="0030385E"/>
    <w:rsid w:val="003038F7"/>
    <w:rsid w:val="00303DA6"/>
    <w:rsid w:val="00303E0B"/>
    <w:rsid w:val="00304344"/>
    <w:rsid w:val="00304710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F39"/>
    <w:rsid w:val="00305F6E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B8B"/>
    <w:rsid w:val="00310DB3"/>
    <w:rsid w:val="00311077"/>
    <w:rsid w:val="003111A8"/>
    <w:rsid w:val="003111C6"/>
    <w:rsid w:val="00311307"/>
    <w:rsid w:val="00311651"/>
    <w:rsid w:val="003116E8"/>
    <w:rsid w:val="003117CA"/>
    <w:rsid w:val="00311944"/>
    <w:rsid w:val="003119D6"/>
    <w:rsid w:val="00311A49"/>
    <w:rsid w:val="00311B98"/>
    <w:rsid w:val="00311CDE"/>
    <w:rsid w:val="0031217F"/>
    <w:rsid w:val="003126AF"/>
    <w:rsid w:val="003128D9"/>
    <w:rsid w:val="00312B84"/>
    <w:rsid w:val="00312C82"/>
    <w:rsid w:val="00312F9F"/>
    <w:rsid w:val="0031301C"/>
    <w:rsid w:val="0031319B"/>
    <w:rsid w:val="003131AA"/>
    <w:rsid w:val="003133D0"/>
    <w:rsid w:val="00313723"/>
    <w:rsid w:val="00313AE8"/>
    <w:rsid w:val="00313F12"/>
    <w:rsid w:val="0031409A"/>
    <w:rsid w:val="00314152"/>
    <w:rsid w:val="00314419"/>
    <w:rsid w:val="00314667"/>
    <w:rsid w:val="00314A13"/>
    <w:rsid w:val="00314A8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BFE"/>
    <w:rsid w:val="00316EC6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4E9"/>
    <w:rsid w:val="0032162F"/>
    <w:rsid w:val="00321BB2"/>
    <w:rsid w:val="00321CCF"/>
    <w:rsid w:val="00322011"/>
    <w:rsid w:val="0032223F"/>
    <w:rsid w:val="00322408"/>
    <w:rsid w:val="003225E8"/>
    <w:rsid w:val="003227E2"/>
    <w:rsid w:val="00323253"/>
    <w:rsid w:val="003237E8"/>
    <w:rsid w:val="00323BC0"/>
    <w:rsid w:val="00323DDF"/>
    <w:rsid w:val="00323EF2"/>
    <w:rsid w:val="00324542"/>
    <w:rsid w:val="00324A63"/>
    <w:rsid w:val="00324BB1"/>
    <w:rsid w:val="003250C5"/>
    <w:rsid w:val="0032519D"/>
    <w:rsid w:val="003255B8"/>
    <w:rsid w:val="00325691"/>
    <w:rsid w:val="00325771"/>
    <w:rsid w:val="0032577B"/>
    <w:rsid w:val="00325B16"/>
    <w:rsid w:val="00325F3F"/>
    <w:rsid w:val="003261AC"/>
    <w:rsid w:val="00326485"/>
    <w:rsid w:val="0032663E"/>
    <w:rsid w:val="0032669C"/>
    <w:rsid w:val="0032678C"/>
    <w:rsid w:val="00326A5A"/>
    <w:rsid w:val="00326BD7"/>
    <w:rsid w:val="00326C95"/>
    <w:rsid w:val="00326F85"/>
    <w:rsid w:val="003272CB"/>
    <w:rsid w:val="00327537"/>
    <w:rsid w:val="0032760B"/>
    <w:rsid w:val="003277CF"/>
    <w:rsid w:val="00327853"/>
    <w:rsid w:val="003303A5"/>
    <w:rsid w:val="0033054F"/>
    <w:rsid w:val="0033060A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8CD"/>
    <w:rsid w:val="00332FD7"/>
    <w:rsid w:val="00333015"/>
    <w:rsid w:val="00333359"/>
    <w:rsid w:val="003334D9"/>
    <w:rsid w:val="003334DA"/>
    <w:rsid w:val="00333EF5"/>
    <w:rsid w:val="00334441"/>
    <w:rsid w:val="00334522"/>
    <w:rsid w:val="00334CBC"/>
    <w:rsid w:val="00334F00"/>
    <w:rsid w:val="00334FEC"/>
    <w:rsid w:val="003353B2"/>
    <w:rsid w:val="00335C29"/>
    <w:rsid w:val="003365A8"/>
    <w:rsid w:val="00336819"/>
    <w:rsid w:val="0033714E"/>
    <w:rsid w:val="003371CE"/>
    <w:rsid w:val="0033720A"/>
    <w:rsid w:val="003372C4"/>
    <w:rsid w:val="00337858"/>
    <w:rsid w:val="00337FB5"/>
    <w:rsid w:val="00340297"/>
    <w:rsid w:val="00340443"/>
    <w:rsid w:val="0034063D"/>
    <w:rsid w:val="003407E3"/>
    <w:rsid w:val="003408CC"/>
    <w:rsid w:val="003408CE"/>
    <w:rsid w:val="00340E42"/>
    <w:rsid w:val="003416C4"/>
    <w:rsid w:val="0034178C"/>
    <w:rsid w:val="0034179B"/>
    <w:rsid w:val="003417AC"/>
    <w:rsid w:val="003417F1"/>
    <w:rsid w:val="00341835"/>
    <w:rsid w:val="00341D46"/>
    <w:rsid w:val="0034208B"/>
    <w:rsid w:val="00342AEE"/>
    <w:rsid w:val="003433D8"/>
    <w:rsid w:val="00343604"/>
    <w:rsid w:val="003443F0"/>
    <w:rsid w:val="0034487F"/>
    <w:rsid w:val="00344A22"/>
    <w:rsid w:val="00344B73"/>
    <w:rsid w:val="00344E1B"/>
    <w:rsid w:val="00345288"/>
    <w:rsid w:val="003452C8"/>
    <w:rsid w:val="0034556C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C84"/>
    <w:rsid w:val="00347CB0"/>
    <w:rsid w:val="00347CB4"/>
    <w:rsid w:val="00347CFA"/>
    <w:rsid w:val="00350469"/>
    <w:rsid w:val="003504C1"/>
    <w:rsid w:val="00350525"/>
    <w:rsid w:val="0035078D"/>
    <w:rsid w:val="00350BD8"/>
    <w:rsid w:val="00350DFD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6A2"/>
    <w:rsid w:val="00354708"/>
    <w:rsid w:val="003548D2"/>
    <w:rsid w:val="00354945"/>
    <w:rsid w:val="00354B42"/>
    <w:rsid w:val="00354B56"/>
    <w:rsid w:val="00354C73"/>
    <w:rsid w:val="0035524A"/>
    <w:rsid w:val="003556A9"/>
    <w:rsid w:val="0035578B"/>
    <w:rsid w:val="00355947"/>
    <w:rsid w:val="00355C80"/>
    <w:rsid w:val="00355D46"/>
    <w:rsid w:val="00355DFD"/>
    <w:rsid w:val="00355FA9"/>
    <w:rsid w:val="00355FBE"/>
    <w:rsid w:val="003563C8"/>
    <w:rsid w:val="0035654D"/>
    <w:rsid w:val="00356566"/>
    <w:rsid w:val="00356B2B"/>
    <w:rsid w:val="00357307"/>
    <w:rsid w:val="00357424"/>
    <w:rsid w:val="003578E5"/>
    <w:rsid w:val="00360158"/>
    <w:rsid w:val="00360305"/>
    <w:rsid w:val="0036036F"/>
    <w:rsid w:val="0036052C"/>
    <w:rsid w:val="00360A04"/>
    <w:rsid w:val="00360BE7"/>
    <w:rsid w:val="00361051"/>
    <w:rsid w:val="0036109B"/>
    <w:rsid w:val="00361283"/>
    <w:rsid w:val="003613BB"/>
    <w:rsid w:val="003613E5"/>
    <w:rsid w:val="003614BF"/>
    <w:rsid w:val="00361E79"/>
    <w:rsid w:val="00361ED2"/>
    <w:rsid w:val="00362065"/>
    <w:rsid w:val="003622C9"/>
    <w:rsid w:val="00362322"/>
    <w:rsid w:val="003626C5"/>
    <w:rsid w:val="00362B3F"/>
    <w:rsid w:val="00362C18"/>
    <w:rsid w:val="0036306D"/>
    <w:rsid w:val="003635DA"/>
    <w:rsid w:val="00363D33"/>
    <w:rsid w:val="0036420A"/>
    <w:rsid w:val="00364375"/>
    <w:rsid w:val="0036447D"/>
    <w:rsid w:val="00364527"/>
    <w:rsid w:val="00364E44"/>
    <w:rsid w:val="00364EFF"/>
    <w:rsid w:val="003654F4"/>
    <w:rsid w:val="003657B0"/>
    <w:rsid w:val="00365BEA"/>
    <w:rsid w:val="00365BEF"/>
    <w:rsid w:val="00366003"/>
    <w:rsid w:val="00366046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B5"/>
    <w:rsid w:val="00367B45"/>
    <w:rsid w:val="00367DAD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C5"/>
    <w:rsid w:val="00372154"/>
    <w:rsid w:val="00372480"/>
    <w:rsid w:val="00372735"/>
    <w:rsid w:val="0037279B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47"/>
    <w:rsid w:val="003749FE"/>
    <w:rsid w:val="00374A4F"/>
    <w:rsid w:val="0037696B"/>
    <w:rsid w:val="00376B13"/>
    <w:rsid w:val="00376C20"/>
    <w:rsid w:val="00376F77"/>
    <w:rsid w:val="003770DE"/>
    <w:rsid w:val="0037734E"/>
    <w:rsid w:val="003773D9"/>
    <w:rsid w:val="00377B8F"/>
    <w:rsid w:val="00380074"/>
    <w:rsid w:val="00380407"/>
    <w:rsid w:val="00380477"/>
    <w:rsid w:val="003807F5"/>
    <w:rsid w:val="00380951"/>
    <w:rsid w:val="00380952"/>
    <w:rsid w:val="00380A45"/>
    <w:rsid w:val="00380A8B"/>
    <w:rsid w:val="0038131A"/>
    <w:rsid w:val="003814AD"/>
    <w:rsid w:val="00381733"/>
    <w:rsid w:val="00381862"/>
    <w:rsid w:val="00381A38"/>
    <w:rsid w:val="00381A3D"/>
    <w:rsid w:val="00381AE5"/>
    <w:rsid w:val="00381B8C"/>
    <w:rsid w:val="00381C6A"/>
    <w:rsid w:val="00381DDD"/>
    <w:rsid w:val="0038202A"/>
    <w:rsid w:val="00382693"/>
    <w:rsid w:val="00382795"/>
    <w:rsid w:val="00382B70"/>
    <w:rsid w:val="00382F46"/>
    <w:rsid w:val="003834D9"/>
    <w:rsid w:val="0038358C"/>
    <w:rsid w:val="003841F8"/>
    <w:rsid w:val="003843AE"/>
    <w:rsid w:val="0038457E"/>
    <w:rsid w:val="0038476B"/>
    <w:rsid w:val="003850BB"/>
    <w:rsid w:val="003853C4"/>
    <w:rsid w:val="00385517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9A"/>
    <w:rsid w:val="003876D2"/>
    <w:rsid w:val="00387735"/>
    <w:rsid w:val="00387FBD"/>
    <w:rsid w:val="00387FEA"/>
    <w:rsid w:val="0039029A"/>
    <w:rsid w:val="00390C37"/>
    <w:rsid w:val="00391366"/>
    <w:rsid w:val="00391712"/>
    <w:rsid w:val="003918A1"/>
    <w:rsid w:val="00391A89"/>
    <w:rsid w:val="00391F08"/>
    <w:rsid w:val="0039235A"/>
    <w:rsid w:val="0039277B"/>
    <w:rsid w:val="00392901"/>
    <w:rsid w:val="0039332B"/>
    <w:rsid w:val="0039343C"/>
    <w:rsid w:val="003936C0"/>
    <w:rsid w:val="00393AAF"/>
    <w:rsid w:val="00393D91"/>
    <w:rsid w:val="003945F8"/>
    <w:rsid w:val="003946FC"/>
    <w:rsid w:val="00394BD6"/>
    <w:rsid w:val="00394D4D"/>
    <w:rsid w:val="00394E2E"/>
    <w:rsid w:val="0039515B"/>
    <w:rsid w:val="0039574C"/>
    <w:rsid w:val="00395BFF"/>
    <w:rsid w:val="00395C90"/>
    <w:rsid w:val="00395FC7"/>
    <w:rsid w:val="00396032"/>
    <w:rsid w:val="0039651C"/>
    <w:rsid w:val="00396561"/>
    <w:rsid w:val="00396597"/>
    <w:rsid w:val="00396868"/>
    <w:rsid w:val="00396B70"/>
    <w:rsid w:val="00396CCB"/>
    <w:rsid w:val="0039752D"/>
    <w:rsid w:val="00397558"/>
    <w:rsid w:val="0039766D"/>
    <w:rsid w:val="003976D7"/>
    <w:rsid w:val="00397BAE"/>
    <w:rsid w:val="003A08A3"/>
    <w:rsid w:val="003A0BA5"/>
    <w:rsid w:val="003A0C17"/>
    <w:rsid w:val="003A0C96"/>
    <w:rsid w:val="003A0D6C"/>
    <w:rsid w:val="003A109C"/>
    <w:rsid w:val="003A1288"/>
    <w:rsid w:val="003A13D2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44A0"/>
    <w:rsid w:val="003A4A62"/>
    <w:rsid w:val="003A4C8F"/>
    <w:rsid w:val="003A4CC9"/>
    <w:rsid w:val="003A4D0F"/>
    <w:rsid w:val="003A503A"/>
    <w:rsid w:val="003A5255"/>
    <w:rsid w:val="003A535E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F52"/>
    <w:rsid w:val="003B0720"/>
    <w:rsid w:val="003B088B"/>
    <w:rsid w:val="003B09E3"/>
    <w:rsid w:val="003B0A4A"/>
    <w:rsid w:val="003B0B68"/>
    <w:rsid w:val="003B0EAA"/>
    <w:rsid w:val="003B0F68"/>
    <w:rsid w:val="003B1209"/>
    <w:rsid w:val="003B1308"/>
    <w:rsid w:val="003B135B"/>
    <w:rsid w:val="003B15C1"/>
    <w:rsid w:val="003B189A"/>
    <w:rsid w:val="003B1990"/>
    <w:rsid w:val="003B1CD9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633"/>
    <w:rsid w:val="003B7AC8"/>
    <w:rsid w:val="003B7C82"/>
    <w:rsid w:val="003C01AA"/>
    <w:rsid w:val="003C030A"/>
    <w:rsid w:val="003C05D1"/>
    <w:rsid w:val="003C0C72"/>
    <w:rsid w:val="003C0DBA"/>
    <w:rsid w:val="003C0F3C"/>
    <w:rsid w:val="003C152F"/>
    <w:rsid w:val="003C18E7"/>
    <w:rsid w:val="003C20BD"/>
    <w:rsid w:val="003C24BE"/>
    <w:rsid w:val="003C2966"/>
    <w:rsid w:val="003C2A78"/>
    <w:rsid w:val="003C2EDC"/>
    <w:rsid w:val="003C320C"/>
    <w:rsid w:val="003C3738"/>
    <w:rsid w:val="003C3B7E"/>
    <w:rsid w:val="003C40E9"/>
    <w:rsid w:val="003C4225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5FC2"/>
    <w:rsid w:val="003C6061"/>
    <w:rsid w:val="003C64E0"/>
    <w:rsid w:val="003C6561"/>
    <w:rsid w:val="003C6CCA"/>
    <w:rsid w:val="003C7606"/>
    <w:rsid w:val="003C7AF2"/>
    <w:rsid w:val="003C7CCE"/>
    <w:rsid w:val="003C7CE2"/>
    <w:rsid w:val="003C7CE8"/>
    <w:rsid w:val="003D05DC"/>
    <w:rsid w:val="003D05F2"/>
    <w:rsid w:val="003D17FA"/>
    <w:rsid w:val="003D2147"/>
    <w:rsid w:val="003D234F"/>
    <w:rsid w:val="003D241C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543"/>
    <w:rsid w:val="003D56F0"/>
    <w:rsid w:val="003D5799"/>
    <w:rsid w:val="003D58B0"/>
    <w:rsid w:val="003D59D7"/>
    <w:rsid w:val="003D6084"/>
    <w:rsid w:val="003D64FF"/>
    <w:rsid w:val="003D66A8"/>
    <w:rsid w:val="003D6706"/>
    <w:rsid w:val="003D68F4"/>
    <w:rsid w:val="003D6A12"/>
    <w:rsid w:val="003D6AD2"/>
    <w:rsid w:val="003D6C26"/>
    <w:rsid w:val="003D70AA"/>
    <w:rsid w:val="003D79F2"/>
    <w:rsid w:val="003D7AF0"/>
    <w:rsid w:val="003E0125"/>
    <w:rsid w:val="003E0694"/>
    <w:rsid w:val="003E09DB"/>
    <w:rsid w:val="003E0AFF"/>
    <w:rsid w:val="003E14CC"/>
    <w:rsid w:val="003E17EB"/>
    <w:rsid w:val="003E26FA"/>
    <w:rsid w:val="003E2E6D"/>
    <w:rsid w:val="003E2EA7"/>
    <w:rsid w:val="003E2F33"/>
    <w:rsid w:val="003E34B6"/>
    <w:rsid w:val="003E44F1"/>
    <w:rsid w:val="003E497C"/>
    <w:rsid w:val="003E4E82"/>
    <w:rsid w:val="003E553C"/>
    <w:rsid w:val="003E5793"/>
    <w:rsid w:val="003E5CB7"/>
    <w:rsid w:val="003E60EA"/>
    <w:rsid w:val="003E6449"/>
    <w:rsid w:val="003E6B6A"/>
    <w:rsid w:val="003E6F60"/>
    <w:rsid w:val="003E71D3"/>
    <w:rsid w:val="003E7717"/>
    <w:rsid w:val="003E7A89"/>
    <w:rsid w:val="003E7B10"/>
    <w:rsid w:val="003E7C96"/>
    <w:rsid w:val="003E7F67"/>
    <w:rsid w:val="003F0210"/>
    <w:rsid w:val="003F02B2"/>
    <w:rsid w:val="003F0BF2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F7E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811"/>
    <w:rsid w:val="003F49B2"/>
    <w:rsid w:val="003F4A20"/>
    <w:rsid w:val="003F4BE3"/>
    <w:rsid w:val="003F4D85"/>
    <w:rsid w:val="003F4F1D"/>
    <w:rsid w:val="003F5099"/>
    <w:rsid w:val="003F5265"/>
    <w:rsid w:val="003F568E"/>
    <w:rsid w:val="003F5874"/>
    <w:rsid w:val="003F5B6F"/>
    <w:rsid w:val="003F5EB0"/>
    <w:rsid w:val="003F6BE7"/>
    <w:rsid w:val="003F6E34"/>
    <w:rsid w:val="003F74E0"/>
    <w:rsid w:val="003F74F0"/>
    <w:rsid w:val="003F7659"/>
    <w:rsid w:val="003F7E73"/>
    <w:rsid w:val="004000A2"/>
    <w:rsid w:val="004005D9"/>
    <w:rsid w:val="00400838"/>
    <w:rsid w:val="00401273"/>
    <w:rsid w:val="004013D9"/>
    <w:rsid w:val="00401CE8"/>
    <w:rsid w:val="00401F2B"/>
    <w:rsid w:val="0040204A"/>
    <w:rsid w:val="0040254C"/>
    <w:rsid w:val="0040271A"/>
    <w:rsid w:val="00402828"/>
    <w:rsid w:val="00402D7A"/>
    <w:rsid w:val="004030F1"/>
    <w:rsid w:val="004034BE"/>
    <w:rsid w:val="00403569"/>
    <w:rsid w:val="00403835"/>
    <w:rsid w:val="004038A9"/>
    <w:rsid w:val="00403AFC"/>
    <w:rsid w:val="00403C2C"/>
    <w:rsid w:val="004041A5"/>
    <w:rsid w:val="00404637"/>
    <w:rsid w:val="00404AC7"/>
    <w:rsid w:val="00404C53"/>
    <w:rsid w:val="00404C96"/>
    <w:rsid w:val="0040537C"/>
    <w:rsid w:val="00405526"/>
    <w:rsid w:val="0040586E"/>
    <w:rsid w:val="00405A2B"/>
    <w:rsid w:val="00405E93"/>
    <w:rsid w:val="00405F6E"/>
    <w:rsid w:val="004062D8"/>
    <w:rsid w:val="004066B7"/>
    <w:rsid w:val="00406F5B"/>
    <w:rsid w:val="00406F5F"/>
    <w:rsid w:val="00407024"/>
    <w:rsid w:val="00407862"/>
    <w:rsid w:val="00407BC1"/>
    <w:rsid w:val="00407BC6"/>
    <w:rsid w:val="00410023"/>
    <w:rsid w:val="00410177"/>
    <w:rsid w:val="00410784"/>
    <w:rsid w:val="00410A1F"/>
    <w:rsid w:val="00410C3A"/>
    <w:rsid w:val="004114FF"/>
    <w:rsid w:val="0041182D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73B"/>
    <w:rsid w:val="00415B4E"/>
    <w:rsid w:val="00415F0F"/>
    <w:rsid w:val="00416811"/>
    <w:rsid w:val="004170D6"/>
    <w:rsid w:val="0041739F"/>
    <w:rsid w:val="004173D5"/>
    <w:rsid w:val="004177DC"/>
    <w:rsid w:val="00417837"/>
    <w:rsid w:val="00417B66"/>
    <w:rsid w:val="00417EA0"/>
    <w:rsid w:val="00420216"/>
    <w:rsid w:val="004203CA"/>
    <w:rsid w:val="00420B57"/>
    <w:rsid w:val="00420C3F"/>
    <w:rsid w:val="00420F9B"/>
    <w:rsid w:val="0042106A"/>
    <w:rsid w:val="00421389"/>
    <w:rsid w:val="0042184A"/>
    <w:rsid w:val="00421BF3"/>
    <w:rsid w:val="00421C2C"/>
    <w:rsid w:val="00421C52"/>
    <w:rsid w:val="00421F64"/>
    <w:rsid w:val="00421FD2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23"/>
    <w:rsid w:val="0042364F"/>
    <w:rsid w:val="004238CA"/>
    <w:rsid w:val="00423C67"/>
    <w:rsid w:val="0042408E"/>
    <w:rsid w:val="004248BA"/>
    <w:rsid w:val="00424A18"/>
    <w:rsid w:val="00424C2F"/>
    <w:rsid w:val="0042503E"/>
    <w:rsid w:val="004254AE"/>
    <w:rsid w:val="00425959"/>
    <w:rsid w:val="00425EB9"/>
    <w:rsid w:val="00425ED8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74F"/>
    <w:rsid w:val="00431FBC"/>
    <w:rsid w:val="00432317"/>
    <w:rsid w:val="004325E8"/>
    <w:rsid w:val="00433439"/>
    <w:rsid w:val="00433464"/>
    <w:rsid w:val="00433783"/>
    <w:rsid w:val="00433CDA"/>
    <w:rsid w:val="00433D49"/>
    <w:rsid w:val="00433EAB"/>
    <w:rsid w:val="00434090"/>
    <w:rsid w:val="0043459D"/>
    <w:rsid w:val="00434A98"/>
    <w:rsid w:val="00435C43"/>
    <w:rsid w:val="004362CD"/>
    <w:rsid w:val="00436509"/>
    <w:rsid w:val="00436836"/>
    <w:rsid w:val="00436EC1"/>
    <w:rsid w:val="0043750F"/>
    <w:rsid w:val="00437AFE"/>
    <w:rsid w:val="0044012A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55B"/>
    <w:rsid w:val="0044378A"/>
    <w:rsid w:val="00443E02"/>
    <w:rsid w:val="00443E87"/>
    <w:rsid w:val="004442B2"/>
    <w:rsid w:val="00444659"/>
    <w:rsid w:val="00445200"/>
    <w:rsid w:val="004452E3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2E0"/>
    <w:rsid w:val="00446642"/>
    <w:rsid w:val="0044681B"/>
    <w:rsid w:val="00446915"/>
    <w:rsid w:val="00446D26"/>
    <w:rsid w:val="00446FC6"/>
    <w:rsid w:val="00446FFC"/>
    <w:rsid w:val="00447592"/>
    <w:rsid w:val="004477EB"/>
    <w:rsid w:val="00447C0A"/>
    <w:rsid w:val="0045028D"/>
    <w:rsid w:val="00450517"/>
    <w:rsid w:val="00450842"/>
    <w:rsid w:val="00450F62"/>
    <w:rsid w:val="00451BC3"/>
    <w:rsid w:val="00451D1B"/>
    <w:rsid w:val="00452704"/>
    <w:rsid w:val="004530C8"/>
    <w:rsid w:val="00453101"/>
    <w:rsid w:val="004535D3"/>
    <w:rsid w:val="0045383E"/>
    <w:rsid w:val="00453A7D"/>
    <w:rsid w:val="00453BAB"/>
    <w:rsid w:val="00453F49"/>
    <w:rsid w:val="004540FE"/>
    <w:rsid w:val="004541F3"/>
    <w:rsid w:val="004545C1"/>
    <w:rsid w:val="00454924"/>
    <w:rsid w:val="0045496D"/>
    <w:rsid w:val="00454C70"/>
    <w:rsid w:val="00456329"/>
    <w:rsid w:val="004566EC"/>
    <w:rsid w:val="00456904"/>
    <w:rsid w:val="00456A0A"/>
    <w:rsid w:val="00456E71"/>
    <w:rsid w:val="00457289"/>
    <w:rsid w:val="00457582"/>
    <w:rsid w:val="00457867"/>
    <w:rsid w:val="00457C89"/>
    <w:rsid w:val="00457CD6"/>
    <w:rsid w:val="00457E27"/>
    <w:rsid w:val="004600B8"/>
    <w:rsid w:val="004604DF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8F3"/>
    <w:rsid w:val="00462929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934"/>
    <w:rsid w:val="00464A8A"/>
    <w:rsid w:val="00464BFC"/>
    <w:rsid w:val="00464CB4"/>
    <w:rsid w:val="00464F77"/>
    <w:rsid w:val="00465440"/>
    <w:rsid w:val="004657C1"/>
    <w:rsid w:val="00465CF4"/>
    <w:rsid w:val="004661E8"/>
    <w:rsid w:val="00466749"/>
    <w:rsid w:val="004667F0"/>
    <w:rsid w:val="00466A22"/>
    <w:rsid w:val="004671BE"/>
    <w:rsid w:val="00467371"/>
    <w:rsid w:val="0046743B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1691"/>
    <w:rsid w:val="004717A3"/>
    <w:rsid w:val="00471D78"/>
    <w:rsid w:val="00471DA2"/>
    <w:rsid w:val="004722AD"/>
    <w:rsid w:val="00472686"/>
    <w:rsid w:val="004728D2"/>
    <w:rsid w:val="00472CD8"/>
    <w:rsid w:val="00473217"/>
    <w:rsid w:val="00473EE7"/>
    <w:rsid w:val="00474990"/>
    <w:rsid w:val="00474CEA"/>
    <w:rsid w:val="004750E0"/>
    <w:rsid w:val="00475240"/>
    <w:rsid w:val="0047587E"/>
    <w:rsid w:val="00475CF0"/>
    <w:rsid w:val="00476725"/>
    <w:rsid w:val="00476FF6"/>
    <w:rsid w:val="0047723A"/>
    <w:rsid w:val="0047789A"/>
    <w:rsid w:val="00477B2C"/>
    <w:rsid w:val="0048074D"/>
    <w:rsid w:val="00480752"/>
    <w:rsid w:val="00480825"/>
    <w:rsid w:val="00480D82"/>
    <w:rsid w:val="00480E02"/>
    <w:rsid w:val="00480F8F"/>
    <w:rsid w:val="0048143C"/>
    <w:rsid w:val="0048169F"/>
    <w:rsid w:val="00481D31"/>
    <w:rsid w:val="004822FB"/>
    <w:rsid w:val="004827A1"/>
    <w:rsid w:val="00482A20"/>
    <w:rsid w:val="00482DD6"/>
    <w:rsid w:val="0048332A"/>
    <w:rsid w:val="00483808"/>
    <w:rsid w:val="00483D41"/>
    <w:rsid w:val="0048493E"/>
    <w:rsid w:val="00484D98"/>
    <w:rsid w:val="00484F82"/>
    <w:rsid w:val="004850B4"/>
    <w:rsid w:val="004850D6"/>
    <w:rsid w:val="004851DC"/>
    <w:rsid w:val="0048541D"/>
    <w:rsid w:val="004854A8"/>
    <w:rsid w:val="0048592D"/>
    <w:rsid w:val="00485A1C"/>
    <w:rsid w:val="00485A91"/>
    <w:rsid w:val="00485AD9"/>
    <w:rsid w:val="00485BC5"/>
    <w:rsid w:val="004863C0"/>
    <w:rsid w:val="0048666F"/>
    <w:rsid w:val="00486937"/>
    <w:rsid w:val="004869A5"/>
    <w:rsid w:val="00486BF6"/>
    <w:rsid w:val="00487361"/>
    <w:rsid w:val="00487463"/>
    <w:rsid w:val="004875EA"/>
    <w:rsid w:val="004876F9"/>
    <w:rsid w:val="0048785A"/>
    <w:rsid w:val="00490742"/>
    <w:rsid w:val="00490F05"/>
    <w:rsid w:val="0049147D"/>
    <w:rsid w:val="0049192E"/>
    <w:rsid w:val="00491A7F"/>
    <w:rsid w:val="00491B1F"/>
    <w:rsid w:val="00491C47"/>
    <w:rsid w:val="00491C7C"/>
    <w:rsid w:val="00491C9C"/>
    <w:rsid w:val="00491DEF"/>
    <w:rsid w:val="0049203F"/>
    <w:rsid w:val="0049236D"/>
    <w:rsid w:val="004924C8"/>
    <w:rsid w:val="0049255C"/>
    <w:rsid w:val="00492722"/>
    <w:rsid w:val="004929F9"/>
    <w:rsid w:val="00492A4F"/>
    <w:rsid w:val="00492D16"/>
    <w:rsid w:val="00493224"/>
    <w:rsid w:val="004933F3"/>
    <w:rsid w:val="0049362F"/>
    <w:rsid w:val="00493765"/>
    <w:rsid w:val="00493A7E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B3"/>
    <w:rsid w:val="004954FC"/>
    <w:rsid w:val="00495CDC"/>
    <w:rsid w:val="00495E85"/>
    <w:rsid w:val="00495F53"/>
    <w:rsid w:val="0049604E"/>
    <w:rsid w:val="00496305"/>
    <w:rsid w:val="00496A11"/>
    <w:rsid w:val="00496CD1"/>
    <w:rsid w:val="00496E54"/>
    <w:rsid w:val="004970D1"/>
    <w:rsid w:val="004972D0"/>
    <w:rsid w:val="00497489"/>
    <w:rsid w:val="004974BD"/>
    <w:rsid w:val="004977C2"/>
    <w:rsid w:val="004978C0"/>
    <w:rsid w:val="004978EA"/>
    <w:rsid w:val="00497A05"/>
    <w:rsid w:val="00497AAD"/>
    <w:rsid w:val="004A0315"/>
    <w:rsid w:val="004A047E"/>
    <w:rsid w:val="004A0768"/>
    <w:rsid w:val="004A129C"/>
    <w:rsid w:val="004A13DA"/>
    <w:rsid w:val="004A154D"/>
    <w:rsid w:val="004A183B"/>
    <w:rsid w:val="004A18C9"/>
    <w:rsid w:val="004A19AB"/>
    <w:rsid w:val="004A205A"/>
    <w:rsid w:val="004A2CDD"/>
    <w:rsid w:val="004A2E80"/>
    <w:rsid w:val="004A31C5"/>
    <w:rsid w:val="004A3585"/>
    <w:rsid w:val="004A3814"/>
    <w:rsid w:val="004A38BB"/>
    <w:rsid w:val="004A3991"/>
    <w:rsid w:val="004A3E4D"/>
    <w:rsid w:val="004A4FB0"/>
    <w:rsid w:val="004A5195"/>
    <w:rsid w:val="004A57F8"/>
    <w:rsid w:val="004A5A79"/>
    <w:rsid w:val="004A5B8A"/>
    <w:rsid w:val="004A5BB3"/>
    <w:rsid w:val="004A5C28"/>
    <w:rsid w:val="004A5D68"/>
    <w:rsid w:val="004A608C"/>
    <w:rsid w:val="004A610A"/>
    <w:rsid w:val="004A629A"/>
    <w:rsid w:val="004A6518"/>
    <w:rsid w:val="004A6BC7"/>
    <w:rsid w:val="004A6C85"/>
    <w:rsid w:val="004A6DCF"/>
    <w:rsid w:val="004A7149"/>
    <w:rsid w:val="004A74D2"/>
    <w:rsid w:val="004A797D"/>
    <w:rsid w:val="004A7CCA"/>
    <w:rsid w:val="004A7E36"/>
    <w:rsid w:val="004B099D"/>
    <w:rsid w:val="004B0DAB"/>
    <w:rsid w:val="004B159E"/>
    <w:rsid w:val="004B17E0"/>
    <w:rsid w:val="004B213B"/>
    <w:rsid w:val="004B2157"/>
    <w:rsid w:val="004B21DF"/>
    <w:rsid w:val="004B2E37"/>
    <w:rsid w:val="004B35D2"/>
    <w:rsid w:val="004B381E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DC6"/>
    <w:rsid w:val="004C2459"/>
    <w:rsid w:val="004C2513"/>
    <w:rsid w:val="004C2735"/>
    <w:rsid w:val="004C283A"/>
    <w:rsid w:val="004C30A5"/>
    <w:rsid w:val="004C31D6"/>
    <w:rsid w:val="004C35B6"/>
    <w:rsid w:val="004C3DB1"/>
    <w:rsid w:val="004C5965"/>
    <w:rsid w:val="004C625F"/>
    <w:rsid w:val="004C6330"/>
    <w:rsid w:val="004C6409"/>
    <w:rsid w:val="004C654D"/>
    <w:rsid w:val="004C6BDD"/>
    <w:rsid w:val="004C7726"/>
    <w:rsid w:val="004D013F"/>
    <w:rsid w:val="004D083F"/>
    <w:rsid w:val="004D08DD"/>
    <w:rsid w:val="004D0A6D"/>
    <w:rsid w:val="004D0B05"/>
    <w:rsid w:val="004D0D91"/>
    <w:rsid w:val="004D0E8F"/>
    <w:rsid w:val="004D105C"/>
    <w:rsid w:val="004D10DB"/>
    <w:rsid w:val="004D13E5"/>
    <w:rsid w:val="004D1A40"/>
    <w:rsid w:val="004D28C5"/>
    <w:rsid w:val="004D2A0A"/>
    <w:rsid w:val="004D2AAF"/>
    <w:rsid w:val="004D2AC3"/>
    <w:rsid w:val="004D2B23"/>
    <w:rsid w:val="004D2C06"/>
    <w:rsid w:val="004D2C32"/>
    <w:rsid w:val="004D2D89"/>
    <w:rsid w:val="004D2DB5"/>
    <w:rsid w:val="004D31BE"/>
    <w:rsid w:val="004D3277"/>
    <w:rsid w:val="004D36E1"/>
    <w:rsid w:val="004D3A6A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A55"/>
    <w:rsid w:val="004E0D89"/>
    <w:rsid w:val="004E0EC5"/>
    <w:rsid w:val="004E11ED"/>
    <w:rsid w:val="004E1379"/>
    <w:rsid w:val="004E1848"/>
    <w:rsid w:val="004E193F"/>
    <w:rsid w:val="004E1B23"/>
    <w:rsid w:val="004E1BD7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D38"/>
    <w:rsid w:val="004E4D74"/>
    <w:rsid w:val="004E52CE"/>
    <w:rsid w:val="004E559A"/>
    <w:rsid w:val="004E6428"/>
    <w:rsid w:val="004E6914"/>
    <w:rsid w:val="004E6DEC"/>
    <w:rsid w:val="004E6FC1"/>
    <w:rsid w:val="004E75B4"/>
    <w:rsid w:val="004E7D4C"/>
    <w:rsid w:val="004F0095"/>
    <w:rsid w:val="004F020B"/>
    <w:rsid w:val="004F037A"/>
    <w:rsid w:val="004F0AB1"/>
    <w:rsid w:val="004F1604"/>
    <w:rsid w:val="004F1EC4"/>
    <w:rsid w:val="004F2807"/>
    <w:rsid w:val="004F2955"/>
    <w:rsid w:val="004F34AF"/>
    <w:rsid w:val="004F4034"/>
    <w:rsid w:val="004F4905"/>
    <w:rsid w:val="004F4D9D"/>
    <w:rsid w:val="004F5064"/>
    <w:rsid w:val="004F53FA"/>
    <w:rsid w:val="004F6339"/>
    <w:rsid w:val="004F6824"/>
    <w:rsid w:val="004F6849"/>
    <w:rsid w:val="004F6882"/>
    <w:rsid w:val="004F68BE"/>
    <w:rsid w:val="004F70AE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196"/>
    <w:rsid w:val="00501591"/>
    <w:rsid w:val="00501843"/>
    <w:rsid w:val="00501CDC"/>
    <w:rsid w:val="00501F87"/>
    <w:rsid w:val="00502140"/>
    <w:rsid w:val="0050225E"/>
    <w:rsid w:val="005022F0"/>
    <w:rsid w:val="00502931"/>
    <w:rsid w:val="00502FA5"/>
    <w:rsid w:val="005038BC"/>
    <w:rsid w:val="00503FA3"/>
    <w:rsid w:val="005044EA"/>
    <w:rsid w:val="0050495A"/>
    <w:rsid w:val="00504A14"/>
    <w:rsid w:val="00504D2E"/>
    <w:rsid w:val="00505DC3"/>
    <w:rsid w:val="0050615D"/>
    <w:rsid w:val="0050617E"/>
    <w:rsid w:val="00506372"/>
    <w:rsid w:val="00506A4F"/>
    <w:rsid w:val="00506AEC"/>
    <w:rsid w:val="00506D06"/>
    <w:rsid w:val="00506ECC"/>
    <w:rsid w:val="00506EE1"/>
    <w:rsid w:val="00507290"/>
    <w:rsid w:val="00507524"/>
    <w:rsid w:val="005103AF"/>
    <w:rsid w:val="00510741"/>
    <w:rsid w:val="00510933"/>
    <w:rsid w:val="00510ED7"/>
    <w:rsid w:val="00510F3C"/>
    <w:rsid w:val="00510FAF"/>
    <w:rsid w:val="0051133D"/>
    <w:rsid w:val="005114E7"/>
    <w:rsid w:val="0051155F"/>
    <w:rsid w:val="0051177B"/>
    <w:rsid w:val="005118F1"/>
    <w:rsid w:val="00512318"/>
    <w:rsid w:val="0051245D"/>
    <w:rsid w:val="005129DF"/>
    <w:rsid w:val="00512F46"/>
    <w:rsid w:val="00513780"/>
    <w:rsid w:val="0051394B"/>
    <w:rsid w:val="0051401E"/>
    <w:rsid w:val="00514207"/>
    <w:rsid w:val="00514804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A9"/>
    <w:rsid w:val="00517D42"/>
    <w:rsid w:val="00517FBC"/>
    <w:rsid w:val="0052000F"/>
    <w:rsid w:val="00520159"/>
    <w:rsid w:val="005204FD"/>
    <w:rsid w:val="005205A4"/>
    <w:rsid w:val="005207C1"/>
    <w:rsid w:val="00521064"/>
    <w:rsid w:val="0052120A"/>
    <w:rsid w:val="0052140A"/>
    <w:rsid w:val="00521535"/>
    <w:rsid w:val="00521C1F"/>
    <w:rsid w:val="00521D71"/>
    <w:rsid w:val="00521DD5"/>
    <w:rsid w:val="005221DA"/>
    <w:rsid w:val="00522588"/>
    <w:rsid w:val="005226B7"/>
    <w:rsid w:val="00522DDB"/>
    <w:rsid w:val="0052312D"/>
    <w:rsid w:val="00523140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54A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D0C"/>
    <w:rsid w:val="00527E9D"/>
    <w:rsid w:val="005301E7"/>
    <w:rsid w:val="005303B6"/>
    <w:rsid w:val="0053045C"/>
    <w:rsid w:val="00530A69"/>
    <w:rsid w:val="00530BAE"/>
    <w:rsid w:val="00530CD0"/>
    <w:rsid w:val="005310B3"/>
    <w:rsid w:val="0053168C"/>
    <w:rsid w:val="00531E4B"/>
    <w:rsid w:val="005322F4"/>
    <w:rsid w:val="00532810"/>
    <w:rsid w:val="00532958"/>
    <w:rsid w:val="0053297F"/>
    <w:rsid w:val="00533396"/>
    <w:rsid w:val="0053371C"/>
    <w:rsid w:val="00533807"/>
    <w:rsid w:val="005339C8"/>
    <w:rsid w:val="00533E96"/>
    <w:rsid w:val="005340EF"/>
    <w:rsid w:val="005341FB"/>
    <w:rsid w:val="00534570"/>
    <w:rsid w:val="00534616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E7D"/>
    <w:rsid w:val="00536FD9"/>
    <w:rsid w:val="005370B5"/>
    <w:rsid w:val="0053770C"/>
    <w:rsid w:val="005403D3"/>
    <w:rsid w:val="00540638"/>
    <w:rsid w:val="005408E8"/>
    <w:rsid w:val="00540BBC"/>
    <w:rsid w:val="00540E81"/>
    <w:rsid w:val="00541435"/>
    <w:rsid w:val="005415CF"/>
    <w:rsid w:val="005415D4"/>
    <w:rsid w:val="00541A93"/>
    <w:rsid w:val="00541ACB"/>
    <w:rsid w:val="00542126"/>
    <w:rsid w:val="00542812"/>
    <w:rsid w:val="0054310F"/>
    <w:rsid w:val="00543323"/>
    <w:rsid w:val="005435F1"/>
    <w:rsid w:val="005436B9"/>
    <w:rsid w:val="005437FF"/>
    <w:rsid w:val="00543834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CDB"/>
    <w:rsid w:val="00546DFD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0E52"/>
    <w:rsid w:val="00551152"/>
    <w:rsid w:val="00551246"/>
    <w:rsid w:val="00551EED"/>
    <w:rsid w:val="00552198"/>
    <w:rsid w:val="0055225B"/>
    <w:rsid w:val="005525C7"/>
    <w:rsid w:val="00552B05"/>
    <w:rsid w:val="0055311C"/>
    <w:rsid w:val="00553155"/>
    <w:rsid w:val="0055317C"/>
    <w:rsid w:val="00554105"/>
    <w:rsid w:val="00554767"/>
    <w:rsid w:val="005548C8"/>
    <w:rsid w:val="00554912"/>
    <w:rsid w:val="00554BB3"/>
    <w:rsid w:val="00554DCD"/>
    <w:rsid w:val="005553C0"/>
    <w:rsid w:val="00555B30"/>
    <w:rsid w:val="00555D07"/>
    <w:rsid w:val="00555D62"/>
    <w:rsid w:val="0055615E"/>
    <w:rsid w:val="00556341"/>
    <w:rsid w:val="0055673B"/>
    <w:rsid w:val="00556C62"/>
    <w:rsid w:val="00556C74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290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3983"/>
    <w:rsid w:val="00563F45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36"/>
    <w:rsid w:val="00565FB9"/>
    <w:rsid w:val="00566599"/>
    <w:rsid w:val="0056667A"/>
    <w:rsid w:val="0056674E"/>
    <w:rsid w:val="00566B9F"/>
    <w:rsid w:val="00566DBB"/>
    <w:rsid w:val="00566E4D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3F4"/>
    <w:rsid w:val="0057140B"/>
    <w:rsid w:val="005714CA"/>
    <w:rsid w:val="005717DE"/>
    <w:rsid w:val="0057181D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34FD"/>
    <w:rsid w:val="00573ACC"/>
    <w:rsid w:val="00573DB5"/>
    <w:rsid w:val="00574189"/>
    <w:rsid w:val="005748D8"/>
    <w:rsid w:val="00574980"/>
    <w:rsid w:val="00574CC1"/>
    <w:rsid w:val="00574E3A"/>
    <w:rsid w:val="00574F83"/>
    <w:rsid w:val="00575C04"/>
    <w:rsid w:val="00575DE9"/>
    <w:rsid w:val="00575F81"/>
    <w:rsid w:val="00576522"/>
    <w:rsid w:val="00576C8F"/>
    <w:rsid w:val="00576D10"/>
    <w:rsid w:val="00576EEE"/>
    <w:rsid w:val="0057711D"/>
    <w:rsid w:val="0057712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530"/>
    <w:rsid w:val="00581787"/>
    <w:rsid w:val="00581D0E"/>
    <w:rsid w:val="00581E3A"/>
    <w:rsid w:val="0058213F"/>
    <w:rsid w:val="005821C5"/>
    <w:rsid w:val="005829DA"/>
    <w:rsid w:val="00582AD5"/>
    <w:rsid w:val="00582C40"/>
    <w:rsid w:val="00582E81"/>
    <w:rsid w:val="00582F4E"/>
    <w:rsid w:val="005837F8"/>
    <w:rsid w:val="00583FB7"/>
    <w:rsid w:val="005840B6"/>
    <w:rsid w:val="0058419C"/>
    <w:rsid w:val="005843B0"/>
    <w:rsid w:val="00584ED2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931"/>
    <w:rsid w:val="00586B68"/>
    <w:rsid w:val="00587323"/>
    <w:rsid w:val="0058746B"/>
    <w:rsid w:val="005876DF"/>
    <w:rsid w:val="00587884"/>
    <w:rsid w:val="0058790B"/>
    <w:rsid w:val="00587B53"/>
    <w:rsid w:val="00587C7F"/>
    <w:rsid w:val="0059067D"/>
    <w:rsid w:val="00590BFF"/>
    <w:rsid w:val="00590E90"/>
    <w:rsid w:val="00592721"/>
    <w:rsid w:val="00592844"/>
    <w:rsid w:val="005929E5"/>
    <w:rsid w:val="005929F9"/>
    <w:rsid w:val="00592AD0"/>
    <w:rsid w:val="00592C01"/>
    <w:rsid w:val="005931B8"/>
    <w:rsid w:val="00593447"/>
    <w:rsid w:val="005934B5"/>
    <w:rsid w:val="0059367B"/>
    <w:rsid w:val="00594377"/>
    <w:rsid w:val="0059438F"/>
    <w:rsid w:val="00594523"/>
    <w:rsid w:val="0059468E"/>
    <w:rsid w:val="00594D18"/>
    <w:rsid w:val="00595006"/>
    <w:rsid w:val="00595196"/>
    <w:rsid w:val="005954E0"/>
    <w:rsid w:val="00595CFD"/>
    <w:rsid w:val="00595D7F"/>
    <w:rsid w:val="00595E85"/>
    <w:rsid w:val="0059611C"/>
    <w:rsid w:val="005962F3"/>
    <w:rsid w:val="00596991"/>
    <w:rsid w:val="00596DC0"/>
    <w:rsid w:val="00596FB6"/>
    <w:rsid w:val="0059720D"/>
    <w:rsid w:val="0059729D"/>
    <w:rsid w:val="0059744E"/>
    <w:rsid w:val="00597B0A"/>
    <w:rsid w:val="00597E9F"/>
    <w:rsid w:val="005A00E2"/>
    <w:rsid w:val="005A05EE"/>
    <w:rsid w:val="005A08E6"/>
    <w:rsid w:val="005A0B73"/>
    <w:rsid w:val="005A1023"/>
    <w:rsid w:val="005A1458"/>
    <w:rsid w:val="005A155B"/>
    <w:rsid w:val="005A1BF2"/>
    <w:rsid w:val="005A1CA1"/>
    <w:rsid w:val="005A1D61"/>
    <w:rsid w:val="005A1E17"/>
    <w:rsid w:val="005A1EE2"/>
    <w:rsid w:val="005A1FC7"/>
    <w:rsid w:val="005A21FD"/>
    <w:rsid w:val="005A26F8"/>
    <w:rsid w:val="005A28F7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9F6"/>
    <w:rsid w:val="005A5DCC"/>
    <w:rsid w:val="005A5F80"/>
    <w:rsid w:val="005A69F4"/>
    <w:rsid w:val="005A6A1E"/>
    <w:rsid w:val="005A6A8B"/>
    <w:rsid w:val="005A6D82"/>
    <w:rsid w:val="005A7509"/>
    <w:rsid w:val="005A7617"/>
    <w:rsid w:val="005A7B1D"/>
    <w:rsid w:val="005A7DF2"/>
    <w:rsid w:val="005B0273"/>
    <w:rsid w:val="005B0689"/>
    <w:rsid w:val="005B06C4"/>
    <w:rsid w:val="005B07B8"/>
    <w:rsid w:val="005B0B89"/>
    <w:rsid w:val="005B119A"/>
    <w:rsid w:val="005B2053"/>
    <w:rsid w:val="005B277A"/>
    <w:rsid w:val="005B2ABB"/>
    <w:rsid w:val="005B2AE3"/>
    <w:rsid w:val="005B2CF3"/>
    <w:rsid w:val="005B2DEC"/>
    <w:rsid w:val="005B2FF7"/>
    <w:rsid w:val="005B32BB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F1B"/>
    <w:rsid w:val="005B6285"/>
    <w:rsid w:val="005B6899"/>
    <w:rsid w:val="005B692D"/>
    <w:rsid w:val="005B6FF6"/>
    <w:rsid w:val="005B70D8"/>
    <w:rsid w:val="005B7496"/>
    <w:rsid w:val="005B7C23"/>
    <w:rsid w:val="005B7CA1"/>
    <w:rsid w:val="005C05FE"/>
    <w:rsid w:val="005C0AE0"/>
    <w:rsid w:val="005C0D88"/>
    <w:rsid w:val="005C1067"/>
    <w:rsid w:val="005C1187"/>
    <w:rsid w:val="005C1943"/>
    <w:rsid w:val="005C1D91"/>
    <w:rsid w:val="005C1E69"/>
    <w:rsid w:val="005C1FA0"/>
    <w:rsid w:val="005C22D7"/>
    <w:rsid w:val="005C2463"/>
    <w:rsid w:val="005C2867"/>
    <w:rsid w:val="005C2DEE"/>
    <w:rsid w:val="005C3438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EB3"/>
    <w:rsid w:val="005C5F2E"/>
    <w:rsid w:val="005C6203"/>
    <w:rsid w:val="005C655A"/>
    <w:rsid w:val="005C6867"/>
    <w:rsid w:val="005C6AC5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E55"/>
    <w:rsid w:val="005D0EE5"/>
    <w:rsid w:val="005D0F5C"/>
    <w:rsid w:val="005D100B"/>
    <w:rsid w:val="005D1598"/>
    <w:rsid w:val="005D18F4"/>
    <w:rsid w:val="005D1DEB"/>
    <w:rsid w:val="005D1F82"/>
    <w:rsid w:val="005D26E2"/>
    <w:rsid w:val="005D27EF"/>
    <w:rsid w:val="005D2879"/>
    <w:rsid w:val="005D29A4"/>
    <w:rsid w:val="005D2B43"/>
    <w:rsid w:val="005D3A20"/>
    <w:rsid w:val="005D3A84"/>
    <w:rsid w:val="005D3CC3"/>
    <w:rsid w:val="005D3CE1"/>
    <w:rsid w:val="005D3EF3"/>
    <w:rsid w:val="005D418E"/>
    <w:rsid w:val="005D4503"/>
    <w:rsid w:val="005D45A9"/>
    <w:rsid w:val="005D4BFA"/>
    <w:rsid w:val="005D4C5B"/>
    <w:rsid w:val="005D4CEE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E0227"/>
    <w:rsid w:val="005E03FF"/>
    <w:rsid w:val="005E0621"/>
    <w:rsid w:val="005E06C7"/>
    <w:rsid w:val="005E08D9"/>
    <w:rsid w:val="005E0BB6"/>
    <w:rsid w:val="005E0C38"/>
    <w:rsid w:val="005E0E7C"/>
    <w:rsid w:val="005E151D"/>
    <w:rsid w:val="005E1540"/>
    <w:rsid w:val="005E15FB"/>
    <w:rsid w:val="005E17D0"/>
    <w:rsid w:val="005E1936"/>
    <w:rsid w:val="005E1AFB"/>
    <w:rsid w:val="005E1EC4"/>
    <w:rsid w:val="005E218C"/>
    <w:rsid w:val="005E22BC"/>
    <w:rsid w:val="005E2770"/>
    <w:rsid w:val="005E29FC"/>
    <w:rsid w:val="005E2ACB"/>
    <w:rsid w:val="005E2AD4"/>
    <w:rsid w:val="005E2B1A"/>
    <w:rsid w:val="005E2EAF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5054"/>
    <w:rsid w:val="005E5249"/>
    <w:rsid w:val="005E598E"/>
    <w:rsid w:val="005E5B2F"/>
    <w:rsid w:val="005E6357"/>
    <w:rsid w:val="005E66F9"/>
    <w:rsid w:val="005E67F0"/>
    <w:rsid w:val="005E6AB8"/>
    <w:rsid w:val="005E6CA8"/>
    <w:rsid w:val="005E7394"/>
    <w:rsid w:val="005E773B"/>
    <w:rsid w:val="005F0251"/>
    <w:rsid w:val="005F0BCD"/>
    <w:rsid w:val="005F1047"/>
    <w:rsid w:val="005F13C3"/>
    <w:rsid w:val="005F1572"/>
    <w:rsid w:val="005F16E8"/>
    <w:rsid w:val="005F23D3"/>
    <w:rsid w:val="005F27E8"/>
    <w:rsid w:val="005F29A6"/>
    <w:rsid w:val="005F2AA9"/>
    <w:rsid w:val="005F3421"/>
    <w:rsid w:val="005F3462"/>
    <w:rsid w:val="005F38BA"/>
    <w:rsid w:val="005F39E7"/>
    <w:rsid w:val="005F3DD7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9C"/>
    <w:rsid w:val="005F5FC6"/>
    <w:rsid w:val="005F61A7"/>
    <w:rsid w:val="005F6218"/>
    <w:rsid w:val="005F6294"/>
    <w:rsid w:val="005F67AA"/>
    <w:rsid w:val="005F67AC"/>
    <w:rsid w:val="005F6830"/>
    <w:rsid w:val="005F6ED7"/>
    <w:rsid w:val="005F7788"/>
    <w:rsid w:val="005F790A"/>
    <w:rsid w:val="005F790C"/>
    <w:rsid w:val="005F7E4D"/>
    <w:rsid w:val="005F7EA1"/>
    <w:rsid w:val="005F7F9C"/>
    <w:rsid w:val="00600366"/>
    <w:rsid w:val="00600393"/>
    <w:rsid w:val="00600570"/>
    <w:rsid w:val="00600722"/>
    <w:rsid w:val="00600A56"/>
    <w:rsid w:val="00601046"/>
    <w:rsid w:val="006011C7"/>
    <w:rsid w:val="00601370"/>
    <w:rsid w:val="0060186E"/>
    <w:rsid w:val="006019DE"/>
    <w:rsid w:val="00601C35"/>
    <w:rsid w:val="00601E43"/>
    <w:rsid w:val="00602240"/>
    <w:rsid w:val="00602337"/>
    <w:rsid w:val="006028BF"/>
    <w:rsid w:val="00602DC6"/>
    <w:rsid w:val="00602F45"/>
    <w:rsid w:val="006033AE"/>
    <w:rsid w:val="0060364D"/>
    <w:rsid w:val="006037B7"/>
    <w:rsid w:val="006039DB"/>
    <w:rsid w:val="00603FA5"/>
    <w:rsid w:val="0060486B"/>
    <w:rsid w:val="00604CDF"/>
    <w:rsid w:val="00604D52"/>
    <w:rsid w:val="00604DC3"/>
    <w:rsid w:val="00604DF8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100CE"/>
    <w:rsid w:val="006105A2"/>
    <w:rsid w:val="00610A1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2F9"/>
    <w:rsid w:val="0061466A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F85"/>
    <w:rsid w:val="0061735B"/>
    <w:rsid w:val="0061749A"/>
    <w:rsid w:val="006175F8"/>
    <w:rsid w:val="00617654"/>
    <w:rsid w:val="0061778D"/>
    <w:rsid w:val="00617B1D"/>
    <w:rsid w:val="00620106"/>
    <w:rsid w:val="00620395"/>
    <w:rsid w:val="00620A5C"/>
    <w:rsid w:val="00620BCF"/>
    <w:rsid w:val="00620BE5"/>
    <w:rsid w:val="00621893"/>
    <w:rsid w:val="00621B10"/>
    <w:rsid w:val="00621DEA"/>
    <w:rsid w:val="00621E3C"/>
    <w:rsid w:val="006222B9"/>
    <w:rsid w:val="006224B4"/>
    <w:rsid w:val="006228AD"/>
    <w:rsid w:val="00622B7C"/>
    <w:rsid w:val="00622FAA"/>
    <w:rsid w:val="00622FEE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E10"/>
    <w:rsid w:val="0062600B"/>
    <w:rsid w:val="0062671F"/>
    <w:rsid w:val="00626D90"/>
    <w:rsid w:val="0062700C"/>
    <w:rsid w:val="006272A1"/>
    <w:rsid w:val="00627440"/>
    <w:rsid w:val="00627903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CA6"/>
    <w:rsid w:val="00630D19"/>
    <w:rsid w:val="00631EFE"/>
    <w:rsid w:val="00631F78"/>
    <w:rsid w:val="00631FCF"/>
    <w:rsid w:val="00631FF7"/>
    <w:rsid w:val="006320FA"/>
    <w:rsid w:val="0063258F"/>
    <w:rsid w:val="00632D83"/>
    <w:rsid w:val="006335C5"/>
    <w:rsid w:val="006335C8"/>
    <w:rsid w:val="00633A0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4A8"/>
    <w:rsid w:val="0063771B"/>
    <w:rsid w:val="006378FE"/>
    <w:rsid w:val="00637EDE"/>
    <w:rsid w:val="00640D8E"/>
    <w:rsid w:val="00640FCC"/>
    <w:rsid w:val="00641628"/>
    <w:rsid w:val="006416E7"/>
    <w:rsid w:val="00641B5A"/>
    <w:rsid w:val="00641E31"/>
    <w:rsid w:val="00642484"/>
    <w:rsid w:val="00642928"/>
    <w:rsid w:val="0064296C"/>
    <w:rsid w:val="00642CEF"/>
    <w:rsid w:val="00642CFD"/>
    <w:rsid w:val="00642EEB"/>
    <w:rsid w:val="006434FA"/>
    <w:rsid w:val="00643840"/>
    <w:rsid w:val="00644212"/>
    <w:rsid w:val="00644672"/>
    <w:rsid w:val="006446B2"/>
    <w:rsid w:val="00644837"/>
    <w:rsid w:val="00644F1E"/>
    <w:rsid w:val="0064520B"/>
    <w:rsid w:val="0064637E"/>
    <w:rsid w:val="006464EF"/>
    <w:rsid w:val="0064668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D4A"/>
    <w:rsid w:val="00650EFC"/>
    <w:rsid w:val="00651258"/>
    <w:rsid w:val="006512A0"/>
    <w:rsid w:val="0065159F"/>
    <w:rsid w:val="00651CCD"/>
    <w:rsid w:val="00651D2B"/>
    <w:rsid w:val="00651E16"/>
    <w:rsid w:val="00651EE2"/>
    <w:rsid w:val="00652A9B"/>
    <w:rsid w:val="00652FF3"/>
    <w:rsid w:val="00653240"/>
    <w:rsid w:val="00653529"/>
    <w:rsid w:val="0065363D"/>
    <w:rsid w:val="00653665"/>
    <w:rsid w:val="00653BAA"/>
    <w:rsid w:val="00653D06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891"/>
    <w:rsid w:val="00660895"/>
    <w:rsid w:val="00660B52"/>
    <w:rsid w:val="00660E09"/>
    <w:rsid w:val="00660F4D"/>
    <w:rsid w:val="00661424"/>
    <w:rsid w:val="00661AE0"/>
    <w:rsid w:val="00661DBE"/>
    <w:rsid w:val="00661DEA"/>
    <w:rsid w:val="00661E83"/>
    <w:rsid w:val="00662028"/>
    <w:rsid w:val="006620A5"/>
    <w:rsid w:val="00662245"/>
    <w:rsid w:val="00662535"/>
    <w:rsid w:val="00662CDA"/>
    <w:rsid w:val="00662F33"/>
    <w:rsid w:val="00662FA2"/>
    <w:rsid w:val="0066324C"/>
    <w:rsid w:val="00663481"/>
    <w:rsid w:val="00663684"/>
    <w:rsid w:val="00663B85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024"/>
    <w:rsid w:val="00670061"/>
    <w:rsid w:val="00670510"/>
    <w:rsid w:val="0067056F"/>
    <w:rsid w:val="00670726"/>
    <w:rsid w:val="00670AA3"/>
    <w:rsid w:val="00670D17"/>
    <w:rsid w:val="00670F94"/>
    <w:rsid w:val="00671179"/>
    <w:rsid w:val="00671265"/>
    <w:rsid w:val="006714CD"/>
    <w:rsid w:val="0067167A"/>
    <w:rsid w:val="006721F3"/>
    <w:rsid w:val="006723EB"/>
    <w:rsid w:val="0067261E"/>
    <w:rsid w:val="00672DD6"/>
    <w:rsid w:val="00673008"/>
    <w:rsid w:val="00673296"/>
    <w:rsid w:val="00673A81"/>
    <w:rsid w:val="00673B04"/>
    <w:rsid w:val="00673BBE"/>
    <w:rsid w:val="00673C37"/>
    <w:rsid w:val="00673EFA"/>
    <w:rsid w:val="006746E9"/>
    <w:rsid w:val="0067493D"/>
    <w:rsid w:val="00674B62"/>
    <w:rsid w:val="00674B7B"/>
    <w:rsid w:val="006750AE"/>
    <w:rsid w:val="00675830"/>
    <w:rsid w:val="00675856"/>
    <w:rsid w:val="00675D13"/>
    <w:rsid w:val="00675E5A"/>
    <w:rsid w:val="006760E8"/>
    <w:rsid w:val="006770CD"/>
    <w:rsid w:val="006772F1"/>
    <w:rsid w:val="00677D18"/>
    <w:rsid w:val="0068070C"/>
    <w:rsid w:val="0068094B"/>
    <w:rsid w:val="00680967"/>
    <w:rsid w:val="0068100B"/>
    <w:rsid w:val="0068151D"/>
    <w:rsid w:val="00681BD3"/>
    <w:rsid w:val="00681D15"/>
    <w:rsid w:val="00681ED1"/>
    <w:rsid w:val="00681F54"/>
    <w:rsid w:val="006821B1"/>
    <w:rsid w:val="00682419"/>
    <w:rsid w:val="006828B9"/>
    <w:rsid w:val="0068295D"/>
    <w:rsid w:val="006829D0"/>
    <w:rsid w:val="00682B11"/>
    <w:rsid w:val="00682E39"/>
    <w:rsid w:val="006835EF"/>
    <w:rsid w:val="0068363E"/>
    <w:rsid w:val="00683A19"/>
    <w:rsid w:val="00683B0D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AF"/>
    <w:rsid w:val="006864B1"/>
    <w:rsid w:val="006865D2"/>
    <w:rsid w:val="00686970"/>
    <w:rsid w:val="0068715B"/>
    <w:rsid w:val="006871C8"/>
    <w:rsid w:val="006871E7"/>
    <w:rsid w:val="006872D9"/>
    <w:rsid w:val="00687C0E"/>
    <w:rsid w:val="0069041F"/>
    <w:rsid w:val="0069074F"/>
    <w:rsid w:val="00690B06"/>
    <w:rsid w:val="00690B5C"/>
    <w:rsid w:val="00690D2E"/>
    <w:rsid w:val="00690E00"/>
    <w:rsid w:val="00691058"/>
    <w:rsid w:val="006912F3"/>
    <w:rsid w:val="006913DE"/>
    <w:rsid w:val="006915FF"/>
    <w:rsid w:val="00691B1E"/>
    <w:rsid w:val="00692057"/>
    <w:rsid w:val="00692077"/>
    <w:rsid w:val="00692239"/>
    <w:rsid w:val="00693414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D18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5DE"/>
    <w:rsid w:val="006A57E8"/>
    <w:rsid w:val="006A5A19"/>
    <w:rsid w:val="006A5B17"/>
    <w:rsid w:val="006A5BF5"/>
    <w:rsid w:val="006A5E2B"/>
    <w:rsid w:val="006A5EDE"/>
    <w:rsid w:val="006A5FF7"/>
    <w:rsid w:val="006A62CB"/>
    <w:rsid w:val="006A639F"/>
    <w:rsid w:val="006A6709"/>
    <w:rsid w:val="006A70E0"/>
    <w:rsid w:val="006A776C"/>
    <w:rsid w:val="006A7C7A"/>
    <w:rsid w:val="006A7F28"/>
    <w:rsid w:val="006B0190"/>
    <w:rsid w:val="006B01A9"/>
    <w:rsid w:val="006B01CE"/>
    <w:rsid w:val="006B028A"/>
    <w:rsid w:val="006B03C6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F4"/>
    <w:rsid w:val="006B45F3"/>
    <w:rsid w:val="006B4644"/>
    <w:rsid w:val="006B4939"/>
    <w:rsid w:val="006B4B25"/>
    <w:rsid w:val="006B4D08"/>
    <w:rsid w:val="006B5017"/>
    <w:rsid w:val="006B50D5"/>
    <w:rsid w:val="006B53D6"/>
    <w:rsid w:val="006B5579"/>
    <w:rsid w:val="006B58D9"/>
    <w:rsid w:val="006B5BC8"/>
    <w:rsid w:val="006B5BCD"/>
    <w:rsid w:val="006B62A4"/>
    <w:rsid w:val="006B683D"/>
    <w:rsid w:val="006B6DAA"/>
    <w:rsid w:val="006B6ECD"/>
    <w:rsid w:val="006B6FFD"/>
    <w:rsid w:val="006B7352"/>
    <w:rsid w:val="006B735F"/>
    <w:rsid w:val="006B79ED"/>
    <w:rsid w:val="006B7BB9"/>
    <w:rsid w:val="006B7CA5"/>
    <w:rsid w:val="006C024D"/>
    <w:rsid w:val="006C039E"/>
    <w:rsid w:val="006C07BB"/>
    <w:rsid w:val="006C0AE8"/>
    <w:rsid w:val="006C0C86"/>
    <w:rsid w:val="006C0D27"/>
    <w:rsid w:val="006C12BA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16D"/>
    <w:rsid w:val="006C2256"/>
    <w:rsid w:val="006C27C1"/>
    <w:rsid w:val="006C2856"/>
    <w:rsid w:val="006C3546"/>
    <w:rsid w:val="006C3BB2"/>
    <w:rsid w:val="006C4555"/>
    <w:rsid w:val="006C49D2"/>
    <w:rsid w:val="006C4CB9"/>
    <w:rsid w:val="006C4F35"/>
    <w:rsid w:val="006C4F5F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C74"/>
    <w:rsid w:val="006C7DBC"/>
    <w:rsid w:val="006C7F24"/>
    <w:rsid w:val="006D03EF"/>
    <w:rsid w:val="006D0585"/>
    <w:rsid w:val="006D067B"/>
    <w:rsid w:val="006D0D84"/>
    <w:rsid w:val="006D0EB7"/>
    <w:rsid w:val="006D0F13"/>
    <w:rsid w:val="006D1BB7"/>
    <w:rsid w:val="006D1DD6"/>
    <w:rsid w:val="006D1FA6"/>
    <w:rsid w:val="006D222A"/>
    <w:rsid w:val="006D2426"/>
    <w:rsid w:val="006D2679"/>
    <w:rsid w:val="006D2AD9"/>
    <w:rsid w:val="006D2BC2"/>
    <w:rsid w:val="006D2D91"/>
    <w:rsid w:val="006D39DB"/>
    <w:rsid w:val="006D3E68"/>
    <w:rsid w:val="006D48A5"/>
    <w:rsid w:val="006D53B3"/>
    <w:rsid w:val="006D5488"/>
    <w:rsid w:val="006D5575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6EF0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276"/>
    <w:rsid w:val="006E1408"/>
    <w:rsid w:val="006E1CFC"/>
    <w:rsid w:val="006E1D0B"/>
    <w:rsid w:val="006E21B6"/>
    <w:rsid w:val="006E298C"/>
    <w:rsid w:val="006E2E8B"/>
    <w:rsid w:val="006E2ECA"/>
    <w:rsid w:val="006E3596"/>
    <w:rsid w:val="006E35AE"/>
    <w:rsid w:val="006E3681"/>
    <w:rsid w:val="006E3C54"/>
    <w:rsid w:val="006E3DA7"/>
    <w:rsid w:val="006E4CC8"/>
    <w:rsid w:val="006E54D8"/>
    <w:rsid w:val="006E5510"/>
    <w:rsid w:val="006E5569"/>
    <w:rsid w:val="006E57DF"/>
    <w:rsid w:val="006E592A"/>
    <w:rsid w:val="006E5EA8"/>
    <w:rsid w:val="006E5F44"/>
    <w:rsid w:val="006E6178"/>
    <w:rsid w:val="006E6AF1"/>
    <w:rsid w:val="006E6C35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2DE7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5E90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9EB"/>
    <w:rsid w:val="00702BCE"/>
    <w:rsid w:val="00702EF3"/>
    <w:rsid w:val="00702FF2"/>
    <w:rsid w:val="00703043"/>
    <w:rsid w:val="007035E9"/>
    <w:rsid w:val="00703952"/>
    <w:rsid w:val="00704AB7"/>
    <w:rsid w:val="00704B27"/>
    <w:rsid w:val="007053AD"/>
    <w:rsid w:val="00705FE6"/>
    <w:rsid w:val="007065E6"/>
    <w:rsid w:val="00706A69"/>
    <w:rsid w:val="00707617"/>
    <w:rsid w:val="00707896"/>
    <w:rsid w:val="00707B75"/>
    <w:rsid w:val="00707C3B"/>
    <w:rsid w:val="00707E6D"/>
    <w:rsid w:val="00710709"/>
    <w:rsid w:val="007108E8"/>
    <w:rsid w:val="00710A64"/>
    <w:rsid w:val="00710C3A"/>
    <w:rsid w:val="00710DEE"/>
    <w:rsid w:val="00710F09"/>
    <w:rsid w:val="0071105C"/>
    <w:rsid w:val="007119BD"/>
    <w:rsid w:val="00711D9F"/>
    <w:rsid w:val="0071202D"/>
    <w:rsid w:val="0071204A"/>
    <w:rsid w:val="00712717"/>
    <w:rsid w:val="00713790"/>
    <w:rsid w:val="00713A3F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981"/>
    <w:rsid w:val="00715A3A"/>
    <w:rsid w:val="00715B44"/>
    <w:rsid w:val="00715FB4"/>
    <w:rsid w:val="007160BD"/>
    <w:rsid w:val="00716472"/>
    <w:rsid w:val="007169A6"/>
    <w:rsid w:val="00716DC2"/>
    <w:rsid w:val="00717249"/>
    <w:rsid w:val="00717661"/>
    <w:rsid w:val="00717675"/>
    <w:rsid w:val="007179EA"/>
    <w:rsid w:val="00717C38"/>
    <w:rsid w:val="0072034F"/>
    <w:rsid w:val="00720493"/>
    <w:rsid w:val="00720517"/>
    <w:rsid w:val="00720A96"/>
    <w:rsid w:val="00720B7B"/>
    <w:rsid w:val="00720BBB"/>
    <w:rsid w:val="0072122E"/>
    <w:rsid w:val="00721547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03A"/>
    <w:rsid w:val="007246FD"/>
    <w:rsid w:val="0072477D"/>
    <w:rsid w:val="00724ACB"/>
    <w:rsid w:val="0072539C"/>
    <w:rsid w:val="007254AD"/>
    <w:rsid w:val="0072567A"/>
    <w:rsid w:val="0072569D"/>
    <w:rsid w:val="00725F1B"/>
    <w:rsid w:val="00726675"/>
    <w:rsid w:val="00726C0C"/>
    <w:rsid w:val="0072726B"/>
    <w:rsid w:val="00727C35"/>
    <w:rsid w:val="00727E3E"/>
    <w:rsid w:val="00727F1D"/>
    <w:rsid w:val="00730723"/>
    <w:rsid w:val="007307A8"/>
    <w:rsid w:val="007309DA"/>
    <w:rsid w:val="00730B57"/>
    <w:rsid w:val="00730F97"/>
    <w:rsid w:val="0073152C"/>
    <w:rsid w:val="007315C7"/>
    <w:rsid w:val="00732453"/>
    <w:rsid w:val="00732BCC"/>
    <w:rsid w:val="00732D7A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A79"/>
    <w:rsid w:val="00734D08"/>
    <w:rsid w:val="00734DC1"/>
    <w:rsid w:val="00735058"/>
    <w:rsid w:val="0073514F"/>
    <w:rsid w:val="00735314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A83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E7E"/>
    <w:rsid w:val="00740028"/>
    <w:rsid w:val="0074015A"/>
    <w:rsid w:val="007404D8"/>
    <w:rsid w:val="007405ED"/>
    <w:rsid w:val="0074080F"/>
    <w:rsid w:val="00740889"/>
    <w:rsid w:val="007409A7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CC5"/>
    <w:rsid w:val="00744118"/>
    <w:rsid w:val="0074418D"/>
    <w:rsid w:val="0074432A"/>
    <w:rsid w:val="0074487A"/>
    <w:rsid w:val="007448D8"/>
    <w:rsid w:val="00744B6C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4D4"/>
    <w:rsid w:val="0074773B"/>
    <w:rsid w:val="00747B66"/>
    <w:rsid w:val="00747FCC"/>
    <w:rsid w:val="00747FDA"/>
    <w:rsid w:val="0075024A"/>
    <w:rsid w:val="00750448"/>
    <w:rsid w:val="007504FD"/>
    <w:rsid w:val="007506C5"/>
    <w:rsid w:val="00750B80"/>
    <w:rsid w:val="00750ED3"/>
    <w:rsid w:val="00750F11"/>
    <w:rsid w:val="007513BF"/>
    <w:rsid w:val="007516D4"/>
    <w:rsid w:val="007517A0"/>
    <w:rsid w:val="00751A65"/>
    <w:rsid w:val="00751F36"/>
    <w:rsid w:val="0075253B"/>
    <w:rsid w:val="00752770"/>
    <w:rsid w:val="007528B5"/>
    <w:rsid w:val="00752DF2"/>
    <w:rsid w:val="007530E2"/>
    <w:rsid w:val="00753228"/>
    <w:rsid w:val="007532C6"/>
    <w:rsid w:val="0075356D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D95"/>
    <w:rsid w:val="00755DED"/>
    <w:rsid w:val="00756067"/>
    <w:rsid w:val="00756329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540"/>
    <w:rsid w:val="00760BF6"/>
    <w:rsid w:val="00760CA5"/>
    <w:rsid w:val="00760E4D"/>
    <w:rsid w:val="00761058"/>
    <w:rsid w:val="00761133"/>
    <w:rsid w:val="00761272"/>
    <w:rsid w:val="007615F6"/>
    <w:rsid w:val="007616AB"/>
    <w:rsid w:val="0076176C"/>
    <w:rsid w:val="00761AFA"/>
    <w:rsid w:val="00761CE9"/>
    <w:rsid w:val="007622E2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4B05"/>
    <w:rsid w:val="00765556"/>
    <w:rsid w:val="0076597A"/>
    <w:rsid w:val="00765994"/>
    <w:rsid w:val="00765CC6"/>
    <w:rsid w:val="00766179"/>
    <w:rsid w:val="00766653"/>
    <w:rsid w:val="00766735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340"/>
    <w:rsid w:val="00773437"/>
    <w:rsid w:val="0077384B"/>
    <w:rsid w:val="00773A05"/>
    <w:rsid w:val="00773B75"/>
    <w:rsid w:val="00773BE7"/>
    <w:rsid w:val="00773C85"/>
    <w:rsid w:val="00774190"/>
    <w:rsid w:val="00774644"/>
    <w:rsid w:val="00774A9F"/>
    <w:rsid w:val="00774BE4"/>
    <w:rsid w:val="00774C1D"/>
    <w:rsid w:val="00774FC4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73A"/>
    <w:rsid w:val="00777985"/>
    <w:rsid w:val="007779D5"/>
    <w:rsid w:val="007779E6"/>
    <w:rsid w:val="00777CFF"/>
    <w:rsid w:val="00777D05"/>
    <w:rsid w:val="00777E15"/>
    <w:rsid w:val="00777E36"/>
    <w:rsid w:val="0078004E"/>
    <w:rsid w:val="00780D7D"/>
    <w:rsid w:val="00780EF1"/>
    <w:rsid w:val="00780FC9"/>
    <w:rsid w:val="0078103F"/>
    <w:rsid w:val="00781112"/>
    <w:rsid w:val="007817BB"/>
    <w:rsid w:val="00781C18"/>
    <w:rsid w:val="00781F61"/>
    <w:rsid w:val="00781FE5"/>
    <w:rsid w:val="00782386"/>
    <w:rsid w:val="007829B4"/>
    <w:rsid w:val="00782DB8"/>
    <w:rsid w:val="00782E19"/>
    <w:rsid w:val="00782FA8"/>
    <w:rsid w:val="00783195"/>
    <w:rsid w:val="00783469"/>
    <w:rsid w:val="00783930"/>
    <w:rsid w:val="00783AE3"/>
    <w:rsid w:val="007841E8"/>
    <w:rsid w:val="0078448B"/>
    <w:rsid w:val="00784A48"/>
    <w:rsid w:val="00784AEE"/>
    <w:rsid w:val="00784ED3"/>
    <w:rsid w:val="007850B9"/>
    <w:rsid w:val="0078532F"/>
    <w:rsid w:val="00785661"/>
    <w:rsid w:val="0078589B"/>
    <w:rsid w:val="0078590B"/>
    <w:rsid w:val="00785B04"/>
    <w:rsid w:val="00785CC4"/>
    <w:rsid w:val="007867FE"/>
    <w:rsid w:val="00786952"/>
    <w:rsid w:val="00786E07"/>
    <w:rsid w:val="007874C9"/>
    <w:rsid w:val="00787698"/>
    <w:rsid w:val="007877A3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5ED"/>
    <w:rsid w:val="00795AF7"/>
    <w:rsid w:val="007965CB"/>
    <w:rsid w:val="007966B2"/>
    <w:rsid w:val="007969B8"/>
    <w:rsid w:val="007969D7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D57"/>
    <w:rsid w:val="007A07AC"/>
    <w:rsid w:val="007A07C2"/>
    <w:rsid w:val="007A0DAA"/>
    <w:rsid w:val="007A0EFF"/>
    <w:rsid w:val="007A0F69"/>
    <w:rsid w:val="007A1076"/>
    <w:rsid w:val="007A149C"/>
    <w:rsid w:val="007A2033"/>
    <w:rsid w:val="007A2508"/>
    <w:rsid w:val="007A2769"/>
    <w:rsid w:val="007A2779"/>
    <w:rsid w:val="007A29F4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BA"/>
    <w:rsid w:val="007A490B"/>
    <w:rsid w:val="007A49D4"/>
    <w:rsid w:val="007A4B60"/>
    <w:rsid w:val="007A4FE0"/>
    <w:rsid w:val="007A52D8"/>
    <w:rsid w:val="007A5E11"/>
    <w:rsid w:val="007A62B2"/>
    <w:rsid w:val="007A63EB"/>
    <w:rsid w:val="007A6D27"/>
    <w:rsid w:val="007A704D"/>
    <w:rsid w:val="007A71C4"/>
    <w:rsid w:val="007A752F"/>
    <w:rsid w:val="007A78F2"/>
    <w:rsid w:val="007A7C9A"/>
    <w:rsid w:val="007B03CB"/>
    <w:rsid w:val="007B05AE"/>
    <w:rsid w:val="007B0AA3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B7A"/>
    <w:rsid w:val="007B5195"/>
    <w:rsid w:val="007B5310"/>
    <w:rsid w:val="007B560C"/>
    <w:rsid w:val="007B5F3D"/>
    <w:rsid w:val="007B6043"/>
    <w:rsid w:val="007B6112"/>
    <w:rsid w:val="007B6297"/>
    <w:rsid w:val="007B6349"/>
    <w:rsid w:val="007B64A8"/>
    <w:rsid w:val="007B6675"/>
    <w:rsid w:val="007B7447"/>
    <w:rsid w:val="007B7635"/>
    <w:rsid w:val="007B7CC7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1B"/>
    <w:rsid w:val="007C11A4"/>
    <w:rsid w:val="007C1422"/>
    <w:rsid w:val="007C18F8"/>
    <w:rsid w:val="007C1BBC"/>
    <w:rsid w:val="007C1D0E"/>
    <w:rsid w:val="007C1D57"/>
    <w:rsid w:val="007C2176"/>
    <w:rsid w:val="007C2268"/>
    <w:rsid w:val="007C2749"/>
    <w:rsid w:val="007C2887"/>
    <w:rsid w:val="007C309C"/>
    <w:rsid w:val="007C316C"/>
    <w:rsid w:val="007C34C7"/>
    <w:rsid w:val="007C36A5"/>
    <w:rsid w:val="007C36B9"/>
    <w:rsid w:val="007C382B"/>
    <w:rsid w:val="007C3A7B"/>
    <w:rsid w:val="007C3FE5"/>
    <w:rsid w:val="007C404A"/>
    <w:rsid w:val="007C41A7"/>
    <w:rsid w:val="007C41E0"/>
    <w:rsid w:val="007C44DA"/>
    <w:rsid w:val="007C4E36"/>
    <w:rsid w:val="007C4E83"/>
    <w:rsid w:val="007C5645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992"/>
    <w:rsid w:val="007C7BE8"/>
    <w:rsid w:val="007C7C80"/>
    <w:rsid w:val="007C7F3E"/>
    <w:rsid w:val="007D015A"/>
    <w:rsid w:val="007D0285"/>
    <w:rsid w:val="007D06DE"/>
    <w:rsid w:val="007D070B"/>
    <w:rsid w:val="007D0847"/>
    <w:rsid w:val="007D08D4"/>
    <w:rsid w:val="007D094B"/>
    <w:rsid w:val="007D19C7"/>
    <w:rsid w:val="007D1C93"/>
    <w:rsid w:val="007D1EB8"/>
    <w:rsid w:val="007D21A7"/>
    <w:rsid w:val="007D2386"/>
    <w:rsid w:val="007D2536"/>
    <w:rsid w:val="007D2851"/>
    <w:rsid w:val="007D2B28"/>
    <w:rsid w:val="007D2BFF"/>
    <w:rsid w:val="007D2D41"/>
    <w:rsid w:val="007D2DC3"/>
    <w:rsid w:val="007D3347"/>
    <w:rsid w:val="007D34BE"/>
    <w:rsid w:val="007D3542"/>
    <w:rsid w:val="007D372D"/>
    <w:rsid w:val="007D37A4"/>
    <w:rsid w:val="007D381D"/>
    <w:rsid w:val="007D39F1"/>
    <w:rsid w:val="007D3A74"/>
    <w:rsid w:val="007D42D1"/>
    <w:rsid w:val="007D438C"/>
    <w:rsid w:val="007D46C9"/>
    <w:rsid w:val="007D495A"/>
    <w:rsid w:val="007D59B8"/>
    <w:rsid w:val="007D6066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B8"/>
    <w:rsid w:val="007E0C2A"/>
    <w:rsid w:val="007E155D"/>
    <w:rsid w:val="007E167C"/>
    <w:rsid w:val="007E1CBB"/>
    <w:rsid w:val="007E20BA"/>
    <w:rsid w:val="007E232F"/>
    <w:rsid w:val="007E2475"/>
    <w:rsid w:val="007E2792"/>
    <w:rsid w:val="007E2BFD"/>
    <w:rsid w:val="007E2C71"/>
    <w:rsid w:val="007E31BF"/>
    <w:rsid w:val="007E325E"/>
    <w:rsid w:val="007E3374"/>
    <w:rsid w:val="007E3938"/>
    <w:rsid w:val="007E3B82"/>
    <w:rsid w:val="007E3CD8"/>
    <w:rsid w:val="007E47E8"/>
    <w:rsid w:val="007E49BD"/>
    <w:rsid w:val="007E4C35"/>
    <w:rsid w:val="007E4D83"/>
    <w:rsid w:val="007E5538"/>
    <w:rsid w:val="007E57AA"/>
    <w:rsid w:val="007E57ED"/>
    <w:rsid w:val="007E5881"/>
    <w:rsid w:val="007E5B17"/>
    <w:rsid w:val="007E5C12"/>
    <w:rsid w:val="007E5CFF"/>
    <w:rsid w:val="007E618E"/>
    <w:rsid w:val="007E62B7"/>
    <w:rsid w:val="007E642E"/>
    <w:rsid w:val="007E6446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EE3"/>
    <w:rsid w:val="007F0F0C"/>
    <w:rsid w:val="007F1182"/>
    <w:rsid w:val="007F155A"/>
    <w:rsid w:val="007F1712"/>
    <w:rsid w:val="007F1865"/>
    <w:rsid w:val="007F1BDC"/>
    <w:rsid w:val="007F1DAC"/>
    <w:rsid w:val="007F2016"/>
    <w:rsid w:val="007F20AC"/>
    <w:rsid w:val="007F20C6"/>
    <w:rsid w:val="007F23EB"/>
    <w:rsid w:val="007F27FE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D0B"/>
    <w:rsid w:val="007F51F5"/>
    <w:rsid w:val="007F5296"/>
    <w:rsid w:val="007F5560"/>
    <w:rsid w:val="007F55C5"/>
    <w:rsid w:val="007F5653"/>
    <w:rsid w:val="007F5D71"/>
    <w:rsid w:val="007F655E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2BD"/>
    <w:rsid w:val="008007AE"/>
    <w:rsid w:val="00800897"/>
    <w:rsid w:val="00800A33"/>
    <w:rsid w:val="00800D73"/>
    <w:rsid w:val="008014EC"/>
    <w:rsid w:val="00801577"/>
    <w:rsid w:val="008017CB"/>
    <w:rsid w:val="0080234C"/>
    <w:rsid w:val="0080243F"/>
    <w:rsid w:val="00802A93"/>
    <w:rsid w:val="008032A4"/>
    <w:rsid w:val="008032FC"/>
    <w:rsid w:val="00803997"/>
    <w:rsid w:val="00803FC5"/>
    <w:rsid w:val="00804146"/>
    <w:rsid w:val="008043DA"/>
    <w:rsid w:val="00804493"/>
    <w:rsid w:val="008044FE"/>
    <w:rsid w:val="00804B8A"/>
    <w:rsid w:val="00804E07"/>
    <w:rsid w:val="0080510B"/>
    <w:rsid w:val="008052AB"/>
    <w:rsid w:val="008054AD"/>
    <w:rsid w:val="00805607"/>
    <w:rsid w:val="0080563A"/>
    <w:rsid w:val="0080583B"/>
    <w:rsid w:val="0080621A"/>
    <w:rsid w:val="008063B6"/>
    <w:rsid w:val="008063CD"/>
    <w:rsid w:val="008068B9"/>
    <w:rsid w:val="008069C3"/>
    <w:rsid w:val="008074A4"/>
    <w:rsid w:val="00807B94"/>
    <w:rsid w:val="00807E17"/>
    <w:rsid w:val="00807E6E"/>
    <w:rsid w:val="008102A2"/>
    <w:rsid w:val="008105A5"/>
    <w:rsid w:val="0081064F"/>
    <w:rsid w:val="00810F05"/>
    <w:rsid w:val="00811488"/>
    <w:rsid w:val="0081158A"/>
    <w:rsid w:val="008116CE"/>
    <w:rsid w:val="008116F5"/>
    <w:rsid w:val="008119B9"/>
    <w:rsid w:val="00811A7F"/>
    <w:rsid w:val="00811BB0"/>
    <w:rsid w:val="00811F89"/>
    <w:rsid w:val="00812117"/>
    <w:rsid w:val="00812167"/>
    <w:rsid w:val="008127AE"/>
    <w:rsid w:val="00812C21"/>
    <w:rsid w:val="008132E6"/>
    <w:rsid w:val="00813AD6"/>
    <w:rsid w:val="00813D63"/>
    <w:rsid w:val="00813F54"/>
    <w:rsid w:val="0081425F"/>
    <w:rsid w:val="00814375"/>
    <w:rsid w:val="008144E3"/>
    <w:rsid w:val="0081472C"/>
    <w:rsid w:val="00814953"/>
    <w:rsid w:val="00814A5E"/>
    <w:rsid w:val="00814ACB"/>
    <w:rsid w:val="00814D30"/>
    <w:rsid w:val="00815487"/>
    <w:rsid w:val="00815652"/>
    <w:rsid w:val="0081566A"/>
    <w:rsid w:val="00815E10"/>
    <w:rsid w:val="00815EF1"/>
    <w:rsid w:val="008161E4"/>
    <w:rsid w:val="008163A5"/>
    <w:rsid w:val="008166F8"/>
    <w:rsid w:val="00816846"/>
    <w:rsid w:val="00817161"/>
    <w:rsid w:val="008172E3"/>
    <w:rsid w:val="008174EE"/>
    <w:rsid w:val="00817A77"/>
    <w:rsid w:val="00817B0E"/>
    <w:rsid w:val="00817D26"/>
    <w:rsid w:val="00820263"/>
    <w:rsid w:val="00820752"/>
    <w:rsid w:val="00820B68"/>
    <w:rsid w:val="00820EEC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B8"/>
    <w:rsid w:val="00823346"/>
    <w:rsid w:val="008234A4"/>
    <w:rsid w:val="00823C61"/>
    <w:rsid w:val="00823D76"/>
    <w:rsid w:val="00823F04"/>
    <w:rsid w:val="00824E15"/>
    <w:rsid w:val="00825B15"/>
    <w:rsid w:val="00825B76"/>
    <w:rsid w:val="00826286"/>
    <w:rsid w:val="0082630E"/>
    <w:rsid w:val="00826325"/>
    <w:rsid w:val="0082668C"/>
    <w:rsid w:val="00826A90"/>
    <w:rsid w:val="00826ABF"/>
    <w:rsid w:val="00826D31"/>
    <w:rsid w:val="00826E44"/>
    <w:rsid w:val="0082740C"/>
    <w:rsid w:val="008275C8"/>
    <w:rsid w:val="00827A8C"/>
    <w:rsid w:val="00827B66"/>
    <w:rsid w:val="00830561"/>
    <w:rsid w:val="008305D4"/>
    <w:rsid w:val="00830703"/>
    <w:rsid w:val="00830EB1"/>
    <w:rsid w:val="0083108A"/>
    <w:rsid w:val="00831746"/>
    <w:rsid w:val="00831A6A"/>
    <w:rsid w:val="00832076"/>
    <w:rsid w:val="008329BF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BA7"/>
    <w:rsid w:val="00833F82"/>
    <w:rsid w:val="008340EE"/>
    <w:rsid w:val="0083489F"/>
    <w:rsid w:val="00835420"/>
    <w:rsid w:val="00835442"/>
    <w:rsid w:val="008359FD"/>
    <w:rsid w:val="00835B91"/>
    <w:rsid w:val="00836045"/>
    <w:rsid w:val="008361A8"/>
    <w:rsid w:val="00836892"/>
    <w:rsid w:val="008368AA"/>
    <w:rsid w:val="00836B87"/>
    <w:rsid w:val="008372B0"/>
    <w:rsid w:val="008377A9"/>
    <w:rsid w:val="00837901"/>
    <w:rsid w:val="00837FDB"/>
    <w:rsid w:val="008400AE"/>
    <w:rsid w:val="008401D1"/>
    <w:rsid w:val="008402B3"/>
    <w:rsid w:val="00840311"/>
    <w:rsid w:val="008404F8"/>
    <w:rsid w:val="00841544"/>
    <w:rsid w:val="00841873"/>
    <w:rsid w:val="008418D3"/>
    <w:rsid w:val="008418EB"/>
    <w:rsid w:val="00841958"/>
    <w:rsid w:val="00841A98"/>
    <w:rsid w:val="00841CDF"/>
    <w:rsid w:val="008422E8"/>
    <w:rsid w:val="00842312"/>
    <w:rsid w:val="00842449"/>
    <w:rsid w:val="00842496"/>
    <w:rsid w:val="008429E9"/>
    <w:rsid w:val="00842E24"/>
    <w:rsid w:val="008430A1"/>
    <w:rsid w:val="0084315D"/>
    <w:rsid w:val="0084321A"/>
    <w:rsid w:val="00843265"/>
    <w:rsid w:val="0084366E"/>
    <w:rsid w:val="008436A8"/>
    <w:rsid w:val="00843865"/>
    <w:rsid w:val="00843944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62FA"/>
    <w:rsid w:val="008468F9"/>
    <w:rsid w:val="00846B57"/>
    <w:rsid w:val="00846C2A"/>
    <w:rsid w:val="00846C4E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734"/>
    <w:rsid w:val="00853744"/>
    <w:rsid w:val="00853793"/>
    <w:rsid w:val="00853A3C"/>
    <w:rsid w:val="00853C1A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A11"/>
    <w:rsid w:val="00855DBB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B51"/>
    <w:rsid w:val="0086011C"/>
    <w:rsid w:val="0086032D"/>
    <w:rsid w:val="0086038C"/>
    <w:rsid w:val="008610FE"/>
    <w:rsid w:val="00861197"/>
    <w:rsid w:val="008615BC"/>
    <w:rsid w:val="008618FD"/>
    <w:rsid w:val="00861930"/>
    <w:rsid w:val="00861C0A"/>
    <w:rsid w:val="00861E5A"/>
    <w:rsid w:val="00861E75"/>
    <w:rsid w:val="008621B8"/>
    <w:rsid w:val="00862F5F"/>
    <w:rsid w:val="0086380C"/>
    <w:rsid w:val="00863AA5"/>
    <w:rsid w:val="00863D33"/>
    <w:rsid w:val="008642B9"/>
    <w:rsid w:val="00864870"/>
    <w:rsid w:val="008648DD"/>
    <w:rsid w:val="008649B0"/>
    <w:rsid w:val="008649D6"/>
    <w:rsid w:val="00864B47"/>
    <w:rsid w:val="00865005"/>
    <w:rsid w:val="00865199"/>
    <w:rsid w:val="00865381"/>
    <w:rsid w:val="0086544D"/>
    <w:rsid w:val="0086553A"/>
    <w:rsid w:val="008655C1"/>
    <w:rsid w:val="00865692"/>
    <w:rsid w:val="00865826"/>
    <w:rsid w:val="008658FB"/>
    <w:rsid w:val="00865AAD"/>
    <w:rsid w:val="00865B21"/>
    <w:rsid w:val="00865C2C"/>
    <w:rsid w:val="0086615C"/>
    <w:rsid w:val="00866420"/>
    <w:rsid w:val="00866458"/>
    <w:rsid w:val="00866686"/>
    <w:rsid w:val="00866ED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55A"/>
    <w:rsid w:val="00870960"/>
    <w:rsid w:val="008709C4"/>
    <w:rsid w:val="0087112D"/>
    <w:rsid w:val="00871339"/>
    <w:rsid w:val="00871928"/>
    <w:rsid w:val="00871C80"/>
    <w:rsid w:val="00871F4F"/>
    <w:rsid w:val="008720E0"/>
    <w:rsid w:val="00872188"/>
    <w:rsid w:val="00873048"/>
    <w:rsid w:val="00873067"/>
    <w:rsid w:val="00873098"/>
    <w:rsid w:val="008736D4"/>
    <w:rsid w:val="0087371F"/>
    <w:rsid w:val="00873B33"/>
    <w:rsid w:val="00873CE3"/>
    <w:rsid w:val="00873DA0"/>
    <w:rsid w:val="00873F68"/>
    <w:rsid w:val="00874076"/>
    <w:rsid w:val="00874D34"/>
    <w:rsid w:val="00874EAB"/>
    <w:rsid w:val="00875049"/>
    <w:rsid w:val="008759DD"/>
    <w:rsid w:val="00875B4E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DC0"/>
    <w:rsid w:val="0088343D"/>
    <w:rsid w:val="008834C5"/>
    <w:rsid w:val="0088360B"/>
    <w:rsid w:val="008838D8"/>
    <w:rsid w:val="008838F4"/>
    <w:rsid w:val="00883969"/>
    <w:rsid w:val="00883E56"/>
    <w:rsid w:val="00884668"/>
    <w:rsid w:val="008847A3"/>
    <w:rsid w:val="00884872"/>
    <w:rsid w:val="008849E4"/>
    <w:rsid w:val="00884B25"/>
    <w:rsid w:val="00884E15"/>
    <w:rsid w:val="00884F93"/>
    <w:rsid w:val="00885821"/>
    <w:rsid w:val="00885AF4"/>
    <w:rsid w:val="00885BD1"/>
    <w:rsid w:val="00885DAA"/>
    <w:rsid w:val="00885DE5"/>
    <w:rsid w:val="00885EB0"/>
    <w:rsid w:val="00885FA8"/>
    <w:rsid w:val="008862E6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97"/>
    <w:rsid w:val="00892AFC"/>
    <w:rsid w:val="00892C03"/>
    <w:rsid w:val="00892D37"/>
    <w:rsid w:val="008933AA"/>
    <w:rsid w:val="00893C21"/>
    <w:rsid w:val="00893C51"/>
    <w:rsid w:val="00894430"/>
    <w:rsid w:val="008949E8"/>
    <w:rsid w:val="00894B11"/>
    <w:rsid w:val="00894D40"/>
    <w:rsid w:val="00894FAB"/>
    <w:rsid w:val="0089580D"/>
    <w:rsid w:val="0089602C"/>
    <w:rsid w:val="00896341"/>
    <w:rsid w:val="008968C3"/>
    <w:rsid w:val="00896F66"/>
    <w:rsid w:val="00896FFB"/>
    <w:rsid w:val="00897A73"/>
    <w:rsid w:val="008A0354"/>
    <w:rsid w:val="008A05BB"/>
    <w:rsid w:val="008A0B59"/>
    <w:rsid w:val="008A19A6"/>
    <w:rsid w:val="008A1ACB"/>
    <w:rsid w:val="008A2252"/>
    <w:rsid w:val="008A229B"/>
    <w:rsid w:val="008A2491"/>
    <w:rsid w:val="008A25A2"/>
    <w:rsid w:val="008A28F4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44EF"/>
    <w:rsid w:val="008A4625"/>
    <w:rsid w:val="008A467F"/>
    <w:rsid w:val="008A4779"/>
    <w:rsid w:val="008A4F28"/>
    <w:rsid w:val="008A57C6"/>
    <w:rsid w:val="008A58E1"/>
    <w:rsid w:val="008A63FC"/>
    <w:rsid w:val="008A6829"/>
    <w:rsid w:val="008A6F8D"/>
    <w:rsid w:val="008A703E"/>
    <w:rsid w:val="008A7204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9B"/>
    <w:rsid w:val="008B0E7B"/>
    <w:rsid w:val="008B1015"/>
    <w:rsid w:val="008B14F8"/>
    <w:rsid w:val="008B1D83"/>
    <w:rsid w:val="008B20A1"/>
    <w:rsid w:val="008B20A6"/>
    <w:rsid w:val="008B2A92"/>
    <w:rsid w:val="008B2B9E"/>
    <w:rsid w:val="008B2DA6"/>
    <w:rsid w:val="008B3420"/>
    <w:rsid w:val="008B345B"/>
    <w:rsid w:val="008B3B97"/>
    <w:rsid w:val="008B3F9C"/>
    <w:rsid w:val="008B4311"/>
    <w:rsid w:val="008B478B"/>
    <w:rsid w:val="008B487E"/>
    <w:rsid w:val="008B4A6E"/>
    <w:rsid w:val="008B4AB8"/>
    <w:rsid w:val="008B4EF6"/>
    <w:rsid w:val="008B556F"/>
    <w:rsid w:val="008B59B6"/>
    <w:rsid w:val="008B5D5C"/>
    <w:rsid w:val="008B5EB5"/>
    <w:rsid w:val="008B6AFD"/>
    <w:rsid w:val="008B6D0F"/>
    <w:rsid w:val="008B718E"/>
    <w:rsid w:val="008B72DF"/>
    <w:rsid w:val="008B7338"/>
    <w:rsid w:val="008B764D"/>
    <w:rsid w:val="008B768E"/>
    <w:rsid w:val="008C02D6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0D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585"/>
    <w:rsid w:val="008D15D3"/>
    <w:rsid w:val="008D1855"/>
    <w:rsid w:val="008D1C9A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FB4"/>
    <w:rsid w:val="008D4FB5"/>
    <w:rsid w:val="008D4FDC"/>
    <w:rsid w:val="008D5051"/>
    <w:rsid w:val="008D505E"/>
    <w:rsid w:val="008D53EA"/>
    <w:rsid w:val="008D5A01"/>
    <w:rsid w:val="008D663C"/>
    <w:rsid w:val="008D678C"/>
    <w:rsid w:val="008D70AC"/>
    <w:rsid w:val="008D7472"/>
    <w:rsid w:val="008D7CB4"/>
    <w:rsid w:val="008E009B"/>
    <w:rsid w:val="008E02A6"/>
    <w:rsid w:val="008E044E"/>
    <w:rsid w:val="008E0799"/>
    <w:rsid w:val="008E1C56"/>
    <w:rsid w:val="008E1CA2"/>
    <w:rsid w:val="008E1DE1"/>
    <w:rsid w:val="008E1E3F"/>
    <w:rsid w:val="008E22ED"/>
    <w:rsid w:val="008E2356"/>
    <w:rsid w:val="008E240C"/>
    <w:rsid w:val="008E247F"/>
    <w:rsid w:val="008E254C"/>
    <w:rsid w:val="008E2612"/>
    <w:rsid w:val="008E2C5F"/>
    <w:rsid w:val="008E3071"/>
    <w:rsid w:val="008E375E"/>
    <w:rsid w:val="008E37FE"/>
    <w:rsid w:val="008E3C0A"/>
    <w:rsid w:val="008E3D2A"/>
    <w:rsid w:val="008E407F"/>
    <w:rsid w:val="008E43D8"/>
    <w:rsid w:val="008E4963"/>
    <w:rsid w:val="008E49E3"/>
    <w:rsid w:val="008E4BA8"/>
    <w:rsid w:val="008E5097"/>
    <w:rsid w:val="008E58BA"/>
    <w:rsid w:val="008E5ADE"/>
    <w:rsid w:val="008E5B26"/>
    <w:rsid w:val="008E649B"/>
    <w:rsid w:val="008E65DD"/>
    <w:rsid w:val="008E68AB"/>
    <w:rsid w:val="008E690C"/>
    <w:rsid w:val="008E6F33"/>
    <w:rsid w:val="008E709F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3EDE"/>
    <w:rsid w:val="008F404D"/>
    <w:rsid w:val="008F4710"/>
    <w:rsid w:val="008F4A89"/>
    <w:rsid w:val="008F4D4E"/>
    <w:rsid w:val="008F5895"/>
    <w:rsid w:val="008F58D3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8F7AB0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8D1"/>
    <w:rsid w:val="00903B37"/>
    <w:rsid w:val="00903DF3"/>
    <w:rsid w:val="00903E6E"/>
    <w:rsid w:val="0090412D"/>
    <w:rsid w:val="0090439A"/>
    <w:rsid w:val="009045BC"/>
    <w:rsid w:val="0090489B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3FE"/>
    <w:rsid w:val="00907731"/>
    <w:rsid w:val="00907C2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4F3"/>
    <w:rsid w:val="009115AD"/>
    <w:rsid w:val="00911699"/>
    <w:rsid w:val="0091255B"/>
    <w:rsid w:val="009129C1"/>
    <w:rsid w:val="00912EAD"/>
    <w:rsid w:val="00912F1E"/>
    <w:rsid w:val="00912FA5"/>
    <w:rsid w:val="00913342"/>
    <w:rsid w:val="00913735"/>
    <w:rsid w:val="009146E5"/>
    <w:rsid w:val="009148E9"/>
    <w:rsid w:val="00915316"/>
    <w:rsid w:val="00916714"/>
    <w:rsid w:val="00916CEC"/>
    <w:rsid w:val="00916F5E"/>
    <w:rsid w:val="00917304"/>
    <w:rsid w:val="0091730F"/>
    <w:rsid w:val="00917342"/>
    <w:rsid w:val="009174C0"/>
    <w:rsid w:val="00917916"/>
    <w:rsid w:val="00917A78"/>
    <w:rsid w:val="00917D40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A7A"/>
    <w:rsid w:val="00922B90"/>
    <w:rsid w:val="00922BBC"/>
    <w:rsid w:val="00922CE7"/>
    <w:rsid w:val="00922F12"/>
    <w:rsid w:val="00922F74"/>
    <w:rsid w:val="00923201"/>
    <w:rsid w:val="0092353B"/>
    <w:rsid w:val="00923570"/>
    <w:rsid w:val="00923D0D"/>
    <w:rsid w:val="00923DB1"/>
    <w:rsid w:val="00924374"/>
    <w:rsid w:val="00924684"/>
    <w:rsid w:val="00924694"/>
    <w:rsid w:val="009248AF"/>
    <w:rsid w:val="00924B78"/>
    <w:rsid w:val="00924E1E"/>
    <w:rsid w:val="00924E3E"/>
    <w:rsid w:val="0092515D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FE"/>
    <w:rsid w:val="00930317"/>
    <w:rsid w:val="00930389"/>
    <w:rsid w:val="009303A9"/>
    <w:rsid w:val="00930412"/>
    <w:rsid w:val="00930507"/>
    <w:rsid w:val="00930BFB"/>
    <w:rsid w:val="00930DF5"/>
    <w:rsid w:val="00931705"/>
    <w:rsid w:val="009325BD"/>
    <w:rsid w:val="0093275B"/>
    <w:rsid w:val="0093289C"/>
    <w:rsid w:val="00932AF0"/>
    <w:rsid w:val="00932FF3"/>
    <w:rsid w:val="00933AD1"/>
    <w:rsid w:val="00934075"/>
    <w:rsid w:val="00934116"/>
    <w:rsid w:val="0093443A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A7A"/>
    <w:rsid w:val="00936ABE"/>
    <w:rsid w:val="00936B88"/>
    <w:rsid w:val="00936E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681B"/>
    <w:rsid w:val="009469BD"/>
    <w:rsid w:val="00946B4A"/>
    <w:rsid w:val="00946E2B"/>
    <w:rsid w:val="009471EF"/>
    <w:rsid w:val="009478E6"/>
    <w:rsid w:val="0094790B"/>
    <w:rsid w:val="00947D19"/>
    <w:rsid w:val="00947D20"/>
    <w:rsid w:val="00947F49"/>
    <w:rsid w:val="00947F90"/>
    <w:rsid w:val="009503B4"/>
    <w:rsid w:val="00950921"/>
    <w:rsid w:val="009510CF"/>
    <w:rsid w:val="0095113D"/>
    <w:rsid w:val="0095136A"/>
    <w:rsid w:val="0095189D"/>
    <w:rsid w:val="00951C21"/>
    <w:rsid w:val="00951DE9"/>
    <w:rsid w:val="00951EF9"/>
    <w:rsid w:val="009521BD"/>
    <w:rsid w:val="009521C6"/>
    <w:rsid w:val="0095288F"/>
    <w:rsid w:val="00952BF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0E0"/>
    <w:rsid w:val="00955187"/>
    <w:rsid w:val="00955244"/>
    <w:rsid w:val="0095533A"/>
    <w:rsid w:val="00955626"/>
    <w:rsid w:val="00955690"/>
    <w:rsid w:val="009556DD"/>
    <w:rsid w:val="0095573E"/>
    <w:rsid w:val="009557EB"/>
    <w:rsid w:val="009557F6"/>
    <w:rsid w:val="00955A78"/>
    <w:rsid w:val="00956074"/>
    <w:rsid w:val="00956447"/>
    <w:rsid w:val="00956CDE"/>
    <w:rsid w:val="00956CF5"/>
    <w:rsid w:val="00956FD4"/>
    <w:rsid w:val="00957217"/>
    <w:rsid w:val="009575D9"/>
    <w:rsid w:val="009577AA"/>
    <w:rsid w:val="009578A5"/>
    <w:rsid w:val="00957951"/>
    <w:rsid w:val="00957AD2"/>
    <w:rsid w:val="00957DDD"/>
    <w:rsid w:val="00960355"/>
    <w:rsid w:val="00960E49"/>
    <w:rsid w:val="00960F64"/>
    <w:rsid w:val="009614A9"/>
    <w:rsid w:val="00961606"/>
    <w:rsid w:val="00961A77"/>
    <w:rsid w:val="00961CBB"/>
    <w:rsid w:val="00961DAD"/>
    <w:rsid w:val="009622BA"/>
    <w:rsid w:val="00962373"/>
    <w:rsid w:val="00962519"/>
    <w:rsid w:val="0096257F"/>
    <w:rsid w:val="009625CE"/>
    <w:rsid w:val="0096310D"/>
    <w:rsid w:val="00963296"/>
    <w:rsid w:val="0096341A"/>
    <w:rsid w:val="009637CD"/>
    <w:rsid w:val="00963E5A"/>
    <w:rsid w:val="00963F63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6605"/>
    <w:rsid w:val="009666BB"/>
    <w:rsid w:val="00966A25"/>
    <w:rsid w:val="00966A92"/>
    <w:rsid w:val="00966D9F"/>
    <w:rsid w:val="00967000"/>
    <w:rsid w:val="009671C7"/>
    <w:rsid w:val="00967907"/>
    <w:rsid w:val="00967CEB"/>
    <w:rsid w:val="009701B6"/>
    <w:rsid w:val="0097043A"/>
    <w:rsid w:val="00970479"/>
    <w:rsid w:val="009706B9"/>
    <w:rsid w:val="0097163E"/>
    <w:rsid w:val="009719A9"/>
    <w:rsid w:val="00971AF1"/>
    <w:rsid w:val="0097257D"/>
    <w:rsid w:val="009727D0"/>
    <w:rsid w:val="00972BD8"/>
    <w:rsid w:val="00972E6D"/>
    <w:rsid w:val="00972F09"/>
    <w:rsid w:val="00972FAA"/>
    <w:rsid w:val="00973AE9"/>
    <w:rsid w:val="00973DDA"/>
    <w:rsid w:val="0097416B"/>
    <w:rsid w:val="00974253"/>
    <w:rsid w:val="00974986"/>
    <w:rsid w:val="00974A6F"/>
    <w:rsid w:val="00975418"/>
    <w:rsid w:val="00975514"/>
    <w:rsid w:val="00975B2C"/>
    <w:rsid w:val="00975E03"/>
    <w:rsid w:val="00975F92"/>
    <w:rsid w:val="0097630E"/>
    <w:rsid w:val="0097645F"/>
    <w:rsid w:val="009765AF"/>
    <w:rsid w:val="0097667C"/>
    <w:rsid w:val="009766D2"/>
    <w:rsid w:val="00976EFB"/>
    <w:rsid w:val="00977058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AA"/>
    <w:rsid w:val="00982B5D"/>
    <w:rsid w:val="00983590"/>
    <w:rsid w:val="00983968"/>
    <w:rsid w:val="00983F0E"/>
    <w:rsid w:val="0098463B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613B"/>
    <w:rsid w:val="00986146"/>
    <w:rsid w:val="0098622E"/>
    <w:rsid w:val="00986287"/>
    <w:rsid w:val="009865CB"/>
    <w:rsid w:val="009865F9"/>
    <w:rsid w:val="0098687A"/>
    <w:rsid w:val="00987737"/>
    <w:rsid w:val="0098790C"/>
    <w:rsid w:val="00987A6A"/>
    <w:rsid w:val="00987DC3"/>
    <w:rsid w:val="009905F1"/>
    <w:rsid w:val="0099092E"/>
    <w:rsid w:val="009909CE"/>
    <w:rsid w:val="00990A36"/>
    <w:rsid w:val="00990E00"/>
    <w:rsid w:val="00991053"/>
    <w:rsid w:val="009914A9"/>
    <w:rsid w:val="00991555"/>
    <w:rsid w:val="00991629"/>
    <w:rsid w:val="00991D75"/>
    <w:rsid w:val="009922D0"/>
    <w:rsid w:val="00992359"/>
    <w:rsid w:val="00992366"/>
    <w:rsid w:val="00992496"/>
    <w:rsid w:val="00992546"/>
    <w:rsid w:val="00992763"/>
    <w:rsid w:val="009928AC"/>
    <w:rsid w:val="00992970"/>
    <w:rsid w:val="00992BC0"/>
    <w:rsid w:val="00992D7C"/>
    <w:rsid w:val="00992FC3"/>
    <w:rsid w:val="00993785"/>
    <w:rsid w:val="0099425A"/>
    <w:rsid w:val="00994359"/>
    <w:rsid w:val="00994502"/>
    <w:rsid w:val="00994513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0C8"/>
    <w:rsid w:val="009962A3"/>
    <w:rsid w:val="009964EF"/>
    <w:rsid w:val="009964F2"/>
    <w:rsid w:val="0099670E"/>
    <w:rsid w:val="009969E4"/>
    <w:rsid w:val="009973E2"/>
    <w:rsid w:val="00997558"/>
    <w:rsid w:val="0099758D"/>
    <w:rsid w:val="009976D2"/>
    <w:rsid w:val="009976DE"/>
    <w:rsid w:val="00997F9D"/>
    <w:rsid w:val="009A0328"/>
    <w:rsid w:val="009A03D2"/>
    <w:rsid w:val="009A04F8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39"/>
    <w:rsid w:val="009A2D3E"/>
    <w:rsid w:val="009A3B8F"/>
    <w:rsid w:val="009A3C4E"/>
    <w:rsid w:val="009A3EC1"/>
    <w:rsid w:val="009A40E7"/>
    <w:rsid w:val="009A4C00"/>
    <w:rsid w:val="009A4D82"/>
    <w:rsid w:val="009A4E07"/>
    <w:rsid w:val="009A4E67"/>
    <w:rsid w:val="009A507D"/>
    <w:rsid w:val="009A50F7"/>
    <w:rsid w:val="009A5120"/>
    <w:rsid w:val="009A56F6"/>
    <w:rsid w:val="009A56FB"/>
    <w:rsid w:val="009A58D8"/>
    <w:rsid w:val="009A59C8"/>
    <w:rsid w:val="009A5FB8"/>
    <w:rsid w:val="009A60FB"/>
    <w:rsid w:val="009A61EA"/>
    <w:rsid w:val="009A63E0"/>
    <w:rsid w:val="009A64EB"/>
    <w:rsid w:val="009A6F96"/>
    <w:rsid w:val="009A7499"/>
    <w:rsid w:val="009A74AB"/>
    <w:rsid w:val="009A7A2C"/>
    <w:rsid w:val="009A7F5E"/>
    <w:rsid w:val="009B0006"/>
    <w:rsid w:val="009B061F"/>
    <w:rsid w:val="009B080F"/>
    <w:rsid w:val="009B0AC7"/>
    <w:rsid w:val="009B1156"/>
    <w:rsid w:val="009B16BC"/>
    <w:rsid w:val="009B2262"/>
    <w:rsid w:val="009B249F"/>
    <w:rsid w:val="009B2589"/>
    <w:rsid w:val="009B2677"/>
    <w:rsid w:val="009B272B"/>
    <w:rsid w:val="009B2BC1"/>
    <w:rsid w:val="009B2E4A"/>
    <w:rsid w:val="009B2ED6"/>
    <w:rsid w:val="009B3581"/>
    <w:rsid w:val="009B3C6F"/>
    <w:rsid w:val="009B3DC0"/>
    <w:rsid w:val="009B3E1D"/>
    <w:rsid w:val="009B40F5"/>
    <w:rsid w:val="009B425F"/>
    <w:rsid w:val="009B4346"/>
    <w:rsid w:val="009B45D8"/>
    <w:rsid w:val="009B45D9"/>
    <w:rsid w:val="009B4677"/>
    <w:rsid w:val="009B4BCE"/>
    <w:rsid w:val="009B4F45"/>
    <w:rsid w:val="009B5317"/>
    <w:rsid w:val="009B540B"/>
    <w:rsid w:val="009B5439"/>
    <w:rsid w:val="009B5505"/>
    <w:rsid w:val="009B59AC"/>
    <w:rsid w:val="009B5B47"/>
    <w:rsid w:val="009B5E5A"/>
    <w:rsid w:val="009B5F0B"/>
    <w:rsid w:val="009B6218"/>
    <w:rsid w:val="009B6D8A"/>
    <w:rsid w:val="009B6DE4"/>
    <w:rsid w:val="009B7121"/>
    <w:rsid w:val="009B73E2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363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8B2"/>
    <w:rsid w:val="009C7B5D"/>
    <w:rsid w:val="009C7ED9"/>
    <w:rsid w:val="009C7F88"/>
    <w:rsid w:val="009D02A4"/>
    <w:rsid w:val="009D03CA"/>
    <w:rsid w:val="009D0CF6"/>
    <w:rsid w:val="009D0D83"/>
    <w:rsid w:val="009D1624"/>
    <w:rsid w:val="009D176C"/>
    <w:rsid w:val="009D18EC"/>
    <w:rsid w:val="009D1D22"/>
    <w:rsid w:val="009D1D70"/>
    <w:rsid w:val="009D1FD5"/>
    <w:rsid w:val="009D21EA"/>
    <w:rsid w:val="009D2375"/>
    <w:rsid w:val="009D24DA"/>
    <w:rsid w:val="009D25EE"/>
    <w:rsid w:val="009D28E6"/>
    <w:rsid w:val="009D2CFF"/>
    <w:rsid w:val="009D2F79"/>
    <w:rsid w:val="009D3357"/>
    <w:rsid w:val="009D38C0"/>
    <w:rsid w:val="009D3E56"/>
    <w:rsid w:val="009D3EE1"/>
    <w:rsid w:val="009D40BB"/>
    <w:rsid w:val="009D454D"/>
    <w:rsid w:val="009D4AF9"/>
    <w:rsid w:val="009D5330"/>
    <w:rsid w:val="009D5477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288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405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39"/>
    <w:rsid w:val="009E39B9"/>
    <w:rsid w:val="009E418A"/>
    <w:rsid w:val="009E4229"/>
    <w:rsid w:val="009E4C91"/>
    <w:rsid w:val="009E4F62"/>
    <w:rsid w:val="009E5A04"/>
    <w:rsid w:val="009E6242"/>
    <w:rsid w:val="009E66DD"/>
    <w:rsid w:val="009E67BF"/>
    <w:rsid w:val="009E6AFE"/>
    <w:rsid w:val="009E6B2A"/>
    <w:rsid w:val="009E6F8B"/>
    <w:rsid w:val="009E7394"/>
    <w:rsid w:val="009E73F0"/>
    <w:rsid w:val="009E73F7"/>
    <w:rsid w:val="009E74E1"/>
    <w:rsid w:val="009E7AE2"/>
    <w:rsid w:val="009F042D"/>
    <w:rsid w:val="009F0CF3"/>
    <w:rsid w:val="009F0DB0"/>
    <w:rsid w:val="009F1466"/>
    <w:rsid w:val="009F15CE"/>
    <w:rsid w:val="009F1846"/>
    <w:rsid w:val="009F1A47"/>
    <w:rsid w:val="009F1FD6"/>
    <w:rsid w:val="009F2519"/>
    <w:rsid w:val="009F2551"/>
    <w:rsid w:val="009F2651"/>
    <w:rsid w:val="009F2C06"/>
    <w:rsid w:val="009F2E39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32E"/>
    <w:rsid w:val="00A00592"/>
    <w:rsid w:val="00A0072E"/>
    <w:rsid w:val="00A00AFD"/>
    <w:rsid w:val="00A00C1E"/>
    <w:rsid w:val="00A00C3E"/>
    <w:rsid w:val="00A0105B"/>
    <w:rsid w:val="00A010E6"/>
    <w:rsid w:val="00A01270"/>
    <w:rsid w:val="00A01971"/>
    <w:rsid w:val="00A019E0"/>
    <w:rsid w:val="00A019F2"/>
    <w:rsid w:val="00A01B9E"/>
    <w:rsid w:val="00A01CC6"/>
    <w:rsid w:val="00A01CFD"/>
    <w:rsid w:val="00A0218A"/>
    <w:rsid w:val="00A028C8"/>
    <w:rsid w:val="00A02D80"/>
    <w:rsid w:val="00A03051"/>
    <w:rsid w:val="00A0342B"/>
    <w:rsid w:val="00A03FB9"/>
    <w:rsid w:val="00A04587"/>
    <w:rsid w:val="00A04E2A"/>
    <w:rsid w:val="00A05038"/>
    <w:rsid w:val="00A050C8"/>
    <w:rsid w:val="00A05AAC"/>
    <w:rsid w:val="00A05F52"/>
    <w:rsid w:val="00A06246"/>
    <w:rsid w:val="00A064BF"/>
    <w:rsid w:val="00A06ABA"/>
    <w:rsid w:val="00A06B0C"/>
    <w:rsid w:val="00A06CDE"/>
    <w:rsid w:val="00A06CF6"/>
    <w:rsid w:val="00A06EC7"/>
    <w:rsid w:val="00A07137"/>
    <w:rsid w:val="00A072C0"/>
    <w:rsid w:val="00A073C5"/>
    <w:rsid w:val="00A075D4"/>
    <w:rsid w:val="00A101E8"/>
    <w:rsid w:val="00A102E1"/>
    <w:rsid w:val="00A10547"/>
    <w:rsid w:val="00A10DD0"/>
    <w:rsid w:val="00A10E2E"/>
    <w:rsid w:val="00A10F07"/>
    <w:rsid w:val="00A10F66"/>
    <w:rsid w:val="00A11273"/>
    <w:rsid w:val="00A115E8"/>
    <w:rsid w:val="00A118D2"/>
    <w:rsid w:val="00A11F9D"/>
    <w:rsid w:val="00A124BD"/>
    <w:rsid w:val="00A1280C"/>
    <w:rsid w:val="00A128D6"/>
    <w:rsid w:val="00A129F2"/>
    <w:rsid w:val="00A12C92"/>
    <w:rsid w:val="00A13222"/>
    <w:rsid w:val="00A136C0"/>
    <w:rsid w:val="00A13709"/>
    <w:rsid w:val="00A1377C"/>
    <w:rsid w:val="00A138BC"/>
    <w:rsid w:val="00A13C92"/>
    <w:rsid w:val="00A14594"/>
    <w:rsid w:val="00A145C9"/>
    <w:rsid w:val="00A14875"/>
    <w:rsid w:val="00A14991"/>
    <w:rsid w:val="00A14A5C"/>
    <w:rsid w:val="00A14D43"/>
    <w:rsid w:val="00A14D52"/>
    <w:rsid w:val="00A152EC"/>
    <w:rsid w:val="00A15635"/>
    <w:rsid w:val="00A1573D"/>
    <w:rsid w:val="00A15AA5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299"/>
    <w:rsid w:val="00A22407"/>
    <w:rsid w:val="00A22EC5"/>
    <w:rsid w:val="00A22F12"/>
    <w:rsid w:val="00A2305E"/>
    <w:rsid w:val="00A23282"/>
    <w:rsid w:val="00A23470"/>
    <w:rsid w:val="00A23614"/>
    <w:rsid w:val="00A23846"/>
    <w:rsid w:val="00A248A4"/>
    <w:rsid w:val="00A24B90"/>
    <w:rsid w:val="00A24CAA"/>
    <w:rsid w:val="00A250E0"/>
    <w:rsid w:val="00A25225"/>
    <w:rsid w:val="00A256FB"/>
    <w:rsid w:val="00A25A0A"/>
    <w:rsid w:val="00A25ABD"/>
    <w:rsid w:val="00A25E7E"/>
    <w:rsid w:val="00A26044"/>
    <w:rsid w:val="00A2659F"/>
    <w:rsid w:val="00A268C5"/>
    <w:rsid w:val="00A26985"/>
    <w:rsid w:val="00A269FB"/>
    <w:rsid w:val="00A26A2D"/>
    <w:rsid w:val="00A2707D"/>
    <w:rsid w:val="00A274A6"/>
    <w:rsid w:val="00A274A8"/>
    <w:rsid w:val="00A2769C"/>
    <w:rsid w:val="00A27C98"/>
    <w:rsid w:val="00A27D30"/>
    <w:rsid w:val="00A27D33"/>
    <w:rsid w:val="00A303DF"/>
    <w:rsid w:val="00A30636"/>
    <w:rsid w:val="00A306A2"/>
    <w:rsid w:val="00A313A0"/>
    <w:rsid w:val="00A31752"/>
    <w:rsid w:val="00A31948"/>
    <w:rsid w:val="00A31CCA"/>
    <w:rsid w:val="00A31CEB"/>
    <w:rsid w:val="00A3200C"/>
    <w:rsid w:val="00A3267B"/>
    <w:rsid w:val="00A328D8"/>
    <w:rsid w:val="00A3298F"/>
    <w:rsid w:val="00A32C64"/>
    <w:rsid w:val="00A333B9"/>
    <w:rsid w:val="00A334B6"/>
    <w:rsid w:val="00A345B6"/>
    <w:rsid w:val="00A3465A"/>
    <w:rsid w:val="00A3492F"/>
    <w:rsid w:val="00A34AA2"/>
    <w:rsid w:val="00A34B9C"/>
    <w:rsid w:val="00A34C69"/>
    <w:rsid w:val="00A34C72"/>
    <w:rsid w:val="00A34DB9"/>
    <w:rsid w:val="00A34EFD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46B"/>
    <w:rsid w:val="00A364E7"/>
    <w:rsid w:val="00A3675B"/>
    <w:rsid w:val="00A370CE"/>
    <w:rsid w:val="00A371EC"/>
    <w:rsid w:val="00A37B1A"/>
    <w:rsid w:val="00A37CD5"/>
    <w:rsid w:val="00A37E11"/>
    <w:rsid w:val="00A37ECA"/>
    <w:rsid w:val="00A37F99"/>
    <w:rsid w:val="00A40005"/>
    <w:rsid w:val="00A400E2"/>
    <w:rsid w:val="00A4020B"/>
    <w:rsid w:val="00A403D7"/>
    <w:rsid w:val="00A404DF"/>
    <w:rsid w:val="00A40585"/>
    <w:rsid w:val="00A40A07"/>
    <w:rsid w:val="00A41378"/>
    <w:rsid w:val="00A414D0"/>
    <w:rsid w:val="00A41B29"/>
    <w:rsid w:val="00A41C78"/>
    <w:rsid w:val="00A41FB8"/>
    <w:rsid w:val="00A42379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788"/>
    <w:rsid w:val="00A44D99"/>
    <w:rsid w:val="00A44E63"/>
    <w:rsid w:val="00A45318"/>
    <w:rsid w:val="00A45908"/>
    <w:rsid w:val="00A45CB6"/>
    <w:rsid w:val="00A45DFA"/>
    <w:rsid w:val="00A460A6"/>
    <w:rsid w:val="00A461C1"/>
    <w:rsid w:val="00A4621C"/>
    <w:rsid w:val="00A463C5"/>
    <w:rsid w:val="00A46AB9"/>
    <w:rsid w:val="00A47682"/>
    <w:rsid w:val="00A47918"/>
    <w:rsid w:val="00A50948"/>
    <w:rsid w:val="00A50E6A"/>
    <w:rsid w:val="00A51056"/>
    <w:rsid w:val="00A51601"/>
    <w:rsid w:val="00A51614"/>
    <w:rsid w:val="00A51C3D"/>
    <w:rsid w:val="00A51D5A"/>
    <w:rsid w:val="00A52084"/>
    <w:rsid w:val="00A525C6"/>
    <w:rsid w:val="00A5282A"/>
    <w:rsid w:val="00A52B55"/>
    <w:rsid w:val="00A52B7C"/>
    <w:rsid w:val="00A53280"/>
    <w:rsid w:val="00A53CFB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880"/>
    <w:rsid w:val="00A61550"/>
    <w:rsid w:val="00A61605"/>
    <w:rsid w:val="00A61703"/>
    <w:rsid w:val="00A61F5D"/>
    <w:rsid w:val="00A6219F"/>
    <w:rsid w:val="00A62701"/>
    <w:rsid w:val="00A629AF"/>
    <w:rsid w:val="00A629C1"/>
    <w:rsid w:val="00A62F02"/>
    <w:rsid w:val="00A6327B"/>
    <w:rsid w:val="00A6328F"/>
    <w:rsid w:val="00A63506"/>
    <w:rsid w:val="00A6365D"/>
    <w:rsid w:val="00A636B6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5D28"/>
    <w:rsid w:val="00A6625E"/>
    <w:rsid w:val="00A66B87"/>
    <w:rsid w:val="00A66DDC"/>
    <w:rsid w:val="00A66F96"/>
    <w:rsid w:val="00A67256"/>
    <w:rsid w:val="00A67BA1"/>
    <w:rsid w:val="00A7006C"/>
    <w:rsid w:val="00A70372"/>
    <w:rsid w:val="00A7044F"/>
    <w:rsid w:val="00A70629"/>
    <w:rsid w:val="00A70EDF"/>
    <w:rsid w:val="00A712C4"/>
    <w:rsid w:val="00A7147F"/>
    <w:rsid w:val="00A71533"/>
    <w:rsid w:val="00A71579"/>
    <w:rsid w:val="00A72357"/>
    <w:rsid w:val="00A723F4"/>
    <w:rsid w:val="00A7244E"/>
    <w:rsid w:val="00A7249D"/>
    <w:rsid w:val="00A72592"/>
    <w:rsid w:val="00A72A97"/>
    <w:rsid w:val="00A72B68"/>
    <w:rsid w:val="00A72DE0"/>
    <w:rsid w:val="00A72E48"/>
    <w:rsid w:val="00A72FF8"/>
    <w:rsid w:val="00A7388E"/>
    <w:rsid w:val="00A73D82"/>
    <w:rsid w:val="00A740D1"/>
    <w:rsid w:val="00A740E4"/>
    <w:rsid w:val="00A74676"/>
    <w:rsid w:val="00A747CC"/>
    <w:rsid w:val="00A748F8"/>
    <w:rsid w:val="00A74B7B"/>
    <w:rsid w:val="00A74CEB"/>
    <w:rsid w:val="00A74E21"/>
    <w:rsid w:val="00A756D2"/>
    <w:rsid w:val="00A759B3"/>
    <w:rsid w:val="00A759ED"/>
    <w:rsid w:val="00A75B65"/>
    <w:rsid w:val="00A75BEF"/>
    <w:rsid w:val="00A76C36"/>
    <w:rsid w:val="00A76C6A"/>
    <w:rsid w:val="00A76D53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E1F"/>
    <w:rsid w:val="00A80FBF"/>
    <w:rsid w:val="00A81678"/>
    <w:rsid w:val="00A81A32"/>
    <w:rsid w:val="00A81B1D"/>
    <w:rsid w:val="00A823FC"/>
    <w:rsid w:val="00A82776"/>
    <w:rsid w:val="00A82918"/>
    <w:rsid w:val="00A82E6A"/>
    <w:rsid w:val="00A8306C"/>
    <w:rsid w:val="00A8349F"/>
    <w:rsid w:val="00A835C6"/>
    <w:rsid w:val="00A8385B"/>
    <w:rsid w:val="00A83BBB"/>
    <w:rsid w:val="00A83FEE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57F"/>
    <w:rsid w:val="00A9066D"/>
    <w:rsid w:val="00A9092F"/>
    <w:rsid w:val="00A90E2A"/>
    <w:rsid w:val="00A9102E"/>
    <w:rsid w:val="00A9135B"/>
    <w:rsid w:val="00A91662"/>
    <w:rsid w:val="00A91922"/>
    <w:rsid w:val="00A91BB7"/>
    <w:rsid w:val="00A91C82"/>
    <w:rsid w:val="00A91E4C"/>
    <w:rsid w:val="00A91F32"/>
    <w:rsid w:val="00A923B7"/>
    <w:rsid w:val="00A92C47"/>
    <w:rsid w:val="00A92C6C"/>
    <w:rsid w:val="00A93368"/>
    <w:rsid w:val="00A93397"/>
    <w:rsid w:val="00A935A3"/>
    <w:rsid w:val="00A93664"/>
    <w:rsid w:val="00A93DC6"/>
    <w:rsid w:val="00A93DC9"/>
    <w:rsid w:val="00A942CC"/>
    <w:rsid w:val="00A9438E"/>
    <w:rsid w:val="00A945CB"/>
    <w:rsid w:val="00A94640"/>
    <w:rsid w:val="00A94A2C"/>
    <w:rsid w:val="00A950E8"/>
    <w:rsid w:val="00A9541A"/>
    <w:rsid w:val="00A95AB6"/>
    <w:rsid w:val="00A95F34"/>
    <w:rsid w:val="00A95F6E"/>
    <w:rsid w:val="00A9605A"/>
    <w:rsid w:val="00A96070"/>
    <w:rsid w:val="00A96197"/>
    <w:rsid w:val="00A96698"/>
    <w:rsid w:val="00A96D68"/>
    <w:rsid w:val="00A97008"/>
    <w:rsid w:val="00A9754A"/>
    <w:rsid w:val="00A978B3"/>
    <w:rsid w:val="00A979DF"/>
    <w:rsid w:val="00A97BB4"/>
    <w:rsid w:val="00A97F48"/>
    <w:rsid w:val="00AA057D"/>
    <w:rsid w:val="00AA0705"/>
    <w:rsid w:val="00AA0B9C"/>
    <w:rsid w:val="00AA0E4A"/>
    <w:rsid w:val="00AA0E88"/>
    <w:rsid w:val="00AA11E4"/>
    <w:rsid w:val="00AA17CF"/>
    <w:rsid w:val="00AA1B96"/>
    <w:rsid w:val="00AA1D50"/>
    <w:rsid w:val="00AA2666"/>
    <w:rsid w:val="00AA274B"/>
    <w:rsid w:val="00AA29A1"/>
    <w:rsid w:val="00AA2C91"/>
    <w:rsid w:val="00AA2CB9"/>
    <w:rsid w:val="00AA2F72"/>
    <w:rsid w:val="00AA3021"/>
    <w:rsid w:val="00AA3061"/>
    <w:rsid w:val="00AA31EE"/>
    <w:rsid w:val="00AA32BB"/>
    <w:rsid w:val="00AA36A8"/>
    <w:rsid w:val="00AA408B"/>
    <w:rsid w:val="00AA4196"/>
    <w:rsid w:val="00AA44AD"/>
    <w:rsid w:val="00AA46CF"/>
    <w:rsid w:val="00AA484C"/>
    <w:rsid w:val="00AA4A1C"/>
    <w:rsid w:val="00AA4CF4"/>
    <w:rsid w:val="00AA4FFE"/>
    <w:rsid w:val="00AA52CF"/>
    <w:rsid w:val="00AA5540"/>
    <w:rsid w:val="00AA5F24"/>
    <w:rsid w:val="00AA5FFE"/>
    <w:rsid w:val="00AA606D"/>
    <w:rsid w:val="00AA6186"/>
    <w:rsid w:val="00AA653D"/>
    <w:rsid w:val="00AA6671"/>
    <w:rsid w:val="00AA6922"/>
    <w:rsid w:val="00AA6C9E"/>
    <w:rsid w:val="00AA6D56"/>
    <w:rsid w:val="00AA795D"/>
    <w:rsid w:val="00AB0236"/>
    <w:rsid w:val="00AB02D4"/>
    <w:rsid w:val="00AB0E50"/>
    <w:rsid w:val="00AB0F3A"/>
    <w:rsid w:val="00AB0F89"/>
    <w:rsid w:val="00AB149E"/>
    <w:rsid w:val="00AB1A10"/>
    <w:rsid w:val="00AB1D51"/>
    <w:rsid w:val="00AB1EE1"/>
    <w:rsid w:val="00AB23D7"/>
    <w:rsid w:val="00AB251A"/>
    <w:rsid w:val="00AB2566"/>
    <w:rsid w:val="00AB288A"/>
    <w:rsid w:val="00AB31E7"/>
    <w:rsid w:val="00AB359B"/>
    <w:rsid w:val="00AB3CE5"/>
    <w:rsid w:val="00AB3D93"/>
    <w:rsid w:val="00AB40AE"/>
    <w:rsid w:val="00AB4550"/>
    <w:rsid w:val="00AB4DD7"/>
    <w:rsid w:val="00AB4E0F"/>
    <w:rsid w:val="00AB4ED9"/>
    <w:rsid w:val="00AB4F61"/>
    <w:rsid w:val="00AB5062"/>
    <w:rsid w:val="00AB568B"/>
    <w:rsid w:val="00AB57E6"/>
    <w:rsid w:val="00AB5B8F"/>
    <w:rsid w:val="00AB5CB2"/>
    <w:rsid w:val="00AB5E5E"/>
    <w:rsid w:val="00AB6118"/>
    <w:rsid w:val="00AB6221"/>
    <w:rsid w:val="00AB63F5"/>
    <w:rsid w:val="00AB6481"/>
    <w:rsid w:val="00AB6669"/>
    <w:rsid w:val="00AB6787"/>
    <w:rsid w:val="00AB68AD"/>
    <w:rsid w:val="00AB68E1"/>
    <w:rsid w:val="00AB6C04"/>
    <w:rsid w:val="00AB6D7E"/>
    <w:rsid w:val="00AB7163"/>
    <w:rsid w:val="00AB730B"/>
    <w:rsid w:val="00AB73CA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20AE"/>
    <w:rsid w:val="00AD251E"/>
    <w:rsid w:val="00AD25A0"/>
    <w:rsid w:val="00AD2EBD"/>
    <w:rsid w:val="00AD2EFA"/>
    <w:rsid w:val="00AD2FD4"/>
    <w:rsid w:val="00AD337A"/>
    <w:rsid w:val="00AD3681"/>
    <w:rsid w:val="00AD368A"/>
    <w:rsid w:val="00AD37D7"/>
    <w:rsid w:val="00AD39F1"/>
    <w:rsid w:val="00AD3AEF"/>
    <w:rsid w:val="00AD4A71"/>
    <w:rsid w:val="00AD4C8B"/>
    <w:rsid w:val="00AD51F9"/>
    <w:rsid w:val="00AD52A9"/>
    <w:rsid w:val="00AD562D"/>
    <w:rsid w:val="00AD650F"/>
    <w:rsid w:val="00AD65DE"/>
    <w:rsid w:val="00AD664B"/>
    <w:rsid w:val="00AD6DD5"/>
    <w:rsid w:val="00AD731D"/>
    <w:rsid w:val="00AD759D"/>
    <w:rsid w:val="00AD75AD"/>
    <w:rsid w:val="00AD77D1"/>
    <w:rsid w:val="00AD7A75"/>
    <w:rsid w:val="00AE02C2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AF5"/>
    <w:rsid w:val="00AE3C8D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5E7"/>
    <w:rsid w:val="00AE6D61"/>
    <w:rsid w:val="00AE6FED"/>
    <w:rsid w:val="00AE775F"/>
    <w:rsid w:val="00AE783F"/>
    <w:rsid w:val="00AF02F0"/>
    <w:rsid w:val="00AF0503"/>
    <w:rsid w:val="00AF0782"/>
    <w:rsid w:val="00AF079D"/>
    <w:rsid w:val="00AF080B"/>
    <w:rsid w:val="00AF0976"/>
    <w:rsid w:val="00AF0CB4"/>
    <w:rsid w:val="00AF13B2"/>
    <w:rsid w:val="00AF13CF"/>
    <w:rsid w:val="00AF1570"/>
    <w:rsid w:val="00AF1AA2"/>
    <w:rsid w:val="00AF1E67"/>
    <w:rsid w:val="00AF2243"/>
    <w:rsid w:val="00AF230E"/>
    <w:rsid w:val="00AF252F"/>
    <w:rsid w:val="00AF279C"/>
    <w:rsid w:val="00AF28A4"/>
    <w:rsid w:val="00AF2C6F"/>
    <w:rsid w:val="00AF2E42"/>
    <w:rsid w:val="00AF3204"/>
    <w:rsid w:val="00AF34DF"/>
    <w:rsid w:val="00AF38A2"/>
    <w:rsid w:val="00AF3E10"/>
    <w:rsid w:val="00AF3EBA"/>
    <w:rsid w:val="00AF4424"/>
    <w:rsid w:val="00AF4555"/>
    <w:rsid w:val="00AF4640"/>
    <w:rsid w:val="00AF47E7"/>
    <w:rsid w:val="00AF489E"/>
    <w:rsid w:val="00AF489F"/>
    <w:rsid w:val="00AF4D89"/>
    <w:rsid w:val="00AF5274"/>
    <w:rsid w:val="00AF52EC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992"/>
    <w:rsid w:val="00B02B77"/>
    <w:rsid w:val="00B02E3C"/>
    <w:rsid w:val="00B02FCF"/>
    <w:rsid w:val="00B03477"/>
    <w:rsid w:val="00B03CCA"/>
    <w:rsid w:val="00B0480C"/>
    <w:rsid w:val="00B0483F"/>
    <w:rsid w:val="00B048F1"/>
    <w:rsid w:val="00B04A8E"/>
    <w:rsid w:val="00B04FC1"/>
    <w:rsid w:val="00B0508D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F51"/>
    <w:rsid w:val="00B101C4"/>
    <w:rsid w:val="00B1021A"/>
    <w:rsid w:val="00B1058A"/>
    <w:rsid w:val="00B108B4"/>
    <w:rsid w:val="00B10F6D"/>
    <w:rsid w:val="00B11219"/>
    <w:rsid w:val="00B1151D"/>
    <w:rsid w:val="00B11607"/>
    <w:rsid w:val="00B11712"/>
    <w:rsid w:val="00B119D6"/>
    <w:rsid w:val="00B11E7C"/>
    <w:rsid w:val="00B121BA"/>
    <w:rsid w:val="00B12343"/>
    <w:rsid w:val="00B1234C"/>
    <w:rsid w:val="00B124BF"/>
    <w:rsid w:val="00B1253D"/>
    <w:rsid w:val="00B12690"/>
    <w:rsid w:val="00B128DD"/>
    <w:rsid w:val="00B12A43"/>
    <w:rsid w:val="00B12F09"/>
    <w:rsid w:val="00B13468"/>
    <w:rsid w:val="00B136A7"/>
    <w:rsid w:val="00B13823"/>
    <w:rsid w:val="00B13C88"/>
    <w:rsid w:val="00B14106"/>
    <w:rsid w:val="00B14454"/>
    <w:rsid w:val="00B146C4"/>
    <w:rsid w:val="00B148D7"/>
    <w:rsid w:val="00B14B72"/>
    <w:rsid w:val="00B14CBA"/>
    <w:rsid w:val="00B155A3"/>
    <w:rsid w:val="00B155C6"/>
    <w:rsid w:val="00B15B68"/>
    <w:rsid w:val="00B1670D"/>
    <w:rsid w:val="00B16714"/>
    <w:rsid w:val="00B167C4"/>
    <w:rsid w:val="00B16CBD"/>
    <w:rsid w:val="00B16FA1"/>
    <w:rsid w:val="00B16FC9"/>
    <w:rsid w:val="00B17718"/>
    <w:rsid w:val="00B177F8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364"/>
    <w:rsid w:val="00B238E6"/>
    <w:rsid w:val="00B23A2A"/>
    <w:rsid w:val="00B24095"/>
    <w:rsid w:val="00B2444A"/>
    <w:rsid w:val="00B245D0"/>
    <w:rsid w:val="00B24792"/>
    <w:rsid w:val="00B24FC6"/>
    <w:rsid w:val="00B25705"/>
    <w:rsid w:val="00B25823"/>
    <w:rsid w:val="00B25A28"/>
    <w:rsid w:val="00B267A6"/>
    <w:rsid w:val="00B26C4A"/>
    <w:rsid w:val="00B27C10"/>
    <w:rsid w:val="00B27DA8"/>
    <w:rsid w:val="00B27DFB"/>
    <w:rsid w:val="00B30563"/>
    <w:rsid w:val="00B30D04"/>
    <w:rsid w:val="00B3122B"/>
    <w:rsid w:val="00B31655"/>
    <w:rsid w:val="00B323FC"/>
    <w:rsid w:val="00B32550"/>
    <w:rsid w:val="00B32AA4"/>
    <w:rsid w:val="00B331AF"/>
    <w:rsid w:val="00B3344B"/>
    <w:rsid w:val="00B33BA1"/>
    <w:rsid w:val="00B33E2E"/>
    <w:rsid w:val="00B33E3D"/>
    <w:rsid w:val="00B340B5"/>
    <w:rsid w:val="00B341EA"/>
    <w:rsid w:val="00B34761"/>
    <w:rsid w:val="00B34F67"/>
    <w:rsid w:val="00B352A0"/>
    <w:rsid w:val="00B35664"/>
    <w:rsid w:val="00B35A01"/>
    <w:rsid w:val="00B35ABF"/>
    <w:rsid w:val="00B35AC0"/>
    <w:rsid w:val="00B35C17"/>
    <w:rsid w:val="00B35F03"/>
    <w:rsid w:val="00B364C5"/>
    <w:rsid w:val="00B36A4C"/>
    <w:rsid w:val="00B36F99"/>
    <w:rsid w:val="00B3732F"/>
    <w:rsid w:val="00B374ED"/>
    <w:rsid w:val="00B3754B"/>
    <w:rsid w:val="00B3755E"/>
    <w:rsid w:val="00B3756A"/>
    <w:rsid w:val="00B378B5"/>
    <w:rsid w:val="00B37BEE"/>
    <w:rsid w:val="00B37DC8"/>
    <w:rsid w:val="00B403D5"/>
    <w:rsid w:val="00B404CD"/>
    <w:rsid w:val="00B40817"/>
    <w:rsid w:val="00B40AFC"/>
    <w:rsid w:val="00B40C02"/>
    <w:rsid w:val="00B40C7E"/>
    <w:rsid w:val="00B40EC7"/>
    <w:rsid w:val="00B41A65"/>
    <w:rsid w:val="00B41C02"/>
    <w:rsid w:val="00B41FDC"/>
    <w:rsid w:val="00B42702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DAC"/>
    <w:rsid w:val="00B44DC0"/>
    <w:rsid w:val="00B453FA"/>
    <w:rsid w:val="00B4560B"/>
    <w:rsid w:val="00B458DD"/>
    <w:rsid w:val="00B459FD"/>
    <w:rsid w:val="00B45EC4"/>
    <w:rsid w:val="00B4605B"/>
    <w:rsid w:val="00B465FC"/>
    <w:rsid w:val="00B467AF"/>
    <w:rsid w:val="00B47778"/>
    <w:rsid w:val="00B478D5"/>
    <w:rsid w:val="00B47A56"/>
    <w:rsid w:val="00B47A66"/>
    <w:rsid w:val="00B501FB"/>
    <w:rsid w:val="00B5024B"/>
    <w:rsid w:val="00B50280"/>
    <w:rsid w:val="00B5041D"/>
    <w:rsid w:val="00B50A9C"/>
    <w:rsid w:val="00B50CB6"/>
    <w:rsid w:val="00B514FE"/>
    <w:rsid w:val="00B51B0E"/>
    <w:rsid w:val="00B522DA"/>
    <w:rsid w:val="00B52320"/>
    <w:rsid w:val="00B52324"/>
    <w:rsid w:val="00B5232D"/>
    <w:rsid w:val="00B5275A"/>
    <w:rsid w:val="00B530D4"/>
    <w:rsid w:val="00B53608"/>
    <w:rsid w:val="00B53C09"/>
    <w:rsid w:val="00B53CBC"/>
    <w:rsid w:val="00B5471F"/>
    <w:rsid w:val="00B54A09"/>
    <w:rsid w:val="00B54EC3"/>
    <w:rsid w:val="00B54FC9"/>
    <w:rsid w:val="00B55439"/>
    <w:rsid w:val="00B559D8"/>
    <w:rsid w:val="00B55F6E"/>
    <w:rsid w:val="00B56611"/>
    <w:rsid w:val="00B56A1F"/>
    <w:rsid w:val="00B56CAA"/>
    <w:rsid w:val="00B56E66"/>
    <w:rsid w:val="00B571F3"/>
    <w:rsid w:val="00B57350"/>
    <w:rsid w:val="00B573CF"/>
    <w:rsid w:val="00B57524"/>
    <w:rsid w:val="00B579AC"/>
    <w:rsid w:val="00B57A4D"/>
    <w:rsid w:val="00B57A9C"/>
    <w:rsid w:val="00B57BCB"/>
    <w:rsid w:val="00B57D4D"/>
    <w:rsid w:val="00B57EFB"/>
    <w:rsid w:val="00B60043"/>
    <w:rsid w:val="00B60084"/>
    <w:rsid w:val="00B600C4"/>
    <w:rsid w:val="00B601D5"/>
    <w:rsid w:val="00B60575"/>
    <w:rsid w:val="00B60B1D"/>
    <w:rsid w:val="00B60E77"/>
    <w:rsid w:val="00B60EB6"/>
    <w:rsid w:val="00B61557"/>
    <w:rsid w:val="00B61579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40CF"/>
    <w:rsid w:val="00B6418E"/>
    <w:rsid w:val="00B64554"/>
    <w:rsid w:val="00B64819"/>
    <w:rsid w:val="00B64AD9"/>
    <w:rsid w:val="00B6530A"/>
    <w:rsid w:val="00B6533C"/>
    <w:rsid w:val="00B65A81"/>
    <w:rsid w:val="00B65D4C"/>
    <w:rsid w:val="00B66065"/>
    <w:rsid w:val="00B661B5"/>
    <w:rsid w:val="00B66B9F"/>
    <w:rsid w:val="00B67021"/>
    <w:rsid w:val="00B671F3"/>
    <w:rsid w:val="00B67339"/>
    <w:rsid w:val="00B67639"/>
    <w:rsid w:val="00B70043"/>
    <w:rsid w:val="00B701BB"/>
    <w:rsid w:val="00B7049F"/>
    <w:rsid w:val="00B7061D"/>
    <w:rsid w:val="00B70694"/>
    <w:rsid w:val="00B717CE"/>
    <w:rsid w:val="00B71A60"/>
    <w:rsid w:val="00B726DD"/>
    <w:rsid w:val="00B72E8D"/>
    <w:rsid w:val="00B72EA9"/>
    <w:rsid w:val="00B72F0B"/>
    <w:rsid w:val="00B73738"/>
    <w:rsid w:val="00B7382D"/>
    <w:rsid w:val="00B73D4F"/>
    <w:rsid w:val="00B73F7F"/>
    <w:rsid w:val="00B74379"/>
    <w:rsid w:val="00B7462E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18D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562"/>
    <w:rsid w:val="00B8561A"/>
    <w:rsid w:val="00B857D7"/>
    <w:rsid w:val="00B8595C"/>
    <w:rsid w:val="00B8675C"/>
    <w:rsid w:val="00B86BA5"/>
    <w:rsid w:val="00B86E62"/>
    <w:rsid w:val="00B87413"/>
    <w:rsid w:val="00B876E8"/>
    <w:rsid w:val="00B877CC"/>
    <w:rsid w:val="00B87A53"/>
    <w:rsid w:val="00B90044"/>
    <w:rsid w:val="00B90EF8"/>
    <w:rsid w:val="00B91F2B"/>
    <w:rsid w:val="00B9219F"/>
    <w:rsid w:val="00B9250F"/>
    <w:rsid w:val="00B9262D"/>
    <w:rsid w:val="00B9290E"/>
    <w:rsid w:val="00B92A6C"/>
    <w:rsid w:val="00B92A7F"/>
    <w:rsid w:val="00B92AF5"/>
    <w:rsid w:val="00B92F37"/>
    <w:rsid w:val="00B931D7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355"/>
    <w:rsid w:val="00B955D1"/>
    <w:rsid w:val="00B95976"/>
    <w:rsid w:val="00B95D14"/>
    <w:rsid w:val="00B95E57"/>
    <w:rsid w:val="00B95EFA"/>
    <w:rsid w:val="00B9625E"/>
    <w:rsid w:val="00B96291"/>
    <w:rsid w:val="00B963A2"/>
    <w:rsid w:val="00B96557"/>
    <w:rsid w:val="00B96828"/>
    <w:rsid w:val="00B96A55"/>
    <w:rsid w:val="00B96BFA"/>
    <w:rsid w:val="00B96D0D"/>
    <w:rsid w:val="00B96F19"/>
    <w:rsid w:val="00B9701A"/>
    <w:rsid w:val="00B97ADE"/>
    <w:rsid w:val="00B97BF0"/>
    <w:rsid w:val="00B97D0D"/>
    <w:rsid w:val="00B97E39"/>
    <w:rsid w:val="00BA016B"/>
    <w:rsid w:val="00BA0299"/>
    <w:rsid w:val="00BA10A5"/>
    <w:rsid w:val="00BA117A"/>
    <w:rsid w:val="00BA129D"/>
    <w:rsid w:val="00BA18C6"/>
    <w:rsid w:val="00BA1990"/>
    <w:rsid w:val="00BA22A8"/>
    <w:rsid w:val="00BA26FF"/>
    <w:rsid w:val="00BA2E1E"/>
    <w:rsid w:val="00BA3184"/>
    <w:rsid w:val="00BA38ED"/>
    <w:rsid w:val="00BA3BBA"/>
    <w:rsid w:val="00BA41D8"/>
    <w:rsid w:val="00BA4208"/>
    <w:rsid w:val="00BA4311"/>
    <w:rsid w:val="00BA44D5"/>
    <w:rsid w:val="00BA4681"/>
    <w:rsid w:val="00BA4E49"/>
    <w:rsid w:val="00BA4E75"/>
    <w:rsid w:val="00BA4EA2"/>
    <w:rsid w:val="00BA5013"/>
    <w:rsid w:val="00BA5158"/>
    <w:rsid w:val="00BA531D"/>
    <w:rsid w:val="00BA5545"/>
    <w:rsid w:val="00BA6203"/>
    <w:rsid w:val="00BA63D8"/>
    <w:rsid w:val="00BA66DB"/>
    <w:rsid w:val="00BA6763"/>
    <w:rsid w:val="00BA7210"/>
    <w:rsid w:val="00BA7219"/>
    <w:rsid w:val="00BA7B0C"/>
    <w:rsid w:val="00BB001B"/>
    <w:rsid w:val="00BB002A"/>
    <w:rsid w:val="00BB0072"/>
    <w:rsid w:val="00BB01A4"/>
    <w:rsid w:val="00BB0627"/>
    <w:rsid w:val="00BB0A94"/>
    <w:rsid w:val="00BB0BB4"/>
    <w:rsid w:val="00BB0D43"/>
    <w:rsid w:val="00BB0D5E"/>
    <w:rsid w:val="00BB1025"/>
    <w:rsid w:val="00BB1069"/>
    <w:rsid w:val="00BB190B"/>
    <w:rsid w:val="00BB1A9C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655"/>
    <w:rsid w:val="00BB4E4A"/>
    <w:rsid w:val="00BB4F09"/>
    <w:rsid w:val="00BB5036"/>
    <w:rsid w:val="00BB5713"/>
    <w:rsid w:val="00BB5881"/>
    <w:rsid w:val="00BB5AB4"/>
    <w:rsid w:val="00BB5E11"/>
    <w:rsid w:val="00BB5E53"/>
    <w:rsid w:val="00BB5F7A"/>
    <w:rsid w:val="00BB651B"/>
    <w:rsid w:val="00BB6952"/>
    <w:rsid w:val="00BB6976"/>
    <w:rsid w:val="00BB6B92"/>
    <w:rsid w:val="00BB6D94"/>
    <w:rsid w:val="00BB78A4"/>
    <w:rsid w:val="00BB7988"/>
    <w:rsid w:val="00BB7CD8"/>
    <w:rsid w:val="00BC10DF"/>
    <w:rsid w:val="00BC12DB"/>
    <w:rsid w:val="00BC131B"/>
    <w:rsid w:val="00BC1477"/>
    <w:rsid w:val="00BC167E"/>
    <w:rsid w:val="00BC16C7"/>
    <w:rsid w:val="00BC1A05"/>
    <w:rsid w:val="00BC1ABD"/>
    <w:rsid w:val="00BC1B30"/>
    <w:rsid w:val="00BC1D1A"/>
    <w:rsid w:val="00BC223C"/>
    <w:rsid w:val="00BC2253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B0B"/>
    <w:rsid w:val="00BD219E"/>
    <w:rsid w:val="00BD25F1"/>
    <w:rsid w:val="00BD2DAE"/>
    <w:rsid w:val="00BD2F70"/>
    <w:rsid w:val="00BD3202"/>
    <w:rsid w:val="00BD3925"/>
    <w:rsid w:val="00BD3BD4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7CB"/>
    <w:rsid w:val="00BD59D5"/>
    <w:rsid w:val="00BD5A37"/>
    <w:rsid w:val="00BD5B51"/>
    <w:rsid w:val="00BD5D8D"/>
    <w:rsid w:val="00BD5E3F"/>
    <w:rsid w:val="00BD6116"/>
    <w:rsid w:val="00BD6D20"/>
    <w:rsid w:val="00BD6D7A"/>
    <w:rsid w:val="00BD6E48"/>
    <w:rsid w:val="00BD6E92"/>
    <w:rsid w:val="00BD72DC"/>
    <w:rsid w:val="00BD743C"/>
    <w:rsid w:val="00BD7525"/>
    <w:rsid w:val="00BE0586"/>
    <w:rsid w:val="00BE0EE7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40F"/>
    <w:rsid w:val="00BE3B0F"/>
    <w:rsid w:val="00BE3CD1"/>
    <w:rsid w:val="00BE3F2D"/>
    <w:rsid w:val="00BE4420"/>
    <w:rsid w:val="00BE451E"/>
    <w:rsid w:val="00BE494B"/>
    <w:rsid w:val="00BE4BFD"/>
    <w:rsid w:val="00BE5410"/>
    <w:rsid w:val="00BE59AC"/>
    <w:rsid w:val="00BE5DCD"/>
    <w:rsid w:val="00BE6618"/>
    <w:rsid w:val="00BE66B7"/>
    <w:rsid w:val="00BE69D4"/>
    <w:rsid w:val="00BE6D09"/>
    <w:rsid w:val="00BE6EC7"/>
    <w:rsid w:val="00BE7106"/>
    <w:rsid w:val="00BE7118"/>
    <w:rsid w:val="00BE798F"/>
    <w:rsid w:val="00BF0253"/>
    <w:rsid w:val="00BF03AD"/>
    <w:rsid w:val="00BF03D6"/>
    <w:rsid w:val="00BF0925"/>
    <w:rsid w:val="00BF0B34"/>
    <w:rsid w:val="00BF0DA6"/>
    <w:rsid w:val="00BF0EEA"/>
    <w:rsid w:val="00BF0F9B"/>
    <w:rsid w:val="00BF10FA"/>
    <w:rsid w:val="00BF114A"/>
    <w:rsid w:val="00BF1A22"/>
    <w:rsid w:val="00BF2207"/>
    <w:rsid w:val="00BF2AA5"/>
    <w:rsid w:val="00BF2B39"/>
    <w:rsid w:val="00BF40E6"/>
    <w:rsid w:val="00BF43C0"/>
    <w:rsid w:val="00BF4770"/>
    <w:rsid w:val="00BF48B2"/>
    <w:rsid w:val="00BF49B9"/>
    <w:rsid w:val="00BF4B80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30A2"/>
    <w:rsid w:val="00C030DF"/>
    <w:rsid w:val="00C034AA"/>
    <w:rsid w:val="00C03917"/>
    <w:rsid w:val="00C03D39"/>
    <w:rsid w:val="00C03F5B"/>
    <w:rsid w:val="00C04178"/>
    <w:rsid w:val="00C0457F"/>
    <w:rsid w:val="00C04DDD"/>
    <w:rsid w:val="00C04E1B"/>
    <w:rsid w:val="00C058C7"/>
    <w:rsid w:val="00C05BCE"/>
    <w:rsid w:val="00C061C6"/>
    <w:rsid w:val="00C061C9"/>
    <w:rsid w:val="00C0645F"/>
    <w:rsid w:val="00C06665"/>
    <w:rsid w:val="00C06673"/>
    <w:rsid w:val="00C06810"/>
    <w:rsid w:val="00C06CE6"/>
    <w:rsid w:val="00C074EF"/>
    <w:rsid w:val="00C07F4E"/>
    <w:rsid w:val="00C106E1"/>
    <w:rsid w:val="00C1117A"/>
    <w:rsid w:val="00C116A3"/>
    <w:rsid w:val="00C11B13"/>
    <w:rsid w:val="00C11F5E"/>
    <w:rsid w:val="00C12063"/>
    <w:rsid w:val="00C120B4"/>
    <w:rsid w:val="00C120CF"/>
    <w:rsid w:val="00C12374"/>
    <w:rsid w:val="00C1297D"/>
    <w:rsid w:val="00C12A7B"/>
    <w:rsid w:val="00C12C88"/>
    <w:rsid w:val="00C12F49"/>
    <w:rsid w:val="00C13429"/>
    <w:rsid w:val="00C13B39"/>
    <w:rsid w:val="00C13EA7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63"/>
    <w:rsid w:val="00C16596"/>
    <w:rsid w:val="00C16E97"/>
    <w:rsid w:val="00C173A4"/>
    <w:rsid w:val="00C177CC"/>
    <w:rsid w:val="00C178D7"/>
    <w:rsid w:val="00C17C64"/>
    <w:rsid w:val="00C17CA6"/>
    <w:rsid w:val="00C17E57"/>
    <w:rsid w:val="00C17EF1"/>
    <w:rsid w:val="00C17F6B"/>
    <w:rsid w:val="00C208FD"/>
    <w:rsid w:val="00C20A6D"/>
    <w:rsid w:val="00C20AD9"/>
    <w:rsid w:val="00C20C1E"/>
    <w:rsid w:val="00C20C68"/>
    <w:rsid w:val="00C21156"/>
    <w:rsid w:val="00C21640"/>
    <w:rsid w:val="00C21C94"/>
    <w:rsid w:val="00C21F98"/>
    <w:rsid w:val="00C225AC"/>
    <w:rsid w:val="00C22AD8"/>
    <w:rsid w:val="00C22AF1"/>
    <w:rsid w:val="00C22CC9"/>
    <w:rsid w:val="00C23007"/>
    <w:rsid w:val="00C231CB"/>
    <w:rsid w:val="00C23887"/>
    <w:rsid w:val="00C241F4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703A"/>
    <w:rsid w:val="00C275AF"/>
    <w:rsid w:val="00C27A14"/>
    <w:rsid w:val="00C27CD6"/>
    <w:rsid w:val="00C27E44"/>
    <w:rsid w:val="00C27F60"/>
    <w:rsid w:val="00C27F61"/>
    <w:rsid w:val="00C30397"/>
    <w:rsid w:val="00C30465"/>
    <w:rsid w:val="00C30D81"/>
    <w:rsid w:val="00C3104E"/>
    <w:rsid w:val="00C3110E"/>
    <w:rsid w:val="00C3137B"/>
    <w:rsid w:val="00C31EE6"/>
    <w:rsid w:val="00C3205D"/>
    <w:rsid w:val="00C3265D"/>
    <w:rsid w:val="00C32B49"/>
    <w:rsid w:val="00C32BE1"/>
    <w:rsid w:val="00C32D47"/>
    <w:rsid w:val="00C32FF1"/>
    <w:rsid w:val="00C33245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B7D"/>
    <w:rsid w:val="00C35F41"/>
    <w:rsid w:val="00C36061"/>
    <w:rsid w:val="00C36394"/>
    <w:rsid w:val="00C368C3"/>
    <w:rsid w:val="00C36F60"/>
    <w:rsid w:val="00C37691"/>
    <w:rsid w:val="00C37C8C"/>
    <w:rsid w:val="00C37F4B"/>
    <w:rsid w:val="00C40182"/>
    <w:rsid w:val="00C40715"/>
    <w:rsid w:val="00C4076E"/>
    <w:rsid w:val="00C40BDA"/>
    <w:rsid w:val="00C41459"/>
    <w:rsid w:val="00C4187F"/>
    <w:rsid w:val="00C41CEC"/>
    <w:rsid w:val="00C41F07"/>
    <w:rsid w:val="00C4237F"/>
    <w:rsid w:val="00C424A0"/>
    <w:rsid w:val="00C4268B"/>
    <w:rsid w:val="00C42975"/>
    <w:rsid w:val="00C42BF2"/>
    <w:rsid w:val="00C42E29"/>
    <w:rsid w:val="00C42FB9"/>
    <w:rsid w:val="00C43CF1"/>
    <w:rsid w:val="00C4452A"/>
    <w:rsid w:val="00C44B07"/>
    <w:rsid w:val="00C451AF"/>
    <w:rsid w:val="00C454A3"/>
    <w:rsid w:val="00C458F3"/>
    <w:rsid w:val="00C45A40"/>
    <w:rsid w:val="00C47230"/>
    <w:rsid w:val="00C475B1"/>
    <w:rsid w:val="00C476E5"/>
    <w:rsid w:val="00C50101"/>
    <w:rsid w:val="00C50456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EA0"/>
    <w:rsid w:val="00C5400F"/>
    <w:rsid w:val="00C54180"/>
    <w:rsid w:val="00C541D7"/>
    <w:rsid w:val="00C543DB"/>
    <w:rsid w:val="00C551F3"/>
    <w:rsid w:val="00C55707"/>
    <w:rsid w:val="00C55794"/>
    <w:rsid w:val="00C557F3"/>
    <w:rsid w:val="00C55DAB"/>
    <w:rsid w:val="00C55F09"/>
    <w:rsid w:val="00C56B8A"/>
    <w:rsid w:val="00C56BB8"/>
    <w:rsid w:val="00C56CA0"/>
    <w:rsid w:val="00C575DF"/>
    <w:rsid w:val="00C57778"/>
    <w:rsid w:val="00C579A2"/>
    <w:rsid w:val="00C57B40"/>
    <w:rsid w:val="00C6017B"/>
    <w:rsid w:val="00C60399"/>
    <w:rsid w:val="00C603F7"/>
    <w:rsid w:val="00C604D4"/>
    <w:rsid w:val="00C60544"/>
    <w:rsid w:val="00C60835"/>
    <w:rsid w:val="00C60F36"/>
    <w:rsid w:val="00C6144C"/>
    <w:rsid w:val="00C616BD"/>
    <w:rsid w:val="00C61767"/>
    <w:rsid w:val="00C61AE4"/>
    <w:rsid w:val="00C61B10"/>
    <w:rsid w:val="00C61B54"/>
    <w:rsid w:val="00C61CC1"/>
    <w:rsid w:val="00C61F3E"/>
    <w:rsid w:val="00C62954"/>
    <w:rsid w:val="00C62C26"/>
    <w:rsid w:val="00C62C7E"/>
    <w:rsid w:val="00C63B58"/>
    <w:rsid w:val="00C63BCA"/>
    <w:rsid w:val="00C640C9"/>
    <w:rsid w:val="00C64655"/>
    <w:rsid w:val="00C6474F"/>
    <w:rsid w:val="00C6490E"/>
    <w:rsid w:val="00C64EF8"/>
    <w:rsid w:val="00C659A5"/>
    <w:rsid w:val="00C659EC"/>
    <w:rsid w:val="00C65CA2"/>
    <w:rsid w:val="00C66129"/>
    <w:rsid w:val="00C66159"/>
    <w:rsid w:val="00C6636C"/>
    <w:rsid w:val="00C66508"/>
    <w:rsid w:val="00C66D4E"/>
    <w:rsid w:val="00C66E31"/>
    <w:rsid w:val="00C6739F"/>
    <w:rsid w:val="00C6751F"/>
    <w:rsid w:val="00C6786E"/>
    <w:rsid w:val="00C67964"/>
    <w:rsid w:val="00C67B57"/>
    <w:rsid w:val="00C67B72"/>
    <w:rsid w:val="00C70629"/>
    <w:rsid w:val="00C70B36"/>
    <w:rsid w:val="00C70EF0"/>
    <w:rsid w:val="00C71E50"/>
    <w:rsid w:val="00C71F62"/>
    <w:rsid w:val="00C7228B"/>
    <w:rsid w:val="00C7265E"/>
    <w:rsid w:val="00C72759"/>
    <w:rsid w:val="00C7293D"/>
    <w:rsid w:val="00C72F16"/>
    <w:rsid w:val="00C73197"/>
    <w:rsid w:val="00C73723"/>
    <w:rsid w:val="00C73CCB"/>
    <w:rsid w:val="00C74159"/>
    <w:rsid w:val="00C74166"/>
    <w:rsid w:val="00C745F7"/>
    <w:rsid w:val="00C747B0"/>
    <w:rsid w:val="00C748C1"/>
    <w:rsid w:val="00C74FB0"/>
    <w:rsid w:val="00C75167"/>
    <w:rsid w:val="00C75781"/>
    <w:rsid w:val="00C75BEB"/>
    <w:rsid w:val="00C75D4F"/>
    <w:rsid w:val="00C75FCC"/>
    <w:rsid w:val="00C76070"/>
    <w:rsid w:val="00C7640B"/>
    <w:rsid w:val="00C76422"/>
    <w:rsid w:val="00C76737"/>
    <w:rsid w:val="00C76C45"/>
    <w:rsid w:val="00C7725B"/>
    <w:rsid w:val="00C77569"/>
    <w:rsid w:val="00C775EA"/>
    <w:rsid w:val="00C777E8"/>
    <w:rsid w:val="00C80110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90"/>
    <w:rsid w:val="00C825E4"/>
    <w:rsid w:val="00C829CB"/>
    <w:rsid w:val="00C82A40"/>
    <w:rsid w:val="00C82B29"/>
    <w:rsid w:val="00C82B5A"/>
    <w:rsid w:val="00C82E99"/>
    <w:rsid w:val="00C82EB2"/>
    <w:rsid w:val="00C82F45"/>
    <w:rsid w:val="00C83569"/>
    <w:rsid w:val="00C836C8"/>
    <w:rsid w:val="00C83CBE"/>
    <w:rsid w:val="00C83F4E"/>
    <w:rsid w:val="00C842E4"/>
    <w:rsid w:val="00C8549F"/>
    <w:rsid w:val="00C85746"/>
    <w:rsid w:val="00C8595C"/>
    <w:rsid w:val="00C859B3"/>
    <w:rsid w:val="00C85D47"/>
    <w:rsid w:val="00C85EE1"/>
    <w:rsid w:val="00C85FF3"/>
    <w:rsid w:val="00C86543"/>
    <w:rsid w:val="00C86E83"/>
    <w:rsid w:val="00C87167"/>
    <w:rsid w:val="00C87219"/>
    <w:rsid w:val="00C87774"/>
    <w:rsid w:val="00C87A37"/>
    <w:rsid w:val="00C87F21"/>
    <w:rsid w:val="00C9001A"/>
    <w:rsid w:val="00C90358"/>
    <w:rsid w:val="00C90726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366"/>
    <w:rsid w:val="00C9354C"/>
    <w:rsid w:val="00C939E7"/>
    <w:rsid w:val="00C93CFC"/>
    <w:rsid w:val="00C94310"/>
    <w:rsid w:val="00C9544B"/>
    <w:rsid w:val="00C959DD"/>
    <w:rsid w:val="00C95BA3"/>
    <w:rsid w:val="00C95C93"/>
    <w:rsid w:val="00C95F02"/>
    <w:rsid w:val="00C96252"/>
    <w:rsid w:val="00C963B5"/>
    <w:rsid w:val="00C963BF"/>
    <w:rsid w:val="00C96B7D"/>
    <w:rsid w:val="00C96C81"/>
    <w:rsid w:val="00C97216"/>
    <w:rsid w:val="00C9726C"/>
    <w:rsid w:val="00C972CD"/>
    <w:rsid w:val="00C976B3"/>
    <w:rsid w:val="00C97A4E"/>
    <w:rsid w:val="00CA05CD"/>
    <w:rsid w:val="00CA0761"/>
    <w:rsid w:val="00CA08AF"/>
    <w:rsid w:val="00CA0A9F"/>
    <w:rsid w:val="00CA0C8D"/>
    <w:rsid w:val="00CA1254"/>
    <w:rsid w:val="00CA1C66"/>
    <w:rsid w:val="00CA1DE6"/>
    <w:rsid w:val="00CA2590"/>
    <w:rsid w:val="00CA2B0D"/>
    <w:rsid w:val="00CA2E9B"/>
    <w:rsid w:val="00CA31CB"/>
    <w:rsid w:val="00CA33DF"/>
    <w:rsid w:val="00CA3576"/>
    <w:rsid w:val="00CA3637"/>
    <w:rsid w:val="00CA3AF2"/>
    <w:rsid w:val="00CA3DA4"/>
    <w:rsid w:val="00CA4B6E"/>
    <w:rsid w:val="00CA4BD8"/>
    <w:rsid w:val="00CA4CCA"/>
    <w:rsid w:val="00CA4F37"/>
    <w:rsid w:val="00CA5894"/>
    <w:rsid w:val="00CA59E0"/>
    <w:rsid w:val="00CA5DAF"/>
    <w:rsid w:val="00CA5DEE"/>
    <w:rsid w:val="00CA63EE"/>
    <w:rsid w:val="00CA6863"/>
    <w:rsid w:val="00CA68E4"/>
    <w:rsid w:val="00CA6AC1"/>
    <w:rsid w:val="00CA6DDD"/>
    <w:rsid w:val="00CA70F2"/>
    <w:rsid w:val="00CA754C"/>
    <w:rsid w:val="00CA7D99"/>
    <w:rsid w:val="00CB01FB"/>
    <w:rsid w:val="00CB0CA1"/>
    <w:rsid w:val="00CB0D3F"/>
    <w:rsid w:val="00CB0E7E"/>
    <w:rsid w:val="00CB0F90"/>
    <w:rsid w:val="00CB119D"/>
    <w:rsid w:val="00CB15D6"/>
    <w:rsid w:val="00CB1A18"/>
    <w:rsid w:val="00CB2180"/>
    <w:rsid w:val="00CB2250"/>
    <w:rsid w:val="00CB22FF"/>
    <w:rsid w:val="00CB2542"/>
    <w:rsid w:val="00CB2B9A"/>
    <w:rsid w:val="00CB2F14"/>
    <w:rsid w:val="00CB2F31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63B5"/>
    <w:rsid w:val="00CB6551"/>
    <w:rsid w:val="00CB6D36"/>
    <w:rsid w:val="00CB7137"/>
    <w:rsid w:val="00CB715B"/>
    <w:rsid w:val="00CB71C9"/>
    <w:rsid w:val="00CB71DB"/>
    <w:rsid w:val="00CB75A9"/>
    <w:rsid w:val="00CB7A84"/>
    <w:rsid w:val="00CB7C06"/>
    <w:rsid w:val="00CB7D4B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1A5"/>
    <w:rsid w:val="00CC2639"/>
    <w:rsid w:val="00CC2F7A"/>
    <w:rsid w:val="00CC36D4"/>
    <w:rsid w:val="00CC3999"/>
    <w:rsid w:val="00CC4156"/>
    <w:rsid w:val="00CC421C"/>
    <w:rsid w:val="00CC433F"/>
    <w:rsid w:val="00CC472A"/>
    <w:rsid w:val="00CC4731"/>
    <w:rsid w:val="00CC5076"/>
    <w:rsid w:val="00CC53B0"/>
    <w:rsid w:val="00CC5624"/>
    <w:rsid w:val="00CC5A55"/>
    <w:rsid w:val="00CC5E20"/>
    <w:rsid w:val="00CC60C4"/>
    <w:rsid w:val="00CC63D5"/>
    <w:rsid w:val="00CC651D"/>
    <w:rsid w:val="00CC6914"/>
    <w:rsid w:val="00CC6CF9"/>
    <w:rsid w:val="00CC6F8D"/>
    <w:rsid w:val="00CC7019"/>
    <w:rsid w:val="00CC713E"/>
    <w:rsid w:val="00CC75BC"/>
    <w:rsid w:val="00CC7775"/>
    <w:rsid w:val="00CC7CB3"/>
    <w:rsid w:val="00CD0110"/>
    <w:rsid w:val="00CD03B2"/>
    <w:rsid w:val="00CD07C2"/>
    <w:rsid w:val="00CD0B5F"/>
    <w:rsid w:val="00CD0C35"/>
    <w:rsid w:val="00CD0E5C"/>
    <w:rsid w:val="00CD10A9"/>
    <w:rsid w:val="00CD134F"/>
    <w:rsid w:val="00CD157D"/>
    <w:rsid w:val="00CD1631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D8F"/>
    <w:rsid w:val="00CD401C"/>
    <w:rsid w:val="00CD40E7"/>
    <w:rsid w:val="00CD451F"/>
    <w:rsid w:val="00CD45B1"/>
    <w:rsid w:val="00CD45FF"/>
    <w:rsid w:val="00CD4A78"/>
    <w:rsid w:val="00CD4DB0"/>
    <w:rsid w:val="00CD5577"/>
    <w:rsid w:val="00CD5998"/>
    <w:rsid w:val="00CD5A2F"/>
    <w:rsid w:val="00CD661D"/>
    <w:rsid w:val="00CD6A26"/>
    <w:rsid w:val="00CD6A57"/>
    <w:rsid w:val="00CD6FBA"/>
    <w:rsid w:val="00CD73C1"/>
    <w:rsid w:val="00CD759C"/>
    <w:rsid w:val="00CD79E2"/>
    <w:rsid w:val="00CD7AF0"/>
    <w:rsid w:val="00CE02A4"/>
    <w:rsid w:val="00CE0725"/>
    <w:rsid w:val="00CE07DD"/>
    <w:rsid w:val="00CE0C4B"/>
    <w:rsid w:val="00CE187D"/>
    <w:rsid w:val="00CE1952"/>
    <w:rsid w:val="00CE1A87"/>
    <w:rsid w:val="00CE1EC8"/>
    <w:rsid w:val="00CE23F0"/>
    <w:rsid w:val="00CE2643"/>
    <w:rsid w:val="00CE269C"/>
    <w:rsid w:val="00CE2707"/>
    <w:rsid w:val="00CE28C8"/>
    <w:rsid w:val="00CE2974"/>
    <w:rsid w:val="00CE29B9"/>
    <w:rsid w:val="00CE312F"/>
    <w:rsid w:val="00CE3402"/>
    <w:rsid w:val="00CE3548"/>
    <w:rsid w:val="00CE3749"/>
    <w:rsid w:val="00CE3BF4"/>
    <w:rsid w:val="00CE3E73"/>
    <w:rsid w:val="00CE3F81"/>
    <w:rsid w:val="00CE4079"/>
    <w:rsid w:val="00CE4105"/>
    <w:rsid w:val="00CE4297"/>
    <w:rsid w:val="00CE456D"/>
    <w:rsid w:val="00CE4CBD"/>
    <w:rsid w:val="00CE4FFE"/>
    <w:rsid w:val="00CE5465"/>
    <w:rsid w:val="00CE564A"/>
    <w:rsid w:val="00CE56A6"/>
    <w:rsid w:val="00CE57A4"/>
    <w:rsid w:val="00CE5AD6"/>
    <w:rsid w:val="00CE5BDF"/>
    <w:rsid w:val="00CE5EE7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FB3"/>
    <w:rsid w:val="00CF2224"/>
    <w:rsid w:val="00CF2405"/>
    <w:rsid w:val="00CF24DA"/>
    <w:rsid w:val="00CF25B2"/>
    <w:rsid w:val="00CF288A"/>
    <w:rsid w:val="00CF3091"/>
    <w:rsid w:val="00CF3465"/>
    <w:rsid w:val="00CF356D"/>
    <w:rsid w:val="00CF3E16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88D"/>
    <w:rsid w:val="00CF593A"/>
    <w:rsid w:val="00CF5970"/>
    <w:rsid w:val="00CF5A45"/>
    <w:rsid w:val="00CF5CA0"/>
    <w:rsid w:val="00CF5FAA"/>
    <w:rsid w:val="00CF6264"/>
    <w:rsid w:val="00CF712D"/>
    <w:rsid w:val="00CF71F9"/>
    <w:rsid w:val="00CF736C"/>
    <w:rsid w:val="00CF751F"/>
    <w:rsid w:val="00CF75A0"/>
    <w:rsid w:val="00CF760D"/>
    <w:rsid w:val="00CF78EB"/>
    <w:rsid w:val="00CF78F6"/>
    <w:rsid w:val="00CF7C11"/>
    <w:rsid w:val="00D001B5"/>
    <w:rsid w:val="00D00568"/>
    <w:rsid w:val="00D0088C"/>
    <w:rsid w:val="00D00B6B"/>
    <w:rsid w:val="00D00C36"/>
    <w:rsid w:val="00D00DB4"/>
    <w:rsid w:val="00D01108"/>
    <w:rsid w:val="00D011A8"/>
    <w:rsid w:val="00D014C0"/>
    <w:rsid w:val="00D01EFC"/>
    <w:rsid w:val="00D02206"/>
    <w:rsid w:val="00D02430"/>
    <w:rsid w:val="00D0255C"/>
    <w:rsid w:val="00D0282D"/>
    <w:rsid w:val="00D02985"/>
    <w:rsid w:val="00D02F5A"/>
    <w:rsid w:val="00D02FF3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942"/>
    <w:rsid w:val="00D04974"/>
    <w:rsid w:val="00D05029"/>
    <w:rsid w:val="00D05139"/>
    <w:rsid w:val="00D051FB"/>
    <w:rsid w:val="00D055F2"/>
    <w:rsid w:val="00D057F6"/>
    <w:rsid w:val="00D05F15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415"/>
    <w:rsid w:val="00D103DE"/>
    <w:rsid w:val="00D10400"/>
    <w:rsid w:val="00D1151A"/>
    <w:rsid w:val="00D11C42"/>
    <w:rsid w:val="00D11D19"/>
    <w:rsid w:val="00D11F1A"/>
    <w:rsid w:val="00D11F2F"/>
    <w:rsid w:val="00D121E5"/>
    <w:rsid w:val="00D12319"/>
    <w:rsid w:val="00D12478"/>
    <w:rsid w:val="00D126EA"/>
    <w:rsid w:val="00D1291A"/>
    <w:rsid w:val="00D12934"/>
    <w:rsid w:val="00D129E4"/>
    <w:rsid w:val="00D12DE3"/>
    <w:rsid w:val="00D131FB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528D"/>
    <w:rsid w:val="00D1545F"/>
    <w:rsid w:val="00D159FF"/>
    <w:rsid w:val="00D15C56"/>
    <w:rsid w:val="00D16166"/>
    <w:rsid w:val="00D163C9"/>
    <w:rsid w:val="00D16591"/>
    <w:rsid w:val="00D1678E"/>
    <w:rsid w:val="00D16D35"/>
    <w:rsid w:val="00D17159"/>
    <w:rsid w:val="00D171FA"/>
    <w:rsid w:val="00D17600"/>
    <w:rsid w:val="00D177AC"/>
    <w:rsid w:val="00D17D73"/>
    <w:rsid w:val="00D17F2D"/>
    <w:rsid w:val="00D2007B"/>
    <w:rsid w:val="00D2038B"/>
    <w:rsid w:val="00D205B5"/>
    <w:rsid w:val="00D205C2"/>
    <w:rsid w:val="00D206A8"/>
    <w:rsid w:val="00D20B1D"/>
    <w:rsid w:val="00D211E9"/>
    <w:rsid w:val="00D2141B"/>
    <w:rsid w:val="00D21586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3A92"/>
    <w:rsid w:val="00D24218"/>
    <w:rsid w:val="00D24305"/>
    <w:rsid w:val="00D24369"/>
    <w:rsid w:val="00D244AF"/>
    <w:rsid w:val="00D2498F"/>
    <w:rsid w:val="00D24DE8"/>
    <w:rsid w:val="00D24F5B"/>
    <w:rsid w:val="00D25015"/>
    <w:rsid w:val="00D2508A"/>
    <w:rsid w:val="00D2596D"/>
    <w:rsid w:val="00D25DCE"/>
    <w:rsid w:val="00D264C9"/>
    <w:rsid w:val="00D26C15"/>
    <w:rsid w:val="00D26CB7"/>
    <w:rsid w:val="00D26DBD"/>
    <w:rsid w:val="00D26F48"/>
    <w:rsid w:val="00D276B6"/>
    <w:rsid w:val="00D3020F"/>
    <w:rsid w:val="00D3048F"/>
    <w:rsid w:val="00D307B3"/>
    <w:rsid w:val="00D30A24"/>
    <w:rsid w:val="00D30BFB"/>
    <w:rsid w:val="00D3112D"/>
    <w:rsid w:val="00D312F6"/>
    <w:rsid w:val="00D314E0"/>
    <w:rsid w:val="00D3182E"/>
    <w:rsid w:val="00D31C91"/>
    <w:rsid w:val="00D31DB6"/>
    <w:rsid w:val="00D31E42"/>
    <w:rsid w:val="00D31F01"/>
    <w:rsid w:val="00D32163"/>
    <w:rsid w:val="00D32764"/>
    <w:rsid w:val="00D32981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80F"/>
    <w:rsid w:val="00D35D6F"/>
    <w:rsid w:val="00D35EEC"/>
    <w:rsid w:val="00D35FD2"/>
    <w:rsid w:val="00D3613E"/>
    <w:rsid w:val="00D36179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01"/>
    <w:rsid w:val="00D414B7"/>
    <w:rsid w:val="00D414BD"/>
    <w:rsid w:val="00D41532"/>
    <w:rsid w:val="00D415E8"/>
    <w:rsid w:val="00D415F3"/>
    <w:rsid w:val="00D416D2"/>
    <w:rsid w:val="00D419CE"/>
    <w:rsid w:val="00D41ADF"/>
    <w:rsid w:val="00D4205A"/>
    <w:rsid w:val="00D4206D"/>
    <w:rsid w:val="00D420A8"/>
    <w:rsid w:val="00D422BF"/>
    <w:rsid w:val="00D428E4"/>
    <w:rsid w:val="00D42B08"/>
    <w:rsid w:val="00D42C3F"/>
    <w:rsid w:val="00D42E05"/>
    <w:rsid w:val="00D42E42"/>
    <w:rsid w:val="00D4351E"/>
    <w:rsid w:val="00D4393F"/>
    <w:rsid w:val="00D44642"/>
    <w:rsid w:val="00D44A66"/>
    <w:rsid w:val="00D44AFC"/>
    <w:rsid w:val="00D44D43"/>
    <w:rsid w:val="00D44E89"/>
    <w:rsid w:val="00D453BF"/>
    <w:rsid w:val="00D45AA0"/>
    <w:rsid w:val="00D45E53"/>
    <w:rsid w:val="00D4602F"/>
    <w:rsid w:val="00D4609E"/>
    <w:rsid w:val="00D46522"/>
    <w:rsid w:val="00D46D94"/>
    <w:rsid w:val="00D46DBC"/>
    <w:rsid w:val="00D46F2B"/>
    <w:rsid w:val="00D4729F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3260"/>
    <w:rsid w:val="00D53636"/>
    <w:rsid w:val="00D54760"/>
    <w:rsid w:val="00D5478E"/>
    <w:rsid w:val="00D5482B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DA4"/>
    <w:rsid w:val="00D55F5B"/>
    <w:rsid w:val="00D5630B"/>
    <w:rsid w:val="00D564D0"/>
    <w:rsid w:val="00D5659F"/>
    <w:rsid w:val="00D569F8"/>
    <w:rsid w:val="00D56BA4"/>
    <w:rsid w:val="00D57056"/>
    <w:rsid w:val="00D5723A"/>
    <w:rsid w:val="00D57AB0"/>
    <w:rsid w:val="00D57AE4"/>
    <w:rsid w:val="00D6013D"/>
    <w:rsid w:val="00D601B4"/>
    <w:rsid w:val="00D60390"/>
    <w:rsid w:val="00D604D4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8C"/>
    <w:rsid w:val="00D633BF"/>
    <w:rsid w:val="00D63468"/>
    <w:rsid w:val="00D64016"/>
    <w:rsid w:val="00D6433D"/>
    <w:rsid w:val="00D64809"/>
    <w:rsid w:val="00D64C52"/>
    <w:rsid w:val="00D65452"/>
    <w:rsid w:val="00D655EB"/>
    <w:rsid w:val="00D657C9"/>
    <w:rsid w:val="00D65CAA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056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62F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BF"/>
    <w:rsid w:val="00D76E59"/>
    <w:rsid w:val="00D76E86"/>
    <w:rsid w:val="00D7770A"/>
    <w:rsid w:val="00D779F5"/>
    <w:rsid w:val="00D77A98"/>
    <w:rsid w:val="00D77AA7"/>
    <w:rsid w:val="00D8151D"/>
    <w:rsid w:val="00D81964"/>
    <w:rsid w:val="00D81D64"/>
    <w:rsid w:val="00D8205E"/>
    <w:rsid w:val="00D82A39"/>
    <w:rsid w:val="00D82AA2"/>
    <w:rsid w:val="00D82E64"/>
    <w:rsid w:val="00D83106"/>
    <w:rsid w:val="00D8327F"/>
    <w:rsid w:val="00D83678"/>
    <w:rsid w:val="00D837EC"/>
    <w:rsid w:val="00D83A5F"/>
    <w:rsid w:val="00D84040"/>
    <w:rsid w:val="00D84A25"/>
    <w:rsid w:val="00D84E09"/>
    <w:rsid w:val="00D85461"/>
    <w:rsid w:val="00D85876"/>
    <w:rsid w:val="00D85914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47D"/>
    <w:rsid w:val="00D928D0"/>
    <w:rsid w:val="00D929FE"/>
    <w:rsid w:val="00D931A2"/>
    <w:rsid w:val="00D93379"/>
    <w:rsid w:val="00D93746"/>
    <w:rsid w:val="00D9397A"/>
    <w:rsid w:val="00D94891"/>
    <w:rsid w:val="00D94E2D"/>
    <w:rsid w:val="00D94F60"/>
    <w:rsid w:val="00D951D8"/>
    <w:rsid w:val="00D952E3"/>
    <w:rsid w:val="00D9545F"/>
    <w:rsid w:val="00D958F5"/>
    <w:rsid w:val="00D95BC5"/>
    <w:rsid w:val="00D96017"/>
    <w:rsid w:val="00D96327"/>
    <w:rsid w:val="00D966B5"/>
    <w:rsid w:val="00D9686C"/>
    <w:rsid w:val="00D970D3"/>
    <w:rsid w:val="00D972DD"/>
    <w:rsid w:val="00D97B16"/>
    <w:rsid w:val="00D97D3E"/>
    <w:rsid w:val="00D97DB9"/>
    <w:rsid w:val="00D97DF4"/>
    <w:rsid w:val="00D97E07"/>
    <w:rsid w:val="00D97F40"/>
    <w:rsid w:val="00DA09DF"/>
    <w:rsid w:val="00DA10E6"/>
    <w:rsid w:val="00DA166C"/>
    <w:rsid w:val="00DA17FA"/>
    <w:rsid w:val="00DA1D5D"/>
    <w:rsid w:val="00DA1D83"/>
    <w:rsid w:val="00DA2035"/>
    <w:rsid w:val="00DA20FA"/>
    <w:rsid w:val="00DA2141"/>
    <w:rsid w:val="00DA2352"/>
    <w:rsid w:val="00DA2649"/>
    <w:rsid w:val="00DA2D29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EDD"/>
    <w:rsid w:val="00DA53C2"/>
    <w:rsid w:val="00DA54C0"/>
    <w:rsid w:val="00DA556C"/>
    <w:rsid w:val="00DA56F9"/>
    <w:rsid w:val="00DA5728"/>
    <w:rsid w:val="00DA5801"/>
    <w:rsid w:val="00DA5B75"/>
    <w:rsid w:val="00DA5DAF"/>
    <w:rsid w:val="00DA5F1F"/>
    <w:rsid w:val="00DA65C1"/>
    <w:rsid w:val="00DA66F9"/>
    <w:rsid w:val="00DA672F"/>
    <w:rsid w:val="00DA6F64"/>
    <w:rsid w:val="00DA717B"/>
    <w:rsid w:val="00DA745C"/>
    <w:rsid w:val="00DA7D03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B2C"/>
    <w:rsid w:val="00DB5B5B"/>
    <w:rsid w:val="00DB6457"/>
    <w:rsid w:val="00DB652C"/>
    <w:rsid w:val="00DB6636"/>
    <w:rsid w:val="00DB6969"/>
    <w:rsid w:val="00DB6F44"/>
    <w:rsid w:val="00DB7538"/>
    <w:rsid w:val="00DB7986"/>
    <w:rsid w:val="00DB7D3F"/>
    <w:rsid w:val="00DB7DF1"/>
    <w:rsid w:val="00DC027D"/>
    <w:rsid w:val="00DC1433"/>
    <w:rsid w:val="00DC169A"/>
    <w:rsid w:val="00DC19BD"/>
    <w:rsid w:val="00DC1A50"/>
    <w:rsid w:val="00DC1ACE"/>
    <w:rsid w:val="00DC1AF5"/>
    <w:rsid w:val="00DC2206"/>
    <w:rsid w:val="00DC26B5"/>
    <w:rsid w:val="00DC2FC9"/>
    <w:rsid w:val="00DC31CB"/>
    <w:rsid w:val="00DC366B"/>
    <w:rsid w:val="00DC394B"/>
    <w:rsid w:val="00DC3A33"/>
    <w:rsid w:val="00DC4273"/>
    <w:rsid w:val="00DC438B"/>
    <w:rsid w:val="00DC468D"/>
    <w:rsid w:val="00DC46D9"/>
    <w:rsid w:val="00DC480C"/>
    <w:rsid w:val="00DC5CA1"/>
    <w:rsid w:val="00DC6572"/>
    <w:rsid w:val="00DC6606"/>
    <w:rsid w:val="00DC66ED"/>
    <w:rsid w:val="00DC67DD"/>
    <w:rsid w:val="00DC6A12"/>
    <w:rsid w:val="00DC7645"/>
    <w:rsid w:val="00DC7EE6"/>
    <w:rsid w:val="00DC7EFF"/>
    <w:rsid w:val="00DD02AE"/>
    <w:rsid w:val="00DD03D1"/>
    <w:rsid w:val="00DD0836"/>
    <w:rsid w:val="00DD1206"/>
    <w:rsid w:val="00DD1810"/>
    <w:rsid w:val="00DD1813"/>
    <w:rsid w:val="00DD1CEB"/>
    <w:rsid w:val="00DD1D17"/>
    <w:rsid w:val="00DD1E21"/>
    <w:rsid w:val="00DD2083"/>
    <w:rsid w:val="00DD20AF"/>
    <w:rsid w:val="00DD250D"/>
    <w:rsid w:val="00DD3148"/>
    <w:rsid w:val="00DD3361"/>
    <w:rsid w:val="00DD33D8"/>
    <w:rsid w:val="00DD3AFF"/>
    <w:rsid w:val="00DD3B7A"/>
    <w:rsid w:val="00DD42A0"/>
    <w:rsid w:val="00DD436D"/>
    <w:rsid w:val="00DD4491"/>
    <w:rsid w:val="00DD44DF"/>
    <w:rsid w:val="00DD5036"/>
    <w:rsid w:val="00DD50EE"/>
    <w:rsid w:val="00DD51D4"/>
    <w:rsid w:val="00DD53C0"/>
    <w:rsid w:val="00DD549A"/>
    <w:rsid w:val="00DD5B14"/>
    <w:rsid w:val="00DD5D6A"/>
    <w:rsid w:val="00DD629B"/>
    <w:rsid w:val="00DD6343"/>
    <w:rsid w:val="00DD6A68"/>
    <w:rsid w:val="00DD6C04"/>
    <w:rsid w:val="00DD7124"/>
    <w:rsid w:val="00DD71C1"/>
    <w:rsid w:val="00DD729F"/>
    <w:rsid w:val="00DD732F"/>
    <w:rsid w:val="00DE01E6"/>
    <w:rsid w:val="00DE0565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48E"/>
    <w:rsid w:val="00DE2E45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78"/>
    <w:rsid w:val="00DE5EB1"/>
    <w:rsid w:val="00DE63D6"/>
    <w:rsid w:val="00DE6473"/>
    <w:rsid w:val="00DE679A"/>
    <w:rsid w:val="00DE6966"/>
    <w:rsid w:val="00DE71CD"/>
    <w:rsid w:val="00DE735F"/>
    <w:rsid w:val="00DE7829"/>
    <w:rsid w:val="00DE7E53"/>
    <w:rsid w:val="00DF0658"/>
    <w:rsid w:val="00DF0737"/>
    <w:rsid w:val="00DF1500"/>
    <w:rsid w:val="00DF173F"/>
    <w:rsid w:val="00DF1768"/>
    <w:rsid w:val="00DF1B0E"/>
    <w:rsid w:val="00DF221D"/>
    <w:rsid w:val="00DF24CE"/>
    <w:rsid w:val="00DF2980"/>
    <w:rsid w:val="00DF299E"/>
    <w:rsid w:val="00DF29FC"/>
    <w:rsid w:val="00DF30A5"/>
    <w:rsid w:val="00DF327E"/>
    <w:rsid w:val="00DF33E0"/>
    <w:rsid w:val="00DF3D00"/>
    <w:rsid w:val="00DF3E2D"/>
    <w:rsid w:val="00DF3F16"/>
    <w:rsid w:val="00DF424C"/>
    <w:rsid w:val="00DF4AF7"/>
    <w:rsid w:val="00DF4BC8"/>
    <w:rsid w:val="00DF5116"/>
    <w:rsid w:val="00DF57D2"/>
    <w:rsid w:val="00DF594C"/>
    <w:rsid w:val="00DF5A04"/>
    <w:rsid w:val="00DF5D69"/>
    <w:rsid w:val="00DF5D6B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DF"/>
    <w:rsid w:val="00E00F14"/>
    <w:rsid w:val="00E012D6"/>
    <w:rsid w:val="00E0166B"/>
    <w:rsid w:val="00E018B8"/>
    <w:rsid w:val="00E01EBF"/>
    <w:rsid w:val="00E020F2"/>
    <w:rsid w:val="00E022FD"/>
    <w:rsid w:val="00E025AC"/>
    <w:rsid w:val="00E029B4"/>
    <w:rsid w:val="00E02C4B"/>
    <w:rsid w:val="00E02FC6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308"/>
    <w:rsid w:val="00E06662"/>
    <w:rsid w:val="00E0683B"/>
    <w:rsid w:val="00E071FF"/>
    <w:rsid w:val="00E077F7"/>
    <w:rsid w:val="00E07A6E"/>
    <w:rsid w:val="00E10483"/>
    <w:rsid w:val="00E11511"/>
    <w:rsid w:val="00E1157B"/>
    <w:rsid w:val="00E11731"/>
    <w:rsid w:val="00E11800"/>
    <w:rsid w:val="00E11EA2"/>
    <w:rsid w:val="00E12B3A"/>
    <w:rsid w:val="00E139D3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7F8"/>
    <w:rsid w:val="00E159B7"/>
    <w:rsid w:val="00E15E51"/>
    <w:rsid w:val="00E15FFC"/>
    <w:rsid w:val="00E161C8"/>
    <w:rsid w:val="00E162C8"/>
    <w:rsid w:val="00E1667D"/>
    <w:rsid w:val="00E1697A"/>
    <w:rsid w:val="00E169B9"/>
    <w:rsid w:val="00E16A62"/>
    <w:rsid w:val="00E17312"/>
    <w:rsid w:val="00E174EF"/>
    <w:rsid w:val="00E1759F"/>
    <w:rsid w:val="00E17948"/>
    <w:rsid w:val="00E17C5C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644"/>
    <w:rsid w:val="00E226B3"/>
    <w:rsid w:val="00E233C4"/>
    <w:rsid w:val="00E23459"/>
    <w:rsid w:val="00E2350A"/>
    <w:rsid w:val="00E2391E"/>
    <w:rsid w:val="00E23D1F"/>
    <w:rsid w:val="00E23FD8"/>
    <w:rsid w:val="00E241E0"/>
    <w:rsid w:val="00E242CB"/>
    <w:rsid w:val="00E2457C"/>
    <w:rsid w:val="00E248E2"/>
    <w:rsid w:val="00E24BDB"/>
    <w:rsid w:val="00E24CC2"/>
    <w:rsid w:val="00E25729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4B3"/>
    <w:rsid w:val="00E30CFA"/>
    <w:rsid w:val="00E30EC5"/>
    <w:rsid w:val="00E31426"/>
    <w:rsid w:val="00E31BBF"/>
    <w:rsid w:val="00E31F31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3C7"/>
    <w:rsid w:val="00E349A5"/>
    <w:rsid w:val="00E34D6B"/>
    <w:rsid w:val="00E34E48"/>
    <w:rsid w:val="00E35701"/>
    <w:rsid w:val="00E35734"/>
    <w:rsid w:val="00E35B51"/>
    <w:rsid w:val="00E363E9"/>
    <w:rsid w:val="00E3642E"/>
    <w:rsid w:val="00E368D0"/>
    <w:rsid w:val="00E36936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549"/>
    <w:rsid w:val="00E4471E"/>
    <w:rsid w:val="00E44833"/>
    <w:rsid w:val="00E44C27"/>
    <w:rsid w:val="00E44E99"/>
    <w:rsid w:val="00E44FCF"/>
    <w:rsid w:val="00E44FD9"/>
    <w:rsid w:val="00E45039"/>
    <w:rsid w:val="00E450BF"/>
    <w:rsid w:val="00E45536"/>
    <w:rsid w:val="00E459D8"/>
    <w:rsid w:val="00E46766"/>
    <w:rsid w:val="00E4687A"/>
    <w:rsid w:val="00E47003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F51"/>
    <w:rsid w:val="00E5155C"/>
    <w:rsid w:val="00E51BD2"/>
    <w:rsid w:val="00E51C94"/>
    <w:rsid w:val="00E51E67"/>
    <w:rsid w:val="00E5206A"/>
    <w:rsid w:val="00E52313"/>
    <w:rsid w:val="00E52737"/>
    <w:rsid w:val="00E52E20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84C"/>
    <w:rsid w:val="00E548B2"/>
    <w:rsid w:val="00E54A04"/>
    <w:rsid w:val="00E5511F"/>
    <w:rsid w:val="00E55250"/>
    <w:rsid w:val="00E554B5"/>
    <w:rsid w:val="00E557B6"/>
    <w:rsid w:val="00E55B9E"/>
    <w:rsid w:val="00E55BDD"/>
    <w:rsid w:val="00E55D0D"/>
    <w:rsid w:val="00E55E9B"/>
    <w:rsid w:val="00E55FE9"/>
    <w:rsid w:val="00E561EB"/>
    <w:rsid w:val="00E565CE"/>
    <w:rsid w:val="00E565D1"/>
    <w:rsid w:val="00E56B51"/>
    <w:rsid w:val="00E57A9E"/>
    <w:rsid w:val="00E57CF0"/>
    <w:rsid w:val="00E6013D"/>
    <w:rsid w:val="00E601DE"/>
    <w:rsid w:val="00E6022F"/>
    <w:rsid w:val="00E604AF"/>
    <w:rsid w:val="00E60728"/>
    <w:rsid w:val="00E60B1F"/>
    <w:rsid w:val="00E60E83"/>
    <w:rsid w:val="00E61006"/>
    <w:rsid w:val="00E611A9"/>
    <w:rsid w:val="00E615C2"/>
    <w:rsid w:val="00E619EF"/>
    <w:rsid w:val="00E623B9"/>
    <w:rsid w:val="00E626CC"/>
    <w:rsid w:val="00E628AE"/>
    <w:rsid w:val="00E62EC3"/>
    <w:rsid w:val="00E62FA5"/>
    <w:rsid w:val="00E634D5"/>
    <w:rsid w:val="00E636CD"/>
    <w:rsid w:val="00E63A11"/>
    <w:rsid w:val="00E63AB6"/>
    <w:rsid w:val="00E6409C"/>
    <w:rsid w:val="00E6446D"/>
    <w:rsid w:val="00E6475D"/>
    <w:rsid w:val="00E64C28"/>
    <w:rsid w:val="00E64FE5"/>
    <w:rsid w:val="00E650E7"/>
    <w:rsid w:val="00E6541A"/>
    <w:rsid w:val="00E6560B"/>
    <w:rsid w:val="00E658D5"/>
    <w:rsid w:val="00E65B8F"/>
    <w:rsid w:val="00E661C7"/>
    <w:rsid w:val="00E662E7"/>
    <w:rsid w:val="00E67950"/>
    <w:rsid w:val="00E67AF7"/>
    <w:rsid w:val="00E67EE7"/>
    <w:rsid w:val="00E67FEA"/>
    <w:rsid w:val="00E70249"/>
    <w:rsid w:val="00E70AB8"/>
    <w:rsid w:val="00E71231"/>
    <w:rsid w:val="00E71758"/>
    <w:rsid w:val="00E71D00"/>
    <w:rsid w:val="00E729EA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7D0"/>
    <w:rsid w:val="00E837F8"/>
    <w:rsid w:val="00E83C79"/>
    <w:rsid w:val="00E83F77"/>
    <w:rsid w:val="00E846EF"/>
    <w:rsid w:val="00E8480D"/>
    <w:rsid w:val="00E84A4D"/>
    <w:rsid w:val="00E84A93"/>
    <w:rsid w:val="00E84AE4"/>
    <w:rsid w:val="00E84F9B"/>
    <w:rsid w:val="00E85162"/>
    <w:rsid w:val="00E852C7"/>
    <w:rsid w:val="00E8552F"/>
    <w:rsid w:val="00E859EC"/>
    <w:rsid w:val="00E85EB0"/>
    <w:rsid w:val="00E8605A"/>
    <w:rsid w:val="00E86548"/>
    <w:rsid w:val="00E86735"/>
    <w:rsid w:val="00E8681C"/>
    <w:rsid w:val="00E86D94"/>
    <w:rsid w:val="00E871BC"/>
    <w:rsid w:val="00E874C9"/>
    <w:rsid w:val="00E87519"/>
    <w:rsid w:val="00E87C1B"/>
    <w:rsid w:val="00E87FC4"/>
    <w:rsid w:val="00E908BC"/>
    <w:rsid w:val="00E90DEC"/>
    <w:rsid w:val="00E91148"/>
    <w:rsid w:val="00E91786"/>
    <w:rsid w:val="00E91C85"/>
    <w:rsid w:val="00E91F89"/>
    <w:rsid w:val="00E91F9F"/>
    <w:rsid w:val="00E9208B"/>
    <w:rsid w:val="00E92960"/>
    <w:rsid w:val="00E92AA2"/>
    <w:rsid w:val="00E92E20"/>
    <w:rsid w:val="00E92EFD"/>
    <w:rsid w:val="00E93288"/>
    <w:rsid w:val="00E933E4"/>
    <w:rsid w:val="00E9363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D0C"/>
    <w:rsid w:val="00E960D3"/>
    <w:rsid w:val="00E96212"/>
    <w:rsid w:val="00E963DC"/>
    <w:rsid w:val="00E96454"/>
    <w:rsid w:val="00E965B0"/>
    <w:rsid w:val="00E96678"/>
    <w:rsid w:val="00E96A43"/>
    <w:rsid w:val="00E96A49"/>
    <w:rsid w:val="00E96C8D"/>
    <w:rsid w:val="00E96E80"/>
    <w:rsid w:val="00E972C8"/>
    <w:rsid w:val="00E97629"/>
    <w:rsid w:val="00E97784"/>
    <w:rsid w:val="00E979B8"/>
    <w:rsid w:val="00E97ABC"/>
    <w:rsid w:val="00E97EE1"/>
    <w:rsid w:val="00E97F0F"/>
    <w:rsid w:val="00EA00B5"/>
    <w:rsid w:val="00EA0AC4"/>
    <w:rsid w:val="00EA0ACF"/>
    <w:rsid w:val="00EA0E26"/>
    <w:rsid w:val="00EA1094"/>
    <w:rsid w:val="00EA1389"/>
    <w:rsid w:val="00EA15D6"/>
    <w:rsid w:val="00EA1E52"/>
    <w:rsid w:val="00EA228C"/>
    <w:rsid w:val="00EA2647"/>
    <w:rsid w:val="00EA2838"/>
    <w:rsid w:val="00EA2DB4"/>
    <w:rsid w:val="00EA2F6F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F29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CA1"/>
    <w:rsid w:val="00EB2D4D"/>
    <w:rsid w:val="00EB309B"/>
    <w:rsid w:val="00EB3215"/>
    <w:rsid w:val="00EB3457"/>
    <w:rsid w:val="00EB376F"/>
    <w:rsid w:val="00EB3A90"/>
    <w:rsid w:val="00EB3E92"/>
    <w:rsid w:val="00EB3F30"/>
    <w:rsid w:val="00EB4155"/>
    <w:rsid w:val="00EB4586"/>
    <w:rsid w:val="00EB4B7D"/>
    <w:rsid w:val="00EB4E96"/>
    <w:rsid w:val="00EB52F9"/>
    <w:rsid w:val="00EB5401"/>
    <w:rsid w:val="00EB5557"/>
    <w:rsid w:val="00EB5C00"/>
    <w:rsid w:val="00EB5ECA"/>
    <w:rsid w:val="00EB5FF3"/>
    <w:rsid w:val="00EB61FA"/>
    <w:rsid w:val="00EB637A"/>
    <w:rsid w:val="00EB665D"/>
    <w:rsid w:val="00EB6818"/>
    <w:rsid w:val="00EB70D0"/>
    <w:rsid w:val="00EB778C"/>
    <w:rsid w:val="00EB7DAF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6D3"/>
    <w:rsid w:val="00EC3C2E"/>
    <w:rsid w:val="00EC3C3F"/>
    <w:rsid w:val="00EC3F0A"/>
    <w:rsid w:val="00EC42B3"/>
    <w:rsid w:val="00EC4563"/>
    <w:rsid w:val="00EC5624"/>
    <w:rsid w:val="00EC579F"/>
    <w:rsid w:val="00EC607F"/>
    <w:rsid w:val="00EC634A"/>
    <w:rsid w:val="00EC6581"/>
    <w:rsid w:val="00EC66F9"/>
    <w:rsid w:val="00EC6751"/>
    <w:rsid w:val="00EC6F24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135B"/>
    <w:rsid w:val="00ED1608"/>
    <w:rsid w:val="00ED1F48"/>
    <w:rsid w:val="00ED21F5"/>
    <w:rsid w:val="00ED2789"/>
    <w:rsid w:val="00ED29EF"/>
    <w:rsid w:val="00ED2A73"/>
    <w:rsid w:val="00ED2A8E"/>
    <w:rsid w:val="00ED2F19"/>
    <w:rsid w:val="00ED2F76"/>
    <w:rsid w:val="00ED31B9"/>
    <w:rsid w:val="00ED3D79"/>
    <w:rsid w:val="00ED4332"/>
    <w:rsid w:val="00ED4637"/>
    <w:rsid w:val="00ED4665"/>
    <w:rsid w:val="00ED4851"/>
    <w:rsid w:val="00ED4E9B"/>
    <w:rsid w:val="00ED4F99"/>
    <w:rsid w:val="00ED5596"/>
    <w:rsid w:val="00ED60B0"/>
    <w:rsid w:val="00ED68BD"/>
    <w:rsid w:val="00ED741C"/>
    <w:rsid w:val="00ED77CE"/>
    <w:rsid w:val="00ED7883"/>
    <w:rsid w:val="00ED78AB"/>
    <w:rsid w:val="00ED7AEB"/>
    <w:rsid w:val="00EE05FD"/>
    <w:rsid w:val="00EE0861"/>
    <w:rsid w:val="00EE0C1D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45B"/>
    <w:rsid w:val="00EE2467"/>
    <w:rsid w:val="00EE2AA7"/>
    <w:rsid w:val="00EE2AE8"/>
    <w:rsid w:val="00EE2BBE"/>
    <w:rsid w:val="00EE328F"/>
    <w:rsid w:val="00EE32A1"/>
    <w:rsid w:val="00EE3403"/>
    <w:rsid w:val="00EE36C4"/>
    <w:rsid w:val="00EE3B6E"/>
    <w:rsid w:val="00EE452F"/>
    <w:rsid w:val="00EE4CE7"/>
    <w:rsid w:val="00EE4F4A"/>
    <w:rsid w:val="00EE551A"/>
    <w:rsid w:val="00EE5918"/>
    <w:rsid w:val="00EE5B10"/>
    <w:rsid w:val="00EE5DDF"/>
    <w:rsid w:val="00EE60CC"/>
    <w:rsid w:val="00EE62CB"/>
    <w:rsid w:val="00EE68CB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109B"/>
    <w:rsid w:val="00EF1555"/>
    <w:rsid w:val="00EF17BF"/>
    <w:rsid w:val="00EF17C7"/>
    <w:rsid w:val="00EF17F8"/>
    <w:rsid w:val="00EF1870"/>
    <w:rsid w:val="00EF2108"/>
    <w:rsid w:val="00EF2C88"/>
    <w:rsid w:val="00EF3072"/>
    <w:rsid w:val="00EF3378"/>
    <w:rsid w:val="00EF35A2"/>
    <w:rsid w:val="00EF3845"/>
    <w:rsid w:val="00EF39CA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BB"/>
    <w:rsid w:val="00EF7348"/>
    <w:rsid w:val="00EF7397"/>
    <w:rsid w:val="00EF7437"/>
    <w:rsid w:val="00EF79EE"/>
    <w:rsid w:val="00F004AF"/>
    <w:rsid w:val="00F00A99"/>
    <w:rsid w:val="00F00C9C"/>
    <w:rsid w:val="00F00F75"/>
    <w:rsid w:val="00F01369"/>
    <w:rsid w:val="00F01670"/>
    <w:rsid w:val="00F01722"/>
    <w:rsid w:val="00F017C9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1ED"/>
    <w:rsid w:val="00F034D9"/>
    <w:rsid w:val="00F03613"/>
    <w:rsid w:val="00F03991"/>
    <w:rsid w:val="00F03B13"/>
    <w:rsid w:val="00F03BB3"/>
    <w:rsid w:val="00F03D23"/>
    <w:rsid w:val="00F04327"/>
    <w:rsid w:val="00F04441"/>
    <w:rsid w:val="00F045D3"/>
    <w:rsid w:val="00F047A7"/>
    <w:rsid w:val="00F04B68"/>
    <w:rsid w:val="00F04CA9"/>
    <w:rsid w:val="00F05F9D"/>
    <w:rsid w:val="00F060DC"/>
    <w:rsid w:val="00F06916"/>
    <w:rsid w:val="00F06D5D"/>
    <w:rsid w:val="00F06F3A"/>
    <w:rsid w:val="00F07286"/>
    <w:rsid w:val="00F0738B"/>
    <w:rsid w:val="00F074AC"/>
    <w:rsid w:val="00F10008"/>
    <w:rsid w:val="00F1050F"/>
    <w:rsid w:val="00F106DA"/>
    <w:rsid w:val="00F10E7D"/>
    <w:rsid w:val="00F110A0"/>
    <w:rsid w:val="00F110AD"/>
    <w:rsid w:val="00F114FF"/>
    <w:rsid w:val="00F11D49"/>
    <w:rsid w:val="00F125B3"/>
    <w:rsid w:val="00F1268C"/>
    <w:rsid w:val="00F1279B"/>
    <w:rsid w:val="00F12C3C"/>
    <w:rsid w:val="00F12E9C"/>
    <w:rsid w:val="00F13805"/>
    <w:rsid w:val="00F13B02"/>
    <w:rsid w:val="00F1408C"/>
    <w:rsid w:val="00F141AB"/>
    <w:rsid w:val="00F1446E"/>
    <w:rsid w:val="00F145AF"/>
    <w:rsid w:val="00F148C3"/>
    <w:rsid w:val="00F14FA6"/>
    <w:rsid w:val="00F155AE"/>
    <w:rsid w:val="00F1606C"/>
    <w:rsid w:val="00F1609C"/>
    <w:rsid w:val="00F16319"/>
    <w:rsid w:val="00F163B4"/>
    <w:rsid w:val="00F169A2"/>
    <w:rsid w:val="00F16A47"/>
    <w:rsid w:val="00F16F40"/>
    <w:rsid w:val="00F171FA"/>
    <w:rsid w:val="00F17486"/>
    <w:rsid w:val="00F178F2"/>
    <w:rsid w:val="00F17BA6"/>
    <w:rsid w:val="00F201F2"/>
    <w:rsid w:val="00F20412"/>
    <w:rsid w:val="00F208D6"/>
    <w:rsid w:val="00F20A14"/>
    <w:rsid w:val="00F20DDF"/>
    <w:rsid w:val="00F20F3E"/>
    <w:rsid w:val="00F210D1"/>
    <w:rsid w:val="00F2123E"/>
    <w:rsid w:val="00F21326"/>
    <w:rsid w:val="00F21705"/>
    <w:rsid w:val="00F218A5"/>
    <w:rsid w:val="00F21BD2"/>
    <w:rsid w:val="00F21D96"/>
    <w:rsid w:val="00F22137"/>
    <w:rsid w:val="00F22396"/>
    <w:rsid w:val="00F22674"/>
    <w:rsid w:val="00F22830"/>
    <w:rsid w:val="00F22AB5"/>
    <w:rsid w:val="00F22C3A"/>
    <w:rsid w:val="00F22E63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E04"/>
    <w:rsid w:val="00F25FE8"/>
    <w:rsid w:val="00F26670"/>
    <w:rsid w:val="00F2689B"/>
    <w:rsid w:val="00F26B24"/>
    <w:rsid w:val="00F26C7A"/>
    <w:rsid w:val="00F26E20"/>
    <w:rsid w:val="00F26F88"/>
    <w:rsid w:val="00F270B0"/>
    <w:rsid w:val="00F274AA"/>
    <w:rsid w:val="00F27A9C"/>
    <w:rsid w:val="00F27AFA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D65"/>
    <w:rsid w:val="00F31E68"/>
    <w:rsid w:val="00F32166"/>
    <w:rsid w:val="00F3230C"/>
    <w:rsid w:val="00F32B1F"/>
    <w:rsid w:val="00F32C8B"/>
    <w:rsid w:val="00F32D96"/>
    <w:rsid w:val="00F3305E"/>
    <w:rsid w:val="00F332A7"/>
    <w:rsid w:val="00F33505"/>
    <w:rsid w:val="00F33799"/>
    <w:rsid w:val="00F33CAB"/>
    <w:rsid w:val="00F33DED"/>
    <w:rsid w:val="00F34192"/>
    <w:rsid w:val="00F344CC"/>
    <w:rsid w:val="00F34549"/>
    <w:rsid w:val="00F345CF"/>
    <w:rsid w:val="00F3490F"/>
    <w:rsid w:val="00F3498E"/>
    <w:rsid w:val="00F34ED7"/>
    <w:rsid w:val="00F34F67"/>
    <w:rsid w:val="00F353BD"/>
    <w:rsid w:val="00F354C2"/>
    <w:rsid w:val="00F359D6"/>
    <w:rsid w:val="00F35AFA"/>
    <w:rsid w:val="00F35DCB"/>
    <w:rsid w:val="00F36187"/>
    <w:rsid w:val="00F36283"/>
    <w:rsid w:val="00F36CC1"/>
    <w:rsid w:val="00F37B50"/>
    <w:rsid w:val="00F37DF8"/>
    <w:rsid w:val="00F402E7"/>
    <w:rsid w:val="00F40321"/>
    <w:rsid w:val="00F406F4"/>
    <w:rsid w:val="00F4109F"/>
    <w:rsid w:val="00F41269"/>
    <w:rsid w:val="00F41448"/>
    <w:rsid w:val="00F41694"/>
    <w:rsid w:val="00F419D3"/>
    <w:rsid w:val="00F41B2E"/>
    <w:rsid w:val="00F41E98"/>
    <w:rsid w:val="00F41FE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96A"/>
    <w:rsid w:val="00F44A59"/>
    <w:rsid w:val="00F44AF3"/>
    <w:rsid w:val="00F44C7D"/>
    <w:rsid w:val="00F4512A"/>
    <w:rsid w:val="00F451B8"/>
    <w:rsid w:val="00F45433"/>
    <w:rsid w:val="00F4556D"/>
    <w:rsid w:val="00F456E3"/>
    <w:rsid w:val="00F45860"/>
    <w:rsid w:val="00F45C01"/>
    <w:rsid w:val="00F46211"/>
    <w:rsid w:val="00F46A94"/>
    <w:rsid w:val="00F46AC4"/>
    <w:rsid w:val="00F46C18"/>
    <w:rsid w:val="00F46C5C"/>
    <w:rsid w:val="00F4727F"/>
    <w:rsid w:val="00F475DD"/>
    <w:rsid w:val="00F47800"/>
    <w:rsid w:val="00F47E9B"/>
    <w:rsid w:val="00F47EA1"/>
    <w:rsid w:val="00F50193"/>
    <w:rsid w:val="00F50566"/>
    <w:rsid w:val="00F50B7F"/>
    <w:rsid w:val="00F50C70"/>
    <w:rsid w:val="00F510C6"/>
    <w:rsid w:val="00F51190"/>
    <w:rsid w:val="00F519B5"/>
    <w:rsid w:val="00F51E74"/>
    <w:rsid w:val="00F52555"/>
    <w:rsid w:val="00F527E9"/>
    <w:rsid w:val="00F530AA"/>
    <w:rsid w:val="00F5340C"/>
    <w:rsid w:val="00F53D68"/>
    <w:rsid w:val="00F53E99"/>
    <w:rsid w:val="00F53EBF"/>
    <w:rsid w:val="00F53EE4"/>
    <w:rsid w:val="00F53F59"/>
    <w:rsid w:val="00F5423E"/>
    <w:rsid w:val="00F542ED"/>
    <w:rsid w:val="00F54327"/>
    <w:rsid w:val="00F5506B"/>
    <w:rsid w:val="00F55C67"/>
    <w:rsid w:val="00F5678E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0FD8"/>
    <w:rsid w:val="00F6101F"/>
    <w:rsid w:val="00F61238"/>
    <w:rsid w:val="00F61266"/>
    <w:rsid w:val="00F617E5"/>
    <w:rsid w:val="00F61B90"/>
    <w:rsid w:val="00F624B2"/>
    <w:rsid w:val="00F62CF0"/>
    <w:rsid w:val="00F62E48"/>
    <w:rsid w:val="00F62FE0"/>
    <w:rsid w:val="00F634CA"/>
    <w:rsid w:val="00F639C5"/>
    <w:rsid w:val="00F639E3"/>
    <w:rsid w:val="00F63BF0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11C7"/>
    <w:rsid w:val="00F71483"/>
    <w:rsid w:val="00F71591"/>
    <w:rsid w:val="00F715EC"/>
    <w:rsid w:val="00F71782"/>
    <w:rsid w:val="00F719DB"/>
    <w:rsid w:val="00F71A04"/>
    <w:rsid w:val="00F71D1C"/>
    <w:rsid w:val="00F720D4"/>
    <w:rsid w:val="00F7213B"/>
    <w:rsid w:val="00F7283E"/>
    <w:rsid w:val="00F72AE9"/>
    <w:rsid w:val="00F73226"/>
    <w:rsid w:val="00F7373B"/>
    <w:rsid w:val="00F737CF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C75"/>
    <w:rsid w:val="00F75F62"/>
    <w:rsid w:val="00F761DB"/>
    <w:rsid w:val="00F765FE"/>
    <w:rsid w:val="00F768FF"/>
    <w:rsid w:val="00F7698C"/>
    <w:rsid w:val="00F76B03"/>
    <w:rsid w:val="00F76D16"/>
    <w:rsid w:val="00F777D2"/>
    <w:rsid w:val="00F802BA"/>
    <w:rsid w:val="00F80C2E"/>
    <w:rsid w:val="00F80ECA"/>
    <w:rsid w:val="00F812C9"/>
    <w:rsid w:val="00F812DD"/>
    <w:rsid w:val="00F81A36"/>
    <w:rsid w:val="00F81AA4"/>
    <w:rsid w:val="00F82178"/>
    <w:rsid w:val="00F8223A"/>
    <w:rsid w:val="00F822E2"/>
    <w:rsid w:val="00F825A3"/>
    <w:rsid w:val="00F8292E"/>
    <w:rsid w:val="00F82AB5"/>
    <w:rsid w:val="00F82C17"/>
    <w:rsid w:val="00F83231"/>
    <w:rsid w:val="00F835AD"/>
    <w:rsid w:val="00F83B14"/>
    <w:rsid w:val="00F83C64"/>
    <w:rsid w:val="00F83F75"/>
    <w:rsid w:val="00F8409A"/>
    <w:rsid w:val="00F8450E"/>
    <w:rsid w:val="00F848A0"/>
    <w:rsid w:val="00F84B56"/>
    <w:rsid w:val="00F84F29"/>
    <w:rsid w:val="00F850D1"/>
    <w:rsid w:val="00F850F9"/>
    <w:rsid w:val="00F8513E"/>
    <w:rsid w:val="00F8515B"/>
    <w:rsid w:val="00F857D2"/>
    <w:rsid w:val="00F8609A"/>
    <w:rsid w:val="00F860FC"/>
    <w:rsid w:val="00F86676"/>
    <w:rsid w:val="00F867B6"/>
    <w:rsid w:val="00F87331"/>
    <w:rsid w:val="00F8753C"/>
    <w:rsid w:val="00F878D1"/>
    <w:rsid w:val="00F87B1C"/>
    <w:rsid w:val="00F87C90"/>
    <w:rsid w:val="00F87E8B"/>
    <w:rsid w:val="00F90115"/>
    <w:rsid w:val="00F9045B"/>
    <w:rsid w:val="00F9052B"/>
    <w:rsid w:val="00F90677"/>
    <w:rsid w:val="00F908ED"/>
    <w:rsid w:val="00F90DC5"/>
    <w:rsid w:val="00F91140"/>
    <w:rsid w:val="00F91864"/>
    <w:rsid w:val="00F91A02"/>
    <w:rsid w:val="00F91C20"/>
    <w:rsid w:val="00F91F68"/>
    <w:rsid w:val="00F92910"/>
    <w:rsid w:val="00F92A3D"/>
    <w:rsid w:val="00F92F8D"/>
    <w:rsid w:val="00F930DA"/>
    <w:rsid w:val="00F932EB"/>
    <w:rsid w:val="00F9366A"/>
    <w:rsid w:val="00F94102"/>
    <w:rsid w:val="00F9415C"/>
    <w:rsid w:val="00F943FA"/>
    <w:rsid w:val="00F94425"/>
    <w:rsid w:val="00F94596"/>
    <w:rsid w:val="00F94C13"/>
    <w:rsid w:val="00F94D37"/>
    <w:rsid w:val="00F953E2"/>
    <w:rsid w:val="00F95B42"/>
    <w:rsid w:val="00F961F6"/>
    <w:rsid w:val="00F96217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EA"/>
    <w:rsid w:val="00F97FEF"/>
    <w:rsid w:val="00FA02B7"/>
    <w:rsid w:val="00FA0449"/>
    <w:rsid w:val="00FA0483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3F24"/>
    <w:rsid w:val="00FA404D"/>
    <w:rsid w:val="00FA4244"/>
    <w:rsid w:val="00FA43E3"/>
    <w:rsid w:val="00FA4778"/>
    <w:rsid w:val="00FA4C03"/>
    <w:rsid w:val="00FA4D7E"/>
    <w:rsid w:val="00FA4E24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2CA"/>
    <w:rsid w:val="00FA6470"/>
    <w:rsid w:val="00FA6B5C"/>
    <w:rsid w:val="00FA6BA7"/>
    <w:rsid w:val="00FA6FCF"/>
    <w:rsid w:val="00FA73BD"/>
    <w:rsid w:val="00FA751D"/>
    <w:rsid w:val="00FA7858"/>
    <w:rsid w:val="00FA7AE3"/>
    <w:rsid w:val="00FB04AB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2D58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48"/>
    <w:rsid w:val="00FB4C5C"/>
    <w:rsid w:val="00FB4F5A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5BA"/>
    <w:rsid w:val="00FB77DF"/>
    <w:rsid w:val="00FB7A13"/>
    <w:rsid w:val="00FB7A26"/>
    <w:rsid w:val="00FB7AE2"/>
    <w:rsid w:val="00FB7B3C"/>
    <w:rsid w:val="00FB7F22"/>
    <w:rsid w:val="00FC0C46"/>
    <w:rsid w:val="00FC0CC6"/>
    <w:rsid w:val="00FC1220"/>
    <w:rsid w:val="00FC1449"/>
    <w:rsid w:val="00FC17D0"/>
    <w:rsid w:val="00FC198A"/>
    <w:rsid w:val="00FC1C06"/>
    <w:rsid w:val="00FC1F6E"/>
    <w:rsid w:val="00FC248F"/>
    <w:rsid w:val="00FC27D7"/>
    <w:rsid w:val="00FC28F2"/>
    <w:rsid w:val="00FC32D3"/>
    <w:rsid w:val="00FC3874"/>
    <w:rsid w:val="00FC3880"/>
    <w:rsid w:val="00FC3BC6"/>
    <w:rsid w:val="00FC44FF"/>
    <w:rsid w:val="00FC45AF"/>
    <w:rsid w:val="00FC45B4"/>
    <w:rsid w:val="00FC472C"/>
    <w:rsid w:val="00FC48EA"/>
    <w:rsid w:val="00FC4CDE"/>
    <w:rsid w:val="00FC4FCE"/>
    <w:rsid w:val="00FC556C"/>
    <w:rsid w:val="00FC5606"/>
    <w:rsid w:val="00FC5752"/>
    <w:rsid w:val="00FC5A99"/>
    <w:rsid w:val="00FC5D92"/>
    <w:rsid w:val="00FC63D9"/>
    <w:rsid w:val="00FC6B8B"/>
    <w:rsid w:val="00FC6EB5"/>
    <w:rsid w:val="00FC768F"/>
    <w:rsid w:val="00FC7873"/>
    <w:rsid w:val="00FC7A9F"/>
    <w:rsid w:val="00FC7DD6"/>
    <w:rsid w:val="00FC7E01"/>
    <w:rsid w:val="00FD0996"/>
    <w:rsid w:val="00FD0B8A"/>
    <w:rsid w:val="00FD134A"/>
    <w:rsid w:val="00FD16E2"/>
    <w:rsid w:val="00FD1980"/>
    <w:rsid w:val="00FD1C99"/>
    <w:rsid w:val="00FD1F19"/>
    <w:rsid w:val="00FD2103"/>
    <w:rsid w:val="00FD2502"/>
    <w:rsid w:val="00FD2FFE"/>
    <w:rsid w:val="00FD31AE"/>
    <w:rsid w:val="00FD3368"/>
    <w:rsid w:val="00FD3515"/>
    <w:rsid w:val="00FD3CE8"/>
    <w:rsid w:val="00FD3D56"/>
    <w:rsid w:val="00FD3F53"/>
    <w:rsid w:val="00FD40C0"/>
    <w:rsid w:val="00FD4297"/>
    <w:rsid w:val="00FD4A86"/>
    <w:rsid w:val="00FD4B83"/>
    <w:rsid w:val="00FD4D42"/>
    <w:rsid w:val="00FD51AC"/>
    <w:rsid w:val="00FD5742"/>
    <w:rsid w:val="00FD5839"/>
    <w:rsid w:val="00FD5A1E"/>
    <w:rsid w:val="00FD6C95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E08"/>
    <w:rsid w:val="00FE3F50"/>
    <w:rsid w:val="00FE3FD2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5FBF"/>
    <w:rsid w:val="00FE65BF"/>
    <w:rsid w:val="00FE6AC6"/>
    <w:rsid w:val="00FE6AD3"/>
    <w:rsid w:val="00FE7505"/>
    <w:rsid w:val="00FE7CFC"/>
    <w:rsid w:val="00FF0059"/>
    <w:rsid w:val="00FF00B6"/>
    <w:rsid w:val="00FF0529"/>
    <w:rsid w:val="00FF08AF"/>
    <w:rsid w:val="00FF0A33"/>
    <w:rsid w:val="00FF0C67"/>
    <w:rsid w:val="00FF0CA1"/>
    <w:rsid w:val="00FF0DE6"/>
    <w:rsid w:val="00FF25AA"/>
    <w:rsid w:val="00FF2928"/>
    <w:rsid w:val="00FF297A"/>
    <w:rsid w:val="00FF2B29"/>
    <w:rsid w:val="00FF2C5C"/>
    <w:rsid w:val="00FF2EA6"/>
    <w:rsid w:val="00FF34C0"/>
    <w:rsid w:val="00FF35BF"/>
    <w:rsid w:val="00FF36D9"/>
    <w:rsid w:val="00FF3BD3"/>
    <w:rsid w:val="00FF3ECD"/>
    <w:rsid w:val="00FF4464"/>
    <w:rsid w:val="00FF45D1"/>
    <w:rsid w:val="00FF4797"/>
    <w:rsid w:val="00FF4FBB"/>
    <w:rsid w:val="00FF510B"/>
    <w:rsid w:val="00FF5875"/>
    <w:rsid w:val="00FF6021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0364D"/>
  <w15:docId w15:val="{A3DC1592-2AA4-4D7B-803C-DE8D4047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3938"/>
    <w:rPr>
      <w:rFonts w:ascii="AngsanaUPC" w:hAnsi="AngsanaUPC" w:cs="AngsanaUPC"/>
      <w:sz w:val="32"/>
      <w:szCs w:val="32"/>
    </w:rPr>
  </w:style>
  <w:style w:type="paragraph" w:styleId="10">
    <w:name w:val="heading 1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3">
    <w:name w:val="heading 3"/>
    <w:basedOn w:val="a"/>
    <w:next w:val="a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4">
    <w:name w:val="heading 4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5">
    <w:name w:val="heading 5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6">
    <w:name w:val="heading 6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7">
    <w:name w:val="heading 7"/>
    <w:basedOn w:val="a"/>
    <w:next w:val="a"/>
    <w:link w:val="70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8">
    <w:name w:val="heading 8"/>
    <w:basedOn w:val="a"/>
    <w:next w:val="a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9">
    <w:name w:val="heading 9"/>
    <w:basedOn w:val="a"/>
    <w:next w:val="a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5">
    <w:name w:val="caption"/>
    <w:basedOn w:val="a"/>
    <w:next w:val="a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a6">
    <w:name w:val="Body Text"/>
    <w:basedOn w:val="a"/>
    <w:rsid w:val="003B7AC8"/>
    <w:pPr>
      <w:spacing w:after="120"/>
    </w:pPr>
    <w:rPr>
      <w:sz w:val="36"/>
      <w:szCs w:val="36"/>
    </w:rPr>
  </w:style>
  <w:style w:type="paragraph" w:styleId="a7">
    <w:name w:val="Block Text"/>
    <w:basedOn w:val="a"/>
    <w:rsid w:val="003B7AC8"/>
    <w:pPr>
      <w:tabs>
        <w:tab w:val="left" w:pos="1440"/>
      </w:tabs>
      <w:ind w:left="540" w:right="450"/>
      <w:jc w:val="both"/>
    </w:pPr>
  </w:style>
  <w:style w:type="paragraph" w:styleId="20">
    <w:name w:val="Body Text 2"/>
    <w:basedOn w:val="a"/>
    <w:link w:val="21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30">
    <w:name w:val="Body Text 3"/>
    <w:basedOn w:val="a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a8">
    <w:name w:val="Document Map"/>
    <w:basedOn w:val="a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a9">
    <w:name w:val="Table Grid"/>
    <w:basedOn w:val="a1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ate"/>
    <w:basedOn w:val="a"/>
    <w:next w:val="a"/>
    <w:rsid w:val="007E5881"/>
    <w:rPr>
      <w:rFonts w:cs="Angsana New"/>
      <w:szCs w:val="37"/>
    </w:rPr>
  </w:style>
  <w:style w:type="paragraph" w:customStyle="1" w:styleId="Char">
    <w:name w:val="Char"/>
    <w:basedOn w:val="a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b">
    <w:name w:val="Balloon Text"/>
    <w:basedOn w:val="a"/>
    <w:semiHidden/>
    <w:rsid w:val="00154BE4"/>
    <w:rPr>
      <w:rFonts w:ascii="Tahoma" w:hAnsi="Tahoma" w:cs="Angsana New"/>
      <w:sz w:val="16"/>
      <w:szCs w:val="18"/>
    </w:rPr>
  </w:style>
  <w:style w:type="paragraph" w:styleId="ac">
    <w:name w:val="header"/>
    <w:basedOn w:val="a"/>
    <w:link w:val="ad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d">
    <w:name w:val="หัวกระดาษ อักขระ"/>
    <w:link w:val="ac"/>
    <w:rsid w:val="003A646B"/>
    <w:rPr>
      <w:rFonts w:ascii="AngsanaUPC" w:hAnsi="AngsanaUPC"/>
      <w:sz w:val="32"/>
      <w:szCs w:val="40"/>
    </w:rPr>
  </w:style>
  <w:style w:type="paragraph" w:styleId="ae">
    <w:name w:val="footer"/>
    <w:basedOn w:val="a"/>
    <w:link w:val="af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f">
    <w:name w:val="ท้ายกระดาษ อักขระ"/>
    <w:link w:val="ae"/>
    <w:uiPriority w:val="99"/>
    <w:rsid w:val="003A646B"/>
    <w:rPr>
      <w:rFonts w:ascii="AngsanaUPC" w:hAnsi="AngsanaUPC"/>
      <w:sz w:val="32"/>
      <w:szCs w:val="40"/>
    </w:rPr>
  </w:style>
  <w:style w:type="paragraph" w:styleId="22">
    <w:name w:val="Body Text Indent 2"/>
    <w:basedOn w:val="a"/>
    <w:link w:val="23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3">
    <w:name w:val="การเยื้องเนื้อความ 2 อักขระ"/>
    <w:link w:val="22"/>
    <w:rsid w:val="005B2CF3"/>
    <w:rPr>
      <w:rFonts w:ascii="AngsanaUPC" w:hAnsi="AngsanaUPC"/>
      <w:sz w:val="32"/>
      <w:szCs w:val="40"/>
    </w:rPr>
  </w:style>
  <w:style w:type="paragraph" w:styleId="af0">
    <w:name w:val="List Paragraph"/>
    <w:basedOn w:val="a"/>
    <w:link w:val="af1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a4">
    <w:name w:val="ข้อความแมโคร อักขระ"/>
    <w:link w:val="a3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21">
    <w:name w:val="เนื้อความ 2 อักขระ"/>
    <w:link w:val="20"/>
    <w:rsid w:val="002F398B"/>
    <w:rPr>
      <w:rFonts w:ascii="AngsanaUPC" w:hAnsi="AngsanaUPC" w:cs="AngsanaUPC"/>
      <w:sz w:val="32"/>
      <w:szCs w:val="32"/>
    </w:rPr>
  </w:style>
  <w:style w:type="character" w:styleId="af2">
    <w:name w:val="line number"/>
    <w:basedOn w:val="a0"/>
    <w:rsid w:val="003467FE"/>
  </w:style>
  <w:style w:type="character" w:customStyle="1" w:styleId="af1">
    <w:name w:val="ย่อหน้ารายการ อักขระ"/>
    <w:basedOn w:val="a0"/>
    <w:link w:val="af0"/>
    <w:uiPriority w:val="34"/>
    <w:locked/>
    <w:rsid w:val="00954166"/>
    <w:rPr>
      <w:rFonts w:ascii="AngsanaUPC" w:hAnsi="AngsanaUPC"/>
      <w:sz w:val="32"/>
      <w:szCs w:val="40"/>
    </w:rPr>
  </w:style>
  <w:style w:type="character" w:customStyle="1" w:styleId="70">
    <w:name w:val="หัวเรื่อง 7 อักขระ"/>
    <w:basedOn w:val="a0"/>
    <w:link w:val="7"/>
    <w:rsid w:val="003C5FC2"/>
    <w:rPr>
      <w:rFonts w:ascii="AngsanaUPC" w:eastAsia="Cordia New" w:hAnsi="AngsanaUPC" w:cs="AngsanaUPC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3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49B51-44DA-4A43-B002-26BA4B8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860</TotalTime>
  <Pages>19</Pages>
  <Words>5523</Words>
  <Characters>23191</Characters>
  <Application>Microsoft Office Word</Application>
  <DocSecurity>0</DocSecurity>
  <Lines>193</Lines>
  <Paragraphs>57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Pim Ekudompong</cp:lastModifiedBy>
  <cp:revision>43</cp:revision>
  <cp:lastPrinted>2023-05-05T10:13:00Z</cp:lastPrinted>
  <dcterms:created xsi:type="dcterms:W3CDTF">2023-04-29T13:50:00Z</dcterms:created>
  <dcterms:modified xsi:type="dcterms:W3CDTF">2023-05-09T06:59:00Z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