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8457DC" w14:paraId="0F363CC2" w14:textId="77777777" w:rsidTr="00FB506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8457DC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ExtraText"/>
            <w:bookmarkStart w:id="1" w:name="_Hlk68267982"/>
            <w:bookmarkEnd w:id="0"/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8457DC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8457DC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8457DC" w14:paraId="7DBF77DF" w14:textId="77777777" w:rsidTr="00FB5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8457DC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8457DC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8457DC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2A31" w:rsidRPr="008457DC" w14:paraId="418C64D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2EEBB048" w:rsidR="00E72A31" w:rsidRPr="008457DC" w:rsidRDefault="00E51C18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FBDDB21" w14:textId="7A37E6D2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52F73" w:rsidRPr="008457DC" w14:paraId="14B089D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90E0FC" w14:textId="05F21A0D" w:rsidR="00F52F73" w:rsidRPr="008457DC" w:rsidDel="005765CD" w:rsidRDefault="00D95A4F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1404CD" w14:textId="77777777" w:rsidR="00F52F73" w:rsidRPr="008457DC" w:rsidRDefault="00F52F73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0923D5" w14:textId="35F5D765" w:rsidR="00F52F73" w:rsidRPr="008457DC" w:rsidRDefault="00293579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72A31" w:rsidRPr="008457DC" w14:paraId="0F70CA13" w14:textId="77777777" w:rsidTr="00105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6FC69CA" w14:textId="11E17C3A" w:rsidR="00E72A31" w:rsidRPr="008457DC" w:rsidRDefault="00D95A4F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C731086" w14:textId="77777777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54DA99E" w14:textId="651457BC" w:rsidR="00E72A31" w:rsidRPr="008457DC" w:rsidRDefault="00E72A31" w:rsidP="00E72A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552A2F" w:rsidRPr="008457DC" w14:paraId="4F0DB836" w14:textId="77777777" w:rsidTr="00105C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0FCD3F5" w14:textId="41548BFB" w:rsidR="00552A2F" w:rsidRPr="005D1C54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1C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E5C1FB6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F3994C9" w14:textId="5AC19BCD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52A2F" w:rsidRPr="008457DC" w14:paraId="60D0D19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65B6AE38" w:rsidR="00552A2F" w:rsidRPr="008457DC" w:rsidRDefault="00552A2F" w:rsidP="00552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5EC487" w14:textId="77777777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48E501E8" w:rsidR="00552A2F" w:rsidRPr="008457DC" w:rsidRDefault="00552A2F" w:rsidP="00552A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C5B78" w:rsidRPr="008457DC" w14:paraId="0D9BF1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2B2D2398" w:rsidR="00BC5B78" w:rsidRPr="008457DC" w:rsidRDefault="00BC5B78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F241BF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CD11EEB" w14:textId="1859F193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B637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C5B78" w:rsidRPr="008457DC" w14:paraId="2B0271D9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1595DB7D" w:rsidR="00BC5B78" w:rsidRPr="008457DC" w:rsidRDefault="00BC5B78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025241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76B928F4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BC5B78" w:rsidRPr="008457DC" w14:paraId="3C36229C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568005" w14:textId="1BAA2F1A" w:rsidR="00BC5B78" w:rsidRDefault="00BC5B78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79FAF0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9C88BB" w14:textId="73D83118" w:rsidR="00BC5B78" w:rsidRPr="00B6377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BC5B78" w:rsidRPr="008457DC" w14:paraId="0CCD213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573EF" w14:textId="58F0622D" w:rsidR="00BC5B78" w:rsidRPr="008457DC" w:rsidRDefault="00BC5B78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AAD6155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7BB4A0" w14:textId="41C4F6C3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5B78" w:rsidRPr="008457DC" w14:paraId="1EFF462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D665D4" w14:textId="46491C8E" w:rsidR="00BC5B78" w:rsidRPr="008457DC" w:rsidRDefault="00BC5B78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70D413F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CCF72" w14:textId="4D114F65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C5B78" w:rsidRPr="008457DC" w14:paraId="0ED6A5F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A44DF" w14:textId="15DAD07F" w:rsidR="00BC5B78" w:rsidRDefault="00BC5B78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9711C83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5FD763" w14:textId="04EA5362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C1B4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C5B78" w:rsidRPr="008457DC" w14:paraId="61BC340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AC1C63" w14:textId="0F1E1F78" w:rsidR="00BC5B78" w:rsidRPr="008457DC" w:rsidRDefault="00BC5B78" w:rsidP="00BC5B7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BC9F2CF" w14:textId="77777777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74B7CE" w14:textId="48FD8E00" w:rsidR="00BC5B78" w:rsidRPr="008457DC" w:rsidRDefault="00BC5B78" w:rsidP="00BC5B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bookmarkEnd w:id="1"/>
    </w:tbl>
    <w:p w14:paraId="06BAB242" w14:textId="17F04981" w:rsidR="00A96A58" w:rsidRPr="008457DC" w:rsidRDefault="00A96A58" w:rsidP="004C744C">
      <w:pPr>
        <w:rPr>
          <w:rFonts w:asciiTheme="majorBidi" w:hAnsiTheme="majorBidi" w:cstheme="majorBidi"/>
        </w:rPr>
      </w:pPr>
    </w:p>
    <w:p w14:paraId="78409AC0" w14:textId="77777777" w:rsidR="00A96A58" w:rsidRPr="008457DC" w:rsidRDefault="00A9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457DC">
        <w:rPr>
          <w:rFonts w:asciiTheme="majorBidi" w:hAnsiTheme="majorBidi" w:cstheme="majorBidi"/>
        </w:rPr>
        <w:br w:type="page"/>
      </w:r>
    </w:p>
    <w:p w14:paraId="70BC26D4" w14:textId="02603664" w:rsidR="001F253B" w:rsidRPr="008457DC" w:rsidRDefault="001F253B" w:rsidP="00D27A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B61EF" w:rsidRPr="008457D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D2A9756" w14:textId="77777777" w:rsidR="001F253B" w:rsidRPr="008457DC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6CA42" w14:textId="3B1483ED" w:rsidR="006417FE" w:rsidRPr="008457DC" w:rsidRDefault="001F253B" w:rsidP="00DB7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firstLine="1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61EF" w:rsidRPr="0089311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EF472C" w:rsidRPr="0089311E">
        <w:rPr>
          <w:rFonts w:asciiTheme="majorBidi" w:hAnsiTheme="majorBidi" w:cstheme="majorBidi"/>
          <w:sz w:val="30"/>
          <w:szCs w:val="30"/>
          <w:cs/>
        </w:rPr>
        <w:t>นี้</w:t>
      </w:r>
      <w:r w:rsidRPr="0089311E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89311E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89311E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89311E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89311E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89311E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89311E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89311E">
        <w:rPr>
          <w:rFonts w:asciiTheme="majorBidi" w:hAnsiTheme="majorBidi" w:cstheme="majorBidi"/>
          <w:sz w:val="30"/>
          <w:szCs w:val="30"/>
          <w:cs/>
        </w:rPr>
        <w:t>่</w:t>
      </w:r>
      <w:r w:rsidR="00E20C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0CFF">
        <w:rPr>
          <w:rFonts w:asciiTheme="majorBidi" w:hAnsiTheme="majorBidi" w:cstheme="majorBidi"/>
          <w:sz w:val="30"/>
          <w:szCs w:val="30"/>
        </w:rPr>
        <w:t>12</w:t>
      </w:r>
      <w:r w:rsidR="006417FE">
        <w:rPr>
          <w:rFonts w:asciiTheme="majorBidi" w:hAnsiTheme="majorBidi" w:cstheme="majorBidi"/>
          <w:sz w:val="30"/>
          <w:szCs w:val="30"/>
        </w:rPr>
        <w:t xml:space="preserve"> </w:t>
      </w:r>
      <w:r w:rsidR="006417F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6417FE" w:rsidRPr="00D16F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417FE" w:rsidRPr="00D16FCF">
        <w:rPr>
          <w:rFonts w:asciiTheme="majorBidi" w:hAnsiTheme="majorBidi" w:cstheme="majorBidi"/>
          <w:sz w:val="30"/>
          <w:szCs w:val="30"/>
        </w:rPr>
        <w:t>256</w:t>
      </w:r>
      <w:r w:rsidR="006417FE">
        <w:rPr>
          <w:rFonts w:asciiTheme="majorBidi" w:hAnsiTheme="majorBidi" w:cstheme="majorBidi"/>
          <w:sz w:val="30"/>
          <w:szCs w:val="30"/>
        </w:rPr>
        <w:t>6</w:t>
      </w:r>
    </w:p>
    <w:p w14:paraId="20DCA472" w14:textId="6AD24FFA" w:rsidR="00BA5B80" w:rsidRPr="0089311E" w:rsidRDefault="00BA5B80" w:rsidP="002C1949">
      <w:pPr>
        <w:pStyle w:val="Heading1"/>
        <w:rPr>
          <w:rFonts w:asciiTheme="majorBidi" w:hAnsiTheme="majorBidi" w:cstheme="majorBidi"/>
          <w:sz w:val="30"/>
          <w:szCs w:val="30"/>
        </w:rPr>
      </w:pPr>
    </w:p>
    <w:p w14:paraId="364CB11D" w14:textId="28CFCDCF" w:rsidR="001F253B" w:rsidRPr="0089311E" w:rsidRDefault="00F8482D" w:rsidP="00977A41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89311E">
        <w:rPr>
          <w:rFonts w:asciiTheme="majorBidi" w:hAnsiTheme="majorBidi" w:cstheme="majorBidi"/>
          <w:sz w:val="30"/>
          <w:szCs w:val="30"/>
          <w:u w:val="none"/>
        </w:rPr>
        <w:tab/>
      </w:r>
      <w:r w:rsidR="001F253B" w:rsidRPr="0089311E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574C6C" w:rsidRPr="0089311E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</w:p>
    <w:p w14:paraId="3EDD0FE5" w14:textId="77777777" w:rsidR="007E5536" w:rsidRPr="0089311E" w:rsidRDefault="007E5536" w:rsidP="00D85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AFC19" w14:textId="7CB12B95" w:rsidR="003646E2" w:rsidRPr="008457DC" w:rsidRDefault="003646E2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73EB3" w:rsidRPr="0089311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777D7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51C18" w:rsidRPr="0089311E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8931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89311E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89311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20CF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8F05BF">
        <w:rPr>
          <w:rFonts w:asciiTheme="majorBidi" w:hAnsiTheme="majorBidi" w:cstheme="majorBidi"/>
          <w:spacing w:val="-4"/>
          <w:sz w:val="30"/>
          <w:szCs w:val="30"/>
        </w:rPr>
        <w:br/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</w:t>
      </w:r>
      <w:r w:rsidR="00E73EB3" w:rsidRPr="005D7D8E">
        <w:rPr>
          <w:rFonts w:asciiTheme="majorBidi" w:hAnsiTheme="majorBidi" w:cstheme="majorBidi"/>
          <w:spacing w:val="-4"/>
          <w:sz w:val="30"/>
          <w:szCs w:val="30"/>
          <w:cs/>
        </w:rPr>
        <w:t>การเงินของบริษัท</w:t>
      </w:r>
      <w:r w:rsidR="001F7F58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7F58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เบทาโกร จำกัด </w:t>
      </w:r>
      <w:r w:rsidR="001F7F58" w:rsidRPr="005D7D8E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1F7F58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มหาชน) </w:t>
      </w:r>
      <w:r w:rsidR="00E73EB3" w:rsidRPr="005D7D8E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(“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”)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และของ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เบทาโกร จำกัด 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มหาชน) 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(“</w:t>
      </w:r>
      <w:r w:rsidR="00B5773A" w:rsidRPr="005D7D8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B5773A" w:rsidRPr="005D7D8E">
        <w:rPr>
          <w:rFonts w:asciiTheme="majorBidi" w:hAnsiTheme="majorBidi" w:cstheme="majorBidi"/>
          <w:spacing w:val="-4"/>
          <w:sz w:val="30"/>
          <w:szCs w:val="30"/>
        </w:rPr>
        <w:t>”)</w:t>
      </w:r>
      <w:r w:rsidR="00B5773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>สำหรับปีสิ้นสุดวันที่</w:t>
      </w:r>
      <w:r w:rsidR="008F05BF">
        <w:rPr>
          <w:rFonts w:asciiTheme="majorBidi" w:hAnsiTheme="majorBidi" w:cstheme="majorBidi"/>
          <w:spacing w:val="-4"/>
          <w:sz w:val="30"/>
          <w:szCs w:val="30"/>
        </w:rPr>
        <w:br/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73EB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247DA"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504EF3C3" w14:textId="758F3BCA" w:rsidR="00C72E41" w:rsidRPr="008457DC" w:rsidRDefault="00C72E4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F35E8" w14:textId="50217BE5" w:rsidR="006C69BA" w:rsidRPr="008457DC" w:rsidRDefault="00AF7909" w:rsidP="00A75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B5773A" w:rsidRPr="00B5773A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1F7F58" w:rsidRPr="00B5773A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1F7F58" w:rsidRPr="00B5773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247DA">
        <w:rPr>
          <w:rFonts w:asciiTheme="majorBidi" w:hAnsiTheme="majorBidi" w:cstheme="majorBidi"/>
          <w:spacing w:val="-4"/>
          <w:sz w:val="30"/>
          <w:szCs w:val="30"/>
        </w:rPr>
        <w:t>5</w:t>
      </w:r>
    </w:p>
    <w:p w14:paraId="403EC4C2" w14:textId="35634017" w:rsidR="00D95A4F" w:rsidRPr="00D95A4F" w:rsidRDefault="00D95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54C28AA" w14:textId="41B0A4E9" w:rsidR="00C70195" w:rsidRPr="008457DC" w:rsidRDefault="000026FF" w:rsidP="00977A41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632877D2" w14:textId="77777777" w:rsidR="008C3B33" w:rsidRPr="008457DC" w:rsidRDefault="008C3B33" w:rsidP="00181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289A615" w14:textId="0AFED027" w:rsidR="008C3B33" w:rsidRPr="008457DC" w:rsidRDefault="00181F8F" w:rsidP="00E610FA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8C3B33" w:rsidRPr="008457DC">
        <w:rPr>
          <w:rFonts w:asciiTheme="majorBidi" w:hAnsiTheme="majorBidi" w:cstheme="majorBidi"/>
          <w:spacing w:val="-4"/>
          <w:sz w:val="30"/>
          <w:szCs w:val="30"/>
          <w:cs/>
        </w:rPr>
        <w:t>ไม่มีการเปลี่ยนแปลงอย่างม</w:t>
      </w:r>
      <w:r w:rsidRPr="008457DC">
        <w:rPr>
          <w:rFonts w:asciiTheme="majorBidi" w:hAnsiTheme="majorBidi" w:cstheme="majorBidi"/>
          <w:spacing w:val="-4"/>
          <w:sz w:val="30"/>
          <w:szCs w:val="30"/>
          <w:cs/>
        </w:rPr>
        <w:t>ี</w:t>
      </w:r>
      <w:r w:rsidR="008C3B33" w:rsidRPr="008457DC">
        <w:rPr>
          <w:rFonts w:asciiTheme="majorBidi" w:hAnsiTheme="majorBidi" w:cstheme="majorBidi"/>
          <w:spacing w:val="-4"/>
          <w:sz w:val="30"/>
          <w:szCs w:val="30"/>
          <w:cs/>
        </w:rPr>
        <w:t>สาระสำคัญในระหว่างงวด</w:t>
      </w:r>
      <w:r w:rsidR="00D6343F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="008C3B3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E247DA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5B0733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247DA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5B073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51C18" w:rsidRPr="008457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247DA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3CF5480D" w14:textId="77777777" w:rsidR="00A96A58" w:rsidRPr="008457DC" w:rsidRDefault="00A96A58" w:rsidP="00181F8F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085"/>
        <w:gridCol w:w="272"/>
        <w:gridCol w:w="1078"/>
        <w:gridCol w:w="270"/>
        <w:gridCol w:w="1080"/>
        <w:gridCol w:w="236"/>
        <w:gridCol w:w="1204"/>
      </w:tblGrid>
      <w:tr w:rsidR="00FB5AD9" w:rsidRPr="008457DC" w14:paraId="38010843" w14:textId="7469280E" w:rsidTr="00263890">
        <w:trPr>
          <w:tblHeader/>
        </w:trPr>
        <w:tc>
          <w:tcPr>
            <w:tcW w:w="4225" w:type="dxa"/>
          </w:tcPr>
          <w:p w14:paraId="66879BE3" w14:textId="5E2C5FBA" w:rsidR="00FB5AD9" w:rsidRPr="008457DC" w:rsidRDefault="008C3B33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5" w:type="dxa"/>
            <w:gridSpan w:val="3"/>
          </w:tcPr>
          <w:p w14:paraId="4A6976CB" w14:textId="0809A6D5" w:rsidR="00FB5AD9" w:rsidRPr="008457DC" w:rsidRDefault="00FB5AD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636B5C3" w14:textId="5DB6D72B" w:rsidR="00FB5AD9" w:rsidRPr="008457DC" w:rsidRDefault="00FB5AD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1329F1F" w14:textId="1A981FE6" w:rsidR="00FB5AD9" w:rsidRPr="008457DC" w:rsidRDefault="00FB5AD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D5B4C" w:rsidRPr="008457DC" w14:paraId="76BFCB67" w14:textId="0E0F0975" w:rsidTr="00263890">
        <w:trPr>
          <w:tblHeader/>
        </w:trPr>
        <w:tc>
          <w:tcPr>
            <w:tcW w:w="4225" w:type="dxa"/>
          </w:tcPr>
          <w:p w14:paraId="1AA6CB95" w14:textId="49E34932" w:rsidR="003D5B4C" w:rsidRPr="008457DC" w:rsidRDefault="0026202E" w:rsidP="00262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D5B4C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245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3D5B4C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51C18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245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5B0733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245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5" w:type="dxa"/>
          </w:tcPr>
          <w:p w14:paraId="0BDCD36C" w14:textId="521615F1" w:rsidR="003D5B4C" w:rsidRPr="008457DC" w:rsidRDefault="00E51C18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31A783DE" w14:textId="77777777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27AA6E1" w14:textId="2DC5B639" w:rsidR="003D5B4C" w:rsidRPr="008457DC" w:rsidRDefault="00E51C18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660C74D" w14:textId="4AFF3258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AAC58" w14:textId="4FAC8E4A" w:rsidR="003D5B4C" w:rsidRPr="008457DC" w:rsidRDefault="00E51C18" w:rsidP="00FB5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F426E82" w14:textId="77777777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2963018" w14:textId="684A5C2B" w:rsidR="003D5B4C" w:rsidRPr="008457DC" w:rsidRDefault="00E51C18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45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D5B4C" w:rsidRPr="008457DC" w14:paraId="05AF719D" w14:textId="4F11FB73" w:rsidTr="00263890">
        <w:trPr>
          <w:trHeight w:hRule="exact" w:val="407"/>
          <w:tblHeader/>
        </w:trPr>
        <w:tc>
          <w:tcPr>
            <w:tcW w:w="4225" w:type="dxa"/>
          </w:tcPr>
          <w:p w14:paraId="36EB2195" w14:textId="77777777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5" w:type="dxa"/>
            <w:gridSpan w:val="7"/>
          </w:tcPr>
          <w:p w14:paraId="62729391" w14:textId="04396A35" w:rsidR="003D5B4C" w:rsidRPr="008457DC" w:rsidRDefault="003D5B4C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5B4C" w:rsidRPr="008457DC" w14:paraId="7E2D0121" w14:textId="0AE286FD" w:rsidTr="003B38DF">
        <w:trPr>
          <w:trHeight w:val="416"/>
        </w:trPr>
        <w:tc>
          <w:tcPr>
            <w:tcW w:w="4225" w:type="dxa"/>
            <w:vAlign w:val="bottom"/>
          </w:tcPr>
          <w:p w14:paraId="36A64351" w14:textId="77777777" w:rsidR="003D5B4C" w:rsidRPr="008457DC" w:rsidRDefault="003D5B4C" w:rsidP="003B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5" w:type="dxa"/>
            <w:vAlign w:val="center"/>
          </w:tcPr>
          <w:p w14:paraId="23714582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843FDA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B926DCE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B48FC" w14:textId="697771EC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7BBA86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AF6B64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B7A475" w14:textId="77777777" w:rsidR="003D5B4C" w:rsidRPr="008457DC" w:rsidRDefault="003D5B4C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46E" w:rsidRPr="008457DC" w14:paraId="438442E3" w14:textId="0DA743B1" w:rsidTr="008F5E4B">
        <w:trPr>
          <w:trHeight w:val="416"/>
        </w:trPr>
        <w:tc>
          <w:tcPr>
            <w:tcW w:w="4225" w:type="dxa"/>
            <w:vAlign w:val="bottom"/>
          </w:tcPr>
          <w:p w14:paraId="4044A017" w14:textId="5F84D355" w:rsidR="000B246E" w:rsidRPr="008457DC" w:rsidRDefault="000B246E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085" w:type="dxa"/>
            <w:vAlign w:val="bottom"/>
          </w:tcPr>
          <w:p w14:paraId="23BE5951" w14:textId="3D9CA3C5" w:rsidR="000B246E" w:rsidRPr="008457DC" w:rsidRDefault="005C3402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58752C6D" w14:textId="77777777" w:rsidR="000B246E" w:rsidRPr="008457DC" w:rsidRDefault="000B246E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2362DB0" w14:textId="11773CA6" w:rsidR="000B246E" w:rsidRPr="008457DC" w:rsidRDefault="00D70CAD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  <w:vAlign w:val="bottom"/>
          </w:tcPr>
          <w:p w14:paraId="1383757C" w14:textId="2DCA6374" w:rsidR="000B246E" w:rsidRPr="008457DC" w:rsidRDefault="000B246E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3EC088" w14:textId="1D61EFAE" w:rsidR="000B246E" w:rsidRPr="008457DC" w:rsidRDefault="008F5E4B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6CFADF" w14:textId="77777777" w:rsidR="000B246E" w:rsidRPr="008457DC" w:rsidRDefault="000B246E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6E11235" w14:textId="2362EFB3" w:rsidR="000B246E" w:rsidRPr="008457DC" w:rsidRDefault="00D70CAD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0B246E" w:rsidRPr="008457DC" w14:paraId="00A709E0" w14:textId="7ABC8A35" w:rsidTr="008F5E4B">
        <w:trPr>
          <w:trHeight w:hRule="exact" w:val="380"/>
        </w:trPr>
        <w:tc>
          <w:tcPr>
            <w:tcW w:w="4225" w:type="dxa"/>
            <w:vAlign w:val="bottom"/>
          </w:tcPr>
          <w:p w14:paraId="4406CAD1" w14:textId="0380AF30" w:rsidR="000B246E" w:rsidRPr="008457DC" w:rsidRDefault="000B246E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5" w:type="dxa"/>
            <w:vAlign w:val="bottom"/>
          </w:tcPr>
          <w:p w14:paraId="539F9149" w14:textId="4D9DB89E" w:rsidR="000B246E" w:rsidRPr="008457DC" w:rsidRDefault="005C3402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2B9583CC" w14:textId="77777777" w:rsidR="000B246E" w:rsidRPr="008457DC" w:rsidRDefault="000B246E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1EE00A1" w14:textId="012BF4B3" w:rsidR="000B246E" w:rsidRPr="008457DC" w:rsidRDefault="00D70CAD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29AD9F5" w14:textId="2B455782" w:rsidR="000B246E" w:rsidRPr="008457DC" w:rsidRDefault="000B246E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A8720E" w14:textId="5134B7BB" w:rsidR="000B246E" w:rsidRPr="008457DC" w:rsidRDefault="008F5E4B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E2C6C0F" w14:textId="77777777" w:rsidR="000B246E" w:rsidRPr="008457DC" w:rsidRDefault="000B246E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3A67A5" w14:textId="25927741" w:rsidR="000B246E" w:rsidRPr="008457DC" w:rsidRDefault="00D70CAD" w:rsidP="008F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B246E" w:rsidRPr="008457DC" w14:paraId="6C3F6F11" w14:textId="77777777" w:rsidTr="00263890">
        <w:trPr>
          <w:trHeight w:hRule="exact" w:val="380"/>
        </w:trPr>
        <w:tc>
          <w:tcPr>
            <w:tcW w:w="4225" w:type="dxa"/>
          </w:tcPr>
          <w:p w14:paraId="4F5D675A" w14:textId="767D089F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5" w:type="dxa"/>
            <w:vAlign w:val="center"/>
          </w:tcPr>
          <w:p w14:paraId="4D52CD73" w14:textId="0AEB0DCC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A081E0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4A36B0F" w14:textId="08C50F5D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EDB83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83236" w14:textId="23BC458E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BB4B1D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3D5700" w14:textId="70E53201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46E" w:rsidRPr="008457DC" w14:paraId="1B57C91A" w14:textId="1056A4B0" w:rsidTr="00263890">
        <w:tc>
          <w:tcPr>
            <w:tcW w:w="4225" w:type="dxa"/>
          </w:tcPr>
          <w:p w14:paraId="23327D3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5" w:type="dxa"/>
            <w:vAlign w:val="center"/>
          </w:tcPr>
          <w:p w14:paraId="62F977B9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772DF05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CE286B4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67099" w14:textId="52EB1272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A62D1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BF78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474CBE" w14:textId="77777777" w:rsidR="000B246E" w:rsidRPr="008457DC" w:rsidRDefault="000B246E" w:rsidP="000B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263" w:rsidRPr="008457DC" w14:paraId="43659EFB" w14:textId="6FB39737" w:rsidTr="001040E9">
        <w:tc>
          <w:tcPr>
            <w:tcW w:w="4225" w:type="dxa"/>
          </w:tcPr>
          <w:p w14:paraId="11CAA724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7AC880" w14:textId="57936FF2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F6AA7B9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9B13A26" w14:textId="75F4586D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10AAC2" w14:textId="7D878A8C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739DFC" w14:textId="78B60707" w:rsidR="00020263" w:rsidRPr="001040E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9,811</w:t>
            </w:r>
          </w:p>
        </w:tc>
        <w:tc>
          <w:tcPr>
            <w:tcW w:w="236" w:type="dxa"/>
          </w:tcPr>
          <w:p w14:paraId="4780874A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D30B4F" w14:textId="07A6F4A5" w:rsidR="00020263" w:rsidRPr="00D70CAD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0CAD">
              <w:rPr>
                <w:rFonts w:asciiTheme="majorBidi" w:hAnsiTheme="majorBidi" w:cstheme="majorBidi"/>
                <w:sz w:val="30"/>
                <w:szCs w:val="30"/>
              </w:rPr>
              <w:t>8,112</w:t>
            </w:r>
          </w:p>
        </w:tc>
      </w:tr>
      <w:tr w:rsidR="00020263" w:rsidRPr="008457DC" w14:paraId="45308422" w14:textId="77777777" w:rsidTr="001040E9">
        <w:tc>
          <w:tcPr>
            <w:tcW w:w="4225" w:type="dxa"/>
          </w:tcPr>
          <w:p w14:paraId="6A59095F" w14:textId="6D2CCC0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C95EB6" w14:textId="4E3A8BBA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C435B88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F1B7481" w14:textId="03E5385D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515BB2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37859E" w14:textId="7A38895B" w:rsidR="00020263" w:rsidRPr="001040E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0DE2F4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BC87B57" w14:textId="20AFE14E" w:rsidR="00020263" w:rsidRPr="00D70CAD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0CAD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020263" w:rsidRPr="008457DC" w14:paraId="79B69AAC" w14:textId="40886002" w:rsidTr="001040E9">
        <w:tc>
          <w:tcPr>
            <w:tcW w:w="4225" w:type="dxa"/>
          </w:tcPr>
          <w:p w14:paraId="16354974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4FA02A" w14:textId="370F3F3B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AC02780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8B834D7" w14:textId="39F13440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FDFB1" w14:textId="4C06F490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shd w:val="clear" w:color="auto" w:fill="auto"/>
          </w:tcPr>
          <w:p w14:paraId="6AC55CFE" w14:textId="520029C7" w:rsidR="00020263" w:rsidRPr="001040E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308D785B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204" w:type="dxa"/>
          </w:tcPr>
          <w:p w14:paraId="3E4F0D1B" w14:textId="45D3C306" w:rsidR="00020263" w:rsidRPr="00D70CAD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0CAD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020263" w:rsidRPr="008457DC" w14:paraId="1C044AFD" w14:textId="327452A5" w:rsidTr="001040E9">
        <w:tc>
          <w:tcPr>
            <w:tcW w:w="4225" w:type="dxa"/>
          </w:tcPr>
          <w:p w14:paraId="089B1102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vAlign w:val="center"/>
          </w:tcPr>
          <w:p w14:paraId="3FE83E70" w14:textId="5EF97A0C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BB017D1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D8E918E" w14:textId="23E8AEDC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2CC41" w14:textId="17B2142C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12A105" w14:textId="65E73DE0" w:rsidR="00020263" w:rsidRPr="001040E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01B81AA1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E255DA" w14:textId="1E9405D7" w:rsidR="00020263" w:rsidRPr="00D70CAD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0CA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020263" w:rsidRPr="008457DC" w14:paraId="035CC43E" w14:textId="373F81CE" w:rsidTr="001040E9">
        <w:tc>
          <w:tcPr>
            <w:tcW w:w="4225" w:type="dxa"/>
          </w:tcPr>
          <w:p w14:paraId="6BBD9EA1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vAlign w:val="center"/>
          </w:tcPr>
          <w:p w14:paraId="647B74B5" w14:textId="23CC005E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F392515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E5094F4" w14:textId="3088E765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6F5E6E" w14:textId="51BDE6AA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86A3A9" w14:textId="33E84CCA" w:rsidR="00020263" w:rsidRPr="001040E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14:paraId="1B41746C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91C079C" w14:textId="5D9E1C55" w:rsidR="00020263" w:rsidRPr="00D70CAD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70CAD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020263" w:rsidRPr="008457DC" w14:paraId="5C8B7078" w14:textId="1CB69296" w:rsidTr="001040E9">
        <w:tc>
          <w:tcPr>
            <w:tcW w:w="4225" w:type="dxa"/>
          </w:tcPr>
          <w:p w14:paraId="242BABD6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5" w:type="dxa"/>
            <w:vAlign w:val="center"/>
          </w:tcPr>
          <w:p w14:paraId="3A6BFD18" w14:textId="6436E01A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BD95F14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D21688B" w14:textId="0F21CD62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B47403" w14:textId="611AFDA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D376ED" w14:textId="71D6BFA4" w:rsidR="00020263" w:rsidRPr="001040E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98621C9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9CB04FE" w14:textId="15B1C964" w:rsidR="00020263" w:rsidRPr="00D70CAD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CA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20263" w:rsidRPr="008457DC" w14:paraId="1B15A0C2" w14:textId="6E64C1CE" w:rsidTr="00840F78">
        <w:tc>
          <w:tcPr>
            <w:tcW w:w="4225" w:type="dxa"/>
          </w:tcPr>
          <w:p w14:paraId="529DF415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vAlign w:val="center"/>
          </w:tcPr>
          <w:p w14:paraId="10A9A2DF" w14:textId="28402A00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6DA054D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50A2EF9" w14:textId="1ED0EB3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8AB52" w14:textId="3AB5D99A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9150B7" w14:textId="5717D43B" w:rsidR="00020263" w:rsidRPr="001040E9" w:rsidRDefault="00D53666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ED253EC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EA5D99" w14:textId="6087B301" w:rsidR="00020263" w:rsidRPr="00D70CAD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0CA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20263" w:rsidRPr="008457DC" w14:paraId="53A89159" w14:textId="07C88A64" w:rsidTr="00263890">
        <w:trPr>
          <w:trHeight w:hRule="exact" w:val="331"/>
        </w:trPr>
        <w:tc>
          <w:tcPr>
            <w:tcW w:w="4225" w:type="dxa"/>
          </w:tcPr>
          <w:p w14:paraId="27C4F4B7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49ECD9D6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E6DB9EA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82114F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EF299" w14:textId="0BBEBD94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D8477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79F9B82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11D7F47" w14:textId="77777777" w:rsidR="00020263" w:rsidRPr="00D70CAD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num" w:pos="142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20263" w:rsidRPr="008457DC" w14:paraId="062402CC" w14:textId="2DF85B20" w:rsidTr="00263890">
        <w:tc>
          <w:tcPr>
            <w:tcW w:w="4225" w:type="dxa"/>
          </w:tcPr>
          <w:p w14:paraId="04DCD2E9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5" w:type="dxa"/>
            <w:shd w:val="clear" w:color="auto" w:fill="auto"/>
          </w:tcPr>
          <w:p w14:paraId="2693E460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2AD0567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2B501AF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E5211" w14:textId="2F9053EC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F388E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D98C62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EB5B8C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20263" w:rsidRPr="008457DC" w14:paraId="79AAFE77" w14:textId="64D58630" w:rsidTr="00263890">
        <w:tc>
          <w:tcPr>
            <w:tcW w:w="4225" w:type="dxa"/>
          </w:tcPr>
          <w:p w14:paraId="2E8C0608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D0240B" w14:textId="2DB258B9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358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68038A3E" w14:textId="77777777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ADB5AF7" w14:textId="5DCE6BF7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7C3DABE4" w14:textId="769CBCBE" w:rsidR="00020263" w:rsidRPr="002B0BD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F834E6" w14:textId="46EF23E5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124B20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5D8CFDC" w14:textId="1D656345" w:rsidR="00020263" w:rsidRPr="008457DC" w:rsidRDefault="00020263" w:rsidP="00E9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0263" w:rsidRPr="008457DC" w14:paraId="4A66A8C5" w14:textId="77777777" w:rsidTr="00263890">
        <w:tc>
          <w:tcPr>
            <w:tcW w:w="4225" w:type="dxa"/>
          </w:tcPr>
          <w:p w14:paraId="4F61BD0C" w14:textId="6891D69F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9E5A23" w14:textId="55A0263D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CF4D652" w14:textId="77777777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7CEC6F3" w14:textId="5310C0D7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2B35D33" w14:textId="77777777" w:rsidR="00020263" w:rsidRPr="002B0BD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0B505C" w14:textId="5F40E075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16A34D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E839E8E" w14:textId="3BCF5E67" w:rsidR="00020263" w:rsidRPr="008457DC" w:rsidRDefault="00020263" w:rsidP="00E9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0263" w:rsidRPr="008457DC" w14:paraId="4ADFE37A" w14:textId="65FE0BE5" w:rsidTr="00263890">
        <w:tc>
          <w:tcPr>
            <w:tcW w:w="4225" w:type="dxa"/>
          </w:tcPr>
          <w:p w14:paraId="1F773B1B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3C233FBE" w14:textId="0A4D6513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F513A0F" w14:textId="77777777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A2D29B7" w14:textId="1A31599E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11A62A46" w14:textId="788B021A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B07C46" w14:textId="4A5D517F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9C4FCA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ADC15D" w14:textId="2DD87331" w:rsidR="00020263" w:rsidRPr="008457DC" w:rsidRDefault="00020263" w:rsidP="00E9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0263" w:rsidRPr="008457DC" w14:paraId="50CB992B" w14:textId="77777777" w:rsidTr="00263890">
        <w:tc>
          <w:tcPr>
            <w:tcW w:w="4225" w:type="dxa"/>
          </w:tcPr>
          <w:p w14:paraId="1B75D354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1238FBC9" w14:textId="77777777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2F1FFF53" w14:textId="77777777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992DA8E" w14:textId="77777777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77DC3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006534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373AAF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D3074C" w14:textId="77777777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263" w:rsidRPr="008457DC" w14:paraId="4679C638" w14:textId="77777777" w:rsidTr="00263890">
        <w:tc>
          <w:tcPr>
            <w:tcW w:w="4225" w:type="dxa"/>
          </w:tcPr>
          <w:p w14:paraId="63A29D8B" w14:textId="7EB7C402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5" w:type="dxa"/>
            <w:shd w:val="clear" w:color="auto" w:fill="auto"/>
          </w:tcPr>
          <w:p w14:paraId="7082CBF0" w14:textId="77777777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64D6AC59" w14:textId="77777777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A9EBD68" w14:textId="77777777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507E9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D5A46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9D0719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26117D" w14:textId="77777777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263" w:rsidRPr="008457DC" w14:paraId="72B8705B" w14:textId="77777777" w:rsidTr="00263890">
        <w:tc>
          <w:tcPr>
            <w:tcW w:w="4225" w:type="dxa"/>
          </w:tcPr>
          <w:p w14:paraId="12A73BA0" w14:textId="7F3218C1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</w:tcPr>
          <w:p w14:paraId="34A7369A" w14:textId="04D3BC76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273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0DE684BF" w14:textId="77777777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F7F3BD9" w14:textId="40745F9E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395</w:t>
            </w:r>
          </w:p>
        </w:tc>
        <w:tc>
          <w:tcPr>
            <w:tcW w:w="270" w:type="dxa"/>
          </w:tcPr>
          <w:p w14:paraId="2F27D0F8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88B78" w14:textId="500CDBAE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5B381D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8468E3" w14:textId="11B28625" w:rsidR="00020263" w:rsidRDefault="00020263" w:rsidP="00E9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0263" w:rsidRPr="008457DC" w14:paraId="5864C1B9" w14:textId="77777777" w:rsidTr="00263890">
        <w:tc>
          <w:tcPr>
            <w:tcW w:w="4225" w:type="dxa"/>
          </w:tcPr>
          <w:p w14:paraId="670731B5" w14:textId="41E40EC8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1A0ACF83" w14:textId="5D0CAD7C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2BC79781" w14:textId="77777777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30BEB35" w14:textId="32121788" w:rsidR="00020263" w:rsidRDefault="00020263" w:rsidP="003B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4B24B3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BB5B4" w14:textId="7C80EC62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068998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D93F77" w14:textId="50E75302" w:rsidR="00020263" w:rsidRDefault="00020263" w:rsidP="00E9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0263" w:rsidRPr="008457DC" w14:paraId="2BBFA3B0" w14:textId="77777777" w:rsidTr="00263890">
        <w:tc>
          <w:tcPr>
            <w:tcW w:w="4225" w:type="dxa"/>
          </w:tcPr>
          <w:p w14:paraId="4088EDFC" w14:textId="6F4EE98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shd w:val="clear" w:color="auto" w:fill="auto"/>
          </w:tcPr>
          <w:p w14:paraId="601EA66D" w14:textId="6A7419A0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12E38130" w14:textId="77777777" w:rsidR="00020263" w:rsidRPr="00E172F9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CDFBCE5" w14:textId="355699CC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E5E6858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D5D8ED" w14:textId="78F95EB0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EFD7BC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3426C1" w14:textId="55686431" w:rsidR="00020263" w:rsidRDefault="00020263" w:rsidP="00E9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0263" w:rsidRPr="008457DC" w14:paraId="536AC18F" w14:textId="77777777" w:rsidTr="00263890">
        <w:trPr>
          <w:trHeight w:hRule="exact" w:val="317"/>
        </w:trPr>
        <w:tc>
          <w:tcPr>
            <w:tcW w:w="4225" w:type="dxa"/>
          </w:tcPr>
          <w:p w14:paraId="6234FEF1" w14:textId="2BCD4E25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262560D5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30099D5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1A3AAC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9BE78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1CADE0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4751A0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4134C80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263" w:rsidRPr="008457DC" w14:paraId="64EBCD01" w14:textId="77777777" w:rsidTr="00263890">
        <w:trPr>
          <w:trHeight w:hRule="exact" w:val="443"/>
        </w:trPr>
        <w:tc>
          <w:tcPr>
            <w:tcW w:w="4225" w:type="dxa"/>
          </w:tcPr>
          <w:p w14:paraId="230CC655" w14:textId="24E59F12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</w:tcPr>
          <w:p w14:paraId="3C217BF4" w14:textId="77777777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B9D07A5" w14:textId="77777777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23B3424" w14:textId="77777777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BEB79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9542BF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2E764B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D7D2471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263" w:rsidRPr="008457DC" w14:paraId="29951C75" w14:textId="77777777" w:rsidTr="00263890">
        <w:trPr>
          <w:trHeight w:hRule="exact" w:val="443"/>
        </w:trPr>
        <w:tc>
          <w:tcPr>
            <w:tcW w:w="4225" w:type="dxa"/>
          </w:tcPr>
          <w:p w14:paraId="5FF6332B" w14:textId="71F6713F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</w:tcPr>
          <w:p w14:paraId="0315EEA3" w14:textId="048E1AA8" w:rsidR="00020263" w:rsidRPr="005B621E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C3402"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</w:p>
        </w:tc>
        <w:tc>
          <w:tcPr>
            <w:tcW w:w="272" w:type="dxa"/>
          </w:tcPr>
          <w:p w14:paraId="7B7099E9" w14:textId="77777777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9CD706A" w14:textId="6336B521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95E6B26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416613" w14:textId="20D89E4B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F5B580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40DE18" w14:textId="19B757D6" w:rsidR="00020263" w:rsidRPr="008457DC" w:rsidRDefault="00020263" w:rsidP="003B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0263" w:rsidRPr="008457DC" w14:paraId="59AAB5E6" w14:textId="77777777" w:rsidTr="00263890">
        <w:trPr>
          <w:trHeight w:hRule="exact" w:val="443"/>
        </w:trPr>
        <w:tc>
          <w:tcPr>
            <w:tcW w:w="4225" w:type="dxa"/>
          </w:tcPr>
          <w:p w14:paraId="37C8995A" w14:textId="491A91F6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1085" w:type="dxa"/>
            <w:shd w:val="clear" w:color="auto" w:fill="auto"/>
          </w:tcPr>
          <w:p w14:paraId="25AFE937" w14:textId="3AA24555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8929C73" w14:textId="77777777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B88CDD4" w14:textId="45F5BBC0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2A4D26FE" w14:textId="77777777" w:rsidR="00020263" w:rsidRPr="00550C2B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DA41B" w14:textId="360F0A84" w:rsidR="00020263" w:rsidRPr="00550C2B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ED84BE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0A13E9" w14:textId="747AC613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</w:tr>
      <w:tr w:rsidR="00020263" w:rsidRPr="008457DC" w14:paraId="30F7B097" w14:textId="77777777" w:rsidTr="00263890">
        <w:trPr>
          <w:trHeight w:hRule="exact" w:val="443"/>
        </w:trPr>
        <w:tc>
          <w:tcPr>
            <w:tcW w:w="4225" w:type="dxa"/>
          </w:tcPr>
          <w:p w14:paraId="2B735D97" w14:textId="753C81FA" w:rsidR="00020263" w:rsidRPr="00706AF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06AF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03DA4619" w14:textId="4998B7FC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</w:t>
            </w:r>
          </w:p>
        </w:tc>
        <w:tc>
          <w:tcPr>
            <w:tcW w:w="272" w:type="dxa"/>
            <w:shd w:val="clear" w:color="auto" w:fill="auto"/>
          </w:tcPr>
          <w:p w14:paraId="67BFD132" w14:textId="77777777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4C95A22" w14:textId="3478C7E7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B93A490" w14:textId="77777777" w:rsidR="00020263" w:rsidRPr="00550C2B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1D1CD3" w14:textId="4C221603" w:rsidR="00020263" w:rsidRPr="00550C2B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E7B5DF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392971" w14:textId="1899BD71" w:rsidR="00020263" w:rsidRDefault="00020263" w:rsidP="00E9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0263" w:rsidRPr="008457DC" w14:paraId="51FE02DB" w14:textId="77777777" w:rsidTr="00263890">
        <w:trPr>
          <w:trHeight w:hRule="exact" w:val="443"/>
        </w:trPr>
        <w:tc>
          <w:tcPr>
            <w:tcW w:w="4225" w:type="dxa"/>
          </w:tcPr>
          <w:p w14:paraId="2666B31D" w14:textId="606E4FD4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1085" w:type="dxa"/>
            <w:shd w:val="clear" w:color="auto" w:fill="auto"/>
          </w:tcPr>
          <w:p w14:paraId="4CF2212C" w14:textId="0E1348F2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FEF7351" w14:textId="77777777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027DE91" w14:textId="3A186DCE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34922922" w14:textId="77777777" w:rsidR="00020263" w:rsidRPr="00550C2B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40C9A0" w14:textId="5703E982" w:rsidR="00020263" w:rsidRPr="00550C2B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83FBE1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62D124" w14:textId="59CB981F" w:rsidR="00020263" w:rsidRDefault="00020263" w:rsidP="00E9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0263" w:rsidRPr="008457DC" w14:paraId="58E7CEEE" w14:textId="27AAB7D5" w:rsidTr="00840F78">
        <w:tc>
          <w:tcPr>
            <w:tcW w:w="4225" w:type="dxa"/>
          </w:tcPr>
          <w:p w14:paraId="1077D05F" w14:textId="60D1F394" w:rsidR="00020263" w:rsidRPr="00151D5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151D5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</w:tcPr>
          <w:p w14:paraId="5F8188FA" w14:textId="24E98335" w:rsidR="00020263" w:rsidRPr="006028E6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</w:p>
        </w:tc>
        <w:tc>
          <w:tcPr>
            <w:tcW w:w="272" w:type="dxa"/>
          </w:tcPr>
          <w:p w14:paraId="0770CF11" w14:textId="77777777" w:rsidR="00020263" w:rsidRPr="006028E6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DC47667" w14:textId="71C836F4" w:rsidR="00020263" w:rsidRPr="006028E6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4FEFBE0" w14:textId="47B91231" w:rsidR="00020263" w:rsidRPr="002B0BD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118B88" w14:textId="43AB01B9" w:rsidR="00020263" w:rsidRPr="008457DC" w:rsidRDefault="00D53666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D229B01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3A12A7E" w14:textId="7ED1BEFA" w:rsidR="00020263" w:rsidRPr="008457DC" w:rsidRDefault="00020263" w:rsidP="00E9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0263" w:rsidRPr="008457DC" w14:paraId="064E7C95" w14:textId="77777777" w:rsidTr="00263890">
        <w:trPr>
          <w:trHeight w:val="353"/>
        </w:trPr>
        <w:tc>
          <w:tcPr>
            <w:tcW w:w="4225" w:type="dxa"/>
          </w:tcPr>
          <w:p w14:paraId="4C9377DD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506A4901" w14:textId="77777777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87F7E89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261912" w14:textId="77777777" w:rsidR="00020263" w:rsidRPr="002B0BD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CB66F" w14:textId="77777777" w:rsidR="00020263" w:rsidRPr="002B0BD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F9393" w14:textId="77777777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9D1A50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3073379" w14:textId="77777777" w:rsidR="00020263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263" w:rsidRPr="008457DC" w14:paraId="716CAFE3" w14:textId="0BA46128" w:rsidTr="00263890">
        <w:tc>
          <w:tcPr>
            <w:tcW w:w="4225" w:type="dxa"/>
            <w:shd w:val="clear" w:color="auto" w:fill="auto"/>
          </w:tcPr>
          <w:p w14:paraId="40FDEF67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5" w:type="dxa"/>
            <w:shd w:val="clear" w:color="auto" w:fill="auto"/>
          </w:tcPr>
          <w:p w14:paraId="68D60C98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6AE1CAD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08F038C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87DE83" w14:textId="1721892C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701A76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B3F6AA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0A8A69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263" w:rsidRPr="008457DC" w14:paraId="0EBFA188" w14:textId="157B16B4" w:rsidTr="003B38DF">
        <w:tc>
          <w:tcPr>
            <w:tcW w:w="4225" w:type="dxa"/>
            <w:shd w:val="clear" w:color="auto" w:fill="auto"/>
          </w:tcPr>
          <w:p w14:paraId="71A49E2F" w14:textId="77777777" w:rsidR="00020263" w:rsidRPr="008457DC" w:rsidRDefault="00020263" w:rsidP="00020263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8457D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535561B1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D919D71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651BF3C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2229B4" w14:textId="724EBE6E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A6AE1E" w14:textId="70FE7A9F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727290" w14:textId="77777777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0A1EAF5" w14:textId="5B766203" w:rsidR="00020263" w:rsidRPr="008457DC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263" w:rsidRPr="008457DC" w14:paraId="36C6BB20" w14:textId="05439E54" w:rsidTr="003B38DF">
        <w:tc>
          <w:tcPr>
            <w:tcW w:w="4225" w:type="dxa"/>
            <w:shd w:val="clear" w:color="auto" w:fill="auto"/>
          </w:tcPr>
          <w:p w14:paraId="68A4A0DE" w14:textId="77777777" w:rsidR="00020263" w:rsidRPr="008457DC" w:rsidRDefault="00020263" w:rsidP="003F4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0EBC42E9" w14:textId="1BA039D7" w:rsidR="00020263" w:rsidRPr="00C8318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31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="00A63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675FAB73" w14:textId="77777777" w:rsidR="00020263" w:rsidRPr="00C8318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5C414D91" w14:textId="1A140258" w:rsidR="00020263" w:rsidRPr="00C8318F" w:rsidRDefault="003B38DF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31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50499801" w14:textId="79055A1B" w:rsidR="00020263" w:rsidRPr="00C8318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2594085" w14:textId="28DBF2EC" w:rsidR="00020263" w:rsidRPr="00C8318F" w:rsidRDefault="00D31451" w:rsidP="00D31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3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638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50D0636" w14:textId="77777777" w:rsidR="00020263" w:rsidRPr="00C8318F" w:rsidRDefault="00020263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7FB3FB90" w14:textId="6BABFBB8" w:rsidR="00020263" w:rsidRPr="00C8318F" w:rsidRDefault="003B38DF" w:rsidP="0002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31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</w:t>
            </w:r>
          </w:p>
        </w:tc>
      </w:tr>
    </w:tbl>
    <w:p w14:paraId="4309BF25" w14:textId="0E4DEDAE" w:rsidR="00C70195" w:rsidRPr="008457DC" w:rsidRDefault="003E33F2" w:rsidP="0047729C">
      <w:pPr>
        <w:ind w:left="54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lastRenderedPageBreak/>
        <w:t>ยอดคงเ</w:t>
      </w:r>
      <w:r w:rsidR="00953669" w:rsidRPr="008457DC">
        <w:rPr>
          <w:rFonts w:asciiTheme="majorBidi" w:hAnsiTheme="majorBidi" w:cstheme="majorBidi"/>
          <w:sz w:val="30"/>
          <w:szCs w:val="30"/>
          <w:cs/>
        </w:rPr>
        <w:t>หลือ</w:t>
      </w:r>
      <w:r w:rsidR="004E2D42" w:rsidRPr="008457DC">
        <w:rPr>
          <w:rFonts w:asciiTheme="majorBidi" w:hAnsiTheme="majorBidi" w:cstheme="majorBidi"/>
          <w:sz w:val="30"/>
          <w:szCs w:val="30"/>
          <w:cs/>
        </w:rPr>
        <w:t>กับ</w:t>
      </w:r>
      <w:r w:rsidR="00E86BAC" w:rsidRPr="008457D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E2D42" w:rsidRPr="008457DC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953669" w:rsidRPr="008457DC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51C18" w:rsidRPr="008457DC">
        <w:rPr>
          <w:rFonts w:asciiTheme="majorBidi" w:hAnsiTheme="majorBidi" w:cstheme="majorBidi"/>
          <w:sz w:val="30"/>
          <w:szCs w:val="30"/>
        </w:rPr>
        <w:t>3</w:t>
      </w:r>
      <w:r w:rsidR="00D245B4">
        <w:rPr>
          <w:rFonts w:asciiTheme="majorBidi" w:hAnsiTheme="majorBidi" w:cstheme="majorBidi"/>
          <w:sz w:val="30"/>
          <w:szCs w:val="30"/>
        </w:rPr>
        <w:t>1</w:t>
      </w:r>
      <w:r w:rsidR="005B0733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="00D245B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5B0733" w:rsidRPr="008457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1C18" w:rsidRPr="008457DC">
        <w:rPr>
          <w:rFonts w:asciiTheme="majorBidi" w:hAnsiTheme="majorBidi" w:cstheme="majorBidi"/>
          <w:sz w:val="30"/>
          <w:szCs w:val="30"/>
        </w:rPr>
        <w:t>256</w:t>
      </w:r>
      <w:r w:rsidR="00D245B4">
        <w:rPr>
          <w:rFonts w:asciiTheme="majorBidi" w:hAnsiTheme="majorBidi" w:cstheme="majorBidi"/>
          <w:sz w:val="30"/>
          <w:szCs w:val="30"/>
        </w:rPr>
        <w:t>6</w:t>
      </w:r>
      <w:r w:rsidR="00E86BAC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="00E86BAC" w:rsidRPr="008457D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51C18" w:rsidRPr="008457DC">
        <w:rPr>
          <w:rFonts w:asciiTheme="majorBidi" w:hAnsiTheme="majorBidi" w:cstheme="majorBidi"/>
          <w:sz w:val="30"/>
          <w:szCs w:val="30"/>
        </w:rPr>
        <w:t>31</w:t>
      </w:r>
      <w:r w:rsidR="00953669" w:rsidRPr="008457DC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="00E51C18" w:rsidRPr="008457DC">
        <w:rPr>
          <w:rFonts w:asciiTheme="majorBidi" w:hAnsiTheme="majorBidi" w:cstheme="majorBidi"/>
          <w:sz w:val="30"/>
          <w:szCs w:val="30"/>
        </w:rPr>
        <w:t>256</w:t>
      </w:r>
      <w:r w:rsidR="00D245B4">
        <w:rPr>
          <w:rFonts w:asciiTheme="majorBidi" w:hAnsiTheme="majorBidi" w:cstheme="majorBidi"/>
          <w:sz w:val="30"/>
          <w:szCs w:val="30"/>
        </w:rPr>
        <w:t>5</w:t>
      </w:r>
      <w:r w:rsidR="00E86BAC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1093D" w14:textId="77777777" w:rsidR="008C7563" w:rsidRPr="008457DC" w:rsidRDefault="008C7563" w:rsidP="00706B1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rtl/>
          <w:cs/>
          <w:lang w:val="th-TH"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081"/>
        <w:gridCol w:w="261"/>
        <w:gridCol w:w="1089"/>
        <w:gridCol w:w="271"/>
        <w:gridCol w:w="1082"/>
        <w:gridCol w:w="241"/>
        <w:gridCol w:w="1109"/>
      </w:tblGrid>
      <w:tr w:rsidR="00DC5B59" w:rsidRPr="008457DC" w14:paraId="4BC9D045" w14:textId="16A51553" w:rsidTr="00223BB6">
        <w:trPr>
          <w:tblHeader/>
        </w:trPr>
        <w:tc>
          <w:tcPr>
            <w:tcW w:w="4226" w:type="dxa"/>
          </w:tcPr>
          <w:p w14:paraId="0103E89E" w14:textId="77777777" w:rsidR="00DC5B59" w:rsidRPr="008457DC" w:rsidRDefault="00DC5B59" w:rsidP="00D1440F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431" w:type="dxa"/>
            <w:gridSpan w:val="3"/>
          </w:tcPr>
          <w:p w14:paraId="1BC8467B" w14:textId="54EE3030" w:rsidR="00DC5B59" w:rsidRPr="008457DC" w:rsidRDefault="00DC5B5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1" w:type="dxa"/>
          </w:tcPr>
          <w:p w14:paraId="74CA8282" w14:textId="6A1939F7" w:rsidR="00DC5B59" w:rsidRPr="008457DC" w:rsidRDefault="00DC5B5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14:paraId="562FCD05" w14:textId="585BFD6A" w:rsidR="00DC5B59" w:rsidRPr="008457DC" w:rsidRDefault="00DC5B5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47F8C" w:rsidRPr="008457DC" w14:paraId="56CD7819" w14:textId="02D917AE" w:rsidTr="00223BB6">
        <w:trPr>
          <w:tblHeader/>
        </w:trPr>
        <w:tc>
          <w:tcPr>
            <w:tcW w:w="4226" w:type="dxa"/>
          </w:tcPr>
          <w:p w14:paraId="1847CFD2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5FC5C38" w14:textId="1E50CD1A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93C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</w:tcPr>
          <w:p w14:paraId="0D6A9B47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D3987B" w14:textId="441050BA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498D8E89" w14:textId="17FDA9F8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6A1EE2B" w14:textId="4F8B712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93C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1" w:type="dxa"/>
          </w:tcPr>
          <w:p w14:paraId="1D3ABDA4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8A0422" w14:textId="5F4569FF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47F8C" w:rsidRPr="008457DC" w14:paraId="5C084B49" w14:textId="77777777" w:rsidTr="00223BB6">
        <w:trPr>
          <w:tblHeader/>
        </w:trPr>
        <w:tc>
          <w:tcPr>
            <w:tcW w:w="4226" w:type="dxa"/>
          </w:tcPr>
          <w:p w14:paraId="41AD53FB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7B8C57" w14:textId="74A9E0B1" w:rsidR="00547F8C" w:rsidRPr="008457DC" w:rsidDel="005765CD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6BC3BC5F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F1E6F63" w14:textId="76552052" w:rsidR="00547F8C" w:rsidRPr="008457DC" w:rsidDel="005765CD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5DA411F0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A511061" w14:textId="6C9DAAF8" w:rsidR="00547F8C" w:rsidRPr="008457DC" w:rsidDel="005765CD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12EE6488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9382A8" w14:textId="702D741F" w:rsidR="00547F8C" w:rsidRPr="008457DC" w:rsidDel="005765CD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C7563" w:rsidRPr="008457DC" w14:paraId="773536CC" w14:textId="64CFF174" w:rsidTr="00223BB6">
        <w:trPr>
          <w:tblHeader/>
        </w:trPr>
        <w:tc>
          <w:tcPr>
            <w:tcW w:w="4226" w:type="dxa"/>
          </w:tcPr>
          <w:p w14:paraId="238538B7" w14:textId="77777777" w:rsidR="008C7563" w:rsidRPr="008457DC" w:rsidRDefault="008C7563" w:rsidP="008C756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0F4EEC80" w14:textId="1FA0C56C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8C7563" w:rsidRPr="008457DC" w14:paraId="7768B274" w14:textId="7298F7DF" w:rsidTr="008C7563">
        <w:tc>
          <w:tcPr>
            <w:tcW w:w="4226" w:type="dxa"/>
          </w:tcPr>
          <w:p w14:paraId="4F84254C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1" w:type="dxa"/>
          </w:tcPr>
          <w:p w14:paraId="1B97B1BF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58ABDC3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69E9F5B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E5444C5" w14:textId="0FB25832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1DF03D3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3A2695B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B08847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B6A" w:rsidRPr="008457DC" w14:paraId="113C414C" w14:textId="0E68D341" w:rsidTr="008C7563">
        <w:tc>
          <w:tcPr>
            <w:tcW w:w="4226" w:type="dxa"/>
          </w:tcPr>
          <w:p w14:paraId="069301DB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50BAEFD2" w14:textId="06232F4A" w:rsidR="00821B6A" w:rsidRPr="008457DC" w:rsidRDefault="005C3402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2E8F2D26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5C3C6D2" w14:textId="08E9A802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2AF5317" w14:textId="19276E94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1342F1" w14:textId="4C52FC6C" w:rsidR="00821B6A" w:rsidRPr="008457DC" w:rsidRDefault="00D31451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3,428</w:t>
            </w:r>
          </w:p>
        </w:tc>
        <w:tc>
          <w:tcPr>
            <w:tcW w:w="241" w:type="dxa"/>
          </w:tcPr>
          <w:p w14:paraId="4CFBEA20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7519E8B" w14:textId="400F13CD" w:rsidR="00821B6A" w:rsidRPr="008457DC" w:rsidRDefault="00821B6A" w:rsidP="00EF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3,540</w:t>
            </w:r>
          </w:p>
        </w:tc>
      </w:tr>
      <w:tr w:rsidR="00821B6A" w:rsidRPr="008457DC" w14:paraId="2E3D75B7" w14:textId="67AA80AE" w:rsidTr="008C7563">
        <w:tc>
          <w:tcPr>
            <w:tcW w:w="4226" w:type="dxa"/>
          </w:tcPr>
          <w:p w14:paraId="4FA1AB65" w14:textId="77777777" w:rsidR="00821B6A" w:rsidRPr="008457DC" w:rsidRDefault="00821B6A" w:rsidP="00821B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1" w:type="dxa"/>
          </w:tcPr>
          <w:p w14:paraId="083910AB" w14:textId="469DA2B9" w:rsidR="00821B6A" w:rsidRPr="008457DC" w:rsidRDefault="005C3402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102</w:t>
            </w:r>
          </w:p>
        </w:tc>
        <w:tc>
          <w:tcPr>
            <w:tcW w:w="261" w:type="dxa"/>
          </w:tcPr>
          <w:p w14:paraId="104134D5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0949883" w14:textId="3721EF5B" w:rsidR="00821B6A" w:rsidRPr="008457DC" w:rsidRDefault="00821B6A" w:rsidP="00FA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1" w:type="dxa"/>
          </w:tcPr>
          <w:p w14:paraId="4FAB97DB" w14:textId="12533733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4ED843B" w14:textId="26AA9526" w:rsidR="00821B6A" w:rsidRPr="008457DC" w:rsidRDefault="00D31451" w:rsidP="00D31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6F66C7B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6AC6221" w14:textId="0BB7E0C3" w:rsidR="00821B6A" w:rsidRPr="008457DC" w:rsidRDefault="00821B6A" w:rsidP="00EF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1B6A" w:rsidRPr="008457DC" w14:paraId="1A42C078" w14:textId="77777777" w:rsidTr="008C7563">
        <w:tc>
          <w:tcPr>
            <w:tcW w:w="4226" w:type="dxa"/>
          </w:tcPr>
          <w:p w14:paraId="44BB0329" w14:textId="1102B332" w:rsidR="00821B6A" w:rsidRPr="008457DC" w:rsidRDefault="00821B6A" w:rsidP="00821B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</w:tcPr>
          <w:p w14:paraId="55751210" w14:textId="1B3420CA" w:rsidR="00821B6A" w:rsidRDefault="005C3402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119</w:t>
            </w:r>
          </w:p>
        </w:tc>
        <w:tc>
          <w:tcPr>
            <w:tcW w:w="261" w:type="dxa"/>
          </w:tcPr>
          <w:p w14:paraId="0742C54F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79824D8" w14:textId="2BE837C6" w:rsidR="00821B6A" w:rsidRPr="008457DC" w:rsidRDefault="00821B6A" w:rsidP="00FA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1" w:type="dxa"/>
          </w:tcPr>
          <w:p w14:paraId="12CA2E57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1607819" w14:textId="7928AB71" w:rsidR="00821B6A" w:rsidRDefault="00D31451" w:rsidP="00D31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CEC55A3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19E201D" w14:textId="2836602C" w:rsidR="00821B6A" w:rsidRPr="008457DC" w:rsidRDefault="00821B6A" w:rsidP="00EF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1B6A" w:rsidRPr="008457DC" w14:paraId="1B6DCA94" w14:textId="77777777" w:rsidTr="008C7563">
        <w:tc>
          <w:tcPr>
            <w:tcW w:w="4226" w:type="dxa"/>
          </w:tcPr>
          <w:p w14:paraId="17116F1D" w14:textId="7440201A" w:rsidR="00821B6A" w:rsidRPr="008457DC" w:rsidRDefault="00821B6A" w:rsidP="00821B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12E05E1D" w14:textId="48C34603" w:rsidR="00821B6A" w:rsidRPr="00E172F9" w:rsidRDefault="005C3402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61" w:type="dxa"/>
          </w:tcPr>
          <w:p w14:paraId="44874950" w14:textId="77777777" w:rsidR="00821B6A" w:rsidRPr="00E172F9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514668B" w14:textId="3840E5AB" w:rsidR="00821B6A" w:rsidRPr="00E172F9" w:rsidRDefault="00821B6A" w:rsidP="00FA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4AAEAC3A" w14:textId="2B2E65C2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A11FCB9" w14:textId="284609AF" w:rsidR="00821B6A" w:rsidRPr="008457DC" w:rsidRDefault="00D31451" w:rsidP="00D31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F18FBE8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C84BDAF" w14:textId="2B20E280" w:rsidR="00821B6A" w:rsidRPr="008457DC" w:rsidRDefault="00821B6A" w:rsidP="00EF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21B6A" w:rsidRPr="008457DC" w14:paraId="76F8D4ED" w14:textId="2DD4FECB" w:rsidTr="008C7563">
        <w:tc>
          <w:tcPr>
            <w:tcW w:w="4226" w:type="dxa"/>
          </w:tcPr>
          <w:p w14:paraId="2F9D31BF" w14:textId="6F6690B1" w:rsidR="00821B6A" w:rsidRPr="008457DC" w:rsidRDefault="00821B6A" w:rsidP="00821B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C8A3DAF" w14:textId="594ED9B9" w:rsidR="00821B6A" w:rsidRPr="008457DC" w:rsidRDefault="005C3402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225</w:t>
            </w:r>
          </w:p>
        </w:tc>
        <w:tc>
          <w:tcPr>
            <w:tcW w:w="261" w:type="dxa"/>
          </w:tcPr>
          <w:p w14:paraId="1E6D3F7D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0295AE0" w14:textId="1A942EA8" w:rsidR="00821B6A" w:rsidRPr="008457DC" w:rsidRDefault="00821B6A" w:rsidP="00FA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2D90339E" w14:textId="1CA33DF4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01911FD" w14:textId="16C0A0A1" w:rsidR="00821B6A" w:rsidRPr="008457DC" w:rsidRDefault="00D31451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6A70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41" w:type="dxa"/>
          </w:tcPr>
          <w:p w14:paraId="2CD3C55E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347724D" w14:textId="747C249C" w:rsidR="00821B6A" w:rsidRPr="008457DC" w:rsidRDefault="00821B6A" w:rsidP="00EF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C3C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3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</w:tr>
      <w:tr w:rsidR="008C7563" w:rsidRPr="008457DC" w14:paraId="1990126F" w14:textId="77777777" w:rsidTr="00CA0A42">
        <w:tc>
          <w:tcPr>
            <w:tcW w:w="4226" w:type="dxa"/>
          </w:tcPr>
          <w:p w14:paraId="65ABDADC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CF81898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4D43D90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D4A7595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2C8DBEC8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4DCB6A0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</w:tcPr>
          <w:p w14:paraId="32570C44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07E5502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C7563" w:rsidRPr="008457DC" w14:paraId="2FED6CB6" w14:textId="6C455E31" w:rsidTr="00D31451">
        <w:tc>
          <w:tcPr>
            <w:tcW w:w="4226" w:type="dxa"/>
          </w:tcPr>
          <w:p w14:paraId="3D8A1BD2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1" w:type="dxa"/>
          </w:tcPr>
          <w:p w14:paraId="765A1A15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9A78CD0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BD20B10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33FF3643" w14:textId="1D7D6D98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0D16CD3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D48B53D" w14:textId="77777777" w:rsidR="008C7563" w:rsidRPr="008457DC" w:rsidRDefault="008C7563" w:rsidP="008C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95DD627" w14:textId="77777777" w:rsidR="008C7563" w:rsidRPr="008457DC" w:rsidRDefault="008C7563" w:rsidP="008C7563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65C9C" w:rsidRPr="008457DC" w14:paraId="64360E55" w14:textId="77777777" w:rsidTr="001D7D6C">
        <w:tc>
          <w:tcPr>
            <w:tcW w:w="4226" w:type="dxa"/>
          </w:tcPr>
          <w:p w14:paraId="44CA748C" w14:textId="3C2500FE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25E5E85E" w14:textId="61C429BB" w:rsidR="00365C9C" w:rsidRPr="00E20CFF" w:rsidRDefault="005C3402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0C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001018E5" w14:textId="77777777" w:rsidR="00365C9C" w:rsidRPr="00E20CFF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97CC42" w14:textId="3322851C" w:rsidR="00365C9C" w:rsidRPr="00E20CFF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0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E83A2E5" w14:textId="77777777" w:rsidR="00365C9C" w:rsidRPr="00E20CFF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B0D050D" w14:textId="78979B73" w:rsidR="00365C9C" w:rsidRPr="00E20CFF" w:rsidRDefault="009947FB" w:rsidP="00994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0C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  <w:r w:rsidR="001D7D6C" w:rsidRPr="00E20C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41" w:type="dxa"/>
            <w:shd w:val="clear" w:color="auto" w:fill="auto"/>
          </w:tcPr>
          <w:p w14:paraId="2D878D87" w14:textId="77777777" w:rsidR="00365C9C" w:rsidRPr="00E20CFF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44D4AA9" w14:textId="29BD1FB9" w:rsidR="00365C9C" w:rsidRPr="00E20CFF" w:rsidRDefault="00E308C1" w:rsidP="00EF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0C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477B6" w:rsidRPr="00E20C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365C9C" w:rsidRPr="008457DC" w14:paraId="4EB02EE4" w14:textId="77777777" w:rsidTr="00CA0A42">
        <w:tc>
          <w:tcPr>
            <w:tcW w:w="4226" w:type="dxa"/>
          </w:tcPr>
          <w:p w14:paraId="4A68A15E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B036964" w14:textId="77777777" w:rsidR="00365C9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CEEFDCA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378B0DC4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C9BFACE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shd w:val="clear" w:color="auto" w:fill="auto"/>
          </w:tcPr>
          <w:p w14:paraId="36F1B28A" w14:textId="77777777" w:rsidR="00365C9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15B1BCA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4F461569" w14:textId="77777777" w:rsidR="00365C9C" w:rsidRPr="008457DC" w:rsidRDefault="00365C9C" w:rsidP="00365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7F89" w:rsidRPr="008457DC" w14:paraId="3E2058F6" w14:textId="77777777" w:rsidTr="00CA0A42">
        <w:tc>
          <w:tcPr>
            <w:tcW w:w="4226" w:type="dxa"/>
          </w:tcPr>
          <w:p w14:paraId="49B983FA" w14:textId="660E7A08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1" w:type="dxa"/>
          </w:tcPr>
          <w:p w14:paraId="6D08E21D" w14:textId="77777777" w:rsidR="002F7F89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8D759A4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89699A8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4919AE5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0F02D5D" w14:textId="77777777" w:rsidR="002F7F89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9093163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0B86C53" w14:textId="77777777" w:rsidR="002F7F89" w:rsidRPr="008457DC" w:rsidRDefault="002F7F89" w:rsidP="002F7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1B6A" w:rsidRPr="008457DC" w14:paraId="0BF8B127" w14:textId="77777777" w:rsidTr="00CA0A42">
        <w:tc>
          <w:tcPr>
            <w:tcW w:w="4226" w:type="dxa"/>
          </w:tcPr>
          <w:p w14:paraId="461940DE" w14:textId="57898BD8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1DA6C80" w14:textId="1B4D12F6" w:rsidR="00821B6A" w:rsidRPr="00057EA1" w:rsidRDefault="00D31451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43813AE6" w14:textId="77777777" w:rsidR="00821B6A" w:rsidRPr="00057EA1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FBD5F92" w14:textId="76DD367D" w:rsidR="00821B6A" w:rsidRPr="00293489" w:rsidRDefault="00D31451" w:rsidP="00D31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F0851F6" w14:textId="77777777" w:rsidR="00821B6A" w:rsidRPr="00057EA1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6D3D0FC0" w14:textId="23A7DD53" w:rsidR="00821B6A" w:rsidRPr="00B4642B" w:rsidRDefault="00A31E91" w:rsidP="00A3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</w:t>
            </w:r>
            <w:r w:rsidR="007B5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41" w:type="dxa"/>
            <w:shd w:val="clear" w:color="auto" w:fill="auto"/>
          </w:tcPr>
          <w:p w14:paraId="5A921A3B" w14:textId="77777777" w:rsidR="00821B6A" w:rsidRPr="00B4642B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</w:tcPr>
          <w:p w14:paraId="32052F6A" w14:textId="0FBCD338" w:rsidR="00821B6A" w:rsidRPr="00293489" w:rsidRDefault="00821B6A" w:rsidP="00EF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15,946</w:t>
            </w:r>
          </w:p>
        </w:tc>
      </w:tr>
      <w:tr w:rsidR="00821B6A" w:rsidRPr="008457DC" w14:paraId="6DD38A09" w14:textId="77777777" w:rsidTr="00A4031B">
        <w:tc>
          <w:tcPr>
            <w:tcW w:w="4226" w:type="dxa"/>
          </w:tcPr>
          <w:p w14:paraId="6FFFD0AF" w14:textId="77777777" w:rsidR="00821B6A" w:rsidRPr="006E74CA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43F5C9A0" w14:textId="77777777" w:rsidR="00821B6A" w:rsidRPr="006E74CA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4744E94C" w14:textId="77777777" w:rsidR="00821B6A" w:rsidRPr="006E74CA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39B6F136" w14:textId="77777777" w:rsidR="00821B6A" w:rsidRPr="006E74CA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3A506DF9" w14:textId="77777777" w:rsidR="00821B6A" w:rsidRPr="006E74CA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A97BCA1" w14:textId="77777777" w:rsidR="00821B6A" w:rsidRPr="006E74CA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A2C37CA" w14:textId="77777777" w:rsidR="00821B6A" w:rsidRPr="006E74CA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D652F47" w14:textId="77777777" w:rsidR="00821B6A" w:rsidRPr="006E74CA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1B6A" w:rsidRPr="008457DC" w14:paraId="0E0156BF" w14:textId="77777777" w:rsidTr="00A4031B">
        <w:tc>
          <w:tcPr>
            <w:tcW w:w="4226" w:type="dxa"/>
          </w:tcPr>
          <w:p w14:paraId="201F95E0" w14:textId="437B8EDC" w:rsidR="00821B6A" w:rsidRPr="001929CF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929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1" w:type="dxa"/>
          </w:tcPr>
          <w:p w14:paraId="76C5847E" w14:textId="77777777" w:rsidR="00821B6A" w:rsidRPr="001929CF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1278D8FA" w14:textId="77777777" w:rsidR="00821B6A" w:rsidRPr="001929CF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28A465" w14:textId="77777777" w:rsidR="00821B6A" w:rsidRPr="001929CF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F378BA9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F5AB7D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BC08CC4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4E4F113" w14:textId="77777777" w:rsidR="00821B6A" w:rsidRPr="008457DC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1B6A" w:rsidRPr="008457DC" w14:paraId="4D8D45FF" w14:textId="77777777" w:rsidTr="00B4642B">
        <w:tc>
          <w:tcPr>
            <w:tcW w:w="4226" w:type="dxa"/>
          </w:tcPr>
          <w:p w14:paraId="6469A624" w14:textId="77777777" w:rsidR="00821B6A" w:rsidRPr="001929CF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2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shd w:val="clear" w:color="auto" w:fill="auto"/>
          </w:tcPr>
          <w:p w14:paraId="44179B3B" w14:textId="2EC10F83" w:rsidR="00821B6A" w:rsidRPr="001929CF" w:rsidRDefault="00A31E91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8AAEC57" w14:textId="77777777" w:rsidR="00821B6A" w:rsidRPr="001929CF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039B181" w14:textId="1DE9E635" w:rsidR="00821B6A" w:rsidRPr="001929CF" w:rsidRDefault="00A31E91" w:rsidP="00A3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05B6AEB" w14:textId="77777777" w:rsidR="00821B6A" w:rsidRPr="009236CB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E219708" w14:textId="2787B975" w:rsidR="00821B6A" w:rsidRPr="009236CB" w:rsidRDefault="00A31E91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7B560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41" w:type="dxa"/>
            <w:shd w:val="clear" w:color="auto" w:fill="auto"/>
          </w:tcPr>
          <w:p w14:paraId="29ABE9B2" w14:textId="77777777" w:rsidR="00821B6A" w:rsidRPr="009236CB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33118B2" w14:textId="7F7BE386" w:rsidR="00821B6A" w:rsidRPr="009236CB" w:rsidRDefault="00821B6A" w:rsidP="00EF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236CB">
              <w:rPr>
                <w:rFonts w:asciiTheme="majorBidi" w:hAnsiTheme="majorBidi" w:cstheme="majorBidi"/>
                <w:sz w:val="30"/>
                <w:szCs w:val="30"/>
              </w:rPr>
              <w:t>1,387</w:t>
            </w:r>
          </w:p>
        </w:tc>
      </w:tr>
      <w:tr w:rsidR="00821B6A" w:rsidRPr="008457DC" w14:paraId="4853444F" w14:textId="77777777" w:rsidTr="005C3402">
        <w:tc>
          <w:tcPr>
            <w:tcW w:w="4226" w:type="dxa"/>
          </w:tcPr>
          <w:p w14:paraId="2F93A78C" w14:textId="60264059" w:rsidR="00821B6A" w:rsidRPr="001929CF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29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1929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E8F61BA" w14:textId="3F7CD4FE" w:rsidR="00821B6A" w:rsidRPr="001929CF" w:rsidRDefault="00A31E91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DA4FB6D" w14:textId="77777777" w:rsidR="00821B6A" w:rsidRPr="001929CF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D4E8326" w14:textId="3131484F" w:rsidR="00821B6A" w:rsidRPr="001929CF" w:rsidRDefault="00A31E91" w:rsidP="00A3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80A4110" w14:textId="77777777" w:rsidR="00821B6A" w:rsidRPr="002F7F89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C6EF12F" w14:textId="51358BDE" w:rsidR="00821B6A" w:rsidRPr="00B4642B" w:rsidRDefault="00A31E91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(348)</w:t>
            </w:r>
          </w:p>
        </w:tc>
        <w:tc>
          <w:tcPr>
            <w:tcW w:w="241" w:type="dxa"/>
            <w:shd w:val="clear" w:color="auto" w:fill="auto"/>
          </w:tcPr>
          <w:p w14:paraId="072760FC" w14:textId="77777777" w:rsidR="00821B6A" w:rsidRPr="00B4642B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04CE9" w14:textId="123BAB22" w:rsidR="00821B6A" w:rsidRPr="00035996" w:rsidRDefault="00821B6A" w:rsidP="00EF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(348)</w:t>
            </w:r>
          </w:p>
        </w:tc>
      </w:tr>
      <w:tr w:rsidR="00821B6A" w:rsidRPr="008457DC" w14:paraId="181FB4D2" w14:textId="77777777" w:rsidTr="00061886">
        <w:tc>
          <w:tcPr>
            <w:tcW w:w="4226" w:type="dxa"/>
          </w:tcPr>
          <w:p w14:paraId="739DBE77" w14:textId="6DFF2697" w:rsidR="00821B6A" w:rsidRPr="001929CF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29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5A0D764" w14:textId="3303DF8A" w:rsidR="00821B6A" w:rsidRPr="001929CF" w:rsidRDefault="00A31E91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673CA0F" w14:textId="77777777" w:rsidR="00821B6A" w:rsidRPr="001929CF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31B53CE" w14:textId="4AAFDC5C" w:rsidR="00821B6A" w:rsidRPr="001929CF" w:rsidRDefault="00A31E91" w:rsidP="00A3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A6ABBB5" w14:textId="77777777" w:rsidR="00821B6A" w:rsidRPr="002F7F89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FFF99" w14:textId="22562EA5" w:rsidR="00821B6A" w:rsidRPr="002F7F89" w:rsidRDefault="00101AD9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B5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41" w:type="dxa"/>
            <w:shd w:val="clear" w:color="auto" w:fill="auto"/>
          </w:tcPr>
          <w:p w14:paraId="49ED5930" w14:textId="77777777" w:rsidR="00821B6A" w:rsidRPr="00B4642B" w:rsidRDefault="00821B6A" w:rsidP="00821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360A7" w14:textId="0A41DD25" w:rsidR="00821B6A" w:rsidRPr="002F7F89" w:rsidRDefault="00821B6A" w:rsidP="00EF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1,039</w:t>
            </w:r>
          </w:p>
        </w:tc>
      </w:tr>
    </w:tbl>
    <w:p w14:paraId="68B23E26" w14:textId="77777777" w:rsidR="00223BB6" w:rsidRDefault="00223BB6"/>
    <w:tbl>
      <w:tblPr>
        <w:tblW w:w="93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69"/>
        <w:gridCol w:w="266"/>
        <w:gridCol w:w="1082"/>
        <w:gridCol w:w="6"/>
        <w:gridCol w:w="264"/>
        <w:gridCol w:w="6"/>
        <w:gridCol w:w="1087"/>
        <w:gridCol w:w="255"/>
        <w:gridCol w:w="1096"/>
      </w:tblGrid>
      <w:tr w:rsidR="00F02BDD" w:rsidRPr="008457DC" w14:paraId="6920D889" w14:textId="77777777" w:rsidTr="00EF4942">
        <w:trPr>
          <w:tblHeader/>
        </w:trPr>
        <w:tc>
          <w:tcPr>
            <w:tcW w:w="4320" w:type="dxa"/>
            <w:hideMark/>
          </w:tcPr>
          <w:p w14:paraId="303243CC" w14:textId="3F935E5E" w:rsidR="00F02BDD" w:rsidRPr="00894143" w:rsidRDefault="006626DF" w:rsidP="0089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กลับรายการ</w:t>
            </w:r>
            <w:r w:rsidR="00F02BDD" w:rsidRPr="0089414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ผลขาดทุนด้านเครดิ</w:t>
            </w:r>
            <w:r w:rsidR="00595BAA" w:rsidRPr="0089414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ตที่คาด</w:t>
            </w:r>
            <w:r w:rsidR="00794F19" w:rsidRPr="0089414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ว่าจ</w:t>
            </w:r>
            <w:r w:rsidR="00794F19" w:rsidRPr="00894143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ะเกิดขึ้น</w:t>
            </w:r>
          </w:p>
        </w:tc>
        <w:tc>
          <w:tcPr>
            <w:tcW w:w="2323" w:type="dxa"/>
            <w:gridSpan w:val="4"/>
            <w:hideMark/>
          </w:tcPr>
          <w:p w14:paraId="135FA7AD" w14:textId="2C309FDD" w:rsidR="00F02BDD" w:rsidRPr="008457DC" w:rsidRDefault="00F02BDD" w:rsidP="0055139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</w:tabs>
              <w:spacing w:line="240" w:lineRule="auto"/>
              <w:ind w:right="-97" w:hanging="4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7B06506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8" w:type="dxa"/>
            <w:gridSpan w:val="3"/>
            <w:hideMark/>
          </w:tcPr>
          <w:p w14:paraId="25207478" w14:textId="0CA0D715" w:rsidR="00F02BDD" w:rsidRPr="008457DC" w:rsidRDefault="00F02BDD" w:rsidP="00794F1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02BDD" w:rsidRPr="008457DC" w14:paraId="77F83719" w14:textId="77777777" w:rsidTr="00EF4942">
        <w:trPr>
          <w:tblHeader/>
        </w:trPr>
        <w:tc>
          <w:tcPr>
            <w:tcW w:w="4320" w:type="dxa"/>
            <w:hideMark/>
          </w:tcPr>
          <w:p w14:paraId="2C2001C6" w14:textId="3B3856C9" w:rsidR="00F02BDD" w:rsidRPr="008457DC" w:rsidRDefault="00794F19" w:rsidP="00F0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84A94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84A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284A94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84A94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84A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284A94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84A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69" w:type="dxa"/>
            <w:hideMark/>
          </w:tcPr>
          <w:p w14:paraId="62F0C206" w14:textId="1B816587" w:rsidR="00F02BDD" w:rsidRPr="008457DC" w:rsidRDefault="00E51C18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4A9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495049C1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282A4855" w14:textId="5626F0E2" w:rsidR="00F02BDD" w:rsidRPr="008457DC" w:rsidRDefault="00E51C18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4A9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7925A8D6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340" w:right="-131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hideMark/>
          </w:tcPr>
          <w:p w14:paraId="34CB1048" w14:textId="5DCB1D95" w:rsidR="00F02BDD" w:rsidRPr="008457DC" w:rsidRDefault="00E51C18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4A9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5" w:type="dxa"/>
          </w:tcPr>
          <w:p w14:paraId="6D3C5B6B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3F8BF9BA" w14:textId="7007E608" w:rsidR="00F02BDD" w:rsidRPr="008457DC" w:rsidRDefault="00E51C18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-97" w:hanging="3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4A9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02BDD" w:rsidRPr="008457DC" w14:paraId="3D6D42EA" w14:textId="77777777" w:rsidTr="00EF4942">
        <w:trPr>
          <w:tblHeader/>
        </w:trPr>
        <w:tc>
          <w:tcPr>
            <w:tcW w:w="4320" w:type="dxa"/>
            <w:hideMark/>
          </w:tcPr>
          <w:p w14:paraId="0866B4D1" w14:textId="2480418D" w:rsidR="00F02BDD" w:rsidRPr="008457DC" w:rsidRDefault="00F0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1" w:type="dxa"/>
            <w:gridSpan w:val="9"/>
            <w:hideMark/>
          </w:tcPr>
          <w:p w14:paraId="67337DC8" w14:textId="77777777" w:rsidR="00F02BDD" w:rsidRPr="008457DC" w:rsidRDefault="00F02BD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2BDD" w:rsidRPr="008457DC" w14:paraId="387A3644" w14:textId="77777777" w:rsidTr="00EF4942">
        <w:tc>
          <w:tcPr>
            <w:tcW w:w="4320" w:type="dxa"/>
            <w:hideMark/>
          </w:tcPr>
          <w:p w14:paraId="5659E13E" w14:textId="52740BAD" w:rsidR="00F02BDD" w:rsidRPr="008457DC" w:rsidRDefault="00F02BDD" w:rsidP="00F02B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="00C1741C"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ระยะ</w:t>
            </w:r>
            <w:r w:rsidR="00481CF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969" w:type="dxa"/>
          </w:tcPr>
          <w:p w14:paraId="5122DD3E" w14:textId="0C856605" w:rsidR="00F02BDD" w:rsidRPr="008457DC" w:rsidRDefault="0086127A" w:rsidP="0086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6" w:type="dxa"/>
          </w:tcPr>
          <w:p w14:paraId="418E6592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EDB67E9" w14:textId="2E5CC0EC" w:rsidR="00F02BDD" w:rsidRPr="008457DC" w:rsidRDefault="00EB5127" w:rsidP="00E6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22E0F44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0C0C7155" w14:textId="151FDFF0" w:rsidR="00F02BDD" w:rsidRPr="008457DC" w:rsidRDefault="00894143" w:rsidP="00894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464843F" w14:textId="77777777" w:rsidR="00F02BDD" w:rsidRPr="008457DC" w:rsidRDefault="00F02BDD" w:rsidP="00F02BDD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2F3251D5" w14:textId="35BB9830" w:rsidR="00F02BDD" w:rsidRPr="008457DC" w:rsidRDefault="00E308C1" w:rsidP="00EF4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</w:tbl>
    <w:p w14:paraId="6ADDAF82" w14:textId="7A5396BB" w:rsidR="00F02BDD" w:rsidRPr="00085572" w:rsidRDefault="00F02BDD" w:rsidP="00C4657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AE0F2A" w:rsidRPr="008457DC" w14:paraId="36EA3B45" w14:textId="31D25C6B" w:rsidTr="00AB498A">
        <w:trPr>
          <w:trHeight w:val="144"/>
          <w:tblHeader/>
        </w:trPr>
        <w:tc>
          <w:tcPr>
            <w:tcW w:w="4212" w:type="dxa"/>
          </w:tcPr>
          <w:p w14:paraId="74623F1E" w14:textId="40413FCB" w:rsidR="00AE0F2A" w:rsidRPr="008457DC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0887E408" w14:textId="20372836" w:rsidR="00AE0F2A" w:rsidRPr="008457DC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718DCC67" w14:textId="4317F111" w:rsidR="00AE0F2A" w:rsidRPr="008457DC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6E303DA0" w14:textId="00847044" w:rsidR="00AE0F2A" w:rsidRPr="008457DC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47F8C" w:rsidRPr="008457DC" w14:paraId="041A1786" w14:textId="4BB90B46" w:rsidTr="00AB498A">
        <w:trPr>
          <w:trHeight w:val="144"/>
          <w:tblHeader/>
        </w:trPr>
        <w:tc>
          <w:tcPr>
            <w:tcW w:w="4212" w:type="dxa"/>
          </w:tcPr>
          <w:p w14:paraId="52F0A2D4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4A373E8" w14:textId="2B0E3AA8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93C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3DA283C4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EA5D30B" w14:textId="226E0891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5A9E027E" w14:textId="6043CBFD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D29022" w14:textId="30D4A0B6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93C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14:paraId="7AF06BEC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4693B6F" w14:textId="00F7E5A6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47F8C" w:rsidRPr="008457DC" w14:paraId="184B012D" w14:textId="77777777" w:rsidTr="00AB498A">
        <w:trPr>
          <w:trHeight w:val="144"/>
          <w:tblHeader/>
        </w:trPr>
        <w:tc>
          <w:tcPr>
            <w:tcW w:w="4212" w:type="dxa"/>
          </w:tcPr>
          <w:p w14:paraId="2BF51FB8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5CE9C6C" w14:textId="07DE1010" w:rsidR="00547F8C" w:rsidRPr="008457DC" w:rsidDel="005765CD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1253DF7C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B16274" w14:textId="735AF74F" w:rsidR="00547F8C" w:rsidRPr="008457DC" w:rsidDel="005765CD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4E1ABDC7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2EF59A0" w14:textId="494F02D3" w:rsidR="00547F8C" w:rsidRPr="008457DC" w:rsidDel="005765CD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634E4343" w14:textId="77777777" w:rsidR="00547F8C" w:rsidRPr="008457DC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C775029" w14:textId="23BDBF53" w:rsidR="00547F8C" w:rsidRPr="008457DC" w:rsidDel="005765CD" w:rsidRDefault="00547F8C" w:rsidP="0054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A024E" w:rsidRPr="008457DC" w14:paraId="04C58581" w14:textId="32AD46AB" w:rsidTr="00AB498A">
        <w:trPr>
          <w:trHeight w:val="144"/>
          <w:tblHeader/>
        </w:trPr>
        <w:tc>
          <w:tcPr>
            <w:tcW w:w="4212" w:type="dxa"/>
          </w:tcPr>
          <w:p w14:paraId="78052F71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57" w:type="dxa"/>
            <w:gridSpan w:val="7"/>
          </w:tcPr>
          <w:p w14:paraId="3C7CCEEF" w14:textId="3A9F9012" w:rsidR="008A024E" w:rsidRPr="008457DC" w:rsidRDefault="008A024E" w:rsidP="008A024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8A024E" w:rsidRPr="008457DC" w14:paraId="2380C7FE" w14:textId="1B1B853D" w:rsidTr="00AB498A">
        <w:trPr>
          <w:trHeight w:val="144"/>
        </w:trPr>
        <w:tc>
          <w:tcPr>
            <w:tcW w:w="4212" w:type="dxa"/>
          </w:tcPr>
          <w:p w14:paraId="289F4C74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57" w:type="dxa"/>
            <w:gridSpan w:val="7"/>
          </w:tcPr>
          <w:p w14:paraId="09D3238B" w14:textId="08519DE1" w:rsidR="008A024E" w:rsidRPr="008457DC" w:rsidRDefault="008A024E" w:rsidP="008A024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3D2525" w:rsidRPr="008457DC" w14:paraId="5AA82B8B" w14:textId="04074FAF" w:rsidTr="00F458DE">
        <w:trPr>
          <w:trHeight w:val="144"/>
        </w:trPr>
        <w:tc>
          <w:tcPr>
            <w:tcW w:w="4212" w:type="dxa"/>
          </w:tcPr>
          <w:p w14:paraId="1E850F6E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71ADA342" w14:textId="7B653BB5" w:rsidR="003D2525" w:rsidRPr="008457DC" w:rsidRDefault="001929CF" w:rsidP="00D9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2D5D12F0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6AC53AE" w14:textId="19EB8F96" w:rsidR="003D2525" w:rsidRPr="008457DC" w:rsidRDefault="003D2525" w:rsidP="00D97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C1339E3" w14:textId="02D6401E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8A0A717" w14:textId="59C75DFA" w:rsidR="003D2525" w:rsidRPr="008457DC" w:rsidRDefault="00DA254D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80A6A">
              <w:rPr>
                <w:rFonts w:asciiTheme="majorBidi" w:hAnsiTheme="majorBidi" w:cstheme="majorBidi" w:hint="cs"/>
                <w:sz w:val="30"/>
                <w:szCs w:val="30"/>
                <w:cs/>
              </w:rPr>
              <w:t>04</w:t>
            </w:r>
          </w:p>
        </w:tc>
        <w:tc>
          <w:tcPr>
            <w:tcW w:w="237" w:type="dxa"/>
          </w:tcPr>
          <w:p w14:paraId="1636C6F2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E7ADE1F" w14:textId="37C132E6" w:rsidR="003D2525" w:rsidRPr="008457DC" w:rsidRDefault="003D2525" w:rsidP="00F4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</w:tr>
      <w:tr w:rsidR="003D2525" w:rsidRPr="008457DC" w14:paraId="348D9065" w14:textId="77777777" w:rsidTr="00AB498A">
        <w:tc>
          <w:tcPr>
            <w:tcW w:w="4212" w:type="dxa"/>
          </w:tcPr>
          <w:p w14:paraId="1851C7BA" w14:textId="4E9B6849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</w:tcPr>
          <w:p w14:paraId="1467E4DE" w14:textId="05EBBC46" w:rsidR="003D2525" w:rsidRPr="008457DC" w:rsidRDefault="001929CF" w:rsidP="0019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52" w:type="dxa"/>
          </w:tcPr>
          <w:p w14:paraId="70C3D843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44C6459" w14:textId="7CF01A72" w:rsidR="003D2525" w:rsidRPr="008457DC" w:rsidRDefault="003D2525" w:rsidP="0019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21B2744A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623F913" w14:textId="0DBC6097" w:rsidR="003D2525" w:rsidRPr="008457DC" w:rsidRDefault="00DA254D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D171E9A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AFDC579" w14:textId="09CA70AF" w:rsidR="003D2525" w:rsidRDefault="003D2525" w:rsidP="00DA2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525" w:rsidRPr="008457DC" w14:paraId="4ED28FF1" w14:textId="412010FF" w:rsidTr="00AB498A">
        <w:tc>
          <w:tcPr>
            <w:tcW w:w="4212" w:type="dxa"/>
          </w:tcPr>
          <w:p w14:paraId="009B5D00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</w:tcPr>
          <w:p w14:paraId="634B72E2" w14:textId="4384488D" w:rsidR="003D2525" w:rsidRPr="008457DC" w:rsidRDefault="001929CF" w:rsidP="0019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73</w:t>
            </w:r>
          </w:p>
        </w:tc>
        <w:tc>
          <w:tcPr>
            <w:tcW w:w="252" w:type="dxa"/>
          </w:tcPr>
          <w:p w14:paraId="6083368C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4D07420" w14:textId="2DCF8B2E" w:rsidR="003D2525" w:rsidRPr="008457DC" w:rsidRDefault="003D2525" w:rsidP="0019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43" w:type="dxa"/>
          </w:tcPr>
          <w:p w14:paraId="6C03AC3D" w14:textId="253E9E8D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3F39E56" w14:textId="0ED24438" w:rsidR="003D2525" w:rsidRPr="008457DC" w:rsidRDefault="00DA254D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40E44F4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277F3D9" w14:textId="72EED9CF" w:rsidR="003D2525" w:rsidRPr="008457DC" w:rsidRDefault="003D2525" w:rsidP="00DA2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2525" w:rsidRPr="008457DC" w14:paraId="412B1398" w14:textId="4E22E101" w:rsidTr="00AB498A">
        <w:tc>
          <w:tcPr>
            <w:tcW w:w="4212" w:type="dxa"/>
          </w:tcPr>
          <w:p w14:paraId="5BC79C61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3C72CC0" w14:textId="51A8CB0B" w:rsidR="003D2525" w:rsidRPr="008457DC" w:rsidRDefault="001929CF" w:rsidP="0019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75</w:t>
            </w:r>
          </w:p>
        </w:tc>
        <w:tc>
          <w:tcPr>
            <w:tcW w:w="252" w:type="dxa"/>
          </w:tcPr>
          <w:p w14:paraId="5B0C90B9" w14:textId="77777777" w:rsidR="003D2525" w:rsidRPr="008457DC" w:rsidRDefault="003D2525" w:rsidP="003D2525">
            <w:pPr>
              <w:pStyle w:val="a0"/>
              <w:tabs>
                <w:tab w:val="decimal" w:pos="97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C18F448" w14:textId="6D7B4A65" w:rsidR="003D2525" w:rsidRPr="008457DC" w:rsidRDefault="003D2525" w:rsidP="0019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43" w:type="dxa"/>
          </w:tcPr>
          <w:p w14:paraId="3460374A" w14:textId="3D42D655" w:rsidR="003D2525" w:rsidRPr="008457DC" w:rsidRDefault="003D2525" w:rsidP="003D2525">
            <w:pPr>
              <w:pStyle w:val="a0"/>
              <w:tabs>
                <w:tab w:val="decimal" w:pos="88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A35D025" w14:textId="27EC7737" w:rsidR="003D2525" w:rsidRPr="008457DC" w:rsidRDefault="00DA254D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45C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37" w:type="dxa"/>
          </w:tcPr>
          <w:p w14:paraId="2D7F1979" w14:textId="77777777" w:rsidR="003D2525" w:rsidRPr="008457DC" w:rsidRDefault="003D2525" w:rsidP="003D2525">
            <w:pPr>
              <w:pStyle w:val="a0"/>
              <w:tabs>
                <w:tab w:val="decimal" w:pos="88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000FE5E" w14:textId="6A0338E9" w:rsidR="003D2525" w:rsidRPr="008457DC" w:rsidRDefault="003D2525" w:rsidP="00F4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</w:tr>
      <w:tr w:rsidR="008A024E" w:rsidRPr="008457DC" w14:paraId="646D384D" w14:textId="5E1E3421" w:rsidTr="00AB498A">
        <w:tc>
          <w:tcPr>
            <w:tcW w:w="4212" w:type="dxa"/>
          </w:tcPr>
          <w:p w14:paraId="59E4CF0C" w14:textId="35AB7DBD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7" w:type="dxa"/>
          </w:tcPr>
          <w:p w14:paraId="39E7DAD9" w14:textId="6E4AB038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</w:tcPr>
          <w:p w14:paraId="0EC3885B" w14:textId="77777777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</w:tcPr>
          <w:p w14:paraId="7E52D682" w14:textId="6CF0D5E5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4AFC360F" w14:textId="6E4ACEFC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48B2A89A" w14:textId="1313780A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08FAFCE8" w14:textId="77777777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1FC50568" w14:textId="154BAC08" w:rsidR="008A024E" w:rsidRPr="007823A6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A024E" w:rsidRPr="008457DC" w14:paraId="43A30DDB" w14:textId="77777777" w:rsidTr="00AB498A">
        <w:tc>
          <w:tcPr>
            <w:tcW w:w="4212" w:type="dxa"/>
          </w:tcPr>
          <w:p w14:paraId="5F48A4C8" w14:textId="4ADD9F69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07" w:type="dxa"/>
          </w:tcPr>
          <w:p w14:paraId="00E66AB2" w14:textId="54B09F6D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297E092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8EF378" w14:textId="175F1DB4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1F0AF1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BF36E27" w14:textId="5208DE98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4D5CDA0" w14:textId="77777777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93E3C7B" w14:textId="5B54F2FE" w:rsidR="008A024E" w:rsidRPr="008457DC" w:rsidRDefault="008A024E" w:rsidP="008A0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2525" w:rsidRPr="008457DC" w14:paraId="487B1DDE" w14:textId="77777777" w:rsidTr="00465154">
        <w:tc>
          <w:tcPr>
            <w:tcW w:w="4212" w:type="dxa"/>
          </w:tcPr>
          <w:p w14:paraId="6B8884AD" w14:textId="42A3C0E0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6F56CDA4" w14:textId="2FC637D9" w:rsidR="003D2525" w:rsidRPr="008457DC" w:rsidRDefault="00DC7207" w:rsidP="0063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701C02E3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DA7B778" w14:textId="4DD6CF84" w:rsidR="003D2525" w:rsidRPr="008457DC" w:rsidRDefault="003D2525" w:rsidP="00DB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6368449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47DAA95" w14:textId="27CC2B64" w:rsidR="003D2525" w:rsidRPr="00465154" w:rsidRDefault="006366DC" w:rsidP="00636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15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3405C33D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C1FBBF9" w14:textId="280BEF52" w:rsidR="003D2525" w:rsidRPr="008457DC" w:rsidRDefault="003D2525" w:rsidP="00F4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D2525" w:rsidRPr="008457DC" w14:paraId="363D28D8" w14:textId="77777777" w:rsidTr="00465154">
        <w:tc>
          <w:tcPr>
            <w:tcW w:w="4212" w:type="dxa"/>
          </w:tcPr>
          <w:p w14:paraId="23856497" w14:textId="1BEC21A9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F70ACC0" w14:textId="0BC48866" w:rsidR="003D2525" w:rsidRPr="008457DC" w:rsidRDefault="00DC7207" w:rsidP="00DC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</w:p>
        </w:tc>
        <w:tc>
          <w:tcPr>
            <w:tcW w:w="252" w:type="dxa"/>
          </w:tcPr>
          <w:p w14:paraId="30A02EEC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C34E02A" w14:textId="44E3E32E" w:rsidR="003D2525" w:rsidRPr="008457DC" w:rsidRDefault="003D2525" w:rsidP="00DB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63886939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33991DE" w14:textId="65EF724F" w:rsidR="003D2525" w:rsidRPr="00465154" w:rsidRDefault="00DA254D" w:rsidP="00DA2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515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529DA32D" w14:textId="77777777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0489D1AA" w14:textId="6CE8F1D5" w:rsidR="003D2525" w:rsidRPr="008457DC" w:rsidRDefault="003D2525" w:rsidP="00F4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280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D2525" w:rsidRPr="008457DC" w14:paraId="35F24D1D" w14:textId="77777777" w:rsidTr="00AB498A">
        <w:tc>
          <w:tcPr>
            <w:tcW w:w="4212" w:type="dxa"/>
          </w:tcPr>
          <w:p w14:paraId="308D9E8A" w14:textId="6A34FFB0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07F1CB" w14:textId="2059599C" w:rsidR="003D2525" w:rsidRPr="00246923" w:rsidRDefault="00DC7207" w:rsidP="00DC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</w:t>
            </w:r>
          </w:p>
        </w:tc>
        <w:tc>
          <w:tcPr>
            <w:tcW w:w="252" w:type="dxa"/>
          </w:tcPr>
          <w:p w14:paraId="7FD3D488" w14:textId="77777777" w:rsidR="003D2525" w:rsidRPr="00246923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C8D52CC" w14:textId="1014EA45" w:rsidR="003D2525" w:rsidRPr="00673F1E" w:rsidRDefault="003D2525" w:rsidP="00DB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54AE63CE" w14:textId="77777777" w:rsidR="003D2525" w:rsidRPr="00246923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7ADE0" w14:textId="2485555E" w:rsidR="003D2525" w:rsidRPr="00246923" w:rsidRDefault="006366DC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101654A0" w14:textId="77777777" w:rsidR="003D2525" w:rsidRPr="00246923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94754" w14:textId="6C57956E" w:rsidR="003D2525" w:rsidRPr="00246923" w:rsidRDefault="003D2525" w:rsidP="00F45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</w:tbl>
    <w:p w14:paraId="4D15D3CA" w14:textId="1322C0F6" w:rsidR="007A4281" w:rsidRDefault="007A4281" w:rsidP="008A22EF">
      <w:pPr>
        <w:pStyle w:val="NoSpacing"/>
        <w:rPr>
          <w:rFonts w:asciiTheme="majorBidi" w:hAnsiTheme="majorBidi" w:cstheme="majorBidi"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B93C8D" w:rsidRPr="008457DC" w14:paraId="2F13D5E1" w14:textId="77777777" w:rsidTr="00617036">
        <w:tc>
          <w:tcPr>
            <w:tcW w:w="4212" w:type="dxa"/>
          </w:tcPr>
          <w:p w14:paraId="5CFFF06B" w14:textId="1AFEF746" w:rsidR="00B93C8D" w:rsidRDefault="00B93C8D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7" w:type="dxa"/>
          </w:tcPr>
          <w:p w14:paraId="61B71807" w14:textId="77777777" w:rsidR="00B93C8D" w:rsidRPr="008457DC" w:rsidRDefault="00B93C8D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821B89B" w14:textId="77777777" w:rsidR="00B93C8D" w:rsidRPr="008457DC" w:rsidRDefault="00B93C8D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0B3FA02" w14:textId="77777777" w:rsidR="00B93C8D" w:rsidRPr="008457DC" w:rsidRDefault="00B93C8D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8B078E" w14:textId="77777777" w:rsidR="00B93C8D" w:rsidRPr="008457DC" w:rsidRDefault="00B93C8D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7AD8A7C" w14:textId="77777777" w:rsidR="00B93C8D" w:rsidRPr="008457DC" w:rsidRDefault="00B93C8D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7A67DDB" w14:textId="77777777" w:rsidR="00B93C8D" w:rsidRPr="008457DC" w:rsidRDefault="00B93C8D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93706FC" w14:textId="77777777" w:rsidR="00B93C8D" w:rsidRPr="008457DC" w:rsidRDefault="00B93C8D" w:rsidP="00530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3D4A" w:rsidRPr="008457DC" w14:paraId="385AFA77" w14:textId="77777777" w:rsidTr="00D954FC">
        <w:tc>
          <w:tcPr>
            <w:tcW w:w="4212" w:type="dxa"/>
          </w:tcPr>
          <w:p w14:paraId="17AD40B8" w14:textId="23A5B858" w:rsidR="00783D4A" w:rsidRPr="008457DC" w:rsidRDefault="00783D4A" w:rsidP="0078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shd w:val="clear" w:color="auto" w:fill="auto"/>
          </w:tcPr>
          <w:p w14:paraId="6C98960D" w14:textId="766D540E" w:rsidR="00783D4A" w:rsidRPr="00CA0A42" w:rsidRDefault="00DC7207" w:rsidP="0078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4C16E4E" w14:textId="77777777" w:rsidR="00783D4A" w:rsidRPr="008457DC" w:rsidRDefault="00783D4A" w:rsidP="0078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BB16A4B" w14:textId="750B879E" w:rsidR="00783D4A" w:rsidRPr="00CA0A42" w:rsidRDefault="00783D4A" w:rsidP="0078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A0A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047B5C8" w14:textId="77777777" w:rsidR="00783D4A" w:rsidRPr="008457DC" w:rsidRDefault="00783D4A" w:rsidP="0078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A15A148" w14:textId="325A087C" w:rsidR="00783D4A" w:rsidRPr="008F5306" w:rsidRDefault="00E06561" w:rsidP="00E06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AD92903" w14:textId="77777777" w:rsidR="00783D4A" w:rsidRPr="008F5306" w:rsidRDefault="00783D4A" w:rsidP="0078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28073A79" w14:textId="31A2CA3F" w:rsidR="00783D4A" w:rsidRPr="008F5306" w:rsidRDefault="00783D4A" w:rsidP="0078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D2525" w:rsidRPr="008457DC" w14:paraId="0CD1A472" w14:textId="77777777" w:rsidTr="00E06561">
        <w:tc>
          <w:tcPr>
            <w:tcW w:w="4212" w:type="dxa"/>
          </w:tcPr>
          <w:p w14:paraId="15477E26" w14:textId="34705BC1" w:rsidR="003D2525" w:rsidRPr="008457DC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2BF4640" w14:textId="1A744C1F" w:rsidR="003D2525" w:rsidRPr="00D77A24" w:rsidRDefault="00DC7207" w:rsidP="00DC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84</w:t>
            </w:r>
          </w:p>
        </w:tc>
        <w:tc>
          <w:tcPr>
            <w:tcW w:w="252" w:type="dxa"/>
            <w:shd w:val="clear" w:color="auto" w:fill="auto"/>
          </w:tcPr>
          <w:p w14:paraId="2EF70C46" w14:textId="77777777" w:rsidR="003D2525" w:rsidRPr="00D77A24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69E9931" w14:textId="64E10231" w:rsidR="003D2525" w:rsidRPr="00F55114" w:rsidRDefault="003D2525" w:rsidP="00DC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43" w:type="dxa"/>
            <w:shd w:val="clear" w:color="auto" w:fill="auto"/>
          </w:tcPr>
          <w:p w14:paraId="1D67DCBF" w14:textId="77777777" w:rsidR="003D2525" w:rsidRPr="00D77A24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48C4D1A" w14:textId="18B41212" w:rsidR="003D2525" w:rsidRPr="00D77A24" w:rsidRDefault="00520C00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0656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05769D64" w14:textId="77777777" w:rsidR="003D2525" w:rsidRPr="00D77A24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3280A89F" w14:textId="2236B380" w:rsidR="003D2525" w:rsidRPr="00D77A24" w:rsidRDefault="003D2525" w:rsidP="00DC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02A8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3D2525" w:rsidRPr="008457DC" w14:paraId="329650A7" w14:textId="77777777" w:rsidTr="00E06561">
        <w:tc>
          <w:tcPr>
            <w:tcW w:w="4212" w:type="dxa"/>
          </w:tcPr>
          <w:p w14:paraId="619E643B" w14:textId="77777777" w:rsidR="003D2525" w:rsidRPr="00D77A24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7A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81BD4" w14:textId="40BF2462" w:rsidR="003D2525" w:rsidRPr="00A435E7" w:rsidRDefault="00DC7207" w:rsidP="00DC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84</w:t>
            </w:r>
          </w:p>
        </w:tc>
        <w:tc>
          <w:tcPr>
            <w:tcW w:w="252" w:type="dxa"/>
            <w:shd w:val="clear" w:color="auto" w:fill="auto"/>
          </w:tcPr>
          <w:p w14:paraId="5ED0592C" w14:textId="77777777" w:rsidR="003D2525" w:rsidRPr="00A435E7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9DFEC" w14:textId="4518FF64" w:rsidR="003D2525" w:rsidRPr="00F55114" w:rsidRDefault="003D2525" w:rsidP="00DC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43" w:type="dxa"/>
            <w:shd w:val="clear" w:color="auto" w:fill="auto"/>
          </w:tcPr>
          <w:p w14:paraId="02105301" w14:textId="77777777" w:rsidR="003D2525" w:rsidRPr="00D77A24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D00FD" w14:textId="7F024946" w:rsidR="003D2525" w:rsidRPr="00246923" w:rsidRDefault="00520C00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065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702BC985" w14:textId="77777777" w:rsidR="003D2525" w:rsidRPr="00D77A24" w:rsidRDefault="003D2525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EDB77" w14:textId="0031EEDF" w:rsidR="003D2525" w:rsidRPr="00D77A24" w:rsidRDefault="003D2525" w:rsidP="00DC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  <w:tr w:rsidR="007A4281" w:rsidRPr="008457DC" w14:paraId="2C7FAE11" w14:textId="77777777" w:rsidTr="007A4281">
        <w:tc>
          <w:tcPr>
            <w:tcW w:w="4212" w:type="dxa"/>
          </w:tcPr>
          <w:p w14:paraId="4A2D5083" w14:textId="77777777" w:rsidR="007A4281" w:rsidRPr="00D77A24" w:rsidRDefault="007A4281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7768D11" w14:textId="77777777" w:rsidR="007A4281" w:rsidRDefault="007A4281" w:rsidP="00DC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2A0EADC7" w14:textId="77777777" w:rsidR="007A4281" w:rsidRPr="00A435E7" w:rsidRDefault="007A4281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02D74A7" w14:textId="77777777" w:rsidR="007A4281" w:rsidRDefault="007A4281" w:rsidP="00DC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AE0D77A" w14:textId="77777777" w:rsidR="007A4281" w:rsidRPr="00D77A24" w:rsidRDefault="007A4281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EB72E9F" w14:textId="77777777" w:rsidR="007A4281" w:rsidRPr="00246923" w:rsidRDefault="007A4281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48478A8" w14:textId="77777777" w:rsidR="007A4281" w:rsidRPr="00D77A24" w:rsidRDefault="007A4281" w:rsidP="003D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59159846" w14:textId="77777777" w:rsidR="007A4281" w:rsidRDefault="007A4281" w:rsidP="00DC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498A" w:rsidRPr="008457DC" w:rsidDel="005765CD" w14:paraId="26BABA58" w14:textId="77777777" w:rsidTr="0086127A">
        <w:trPr>
          <w:trHeight w:val="144"/>
          <w:tblHeader/>
        </w:trPr>
        <w:tc>
          <w:tcPr>
            <w:tcW w:w="4212" w:type="dxa"/>
          </w:tcPr>
          <w:p w14:paraId="10B70AE3" w14:textId="20683A1B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07" w:type="dxa"/>
          </w:tcPr>
          <w:p w14:paraId="59295212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13E71CE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3A0A993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5966004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4EE5DC9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90A3E3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2EC1A53" w14:textId="77777777" w:rsidR="00AB498A" w:rsidRPr="008457DC" w:rsidRDefault="00AB498A" w:rsidP="00AB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79E" w:rsidRPr="008457DC" w:rsidDel="005765CD" w14:paraId="577533EA" w14:textId="77777777" w:rsidTr="0086127A">
        <w:trPr>
          <w:trHeight w:val="144"/>
          <w:tblHeader/>
        </w:trPr>
        <w:tc>
          <w:tcPr>
            <w:tcW w:w="4212" w:type="dxa"/>
          </w:tcPr>
          <w:p w14:paraId="1A556496" w14:textId="44F4860D" w:rsidR="0078079E" w:rsidRPr="0086127A" w:rsidRDefault="0078079E" w:rsidP="0077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27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59009C1E" w14:textId="23254E1F" w:rsidR="0078079E" w:rsidRPr="0086127A" w:rsidRDefault="00894143" w:rsidP="0052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2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7720BA2" w14:textId="77777777" w:rsidR="0078079E" w:rsidRPr="0086127A" w:rsidRDefault="0078079E" w:rsidP="0077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3D350C6F" w14:textId="45427B7A" w:rsidR="0078079E" w:rsidRPr="0086127A" w:rsidRDefault="00894143" w:rsidP="0052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2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372ADC36" w14:textId="77777777" w:rsidR="0078079E" w:rsidRPr="0086127A" w:rsidRDefault="0078079E" w:rsidP="0077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024ECDF3" w14:textId="3B7BBCE1" w:rsidR="0078079E" w:rsidRPr="0086127A" w:rsidRDefault="00520C00" w:rsidP="0077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2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37" w:type="dxa"/>
            <w:vAlign w:val="bottom"/>
          </w:tcPr>
          <w:p w14:paraId="243F9DF3" w14:textId="77777777" w:rsidR="0078079E" w:rsidRPr="0086127A" w:rsidRDefault="0078079E" w:rsidP="0077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379B2F5F" w14:textId="67A5942F" w:rsidR="0078079E" w:rsidRPr="0086127A" w:rsidRDefault="0078079E" w:rsidP="00777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12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</w:p>
        </w:tc>
      </w:tr>
    </w:tbl>
    <w:p w14:paraId="7D5E7104" w14:textId="77777777" w:rsidR="00C37D0D" w:rsidRPr="007823A6" w:rsidRDefault="00C37D0D" w:rsidP="008A22EF">
      <w:pPr>
        <w:pStyle w:val="NoSpacing"/>
        <w:rPr>
          <w:rFonts w:asciiTheme="majorBidi" w:hAnsiTheme="majorBidi" w:cstheme="majorBidi"/>
          <w:sz w:val="20"/>
          <w:szCs w:val="20"/>
        </w:rPr>
      </w:pPr>
    </w:p>
    <w:p w14:paraId="2AD7C3F6" w14:textId="77777777" w:rsidR="006E74CA" w:rsidRDefault="006E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9E48FA7" w14:textId="1FE4E2A6" w:rsidR="007071C0" w:rsidRPr="008457DC" w:rsidRDefault="001E2F35" w:rsidP="00801A33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7071C0" w:rsidRPr="008457DC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</w:t>
      </w:r>
      <w:r w:rsidR="009477AB" w:rsidRPr="008457DC">
        <w:rPr>
          <w:rFonts w:asciiTheme="majorBidi" w:hAnsiTheme="majorBidi" w:cstheme="majorBidi"/>
          <w:sz w:val="30"/>
          <w:szCs w:val="30"/>
          <w:u w:val="none"/>
          <w:cs/>
        </w:rPr>
        <w:t xml:space="preserve">บริษัทย่อย </w:t>
      </w:r>
      <w:r w:rsidR="007071C0" w:rsidRPr="008457DC">
        <w:rPr>
          <w:rFonts w:asciiTheme="majorBidi" w:hAnsiTheme="majorBidi" w:cstheme="majorBidi"/>
          <w:sz w:val="30"/>
          <w:szCs w:val="30"/>
          <w:u w:val="none"/>
          <w:cs/>
        </w:rPr>
        <w:t>บริษัทร่วมและการร่วมค้า</w:t>
      </w:r>
    </w:p>
    <w:p w14:paraId="196BB737" w14:textId="6C772C16" w:rsidR="009477AB" w:rsidRPr="007823A6" w:rsidRDefault="009477AB" w:rsidP="009477AB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43"/>
        <w:gridCol w:w="9"/>
        <w:gridCol w:w="2070"/>
      </w:tblGrid>
      <w:tr w:rsidR="00E20D54" w:rsidRPr="008457DC" w14:paraId="15DB8A34" w14:textId="77777777" w:rsidTr="00885347">
        <w:tc>
          <w:tcPr>
            <w:tcW w:w="4860" w:type="dxa"/>
          </w:tcPr>
          <w:p w14:paraId="5D14F14F" w14:textId="6BF89809" w:rsidR="00E20D54" w:rsidRPr="008457DC" w:rsidRDefault="00E20D54" w:rsidP="003E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160" w:type="dxa"/>
            <w:vAlign w:val="bottom"/>
          </w:tcPr>
          <w:p w14:paraId="468CB7FA" w14:textId="1EF23723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F7AC511" w14:textId="77777777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  <w:gridSpan w:val="2"/>
            <w:shd w:val="clear" w:color="auto" w:fill="auto"/>
            <w:vAlign w:val="bottom"/>
          </w:tcPr>
          <w:p w14:paraId="08BEAC10" w14:textId="53773327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D54" w:rsidRPr="008457DC" w14:paraId="6D9E078B" w14:textId="77777777" w:rsidTr="00885347">
        <w:tc>
          <w:tcPr>
            <w:tcW w:w="4860" w:type="dxa"/>
          </w:tcPr>
          <w:p w14:paraId="5DA0BA5C" w14:textId="404549E0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160" w:type="dxa"/>
            <w:vAlign w:val="bottom"/>
          </w:tcPr>
          <w:p w14:paraId="7A1A3662" w14:textId="49EDE199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5AA53B12" w14:textId="77777777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FD809EB" w14:textId="45F497FA" w:rsidR="00E20D54" w:rsidRPr="008457DC" w:rsidRDefault="00E20D54" w:rsidP="007F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20D54" w:rsidRPr="008457DC" w14:paraId="4C8DD57A" w14:textId="77777777" w:rsidTr="00E20D54">
        <w:tc>
          <w:tcPr>
            <w:tcW w:w="4860" w:type="dxa"/>
          </w:tcPr>
          <w:p w14:paraId="151FC003" w14:textId="77777777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82" w:type="dxa"/>
            <w:gridSpan w:val="4"/>
          </w:tcPr>
          <w:p w14:paraId="2A95B6AD" w14:textId="04BB06C3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0D54" w:rsidRPr="008457DC" w14:paraId="1F96865B" w14:textId="77777777" w:rsidTr="00885347">
        <w:tc>
          <w:tcPr>
            <w:tcW w:w="4860" w:type="dxa"/>
          </w:tcPr>
          <w:p w14:paraId="6AB2A76A" w14:textId="5423A222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160" w:type="dxa"/>
            <w:shd w:val="clear" w:color="auto" w:fill="auto"/>
          </w:tcPr>
          <w:p w14:paraId="62CD8205" w14:textId="2ABCDB13" w:rsidR="00E20D54" w:rsidRPr="00CA0A42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0101E4F8" w14:textId="77777777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0B9A7D4" w14:textId="55BF661A" w:rsidR="00E20D54" w:rsidRPr="00CA0A42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D54" w:rsidRPr="008457DC" w14:paraId="1176CAE0" w14:textId="77777777" w:rsidTr="00885347">
        <w:tc>
          <w:tcPr>
            <w:tcW w:w="4860" w:type="dxa"/>
            <w:shd w:val="clear" w:color="auto" w:fill="auto"/>
          </w:tcPr>
          <w:p w14:paraId="3288C4B5" w14:textId="77DC1DC9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6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2160" w:type="dxa"/>
            <w:shd w:val="clear" w:color="auto" w:fill="auto"/>
          </w:tcPr>
          <w:p w14:paraId="43EF24D4" w14:textId="3B827048" w:rsidR="00E20D54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4864A106" w14:textId="77777777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7822C02" w14:textId="43129180" w:rsidR="00E20D54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</w:tr>
      <w:tr w:rsidR="00E20D54" w:rsidRPr="008457DC" w14:paraId="2C79370E" w14:textId="77777777" w:rsidTr="00885347">
        <w:tc>
          <w:tcPr>
            <w:tcW w:w="4860" w:type="dxa"/>
          </w:tcPr>
          <w:p w14:paraId="4654B88B" w14:textId="03D06A90" w:rsidR="00E20D54" w:rsidRPr="00D77A24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3B3898B1" w14:textId="77777777" w:rsidR="00E20D54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0546A33C" w14:textId="77777777" w:rsidR="00E20D54" w:rsidRPr="00A435E7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1F0DB9D" w14:textId="77777777" w:rsidR="00E20D54" w:rsidRPr="003E0618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D54" w:rsidRPr="008457DC" w14:paraId="33FE4EAD" w14:textId="77777777" w:rsidTr="00885347">
        <w:tc>
          <w:tcPr>
            <w:tcW w:w="4860" w:type="dxa"/>
          </w:tcPr>
          <w:p w14:paraId="62415C79" w14:textId="52CF3AB4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160" w:type="dxa"/>
          </w:tcPr>
          <w:p w14:paraId="00857E0E" w14:textId="77777777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1C418860" w14:textId="77777777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9198194" w14:textId="77777777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D54" w:rsidRPr="008457DC" w14:paraId="5AB72FAE" w14:textId="77777777" w:rsidTr="00885347">
        <w:tc>
          <w:tcPr>
            <w:tcW w:w="4860" w:type="dxa"/>
          </w:tcPr>
          <w:p w14:paraId="73CE5A23" w14:textId="6F75D5B5" w:rsidR="00E20D54" w:rsidRPr="007D2D50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2D5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เพิ่มทุนในบริษัทร่วม</w:t>
            </w:r>
          </w:p>
        </w:tc>
        <w:tc>
          <w:tcPr>
            <w:tcW w:w="2160" w:type="dxa"/>
          </w:tcPr>
          <w:p w14:paraId="4E64E561" w14:textId="3A5A68C0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FC08D0A" w14:textId="77777777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8EF6118" w14:textId="619E1239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D54" w:rsidRPr="008457DC" w14:paraId="7916A190" w14:textId="77777777" w:rsidTr="00885347">
        <w:tc>
          <w:tcPr>
            <w:tcW w:w="4860" w:type="dxa"/>
          </w:tcPr>
          <w:p w14:paraId="13DF2B71" w14:textId="7EFF0A0F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2160" w:type="dxa"/>
          </w:tcPr>
          <w:p w14:paraId="73925BC0" w14:textId="7465872F" w:rsidR="00E20D54" w:rsidRPr="0052478B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5247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2478B"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  <w:r w:rsidRPr="005247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0D6BC73" w14:textId="77777777" w:rsidR="00E20D54" w:rsidRPr="0052478B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908709A" w14:textId="66A67133" w:rsidR="00E20D54" w:rsidRPr="0052478B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5247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0D54" w:rsidRPr="00D77A24" w14:paraId="6911B0C0" w14:textId="77777777" w:rsidTr="00885347">
        <w:trPr>
          <w:trHeight w:val="548"/>
        </w:trPr>
        <w:tc>
          <w:tcPr>
            <w:tcW w:w="4860" w:type="dxa"/>
          </w:tcPr>
          <w:p w14:paraId="34299719" w14:textId="58EC2C4F" w:rsidR="00E20D54" w:rsidRPr="00BD5CC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14:paraId="3A967139" w14:textId="0E8329ED" w:rsidR="00E20D54" w:rsidRPr="00BD5CC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38827B10" w14:textId="77777777" w:rsidR="00E20D54" w:rsidRPr="00BD5CC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auto"/>
          </w:tcPr>
          <w:p w14:paraId="00B7E91C" w14:textId="2614FEE4" w:rsidR="00E20D54" w:rsidRPr="00BD5CC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20D54" w:rsidRPr="00D77A24" w14:paraId="0E5D78F8" w14:textId="77777777" w:rsidTr="00885347">
        <w:tc>
          <w:tcPr>
            <w:tcW w:w="4860" w:type="dxa"/>
          </w:tcPr>
          <w:p w14:paraId="66B6923F" w14:textId="5F050B8A" w:rsidR="00E20D54" w:rsidRPr="008457DC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160" w:type="dxa"/>
            <w:shd w:val="clear" w:color="auto" w:fill="auto"/>
          </w:tcPr>
          <w:p w14:paraId="051570FA" w14:textId="4C6A5312" w:rsidR="00E20D54" w:rsidRPr="00550C2B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229BE47D" w14:textId="77777777" w:rsidR="00E20D54" w:rsidRPr="00550C2B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19955B1" w14:textId="2EDF6D21" w:rsidR="00E20D54" w:rsidRPr="00550C2B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0D54" w:rsidRPr="00D77A24" w14:paraId="70660BA8" w14:textId="77777777" w:rsidTr="00885347">
        <w:tc>
          <w:tcPr>
            <w:tcW w:w="4860" w:type="dxa"/>
          </w:tcPr>
          <w:p w14:paraId="32F6732C" w14:textId="60EFB3B5" w:rsidR="00E20D54" w:rsidRPr="00D77A24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160" w:type="dxa"/>
            <w:shd w:val="clear" w:color="auto" w:fill="auto"/>
          </w:tcPr>
          <w:p w14:paraId="33AD37DA" w14:textId="380F8A5F" w:rsidR="00E20D54" w:rsidRPr="007A4751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7A4751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7446A02" w14:textId="77777777" w:rsidR="00E20D54" w:rsidRPr="007A4751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36A390F7" w14:textId="48C63F81" w:rsidR="00E20D54" w:rsidRPr="007A4751" w:rsidRDefault="00E20D54" w:rsidP="00E2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A475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2687325B" w14:textId="77777777" w:rsidR="005D1EAA" w:rsidRPr="00155E46" w:rsidRDefault="005D1EAA" w:rsidP="00155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BA384BB" w14:textId="121BB0A8" w:rsidR="005D1EAA" w:rsidRDefault="005D1EAA" w:rsidP="00155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 w:rsidR="00321397">
        <w:rPr>
          <w:rFonts w:asciiTheme="majorBidi" w:hAnsiTheme="majorBidi" w:hint="cs"/>
          <w:spacing w:val="-4"/>
          <w:sz w:val="30"/>
          <w:szCs w:val="30"/>
          <w:cs/>
        </w:rPr>
        <w:t>เดือน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/>
          <w:spacing w:val="-4"/>
          <w:sz w:val="30"/>
          <w:szCs w:val="30"/>
        </w:rPr>
        <w:t xml:space="preserve">2566 </w:t>
      </w:r>
      <w:r>
        <w:rPr>
          <w:rFonts w:asciiTheme="majorBidi" w:hAnsiTheme="majorBidi" w:hint="cs"/>
          <w:spacing w:val="-4"/>
          <w:sz w:val="30"/>
          <w:szCs w:val="30"/>
          <w:cs/>
        </w:rPr>
        <w:t>บริษัทได้เพิ่มทุนจดทะเบียนของบริษัท บีทีจี แอลวี จำกัด จำนวน</w:t>
      </w:r>
      <w:r w:rsidR="00BB3922">
        <w:rPr>
          <w:rFonts w:asciiTheme="majorBidi" w:hAnsiTheme="majorBidi" w:hint="cs"/>
          <w:spacing w:val="-4"/>
          <w:sz w:val="30"/>
          <w:szCs w:val="30"/>
          <w:cs/>
        </w:rPr>
        <w:t xml:space="preserve"> (ซึ่งเป็นบริษัทย่อยที่บริษัท</w:t>
      </w:r>
      <w:r w:rsidR="00BA2F92">
        <w:rPr>
          <w:rFonts w:asciiTheme="majorBidi" w:hAnsiTheme="majorBidi"/>
          <w:spacing w:val="-4"/>
          <w:sz w:val="30"/>
          <w:szCs w:val="30"/>
          <w:cs/>
        </w:rPr>
        <w:br/>
      </w:r>
      <w:r w:rsidR="00BB3922">
        <w:rPr>
          <w:rFonts w:asciiTheme="majorBidi" w:hAnsiTheme="majorBidi" w:hint="cs"/>
          <w:spacing w:val="-4"/>
          <w:sz w:val="30"/>
          <w:szCs w:val="30"/>
          <w:cs/>
        </w:rPr>
        <w:t>ถือหุ้นทั้งหมด)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4"/>
          <w:sz w:val="30"/>
          <w:szCs w:val="30"/>
        </w:rPr>
        <w:t xml:space="preserve">4.69 </w:t>
      </w:r>
      <w:r>
        <w:rPr>
          <w:rFonts w:asciiTheme="majorBidi" w:hAnsiTheme="majorBidi" w:hint="cs"/>
          <w:spacing w:val="-4"/>
          <w:sz w:val="30"/>
          <w:szCs w:val="30"/>
          <w:cs/>
        </w:rPr>
        <w:t>ล้านดอลลาร์สหรัฐ หรือเทียบเท่า</w:t>
      </w:r>
      <w:r w:rsidR="000B507D">
        <w:rPr>
          <w:rFonts w:asciiTheme="majorBidi" w:hAnsiTheme="majorBidi" w:hint="cs"/>
          <w:spacing w:val="-4"/>
          <w:sz w:val="30"/>
          <w:szCs w:val="30"/>
          <w:cs/>
        </w:rPr>
        <w:t>ประมาณ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4"/>
          <w:sz w:val="30"/>
          <w:szCs w:val="30"/>
        </w:rPr>
        <w:t xml:space="preserve">157.73 </w:t>
      </w:r>
      <w:r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3B27D233" w14:textId="77777777" w:rsidR="005D1EAA" w:rsidRDefault="005D1EAA" w:rsidP="00155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01B7C752" w14:textId="1BA5569C" w:rsidR="005D1EAA" w:rsidRDefault="005D1EAA" w:rsidP="00155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 w:rsidR="008D02B6">
        <w:rPr>
          <w:rFonts w:asciiTheme="majorBidi" w:hAnsiTheme="majorBidi" w:hint="cs"/>
          <w:spacing w:val="-4"/>
          <w:sz w:val="30"/>
          <w:szCs w:val="30"/>
          <w:cs/>
        </w:rPr>
        <w:t>เดือน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/>
          <w:spacing w:val="-4"/>
          <w:sz w:val="30"/>
          <w:szCs w:val="30"/>
        </w:rPr>
        <w:t>2566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บริษัท</w:t>
      </w:r>
      <w:r w:rsidR="00932803">
        <w:rPr>
          <w:rFonts w:asciiTheme="majorBidi" w:hAnsiTheme="majorBidi" w:hint="cs"/>
          <w:spacing w:val="-4"/>
          <w:sz w:val="30"/>
          <w:szCs w:val="30"/>
          <w:cs/>
        </w:rPr>
        <w:t>ได้เพิ่มทุนจดทะเบียนของบริษัท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เบทาโกร (กัมพูชา) จำกัด </w:t>
      </w:r>
      <w:r w:rsidR="00BB3922">
        <w:rPr>
          <w:rFonts w:asciiTheme="majorBidi" w:hAnsiTheme="majorBidi" w:hint="cs"/>
          <w:spacing w:val="-4"/>
          <w:sz w:val="30"/>
          <w:szCs w:val="30"/>
          <w:cs/>
        </w:rPr>
        <w:t>(ซึ่งเป็นบริษัทย่อยที่บริษัท</w:t>
      </w:r>
      <w:r w:rsidR="00BA2F92">
        <w:rPr>
          <w:rFonts w:asciiTheme="majorBidi" w:hAnsiTheme="majorBidi"/>
          <w:spacing w:val="-4"/>
          <w:sz w:val="30"/>
          <w:szCs w:val="30"/>
          <w:cs/>
        </w:rPr>
        <w:br/>
      </w:r>
      <w:r w:rsidR="00BB3922">
        <w:rPr>
          <w:rFonts w:asciiTheme="majorBidi" w:hAnsiTheme="majorBidi" w:hint="cs"/>
          <w:spacing w:val="-4"/>
          <w:sz w:val="30"/>
          <w:szCs w:val="30"/>
          <w:cs/>
        </w:rPr>
        <w:t>ถือหุ้นทั้งหมด)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จำนวน </w:t>
      </w:r>
      <w:r>
        <w:rPr>
          <w:rFonts w:asciiTheme="majorBidi" w:hAnsiTheme="majorBidi"/>
          <w:spacing w:val="-4"/>
          <w:sz w:val="30"/>
          <w:szCs w:val="30"/>
        </w:rPr>
        <w:t>10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ล้านดอลลาร์สหรัฐ หรือเทียบเท่า</w:t>
      </w:r>
      <w:r w:rsidR="008D02B6">
        <w:rPr>
          <w:rFonts w:asciiTheme="majorBidi" w:hAnsiTheme="majorBidi" w:hint="cs"/>
          <w:spacing w:val="-4"/>
          <w:sz w:val="30"/>
          <w:szCs w:val="30"/>
          <w:cs/>
        </w:rPr>
        <w:t>ประมาณ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4"/>
          <w:sz w:val="30"/>
          <w:szCs w:val="30"/>
        </w:rPr>
        <w:t xml:space="preserve">343.73 </w:t>
      </w:r>
      <w:r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026651A3" w14:textId="77777777" w:rsidR="005D1EAA" w:rsidRDefault="005D1EAA" w:rsidP="00155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48788C45" w14:textId="6969EEC9" w:rsidR="00B351B5" w:rsidRPr="00DF5A47" w:rsidRDefault="005D1EAA" w:rsidP="00DF5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2D4B12">
        <w:rPr>
          <w:rFonts w:asciiTheme="majorBidi" w:hAnsiTheme="majorBidi" w:hint="cs"/>
          <w:sz w:val="30"/>
          <w:szCs w:val="30"/>
          <w:cs/>
        </w:rPr>
        <w:t>ใน</w:t>
      </w:r>
      <w:r w:rsidR="008D02B6" w:rsidRPr="002D4B12">
        <w:rPr>
          <w:rFonts w:asciiTheme="majorBidi" w:hAnsiTheme="majorBidi" w:hint="cs"/>
          <w:sz w:val="30"/>
          <w:szCs w:val="30"/>
          <w:cs/>
        </w:rPr>
        <w:t>เดือน</w:t>
      </w:r>
      <w:r w:rsidRPr="002D4B12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Pr="002D4B12">
        <w:rPr>
          <w:rFonts w:asciiTheme="majorBidi" w:hAnsiTheme="majorBidi"/>
          <w:sz w:val="30"/>
          <w:szCs w:val="30"/>
        </w:rPr>
        <w:t>2566</w:t>
      </w:r>
      <w:r w:rsidRPr="002D4B12">
        <w:rPr>
          <w:rFonts w:asciiTheme="majorBidi" w:hAnsiTheme="majorBidi" w:hint="cs"/>
          <w:sz w:val="30"/>
          <w:szCs w:val="30"/>
          <w:cs/>
        </w:rPr>
        <w:t xml:space="preserve"> บริษัทได้เพิ่มทุนจดทะเบียนของบริษัท เบทาโกร เวนเจอร์ส</w:t>
      </w:r>
      <w:r w:rsidRPr="002D4B12">
        <w:rPr>
          <w:rFonts w:asciiTheme="majorBidi" w:hAnsiTheme="majorBidi"/>
          <w:sz w:val="30"/>
          <w:szCs w:val="30"/>
        </w:rPr>
        <w:t xml:space="preserve"> </w:t>
      </w:r>
      <w:r w:rsidRPr="002D4B12">
        <w:rPr>
          <w:rFonts w:asciiTheme="majorBidi" w:hAnsiTheme="majorBidi" w:hint="cs"/>
          <w:sz w:val="30"/>
          <w:szCs w:val="30"/>
          <w:cs/>
        </w:rPr>
        <w:t>จำกัด</w:t>
      </w:r>
      <w:r w:rsidRPr="002D4B12">
        <w:rPr>
          <w:rFonts w:asciiTheme="majorBidi" w:hAnsiTheme="majorBidi"/>
          <w:sz w:val="30"/>
          <w:szCs w:val="30"/>
        </w:rPr>
        <w:t xml:space="preserve"> </w:t>
      </w:r>
      <w:r w:rsidR="00532BE5">
        <w:rPr>
          <w:rFonts w:asciiTheme="majorBidi" w:hAnsiTheme="majorBidi" w:hint="cs"/>
          <w:spacing w:val="-4"/>
          <w:sz w:val="30"/>
          <w:szCs w:val="30"/>
          <w:cs/>
        </w:rPr>
        <w:t>(ซึ่งเป็นบริษัทย่อยที่บริษัท</w:t>
      </w:r>
      <w:r w:rsidR="00532BE5">
        <w:rPr>
          <w:rFonts w:asciiTheme="majorBidi" w:hAnsiTheme="majorBidi"/>
          <w:spacing w:val="-4"/>
          <w:sz w:val="30"/>
          <w:szCs w:val="30"/>
          <w:cs/>
        </w:rPr>
        <w:br/>
      </w:r>
      <w:r w:rsidR="00532BE5">
        <w:rPr>
          <w:rFonts w:asciiTheme="majorBidi" w:hAnsiTheme="majorBidi" w:hint="cs"/>
          <w:spacing w:val="-4"/>
          <w:sz w:val="30"/>
          <w:szCs w:val="30"/>
          <w:cs/>
        </w:rPr>
        <w:t>ถือหุ้นทั้งหมด)</w:t>
      </w:r>
      <w:r w:rsidRPr="002D4B12">
        <w:rPr>
          <w:rFonts w:asciiTheme="majorBidi" w:hAnsiTheme="majorBidi" w:hint="cs"/>
          <w:sz w:val="30"/>
          <w:szCs w:val="30"/>
          <w:cs/>
        </w:rPr>
        <w:t xml:space="preserve"> จำนวน </w:t>
      </w:r>
      <w:r w:rsidRPr="002D4B12">
        <w:rPr>
          <w:rFonts w:asciiTheme="majorBidi" w:hAnsiTheme="majorBidi"/>
          <w:sz w:val="30"/>
          <w:szCs w:val="30"/>
        </w:rPr>
        <w:t xml:space="preserve">900 </w:t>
      </w:r>
      <w:r w:rsidRPr="00F05185">
        <w:rPr>
          <w:rFonts w:asciiTheme="majorBidi" w:hAnsiTheme="majorBidi" w:hint="cs"/>
          <w:spacing w:val="-2"/>
          <w:sz w:val="30"/>
          <w:szCs w:val="30"/>
          <w:cs/>
        </w:rPr>
        <w:t xml:space="preserve">ล้านบาท จากทุนจดทะเบียน </w:t>
      </w:r>
      <w:r w:rsidRPr="00F05185">
        <w:rPr>
          <w:rFonts w:asciiTheme="majorBidi" w:hAnsiTheme="majorBidi"/>
          <w:spacing w:val="-2"/>
          <w:sz w:val="30"/>
          <w:szCs w:val="30"/>
        </w:rPr>
        <w:t>100</w:t>
      </w:r>
      <w:r w:rsidRPr="00F05185">
        <w:rPr>
          <w:rFonts w:asciiTheme="majorBidi" w:hAnsiTheme="majorBidi" w:hint="cs"/>
          <w:spacing w:val="-2"/>
          <w:sz w:val="30"/>
          <w:szCs w:val="30"/>
          <w:cs/>
        </w:rPr>
        <w:t xml:space="preserve"> ล้านบาท รวมเป็นทุนจดทะเบียน </w:t>
      </w:r>
      <w:r w:rsidRPr="00F05185">
        <w:rPr>
          <w:rFonts w:asciiTheme="majorBidi" w:hAnsiTheme="majorBidi"/>
          <w:spacing w:val="-2"/>
          <w:sz w:val="30"/>
          <w:szCs w:val="30"/>
        </w:rPr>
        <w:t xml:space="preserve">1,000 </w:t>
      </w:r>
      <w:r w:rsidRPr="00F05185">
        <w:rPr>
          <w:rFonts w:asciiTheme="majorBidi" w:hAnsiTheme="majorBidi" w:hint="cs"/>
          <w:spacing w:val="-2"/>
          <w:sz w:val="30"/>
          <w:szCs w:val="30"/>
          <w:cs/>
        </w:rPr>
        <w:t>ล้านบาท และ บริษัท เบทาโกร เวนเจอร์ส</w:t>
      </w:r>
      <w:r w:rsidRPr="00F05185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F05185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Pr="002D4B12">
        <w:rPr>
          <w:rFonts w:asciiTheme="majorBidi" w:hAnsiTheme="majorBidi" w:hint="cs"/>
          <w:sz w:val="30"/>
          <w:szCs w:val="30"/>
          <w:cs/>
        </w:rPr>
        <w:t xml:space="preserve"> ได้เพิ่มทุนจดทะเบียนของบริษัท เบทาโกร เวนเจอร์ส</w:t>
      </w:r>
      <w:r w:rsidRPr="002D4B12">
        <w:rPr>
          <w:rFonts w:asciiTheme="majorBidi" w:hAnsiTheme="majorBidi"/>
          <w:sz w:val="30"/>
          <w:szCs w:val="30"/>
        </w:rPr>
        <w:t xml:space="preserve"> </w:t>
      </w:r>
      <w:r w:rsidRPr="002D4B12">
        <w:rPr>
          <w:rFonts w:asciiTheme="majorBidi" w:hAnsiTheme="majorBidi" w:hint="cs"/>
          <w:sz w:val="30"/>
          <w:szCs w:val="30"/>
          <w:cs/>
        </w:rPr>
        <w:t xml:space="preserve">อินเตอร์เนชั่นแนล จำกัด จำนวน </w:t>
      </w:r>
      <w:r w:rsidRPr="002D4B12">
        <w:rPr>
          <w:rFonts w:asciiTheme="majorBidi" w:hAnsiTheme="majorBidi"/>
          <w:sz w:val="30"/>
          <w:szCs w:val="30"/>
        </w:rPr>
        <w:t xml:space="preserve">900 </w:t>
      </w:r>
      <w:r w:rsidRPr="002D4B12">
        <w:rPr>
          <w:rFonts w:asciiTheme="majorBidi" w:hAnsiTheme="majorBidi" w:hint="cs"/>
          <w:sz w:val="30"/>
          <w:szCs w:val="30"/>
          <w:cs/>
        </w:rPr>
        <w:t>ล้านบาท จากทุน</w:t>
      </w:r>
      <w:r w:rsidRPr="00F05185">
        <w:rPr>
          <w:rFonts w:asciiTheme="majorBidi" w:hAnsiTheme="majorBidi" w:hint="cs"/>
          <w:spacing w:val="-3"/>
          <w:sz w:val="30"/>
          <w:szCs w:val="30"/>
          <w:cs/>
        </w:rPr>
        <w:t xml:space="preserve">จดทะเบียน </w:t>
      </w:r>
      <w:r w:rsidRPr="00F05185">
        <w:rPr>
          <w:rFonts w:asciiTheme="majorBidi" w:hAnsiTheme="majorBidi"/>
          <w:spacing w:val="-3"/>
          <w:sz w:val="30"/>
          <w:szCs w:val="30"/>
        </w:rPr>
        <w:t>100</w:t>
      </w:r>
      <w:r w:rsidRPr="00F05185">
        <w:rPr>
          <w:rFonts w:asciiTheme="majorBidi" w:hAnsiTheme="majorBidi" w:hint="cs"/>
          <w:spacing w:val="-3"/>
          <w:sz w:val="30"/>
          <w:szCs w:val="30"/>
          <w:cs/>
        </w:rPr>
        <w:t xml:space="preserve"> ล้านบาท รวมเป็นทุนจดทะเบียน </w:t>
      </w:r>
      <w:r w:rsidRPr="00F05185">
        <w:rPr>
          <w:rFonts w:asciiTheme="majorBidi" w:hAnsiTheme="majorBidi"/>
          <w:spacing w:val="-3"/>
          <w:sz w:val="30"/>
          <w:szCs w:val="30"/>
        </w:rPr>
        <w:t xml:space="preserve">1,000 </w:t>
      </w:r>
      <w:r w:rsidRPr="00F05185">
        <w:rPr>
          <w:rFonts w:asciiTheme="majorBidi" w:hAnsiTheme="majorBidi" w:hint="cs"/>
          <w:spacing w:val="-3"/>
          <w:sz w:val="30"/>
          <w:szCs w:val="30"/>
          <w:cs/>
        </w:rPr>
        <w:t>ล้านบาท</w:t>
      </w:r>
      <w:r w:rsidR="007339C1" w:rsidRPr="00F05185">
        <w:rPr>
          <w:rFonts w:asciiTheme="majorBidi" w:hAnsiTheme="majorBidi" w:hint="cs"/>
          <w:spacing w:val="-3"/>
          <w:sz w:val="30"/>
          <w:szCs w:val="30"/>
          <w:cs/>
        </w:rPr>
        <w:t xml:space="preserve"> </w:t>
      </w:r>
      <w:r w:rsidR="007339C1" w:rsidRPr="00E46331">
        <w:rPr>
          <w:rFonts w:asciiTheme="majorBidi" w:hAnsiTheme="majorBidi" w:hint="cs"/>
          <w:spacing w:val="-3"/>
          <w:sz w:val="30"/>
          <w:szCs w:val="30"/>
          <w:cs/>
        </w:rPr>
        <w:t>โดยบริษัทย่อยจะเรียกชำระค่าหุ้น</w:t>
      </w:r>
      <w:r w:rsidR="005A72EC">
        <w:rPr>
          <w:rFonts w:asciiTheme="majorBidi" w:hAnsiTheme="majorBidi" w:hint="cs"/>
          <w:spacing w:val="-3"/>
          <w:sz w:val="30"/>
          <w:szCs w:val="30"/>
          <w:cs/>
        </w:rPr>
        <w:t>ภาย</w:t>
      </w:r>
      <w:r w:rsidR="007339C1" w:rsidRPr="00E46331">
        <w:rPr>
          <w:rFonts w:asciiTheme="majorBidi" w:hAnsiTheme="majorBidi" w:hint="cs"/>
          <w:spacing w:val="-3"/>
          <w:sz w:val="30"/>
          <w:szCs w:val="30"/>
          <w:cs/>
        </w:rPr>
        <w:t>ใน</w:t>
      </w:r>
      <w:r w:rsidR="00E46331" w:rsidRPr="00E46331">
        <w:rPr>
          <w:rFonts w:asciiTheme="majorBidi" w:hAnsiTheme="majorBidi" w:hint="cs"/>
          <w:spacing w:val="-3"/>
          <w:sz w:val="30"/>
          <w:szCs w:val="30"/>
          <w:cs/>
        </w:rPr>
        <w:t>ปี</w:t>
      </w:r>
      <w:r w:rsidR="007339C1" w:rsidRPr="00E46331">
        <w:rPr>
          <w:rFonts w:asciiTheme="majorBidi" w:hAnsiTheme="majorBidi" w:hint="cs"/>
          <w:spacing w:val="-3"/>
          <w:sz w:val="30"/>
          <w:szCs w:val="30"/>
          <w:cs/>
        </w:rPr>
        <w:t xml:space="preserve"> </w:t>
      </w:r>
      <w:r w:rsidR="007339C1" w:rsidRPr="00E46331">
        <w:rPr>
          <w:rFonts w:asciiTheme="majorBidi" w:hAnsiTheme="majorBidi"/>
          <w:spacing w:val="-3"/>
          <w:sz w:val="30"/>
          <w:szCs w:val="30"/>
        </w:rPr>
        <w:t>2566</w:t>
      </w:r>
    </w:p>
    <w:p w14:paraId="56DE0BB6" w14:textId="77777777" w:rsidR="00575FA4" w:rsidRDefault="00575FA4" w:rsidP="00E8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6CE9817C" w14:textId="12E069C4" w:rsidR="00532BE5" w:rsidRDefault="00532BE5" w:rsidP="00532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3F106F">
        <w:rPr>
          <w:rFonts w:asciiTheme="majorBidi" w:hAnsiTheme="majorBidi" w:hint="cs"/>
          <w:sz w:val="30"/>
          <w:szCs w:val="30"/>
          <w:cs/>
        </w:rPr>
        <w:t xml:space="preserve">ในเดือนมีนาคม </w:t>
      </w:r>
      <w:r w:rsidRPr="003F106F">
        <w:rPr>
          <w:rFonts w:asciiTheme="majorBidi" w:hAnsiTheme="majorBidi"/>
          <w:sz w:val="30"/>
          <w:szCs w:val="30"/>
        </w:rPr>
        <w:t>2566</w:t>
      </w:r>
      <w:r w:rsidRPr="003F106F">
        <w:rPr>
          <w:rFonts w:asciiTheme="majorBidi" w:hAnsiTheme="majorBidi" w:hint="cs"/>
          <w:sz w:val="30"/>
          <w:szCs w:val="30"/>
          <w:cs/>
        </w:rPr>
        <w:t xml:space="preserve"> บริษัท</w:t>
      </w:r>
      <w:r w:rsidR="003F106F" w:rsidRPr="003F106F">
        <w:rPr>
          <w:rFonts w:asciiTheme="majorBidi" w:hAnsiTheme="majorBidi" w:hint="cs"/>
          <w:sz w:val="30"/>
          <w:szCs w:val="30"/>
          <w:cs/>
        </w:rPr>
        <w:t xml:space="preserve">ได้จ่ายชำระค่าหุ้นที่เหลือจำนวน </w:t>
      </w:r>
      <w:r w:rsidR="003F106F" w:rsidRPr="003F106F">
        <w:rPr>
          <w:rFonts w:asciiTheme="majorBidi" w:hAnsiTheme="majorBidi"/>
          <w:sz w:val="30"/>
          <w:szCs w:val="30"/>
        </w:rPr>
        <w:t xml:space="preserve">70 </w:t>
      </w:r>
      <w:r w:rsidR="003F106F" w:rsidRPr="003F106F">
        <w:rPr>
          <w:rFonts w:asciiTheme="majorBidi" w:hAnsiTheme="majorBidi" w:hint="cs"/>
          <w:sz w:val="30"/>
          <w:szCs w:val="30"/>
          <w:cs/>
        </w:rPr>
        <w:t xml:space="preserve">ล้านบาท ของบริษัท </w:t>
      </w:r>
      <w:r w:rsidRPr="003F106F">
        <w:rPr>
          <w:rFonts w:asciiTheme="majorBidi" w:hAnsiTheme="majorBidi" w:hint="cs"/>
          <w:sz w:val="30"/>
          <w:szCs w:val="30"/>
          <w:cs/>
        </w:rPr>
        <w:t>เบทาโกร</w:t>
      </w:r>
      <w:r w:rsidRPr="003F106F">
        <w:rPr>
          <w:rFonts w:asciiTheme="majorBidi" w:hAnsiTheme="majorBidi"/>
          <w:sz w:val="30"/>
          <w:szCs w:val="30"/>
          <w:cs/>
        </w:rPr>
        <w:t xml:space="preserve"> </w:t>
      </w:r>
      <w:r w:rsidRPr="003F106F">
        <w:rPr>
          <w:rFonts w:asciiTheme="majorBidi" w:hAnsiTheme="majorBidi" w:hint="cs"/>
          <w:sz w:val="30"/>
          <w:szCs w:val="30"/>
          <w:cs/>
        </w:rPr>
        <w:t>เวนเจอร์ส</w:t>
      </w:r>
      <w:r w:rsidRPr="003F106F">
        <w:rPr>
          <w:rFonts w:asciiTheme="majorBidi" w:hAnsiTheme="majorBidi"/>
          <w:sz w:val="30"/>
          <w:szCs w:val="30"/>
          <w:cs/>
        </w:rPr>
        <w:t xml:space="preserve"> </w:t>
      </w:r>
      <w:r w:rsidRPr="003F106F">
        <w:rPr>
          <w:rFonts w:asciiTheme="majorBidi" w:hAnsiTheme="majorBidi" w:hint="cs"/>
          <w:sz w:val="30"/>
          <w:szCs w:val="30"/>
          <w:cs/>
        </w:rPr>
        <w:t xml:space="preserve">จำกัด </w:t>
      </w:r>
      <w:r w:rsidR="003F106F" w:rsidRPr="003F106F">
        <w:rPr>
          <w:rFonts w:asciiTheme="majorBidi" w:hAnsiTheme="majorBidi"/>
          <w:sz w:val="30"/>
          <w:szCs w:val="30"/>
          <w:cs/>
        </w:rPr>
        <w:br/>
      </w:r>
      <w:r w:rsidRPr="003F106F">
        <w:rPr>
          <w:rFonts w:asciiTheme="majorBidi" w:hAnsiTheme="majorBidi" w:hint="cs"/>
          <w:sz w:val="30"/>
          <w:szCs w:val="30"/>
          <w:cs/>
        </w:rPr>
        <w:t>(ซึ่งเป็นบริษัทย่อยที่บริษัทถือหุ้นทั้งหมด)</w:t>
      </w:r>
    </w:p>
    <w:p w14:paraId="7182B573" w14:textId="77777777" w:rsidR="005A72EC" w:rsidRPr="003F106F" w:rsidRDefault="005A72EC" w:rsidP="00532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082868CC" w14:textId="77777777" w:rsidR="006B3674" w:rsidRDefault="006B3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0F3A192" w14:textId="6541C546" w:rsidR="00B8368A" w:rsidRPr="003F106F" w:rsidRDefault="00B8368A" w:rsidP="00B8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3F106F">
        <w:rPr>
          <w:rFonts w:asciiTheme="majorBidi" w:hAnsiTheme="majorBidi" w:hint="cs"/>
          <w:sz w:val="30"/>
          <w:szCs w:val="30"/>
          <w:cs/>
        </w:rPr>
        <w:lastRenderedPageBreak/>
        <w:t xml:space="preserve">ในเดือนมีนาคม </w:t>
      </w:r>
      <w:r w:rsidRPr="003F106F">
        <w:rPr>
          <w:rFonts w:asciiTheme="majorBidi" w:hAnsiTheme="majorBidi"/>
          <w:sz w:val="30"/>
          <w:szCs w:val="30"/>
        </w:rPr>
        <w:t>2566</w:t>
      </w:r>
      <w:r w:rsidRPr="003F106F">
        <w:rPr>
          <w:rFonts w:asciiTheme="majorBidi" w:hAnsiTheme="majorBidi" w:hint="cs"/>
          <w:sz w:val="30"/>
          <w:szCs w:val="30"/>
          <w:cs/>
        </w:rPr>
        <w:t xml:space="preserve"> บริษัทได้จ่ายชำระค่าหุ้นที่เหลือจำนวน </w:t>
      </w:r>
      <w:r w:rsidR="0071338B">
        <w:rPr>
          <w:rFonts w:asciiTheme="majorBidi" w:hAnsiTheme="majorBidi"/>
          <w:sz w:val="30"/>
          <w:szCs w:val="30"/>
        </w:rPr>
        <w:t>3</w:t>
      </w:r>
      <w:r w:rsidRPr="003F106F">
        <w:rPr>
          <w:rFonts w:asciiTheme="majorBidi" w:hAnsiTheme="majorBidi"/>
          <w:sz w:val="30"/>
          <w:szCs w:val="30"/>
        </w:rPr>
        <w:t xml:space="preserve"> </w:t>
      </w:r>
      <w:r w:rsidRPr="003F106F">
        <w:rPr>
          <w:rFonts w:asciiTheme="majorBidi" w:hAnsiTheme="majorBidi" w:hint="cs"/>
          <w:sz w:val="30"/>
          <w:szCs w:val="30"/>
          <w:cs/>
        </w:rPr>
        <w:t>ล้านบาท ของบริษัท</w:t>
      </w:r>
      <w:r w:rsidR="009D0049">
        <w:rPr>
          <w:rFonts w:asciiTheme="majorBidi" w:hAnsiTheme="majorBidi" w:hint="cs"/>
          <w:sz w:val="30"/>
          <w:szCs w:val="30"/>
          <w:cs/>
        </w:rPr>
        <w:t xml:space="preserve"> เบทาโกร</w:t>
      </w:r>
      <w:r>
        <w:rPr>
          <w:rFonts w:asciiTheme="majorBidi" w:hAnsiTheme="majorBidi" w:hint="cs"/>
          <w:sz w:val="30"/>
          <w:szCs w:val="30"/>
          <w:cs/>
        </w:rPr>
        <w:t xml:space="preserve"> ศูนย์บริหารเงิน จำกัด </w:t>
      </w:r>
      <w:r w:rsidR="008E1248">
        <w:rPr>
          <w:rFonts w:asciiTheme="majorBidi" w:hAnsiTheme="majorBidi"/>
          <w:sz w:val="30"/>
          <w:szCs w:val="30"/>
          <w:cs/>
        </w:rPr>
        <w:br/>
      </w:r>
      <w:r w:rsidRPr="003F106F">
        <w:rPr>
          <w:rFonts w:asciiTheme="majorBidi" w:hAnsiTheme="majorBidi" w:hint="cs"/>
          <w:sz w:val="30"/>
          <w:szCs w:val="30"/>
          <w:cs/>
        </w:rPr>
        <w:t>(ซึ่งเป็นบริษัทย่อยที่บริษัทถือหุ้นทั้งหมด)</w:t>
      </w:r>
    </w:p>
    <w:p w14:paraId="41F847DB" w14:textId="77777777" w:rsidR="00532BE5" w:rsidRDefault="00532BE5" w:rsidP="00E8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34CD2C4F" w14:textId="77777777" w:rsidR="006B3674" w:rsidRDefault="006B3674" w:rsidP="006B3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/>
          <w:spacing w:val="-4"/>
          <w:sz w:val="30"/>
          <w:szCs w:val="30"/>
        </w:rPr>
        <w:t>2566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บริษัท บีทีจี แอลวี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จำกัด (ซึ่งเป็นบริษัทย่อยที่บริษัทถือหุ้นทั้งหมด) ได้เพิ่มทุนจดทะเบียน</w:t>
      </w:r>
      <w:r>
        <w:rPr>
          <w:rFonts w:asciiTheme="majorBidi" w:hAnsiTheme="majorBidi"/>
          <w:spacing w:val="-4"/>
          <w:sz w:val="30"/>
          <w:szCs w:val="30"/>
        </w:rPr>
        <w:br/>
      </w:r>
      <w:r>
        <w:rPr>
          <w:rFonts w:asciiTheme="majorBidi" w:hAnsiTheme="majorBidi" w:hint="cs"/>
          <w:spacing w:val="-4"/>
          <w:sz w:val="30"/>
          <w:szCs w:val="30"/>
          <w:cs/>
        </w:rPr>
        <w:t>ของบริษัท เคอรี่ เอ็กซ์เพรส เบทาโกร จำกัด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(บริษัทร่วม) จำนวน </w:t>
      </w:r>
      <w:r>
        <w:rPr>
          <w:rFonts w:asciiTheme="majorBidi" w:hAnsiTheme="majorBidi"/>
          <w:spacing w:val="-4"/>
          <w:sz w:val="30"/>
          <w:szCs w:val="30"/>
        </w:rPr>
        <w:t xml:space="preserve">12 </w:t>
      </w:r>
      <w:r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343D7563" w14:textId="77777777" w:rsidR="006B3674" w:rsidRDefault="006B3674" w:rsidP="00E8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  <w:cs/>
        </w:rPr>
      </w:pPr>
    </w:p>
    <w:p w14:paraId="5CE76CD9" w14:textId="452A6789" w:rsidR="005009AD" w:rsidRPr="008457DC" w:rsidRDefault="00783249" w:rsidP="0062424F">
      <w:pPr>
        <w:pStyle w:val="Heading1"/>
        <w:numPr>
          <w:ilvl w:val="0"/>
          <w:numId w:val="21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7C48EC09" w14:textId="1E217EDB" w:rsidR="008021BA" w:rsidRPr="00113BC3" w:rsidRDefault="008021BA" w:rsidP="006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603B7B" w:rsidRPr="008457DC" w14:paraId="6F3B04C9" w14:textId="77777777" w:rsidTr="00603B7B">
        <w:trPr>
          <w:tblHeader/>
        </w:trPr>
        <w:tc>
          <w:tcPr>
            <w:tcW w:w="4212" w:type="dxa"/>
          </w:tcPr>
          <w:p w14:paraId="235C2AC7" w14:textId="55445927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21E1CB98" w14:textId="77777777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6E4C3BA4" w14:textId="77777777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7D98EFF8" w14:textId="77777777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03B7B" w:rsidRPr="008457DC" w14:paraId="1F2415F1" w14:textId="77777777" w:rsidTr="00603B7B">
        <w:trPr>
          <w:tblHeader/>
        </w:trPr>
        <w:tc>
          <w:tcPr>
            <w:tcW w:w="4212" w:type="dxa"/>
          </w:tcPr>
          <w:p w14:paraId="4633916C" w14:textId="58B74D03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7" w:type="dxa"/>
          </w:tcPr>
          <w:p w14:paraId="435EC68F" w14:textId="7D1E5663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25F42C20" w14:textId="77777777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34D88BD" w14:textId="5F976625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70838E94" w14:textId="77777777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201AE65" w14:textId="1E2D1213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158BF817" w14:textId="77777777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5B941F5" w14:textId="2707D874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03B7B" w:rsidRPr="008457DC" w14:paraId="02A2F024" w14:textId="77777777" w:rsidTr="00603B7B">
        <w:trPr>
          <w:tblHeader/>
        </w:trPr>
        <w:tc>
          <w:tcPr>
            <w:tcW w:w="4212" w:type="dxa"/>
          </w:tcPr>
          <w:p w14:paraId="466A9265" w14:textId="77777777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017F105A" w14:textId="77777777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3B7B" w:rsidRPr="008457DC" w14:paraId="1A84BCC8" w14:textId="77777777" w:rsidTr="00603B7B">
        <w:tc>
          <w:tcPr>
            <w:tcW w:w="4212" w:type="dxa"/>
          </w:tcPr>
          <w:p w14:paraId="3FE34555" w14:textId="79B88E36" w:rsidR="00603B7B" w:rsidRPr="008457DC" w:rsidRDefault="00603B7B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CE7B252" w14:textId="6C4721C5" w:rsidR="00603B7B" w:rsidRPr="00CA0A42" w:rsidRDefault="00603B7B" w:rsidP="00512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8244B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FB0B640" w14:textId="77777777" w:rsidR="00603B7B" w:rsidRPr="008457DC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94C9383" w14:textId="56C4B28B" w:rsidR="00603B7B" w:rsidRPr="00CA0A42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C3CF65" w14:textId="77777777" w:rsidR="00603B7B" w:rsidRPr="008457DC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7F8487B" w14:textId="31B69850" w:rsidR="00603B7B" w:rsidRPr="008F5306" w:rsidRDefault="00603B7B" w:rsidP="00512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2164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B017B03" w14:textId="77777777" w:rsidR="00603B7B" w:rsidRPr="008F5306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2D9043F" w14:textId="0DE8CBA3" w:rsidR="00603B7B" w:rsidRPr="008F5306" w:rsidRDefault="00603B7B" w:rsidP="00512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603B7B" w:rsidRPr="008457DC" w14:paraId="7070C128" w14:textId="74F80745" w:rsidTr="002164A1">
        <w:tc>
          <w:tcPr>
            <w:tcW w:w="4212" w:type="dxa"/>
          </w:tcPr>
          <w:p w14:paraId="714AFA9A" w14:textId="03127B95" w:rsidR="00603B7B" w:rsidRPr="008457DC" w:rsidRDefault="00603B7B" w:rsidP="00303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D5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47CDDC1" w14:textId="09301ACD" w:rsidR="00603B7B" w:rsidRPr="00D27EAE" w:rsidRDefault="002164A1" w:rsidP="0021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54200A" w14:textId="77777777" w:rsidR="00603B7B" w:rsidRPr="008457DC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75DDAD4" w14:textId="177F94AB" w:rsidR="00603B7B" w:rsidRPr="00CA0A42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EAE"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A0BD86" w14:textId="77777777" w:rsidR="00603B7B" w:rsidRPr="008457DC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F939498" w14:textId="5DD2C097" w:rsidR="00603B7B" w:rsidRDefault="002164A1" w:rsidP="00512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B88009" w14:textId="77777777" w:rsidR="00603B7B" w:rsidRPr="008F5306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01493A4" w14:textId="3C8A1D61" w:rsidR="00603B7B" w:rsidRDefault="00603B7B" w:rsidP="00512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</w:tr>
      <w:tr w:rsidR="00603B7B" w:rsidRPr="008457DC" w14:paraId="2936D309" w14:textId="0B883168" w:rsidTr="00603B7B">
        <w:tc>
          <w:tcPr>
            <w:tcW w:w="4212" w:type="dxa"/>
          </w:tcPr>
          <w:p w14:paraId="30AF1FC8" w14:textId="0D7252F4" w:rsidR="00603B7B" w:rsidRPr="008457DC" w:rsidRDefault="00603B7B" w:rsidP="00303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963060F" w14:textId="2FFFDB52" w:rsidR="00603B7B" w:rsidRPr="007108D6" w:rsidRDefault="00603B7B" w:rsidP="00512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6EC5572" w14:textId="77777777" w:rsidR="00603B7B" w:rsidRPr="007108D6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396FB1C" w14:textId="147712E1" w:rsidR="00603B7B" w:rsidRPr="007108D6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7EAE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2C5563" w14:textId="77777777" w:rsidR="00603B7B" w:rsidRPr="00D77A24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9D4863D" w14:textId="5AE54920" w:rsidR="00603B7B" w:rsidRPr="00D27EAE" w:rsidRDefault="00603B7B" w:rsidP="00512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2EB2BF" w14:textId="77777777" w:rsidR="00603B7B" w:rsidRPr="00D77A24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F8C0209" w14:textId="1995F91E" w:rsidR="00603B7B" w:rsidRPr="00D77A24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B7B" w:rsidRPr="008457DC" w14:paraId="2FF7D3C7" w14:textId="77777777" w:rsidTr="00603B7B">
        <w:tc>
          <w:tcPr>
            <w:tcW w:w="4212" w:type="dxa"/>
          </w:tcPr>
          <w:p w14:paraId="1319C387" w14:textId="3FFE93D3" w:rsidR="00603B7B" w:rsidRDefault="00603B7B" w:rsidP="00303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โอนไปสิทธิการใช้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E6EC61E" w14:textId="4D52D5E7" w:rsidR="00603B7B" w:rsidRPr="007108D6" w:rsidRDefault="00603B7B" w:rsidP="00512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AB34FF4" w14:textId="77777777" w:rsidR="00603B7B" w:rsidRPr="007108D6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C0F226D" w14:textId="0E94B30F" w:rsidR="00603B7B" w:rsidRPr="007108D6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A880D2" w14:textId="77777777" w:rsidR="00603B7B" w:rsidRPr="00D77A24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A62CE3B" w14:textId="6009A798" w:rsidR="00603B7B" w:rsidRDefault="003C6221" w:rsidP="00512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8E9462" w14:textId="77777777" w:rsidR="00603B7B" w:rsidRPr="00D77A24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7DF6378" w14:textId="13E6A0C8" w:rsidR="00603B7B" w:rsidRDefault="00603B7B" w:rsidP="0060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CF216A7" w14:textId="77777777" w:rsidR="00515175" w:rsidRDefault="00515175" w:rsidP="00603B7B"/>
    <w:p w14:paraId="1A9A6731" w14:textId="7C95E153" w:rsidR="0009779B" w:rsidRPr="00ED2A5C" w:rsidRDefault="0009779B" w:rsidP="00D27EAE">
      <w:pPr>
        <w:pStyle w:val="Heading1"/>
        <w:numPr>
          <w:ilvl w:val="0"/>
          <w:numId w:val="21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D2A5C">
        <w:rPr>
          <w:rFonts w:asciiTheme="majorBidi" w:hAnsiTheme="majorBidi" w:cstheme="majorBidi"/>
          <w:sz w:val="30"/>
          <w:szCs w:val="30"/>
          <w:u w:val="none"/>
          <w:cs/>
        </w:rPr>
        <w:t>สัญญาเช่า</w:t>
      </w:r>
    </w:p>
    <w:p w14:paraId="6F43D9EF" w14:textId="77777777" w:rsidR="00BD0470" w:rsidRPr="00113BC3" w:rsidRDefault="00BD0470" w:rsidP="00BD0470">
      <w:pPr>
        <w:rPr>
          <w:rFonts w:asciiTheme="majorBidi" w:hAnsiTheme="majorBidi" w:cstheme="majorBidi"/>
          <w:sz w:val="20"/>
          <w:szCs w:val="20"/>
        </w:rPr>
      </w:pPr>
    </w:p>
    <w:p w14:paraId="104F2449" w14:textId="31CCF3F3" w:rsidR="0045397E" w:rsidRDefault="00D46A21" w:rsidP="0045397E">
      <w:pPr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ในปี </w:t>
      </w:r>
      <w:r w:rsidR="00E51C18" w:rsidRPr="00ED2A5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245B4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F327D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 </w:t>
      </w:r>
      <w:r w:rsidR="00F327D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245B4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F327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A268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8F3EAB" w:rsidRPr="004A2680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4A2680">
        <w:rPr>
          <w:rFonts w:asciiTheme="majorBidi" w:hAnsiTheme="majorBidi" w:cstheme="majorBidi"/>
          <w:spacing w:val="-2"/>
          <w:sz w:val="30"/>
          <w:szCs w:val="30"/>
          <w:cs/>
        </w:rPr>
        <w:t>ได้</w:t>
      </w: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>เข้าทำสัญญา</w:t>
      </w:r>
      <w:r w:rsidR="00CB26B3" w:rsidRPr="00ED2A5C">
        <w:rPr>
          <w:rFonts w:asciiTheme="majorBidi" w:hAnsiTheme="majorBidi" w:cstheme="majorBidi"/>
          <w:spacing w:val="-2"/>
          <w:sz w:val="30"/>
          <w:szCs w:val="30"/>
          <w:cs/>
        </w:rPr>
        <w:t>เช่าที่ดิน อาคาร และอุปกรณ์</w:t>
      </w:r>
      <w:r w:rsidR="0009779B" w:rsidRPr="00ED2A5C">
        <w:rPr>
          <w:rFonts w:asciiTheme="majorBidi" w:hAnsiTheme="majorBidi" w:cstheme="majorBidi"/>
          <w:spacing w:val="-2"/>
          <w:sz w:val="30"/>
          <w:szCs w:val="30"/>
          <w:cs/>
        </w:rPr>
        <w:t>หลายฉบับ</w:t>
      </w: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>เป็นระยะเวลา</w:t>
      </w:r>
      <w:r w:rsidR="0009779B" w:rsidRPr="00ED2A5C">
        <w:rPr>
          <w:rFonts w:asciiTheme="majorBidi" w:hAnsiTheme="majorBidi" w:cstheme="majorBidi"/>
          <w:spacing w:val="-2"/>
          <w:sz w:val="30"/>
          <w:szCs w:val="30"/>
          <w:cs/>
        </w:rPr>
        <w:t>ตั้งแต่</w:t>
      </w: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327D3">
        <w:rPr>
          <w:rFonts w:asciiTheme="majorBidi" w:hAnsiTheme="majorBidi" w:cstheme="majorBidi"/>
          <w:spacing w:val="-2"/>
          <w:sz w:val="30"/>
          <w:szCs w:val="30"/>
        </w:rPr>
        <w:br/>
      </w:r>
      <w:r w:rsidR="003E7FA5" w:rsidRPr="00ED2A5C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CB26B3" w:rsidRPr="00ED2A5C">
        <w:rPr>
          <w:rFonts w:asciiTheme="majorBidi" w:hAnsiTheme="majorBidi" w:cstheme="majorBidi"/>
          <w:spacing w:val="-2"/>
          <w:sz w:val="30"/>
          <w:szCs w:val="30"/>
        </w:rPr>
        <w:t xml:space="preserve"> - </w:t>
      </w:r>
      <w:r w:rsidR="00E51C18" w:rsidRPr="00ED2A5C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4B5806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ED2A5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="008F3EAB" w:rsidRPr="00ED2A5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E586D" w:rsidRPr="00ED2A5C">
        <w:rPr>
          <w:rFonts w:asciiTheme="majorBidi" w:hAnsiTheme="majorBidi" w:cstheme="majorBidi"/>
          <w:spacing w:val="-2"/>
          <w:sz w:val="30"/>
          <w:szCs w:val="30"/>
          <w:cs/>
        </w:rPr>
        <w:t>โดยมีการกำหนดอัตราค่าเช่าเป็นรายเดือนและมีสิทธิต่ออายุสัญญาเช่าตา</w:t>
      </w:r>
      <w:r w:rsidR="00A162B3" w:rsidRPr="00ED2A5C">
        <w:rPr>
          <w:rFonts w:asciiTheme="majorBidi" w:hAnsiTheme="majorBidi" w:cstheme="majorBidi"/>
          <w:spacing w:val="-2"/>
          <w:sz w:val="30"/>
          <w:szCs w:val="30"/>
          <w:cs/>
        </w:rPr>
        <w:t>ม</w:t>
      </w:r>
      <w:r w:rsidR="00AE586D" w:rsidRPr="00ED2A5C">
        <w:rPr>
          <w:rFonts w:asciiTheme="majorBidi" w:hAnsiTheme="majorBidi" w:cstheme="majorBidi"/>
          <w:spacing w:val="-2"/>
          <w:sz w:val="30"/>
          <w:szCs w:val="30"/>
          <w:cs/>
        </w:rPr>
        <w:t>ที่ระบุไว้ในสัญญ</w:t>
      </w:r>
      <w:r w:rsidR="0045397E">
        <w:rPr>
          <w:rFonts w:asciiTheme="majorBidi" w:hAnsiTheme="majorBidi" w:cstheme="majorBidi" w:hint="cs"/>
          <w:spacing w:val="-2"/>
          <w:sz w:val="30"/>
          <w:szCs w:val="30"/>
          <w:cs/>
        </w:rPr>
        <w:t>า</w:t>
      </w:r>
    </w:p>
    <w:p w14:paraId="4B17075A" w14:textId="77777777" w:rsidR="0045397E" w:rsidRPr="00113BC3" w:rsidRDefault="0045397E" w:rsidP="0045397E">
      <w:pPr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6F10D6B" w14:textId="6DE2AF78" w:rsidR="000E1CE3" w:rsidRPr="008457DC" w:rsidRDefault="000E1CE3" w:rsidP="00131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0E1CE3" w:rsidRPr="008457DC" w:rsidSect="00AA1782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691" w:right="929" w:bottom="576" w:left="1152" w:header="720" w:footer="720" w:gutter="0"/>
          <w:pgNumType w:start="14"/>
          <w:cols w:space="720"/>
          <w:titlePg/>
        </w:sectPr>
      </w:pPr>
    </w:p>
    <w:p w14:paraId="5513B7DB" w14:textId="1FFF7CEE" w:rsidR="0009779B" w:rsidRPr="00151D5F" w:rsidRDefault="00EE5CF2" w:rsidP="0009779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5870C6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Pr="00151D5F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288262B2" w14:textId="77777777" w:rsidR="00EE5CF2" w:rsidRPr="007C2748" w:rsidRDefault="00EE5CF2" w:rsidP="00594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  <w:bookmarkStart w:id="2" w:name="_Hlk101808080"/>
    </w:p>
    <w:p w14:paraId="1D28F2B1" w14:textId="243B9C85" w:rsidR="00230FAC" w:rsidRPr="00A2780D" w:rsidRDefault="00230FAC" w:rsidP="00A27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ข้อมูลเกี่ยวกับส่วนงานที่รายงานสำหรับงวด</w:t>
      </w:r>
      <w:r w:rsidR="00CD79A1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สาม</w:t>
      </w:r>
      <w:r w:rsidR="00C223F1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เดือน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สิ้นสุด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3</w:t>
      </w:r>
      <w:r w:rsidR="00AA773A">
        <w:rPr>
          <w:rFonts w:asciiTheme="majorBidi" w:hAnsiTheme="majorBidi" w:cstheme="majorBidi"/>
          <w:b/>
          <w:bCs/>
          <w:i/>
          <w:iCs/>
          <w:sz w:val="26"/>
          <w:szCs w:val="26"/>
        </w:rPr>
        <w:t>1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</w:t>
      </w:r>
      <w:r w:rsidR="00AA773A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มีนาคม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256</w:t>
      </w:r>
      <w:r w:rsidR="00AA773A">
        <w:rPr>
          <w:rFonts w:asciiTheme="majorBidi" w:hAnsiTheme="majorBidi" w:cstheme="majorBidi"/>
          <w:b/>
          <w:bCs/>
          <w:i/>
          <w:iCs/>
          <w:sz w:val="26"/>
          <w:szCs w:val="26"/>
        </w:rPr>
        <w:t>6</w:t>
      </w:r>
    </w:p>
    <w:p w14:paraId="46F321AE" w14:textId="77777777" w:rsidR="00230FAC" w:rsidRPr="000954CC" w:rsidRDefault="00230FAC" w:rsidP="0023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2"/>
        <w:gridCol w:w="987"/>
        <w:gridCol w:w="180"/>
        <w:gridCol w:w="13"/>
        <w:gridCol w:w="894"/>
        <w:gridCol w:w="182"/>
        <w:gridCol w:w="7"/>
        <w:gridCol w:w="983"/>
        <w:gridCol w:w="182"/>
        <w:gridCol w:w="990"/>
        <w:gridCol w:w="85"/>
        <w:gridCol w:w="98"/>
        <w:gridCol w:w="84"/>
        <w:gridCol w:w="1268"/>
        <w:gridCol w:w="48"/>
        <w:gridCol w:w="136"/>
        <w:gridCol w:w="50"/>
        <w:gridCol w:w="1021"/>
        <w:gridCol w:w="11"/>
        <w:gridCol w:w="169"/>
        <w:gridCol w:w="15"/>
        <w:gridCol w:w="986"/>
        <w:gridCol w:w="16"/>
        <w:gridCol w:w="164"/>
        <w:gridCol w:w="17"/>
        <w:gridCol w:w="962"/>
        <w:gridCol w:w="16"/>
        <w:gridCol w:w="168"/>
        <w:gridCol w:w="16"/>
        <w:gridCol w:w="975"/>
        <w:gridCol w:w="16"/>
        <w:gridCol w:w="168"/>
        <w:gridCol w:w="16"/>
        <w:gridCol w:w="1039"/>
        <w:gridCol w:w="16"/>
      </w:tblGrid>
      <w:tr w:rsidR="00230FAC" w:rsidRPr="00A2780D" w14:paraId="218CA0E3" w14:textId="77777777" w:rsidTr="00F514EC">
        <w:trPr>
          <w:cantSplit/>
          <w:trHeight w:val="299"/>
          <w:tblHeader/>
        </w:trPr>
        <w:tc>
          <w:tcPr>
            <w:tcW w:w="2692" w:type="dxa"/>
          </w:tcPr>
          <w:p w14:paraId="785FDE95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8" w:type="dxa"/>
            <w:gridSpan w:val="34"/>
          </w:tcPr>
          <w:p w14:paraId="10EAFA2F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30FAC" w:rsidRPr="00A2780D" w14:paraId="57D14F9E" w14:textId="77777777" w:rsidTr="00F514EC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2B04E6B4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61350B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5E0D828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47567367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5A960CE2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9792B7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48856D9D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1CB03C4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45C46FA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031BB752" w14:textId="07F856C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95477B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18827B49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0C0600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4F30FBC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538F311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14D195D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76F0C1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A2F88C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C9FEE0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7E7B35F1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FAC" w:rsidRPr="00A2780D" w14:paraId="524F2218" w14:textId="77777777" w:rsidTr="00F514EC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13E83DFD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F9EC15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186CFE4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2864B0E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9E475F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8DBCC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490CFED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858D91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894BEAE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0D63EC3C" w14:textId="09D2C5C2" w:rsidR="00230FAC" w:rsidRPr="00A2780D" w:rsidRDefault="00D75E78" w:rsidP="00C1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  <w:r w:rsidR="00230FAC"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D6A772A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086A5709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299A06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0AAB68BC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CDDBB8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1171067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811A89F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87EA7B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DF5DE8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6C674F0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FAC" w:rsidRPr="00A2780D" w14:paraId="4723BEE7" w14:textId="77777777" w:rsidTr="00F514EC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40DBE43C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ECFB2C1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1109719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3257F27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72FDB10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97DEFD5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3F66632B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5F74994" w14:textId="05357FAF" w:rsidR="00230FAC" w:rsidRPr="00C10FE9" w:rsidRDefault="00C10FE9" w:rsidP="00C10F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0ACE8E42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3134252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8817B2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5A5EF71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839F85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32F9B472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08C36C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0E1E676F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F72B975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2F4196D2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243BD8D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7BCB73BB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FAC" w:rsidRPr="00A2780D" w14:paraId="13CCB18E" w14:textId="77777777" w:rsidTr="00F514EC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415F78F6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6B0556E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35CA0B31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231C336A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0BED307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5691F99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4CEDE64E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DA9213D" w14:textId="16B1AB81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</w:t>
            </w:r>
            <w:r w:rsidR="00C10FE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ุ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C6D185F" w14:textId="77777777" w:rsidR="00230FAC" w:rsidRPr="00A2780D" w:rsidRDefault="00230FAC" w:rsidP="00230F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404CCDFA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D86C50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1640F21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4940258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4D2AC754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D2DC7CA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60568E43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39C802C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55EDFE09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6378865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gridSpan w:val="2"/>
            <w:shd w:val="clear" w:color="auto" w:fill="auto"/>
          </w:tcPr>
          <w:p w14:paraId="3B785E76" w14:textId="77777777" w:rsidR="00230FAC" w:rsidRPr="00A2780D" w:rsidRDefault="00230FAC" w:rsidP="00230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30FAC" w:rsidRPr="00A2780D" w14:paraId="1A2CF4D8" w14:textId="77777777" w:rsidTr="00F514EC">
        <w:trPr>
          <w:cantSplit/>
          <w:trHeight w:val="299"/>
          <w:tblHeader/>
        </w:trPr>
        <w:tc>
          <w:tcPr>
            <w:tcW w:w="2692" w:type="dxa"/>
          </w:tcPr>
          <w:p w14:paraId="2EC46283" w14:textId="77777777" w:rsidR="00230FAC" w:rsidRPr="00A2780D" w:rsidRDefault="00230FAC" w:rsidP="00BE6B14">
            <w:pPr>
              <w:spacing w:line="240" w:lineRule="auto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8" w:type="dxa"/>
            <w:gridSpan w:val="34"/>
          </w:tcPr>
          <w:p w14:paraId="3F0411D5" w14:textId="77777777" w:rsidR="00230FAC" w:rsidRPr="00A2780D" w:rsidRDefault="00230FAC" w:rsidP="00230F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57905" w:rsidRPr="00A2780D" w14:paraId="4152B14A" w14:textId="77777777" w:rsidTr="00F514EC">
        <w:trPr>
          <w:gridAfter w:val="1"/>
          <w:wAfter w:w="16" w:type="dxa"/>
          <w:cantSplit/>
        </w:trPr>
        <w:tc>
          <w:tcPr>
            <w:tcW w:w="2692" w:type="dxa"/>
          </w:tcPr>
          <w:p w14:paraId="6F39FCEB" w14:textId="34CC0465" w:rsidR="00230FAC" w:rsidRPr="00A2780D" w:rsidRDefault="00230FAC" w:rsidP="00BE6B14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 w:rsidR="00BE6B1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EA8A561" w14:textId="65ED3BC3" w:rsidR="00230FAC" w:rsidRPr="00ED0BCF" w:rsidRDefault="00D65194" w:rsidP="006E57A1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,957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DD4431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DF05B" w14:textId="312140D5" w:rsidR="00230FAC" w:rsidRPr="00ED0BCF" w:rsidRDefault="00D65194" w:rsidP="006E57A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8,024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D4AA3C2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3791502" w14:textId="4EF2C1C0" w:rsidR="00230FAC" w:rsidRPr="00ED0BCF" w:rsidRDefault="00D65194" w:rsidP="006E57A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3,101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727A4CC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46EA135B" w14:textId="69DBC005" w:rsidR="00230FAC" w:rsidRPr="00ED0BCF" w:rsidRDefault="00D65194" w:rsidP="006E57A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1,875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CF55D9B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4CB18" w14:textId="5BDFFF48" w:rsidR="00230FAC" w:rsidRPr="00ED0BCF" w:rsidRDefault="006E57A1" w:rsidP="006E57A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3,283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14C00BA6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68B8E10" w14:textId="4FDFD705" w:rsidR="00230FAC" w:rsidRPr="00ED0BCF" w:rsidRDefault="006E57A1" w:rsidP="006E57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1,511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2D5BC7A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CAC64CA" w14:textId="2F8C6092" w:rsidR="00230FAC" w:rsidRPr="00ED0BCF" w:rsidRDefault="00F514EC" w:rsidP="006E57A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1,443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CA39CBC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09BCF" w14:textId="156E6F8E" w:rsidR="00230FAC" w:rsidRPr="00ED0BCF" w:rsidRDefault="00F514EC" w:rsidP="006E57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72620ED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CC9FDF0" w14:textId="1A01A835" w:rsidR="00230FAC" w:rsidRPr="00ED0BCF" w:rsidRDefault="00F514EC" w:rsidP="00F514E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C1FB1DD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36F71E50" w14:textId="72DE049F" w:rsidR="00230FAC" w:rsidRPr="00ED0BCF" w:rsidRDefault="00F514EC" w:rsidP="006E57A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27,736</w:t>
            </w:r>
          </w:p>
        </w:tc>
      </w:tr>
      <w:tr w:rsidR="00C57905" w:rsidRPr="00A2780D" w14:paraId="28C4CE46" w14:textId="77777777" w:rsidTr="00F514EC">
        <w:trPr>
          <w:gridAfter w:val="1"/>
          <w:wAfter w:w="16" w:type="dxa"/>
          <w:cantSplit/>
        </w:trPr>
        <w:tc>
          <w:tcPr>
            <w:tcW w:w="2692" w:type="dxa"/>
          </w:tcPr>
          <w:p w14:paraId="1C682FA3" w14:textId="7A48E95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C832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3F84C31" w14:textId="6D407017" w:rsidR="00230FAC" w:rsidRPr="00ED0BCF" w:rsidRDefault="00D65194" w:rsidP="006E57A1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8FD4AF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F1217" w14:textId="654EC606" w:rsidR="00230FAC" w:rsidRPr="00ED0BCF" w:rsidRDefault="00D65194" w:rsidP="006E57A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229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FC5F85C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8D5D2EF" w14:textId="2FA938B6" w:rsidR="00230FAC" w:rsidRPr="00ED0BCF" w:rsidRDefault="00D65194" w:rsidP="006E57A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E0A2225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25CCC115" w14:textId="0A497E5B" w:rsidR="00230FAC" w:rsidRPr="00ED0BCF" w:rsidRDefault="00D65194" w:rsidP="006E57A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(90)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B17FBBA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D1C8" w14:textId="2582390F" w:rsidR="00230FAC" w:rsidRPr="00ED0BCF" w:rsidRDefault="006E57A1" w:rsidP="006E57A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01CBCDF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986A156" w14:textId="0B9A6836" w:rsidR="00230FAC" w:rsidRPr="00ED0BCF" w:rsidRDefault="006E57A1" w:rsidP="006E57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(28)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CE8306A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029639FD" w14:textId="6B139253" w:rsidR="00230FAC" w:rsidRPr="00ED0BCF" w:rsidRDefault="00F514EC" w:rsidP="006E57A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(57)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83B4C77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15BDA" w14:textId="2EFE05BA" w:rsidR="00230FAC" w:rsidRPr="00ED0BCF" w:rsidRDefault="00F514EC" w:rsidP="006E57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75DBD3F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231E7E2" w14:textId="4D88F3E6" w:rsidR="00230FAC" w:rsidRPr="00ED0BCF" w:rsidRDefault="00F514EC" w:rsidP="006E57A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F99CCAC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A4DE130" w14:textId="11583481" w:rsidR="00230FAC" w:rsidRPr="00ED0BCF" w:rsidRDefault="00F514EC" w:rsidP="006E57A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562</w:t>
            </w:r>
          </w:p>
        </w:tc>
      </w:tr>
      <w:tr w:rsidR="00230FAC" w:rsidRPr="00A2780D" w14:paraId="0E347C67" w14:textId="77777777" w:rsidTr="00F514EC">
        <w:trPr>
          <w:gridAfter w:val="1"/>
          <w:wAfter w:w="16" w:type="dxa"/>
          <w:cantSplit/>
        </w:trPr>
        <w:tc>
          <w:tcPr>
            <w:tcW w:w="2692" w:type="dxa"/>
          </w:tcPr>
          <w:p w14:paraId="212A131F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62C4EDF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DAAD35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3AF2E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5D46B40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12353B0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34E4DD1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4E0C44AF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7B3CDC8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A5430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3AC89CE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D2F91E8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4FD449A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433DA12F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E5D6EBA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DA990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70EEAE7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25687D9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CA640EA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31150383" w14:textId="0DC7C9D9" w:rsidR="00230FAC" w:rsidRPr="00ED0BCF" w:rsidRDefault="00F514EC" w:rsidP="006E57A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171</w:t>
            </w:r>
          </w:p>
        </w:tc>
      </w:tr>
      <w:tr w:rsidR="00230FAC" w:rsidRPr="00A2780D" w14:paraId="5BA987FE" w14:textId="77777777" w:rsidTr="00F514EC">
        <w:trPr>
          <w:gridAfter w:val="1"/>
          <w:wAfter w:w="16" w:type="dxa"/>
          <w:cantSplit/>
        </w:trPr>
        <w:tc>
          <w:tcPr>
            <w:tcW w:w="2692" w:type="dxa"/>
          </w:tcPr>
          <w:p w14:paraId="0E953DA8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E6B1F64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FEC23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2C605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EE37658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7400794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E6F8B1C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7838A2E9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FCEBA82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5DC6D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2F761B37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0FEC9BF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98E8A24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5C56542E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6E83F06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6D2F9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49875CB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7EBD6B1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D983E5C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49D2537" w14:textId="531F3677" w:rsidR="00230FAC" w:rsidRPr="00ED0BCF" w:rsidRDefault="00965439" w:rsidP="006E57A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(146)</w:t>
            </w:r>
          </w:p>
        </w:tc>
      </w:tr>
      <w:tr w:rsidR="00230FAC" w:rsidRPr="00A2780D" w14:paraId="1087AE0A" w14:textId="77777777" w:rsidTr="00F514EC">
        <w:trPr>
          <w:gridAfter w:val="1"/>
          <w:wAfter w:w="16" w:type="dxa"/>
          <w:cantSplit/>
        </w:trPr>
        <w:tc>
          <w:tcPr>
            <w:tcW w:w="2692" w:type="dxa"/>
          </w:tcPr>
          <w:p w14:paraId="11D31363" w14:textId="5C185616" w:rsidR="00230FAC" w:rsidRPr="00A2780D" w:rsidRDefault="00814AA5" w:rsidP="00230FAC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="00230FAC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99B76F5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2F857A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03F16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E20F772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1C1C30F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164C6A2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224E077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BC3F4C4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1CB1E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4F2A07A1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A737B24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B47CAC6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C3AFEB2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E49DAAA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8A17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CFC887F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F0D3871" w14:textId="77777777" w:rsidR="00230FAC" w:rsidRPr="00ED0BCF" w:rsidRDefault="00230FAC" w:rsidP="006E57A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93B2BC1" w14:textId="77777777" w:rsidR="00230FAC" w:rsidRPr="00ED0BCF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1E0A69C0" w14:textId="1BC51AC2" w:rsidR="00230FAC" w:rsidRPr="00ED0BCF" w:rsidRDefault="00965439" w:rsidP="006E57A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</w:p>
        </w:tc>
      </w:tr>
      <w:tr w:rsidR="00ED0BCF" w:rsidRPr="00A2780D" w14:paraId="2FD078DE" w14:textId="77777777" w:rsidTr="00F514EC">
        <w:trPr>
          <w:gridAfter w:val="1"/>
          <w:wAfter w:w="16" w:type="dxa"/>
          <w:cantSplit/>
        </w:trPr>
        <w:tc>
          <w:tcPr>
            <w:tcW w:w="2692" w:type="dxa"/>
          </w:tcPr>
          <w:p w14:paraId="1799C913" w14:textId="4BBACD71" w:rsidR="00ED0BCF" w:rsidRDefault="000F3169" w:rsidP="00230FAC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="00ED0BCF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</w:t>
            </w:r>
            <w:r w:rsidR="00ED0BCF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ตราสารอนุพันธ์</w:t>
            </w:r>
            <w:r w:rsidR="00ED0BCF"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1C3A1F1" w14:textId="77777777" w:rsidR="00ED0BCF" w:rsidRPr="00ED0BCF" w:rsidRDefault="00ED0BCF" w:rsidP="006E57A1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284B54" w14:textId="77777777" w:rsidR="00ED0BCF" w:rsidRPr="00ED0BCF" w:rsidRDefault="00ED0BCF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EB8E0" w14:textId="77777777" w:rsidR="00ED0BCF" w:rsidRPr="00ED0BCF" w:rsidRDefault="00ED0BCF" w:rsidP="006E57A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0672E4F" w14:textId="77777777" w:rsidR="00ED0BCF" w:rsidRPr="00ED0BCF" w:rsidRDefault="00ED0BCF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1686ABB" w14:textId="77777777" w:rsidR="00ED0BCF" w:rsidRPr="00ED0BCF" w:rsidRDefault="00ED0BCF" w:rsidP="006E57A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D38690" w14:textId="77777777" w:rsidR="00ED0BCF" w:rsidRPr="00ED0BCF" w:rsidRDefault="00ED0BCF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46DE1B41" w14:textId="77777777" w:rsidR="00ED0BCF" w:rsidRPr="00ED0BCF" w:rsidRDefault="00ED0BCF" w:rsidP="006E57A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51C85764" w14:textId="77777777" w:rsidR="00ED0BCF" w:rsidRPr="00ED0BCF" w:rsidRDefault="00ED0BCF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D7BCF" w14:textId="77777777" w:rsidR="00ED0BCF" w:rsidRPr="00ED0BCF" w:rsidRDefault="00ED0BCF" w:rsidP="006E57A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1F137DEE" w14:textId="77777777" w:rsidR="00ED0BCF" w:rsidRPr="00ED0BCF" w:rsidRDefault="00ED0BCF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9D2E31C" w14:textId="77777777" w:rsidR="00ED0BCF" w:rsidRPr="00ED0BCF" w:rsidRDefault="00ED0BCF" w:rsidP="006E57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A5F863C" w14:textId="77777777" w:rsidR="00ED0BCF" w:rsidRPr="00ED0BCF" w:rsidRDefault="00ED0BCF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7DAD7632" w14:textId="77777777" w:rsidR="00ED0BCF" w:rsidRPr="00ED0BCF" w:rsidRDefault="00ED0BCF" w:rsidP="006E57A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29C6A88" w14:textId="77777777" w:rsidR="00ED0BCF" w:rsidRPr="00ED0BCF" w:rsidRDefault="00ED0BCF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F9B61" w14:textId="77777777" w:rsidR="00ED0BCF" w:rsidRPr="00ED0BCF" w:rsidRDefault="00ED0BCF" w:rsidP="006E57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CE8A603" w14:textId="77777777" w:rsidR="00ED0BCF" w:rsidRPr="00ED0BCF" w:rsidRDefault="00ED0BCF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435C6C4" w14:textId="77777777" w:rsidR="00ED0BCF" w:rsidRPr="00ED0BCF" w:rsidRDefault="00ED0BCF" w:rsidP="006E57A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E17027B" w14:textId="77777777" w:rsidR="00ED0BCF" w:rsidRPr="00ED0BCF" w:rsidRDefault="00ED0BCF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73C6E1C7" w14:textId="060A59DC" w:rsidR="00ED0BCF" w:rsidRPr="00ED0BCF" w:rsidRDefault="00814AA5" w:rsidP="006E57A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</w:tr>
      <w:tr w:rsidR="00814AA5" w:rsidRPr="00A2780D" w14:paraId="012B1E7B" w14:textId="77777777" w:rsidTr="00F514EC">
        <w:trPr>
          <w:gridAfter w:val="1"/>
          <w:wAfter w:w="16" w:type="dxa"/>
          <w:cantSplit/>
        </w:trPr>
        <w:tc>
          <w:tcPr>
            <w:tcW w:w="2692" w:type="dxa"/>
          </w:tcPr>
          <w:p w14:paraId="4E1B25BB" w14:textId="5C81600E" w:rsidR="00814AA5" w:rsidRDefault="00D03E7A" w:rsidP="00230FAC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D03E7A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ขาดทุนจากการเปลี่ยนแปลง</w:t>
            </w:r>
            <w:r w:rsidRPr="00D03E7A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br/>
            </w:r>
            <w:r w:rsidRPr="00D03E7A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มูลค่ายุติธรรมของสินทรัพย์ชีวภาพ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2835FFD" w14:textId="77777777" w:rsidR="00814AA5" w:rsidRPr="00ED0BCF" w:rsidRDefault="00814AA5" w:rsidP="006E57A1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06135A" w14:textId="77777777" w:rsidR="00814AA5" w:rsidRPr="00ED0BCF" w:rsidRDefault="00814AA5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11E24" w14:textId="77777777" w:rsidR="00814AA5" w:rsidRPr="00ED0BCF" w:rsidRDefault="00814AA5" w:rsidP="006E57A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728E2F9F" w14:textId="77777777" w:rsidR="00814AA5" w:rsidRPr="00ED0BCF" w:rsidRDefault="00814AA5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3C5CE89" w14:textId="77777777" w:rsidR="00814AA5" w:rsidRPr="00ED0BCF" w:rsidRDefault="00814AA5" w:rsidP="006E57A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6914DA3" w14:textId="77777777" w:rsidR="00814AA5" w:rsidRPr="00ED0BCF" w:rsidRDefault="00814AA5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6F5C4752" w14:textId="77777777" w:rsidR="00814AA5" w:rsidRPr="00ED0BCF" w:rsidRDefault="00814AA5" w:rsidP="006E57A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228FE37" w14:textId="77777777" w:rsidR="00814AA5" w:rsidRPr="00ED0BCF" w:rsidRDefault="00814AA5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4D56" w14:textId="77777777" w:rsidR="00814AA5" w:rsidRPr="00ED0BCF" w:rsidRDefault="00814AA5" w:rsidP="006E57A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487CAF6A" w14:textId="77777777" w:rsidR="00814AA5" w:rsidRPr="00ED0BCF" w:rsidRDefault="00814AA5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26240CF" w14:textId="77777777" w:rsidR="00814AA5" w:rsidRPr="00ED0BCF" w:rsidRDefault="00814AA5" w:rsidP="006E57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E5D3418" w14:textId="77777777" w:rsidR="00814AA5" w:rsidRPr="00ED0BCF" w:rsidRDefault="00814AA5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18A44FF8" w14:textId="77777777" w:rsidR="00814AA5" w:rsidRPr="00ED0BCF" w:rsidRDefault="00814AA5" w:rsidP="006E57A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29C8900" w14:textId="77777777" w:rsidR="00814AA5" w:rsidRPr="00ED0BCF" w:rsidRDefault="00814AA5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0AFC5" w14:textId="77777777" w:rsidR="00814AA5" w:rsidRPr="00ED0BCF" w:rsidRDefault="00814AA5" w:rsidP="006E57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EA412A1" w14:textId="77777777" w:rsidR="00814AA5" w:rsidRPr="00ED0BCF" w:rsidRDefault="00814AA5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76B59EC" w14:textId="77777777" w:rsidR="00814AA5" w:rsidRPr="00ED0BCF" w:rsidRDefault="00814AA5" w:rsidP="006E57A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C656564" w14:textId="77777777" w:rsidR="00814AA5" w:rsidRPr="00ED0BCF" w:rsidRDefault="00814AA5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28EF58B7" w14:textId="39220DC4" w:rsidR="00814AA5" w:rsidRDefault="00D03E7A" w:rsidP="006E57A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(59)</w:t>
            </w:r>
          </w:p>
        </w:tc>
      </w:tr>
      <w:tr w:rsidR="00230FAC" w:rsidRPr="00A2780D" w14:paraId="34299739" w14:textId="77777777" w:rsidTr="00F514EC">
        <w:trPr>
          <w:gridAfter w:val="1"/>
          <w:wAfter w:w="16" w:type="dxa"/>
          <w:cantSplit/>
          <w:trHeight w:val="299"/>
        </w:trPr>
        <w:tc>
          <w:tcPr>
            <w:tcW w:w="2692" w:type="dxa"/>
          </w:tcPr>
          <w:p w14:paraId="402C6D74" w14:textId="2B8ADC35" w:rsidR="00230FAC" w:rsidRPr="00A2780D" w:rsidRDefault="00230FAC" w:rsidP="00230FAC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0F316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36FE159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24BD84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754E7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4D12E1C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7E2BC51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05F4897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270A88A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6FE8E40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3F81B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371E8E4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4005ECD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41AE7F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1BD017AE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19292403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74A99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1D5C2AC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09A1A52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2F0B3D4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372F7F0B" w14:textId="6ED1B171" w:rsidR="00230FAC" w:rsidRPr="00B825E3" w:rsidRDefault="00D03E7A" w:rsidP="006E57A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</w:tr>
      <w:tr w:rsidR="00230FAC" w:rsidRPr="00A2780D" w14:paraId="3341AAE6" w14:textId="77777777" w:rsidTr="00F514EC">
        <w:trPr>
          <w:gridAfter w:val="1"/>
          <w:wAfter w:w="16" w:type="dxa"/>
          <w:cantSplit/>
          <w:trHeight w:val="299"/>
        </w:trPr>
        <w:tc>
          <w:tcPr>
            <w:tcW w:w="2692" w:type="dxa"/>
          </w:tcPr>
          <w:p w14:paraId="3A9B3176" w14:textId="77777777" w:rsidR="00230FAC" w:rsidRPr="00A2780D" w:rsidRDefault="00230FAC" w:rsidP="00230FAC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EC547D8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620A5A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3F34A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9093A7E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215E119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C693015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2A6671B8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7255C63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612D0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141C8F08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6A7D4BD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F991E4B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002BEF9A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0939DF2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F0CD5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43C06EC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DE2406A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BCDCA38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3AA85" w14:textId="53ED9A62" w:rsidR="00230FAC" w:rsidRPr="006C173F" w:rsidRDefault="00D03E7A" w:rsidP="006E57A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(196)</w:t>
            </w:r>
          </w:p>
        </w:tc>
      </w:tr>
      <w:tr w:rsidR="00230FAC" w:rsidRPr="00A2780D" w14:paraId="00507A10" w14:textId="77777777" w:rsidTr="00F514EC">
        <w:trPr>
          <w:gridAfter w:val="1"/>
          <w:wAfter w:w="16" w:type="dxa"/>
          <w:cantSplit/>
          <w:trHeight w:val="299"/>
        </w:trPr>
        <w:tc>
          <w:tcPr>
            <w:tcW w:w="2692" w:type="dxa"/>
          </w:tcPr>
          <w:p w14:paraId="794619AF" w14:textId="595BAB21" w:rsidR="00230FAC" w:rsidRPr="00A2780D" w:rsidRDefault="00230FAC" w:rsidP="00230FAC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 w:rsidR="00D76A7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1545081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A11723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19559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74CB45EE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546AA0E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2F6B8D2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7E1D330B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13C166C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4F697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FE4D207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85A21D9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4D14A5D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2C1EA508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2EADF62E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A071E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B8003E1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921C3D9" w14:textId="77777777" w:rsidR="00230FAC" w:rsidRPr="00A2780D" w:rsidRDefault="00230FAC" w:rsidP="006E57A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F635871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49D39" w14:textId="269C3757" w:rsidR="00230FAC" w:rsidRPr="00A2780D" w:rsidRDefault="007C2748" w:rsidP="006E57A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401</w:t>
            </w:r>
          </w:p>
        </w:tc>
      </w:tr>
      <w:tr w:rsidR="00D76A7C" w:rsidRPr="00A2780D" w14:paraId="6BF4C3FD" w14:textId="77777777" w:rsidTr="007C2748">
        <w:trPr>
          <w:gridAfter w:val="1"/>
          <w:wAfter w:w="16" w:type="dxa"/>
          <w:cantSplit/>
          <w:trHeight w:val="125"/>
        </w:trPr>
        <w:tc>
          <w:tcPr>
            <w:tcW w:w="2692" w:type="dxa"/>
          </w:tcPr>
          <w:p w14:paraId="3E441E10" w14:textId="77777777" w:rsidR="00D76A7C" w:rsidRPr="007C2748" w:rsidRDefault="00D76A7C" w:rsidP="007C2748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564227D3" w14:textId="77777777" w:rsidR="00D76A7C" w:rsidRPr="007C2748" w:rsidRDefault="00D76A7C" w:rsidP="007C2748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FEA597" w14:textId="77777777" w:rsidR="00D76A7C" w:rsidRPr="007C2748" w:rsidRDefault="00D76A7C" w:rsidP="007C27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E2366D3" w14:textId="77777777" w:rsidR="00D76A7C" w:rsidRPr="007C2748" w:rsidRDefault="00D76A7C" w:rsidP="007C2748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6F2C85BD" w14:textId="77777777" w:rsidR="00D76A7C" w:rsidRPr="007C2748" w:rsidRDefault="00D76A7C" w:rsidP="007C27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1A13A2BE" w14:textId="77777777" w:rsidR="00D76A7C" w:rsidRPr="007C2748" w:rsidRDefault="00D76A7C" w:rsidP="007C274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E5708E5" w14:textId="77777777" w:rsidR="00D76A7C" w:rsidRPr="007C2748" w:rsidRDefault="00D76A7C" w:rsidP="007C27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6BFD2A08" w14:textId="77777777" w:rsidR="00D76A7C" w:rsidRPr="007C2748" w:rsidRDefault="00D76A7C" w:rsidP="007C2748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</w:tcPr>
          <w:p w14:paraId="6A426406" w14:textId="77777777" w:rsidR="00D76A7C" w:rsidRPr="007C2748" w:rsidRDefault="00D76A7C" w:rsidP="007C27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042268" w14:textId="77777777" w:rsidR="00D76A7C" w:rsidRPr="007C2748" w:rsidRDefault="00D76A7C" w:rsidP="007C2748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09A8BCA9" w14:textId="77777777" w:rsidR="00D76A7C" w:rsidRPr="007C2748" w:rsidRDefault="00D76A7C" w:rsidP="007C27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295A60CF" w14:textId="77777777" w:rsidR="00D76A7C" w:rsidRPr="007C2748" w:rsidRDefault="00D76A7C" w:rsidP="007C274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B40AEA2" w14:textId="77777777" w:rsidR="00D76A7C" w:rsidRPr="007C2748" w:rsidRDefault="00D76A7C" w:rsidP="007C27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14:paraId="4B7830A0" w14:textId="77777777" w:rsidR="00D76A7C" w:rsidRPr="007C2748" w:rsidRDefault="00D76A7C" w:rsidP="007C2748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CEE57AB" w14:textId="77777777" w:rsidR="00D76A7C" w:rsidRPr="007C2748" w:rsidRDefault="00D76A7C" w:rsidP="007C27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</w:tcPr>
          <w:p w14:paraId="3EA62A64" w14:textId="77777777" w:rsidR="00D76A7C" w:rsidRPr="007C2748" w:rsidRDefault="00D76A7C" w:rsidP="007C274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7B50E0E" w14:textId="77777777" w:rsidR="00D76A7C" w:rsidRPr="007C2748" w:rsidRDefault="00D76A7C" w:rsidP="007C27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7E8ECC0" w14:textId="77777777" w:rsidR="00D76A7C" w:rsidRPr="007C2748" w:rsidRDefault="00D76A7C" w:rsidP="007C274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DCF6E65" w14:textId="77777777" w:rsidR="00D76A7C" w:rsidRPr="007C2748" w:rsidRDefault="00D76A7C" w:rsidP="007C27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CB0111" w14:textId="77777777" w:rsidR="00D76A7C" w:rsidRPr="007C2748" w:rsidRDefault="00D76A7C" w:rsidP="007C274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</w:tr>
      <w:tr w:rsidR="00C57905" w:rsidRPr="00A2780D" w14:paraId="32EB4CE0" w14:textId="77777777" w:rsidTr="00F514EC">
        <w:trPr>
          <w:gridAfter w:val="1"/>
          <w:wAfter w:w="16" w:type="dxa"/>
          <w:cantSplit/>
        </w:trPr>
        <w:tc>
          <w:tcPr>
            <w:tcW w:w="2692" w:type="dxa"/>
          </w:tcPr>
          <w:p w14:paraId="74186610" w14:textId="77777777" w:rsidR="00230FAC" w:rsidRPr="00A2780D" w:rsidRDefault="00230FAC" w:rsidP="00230FA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8A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7105FDB" w14:textId="0A565390" w:rsidR="00230FAC" w:rsidRPr="00A2780D" w:rsidRDefault="007C2748" w:rsidP="006E57A1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3A520F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B132B" w14:textId="6E5C314D" w:rsidR="00230FAC" w:rsidRPr="00A2780D" w:rsidRDefault="007C2748" w:rsidP="006E57A1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8CB2D10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58CB3D9" w14:textId="1D029829" w:rsidR="00230FAC" w:rsidRPr="00A2780D" w:rsidRDefault="007C2748" w:rsidP="006E57A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1DC8166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35CD94E" w14:textId="586145DE" w:rsidR="00230FAC" w:rsidRPr="00A2780D" w:rsidRDefault="007C2748" w:rsidP="006E57A1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C096878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982FB" w14:textId="644A0EA0" w:rsidR="00230FAC" w:rsidRPr="00A2780D" w:rsidRDefault="007C2748" w:rsidP="006E57A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149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2222CAA6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BC518B3" w14:textId="4F2DEE8F" w:rsidR="00230FAC" w:rsidRPr="00A2780D" w:rsidRDefault="007C2748" w:rsidP="006E57A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3514F10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2152EFF5" w14:textId="3638FA2A" w:rsidR="00230FAC" w:rsidRPr="00A2780D" w:rsidRDefault="007C2748" w:rsidP="006E57A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5CC4700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C78EF" w14:textId="6F058BF4" w:rsidR="00230FAC" w:rsidRPr="00A2780D" w:rsidRDefault="007C2748" w:rsidP="006E57A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7482990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66F50C2" w14:textId="42D705BA" w:rsidR="00230FAC" w:rsidRPr="00A2780D" w:rsidRDefault="007C2748" w:rsidP="007C274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779D4FA" w14:textId="77777777" w:rsidR="00230FAC" w:rsidRPr="00A2780D" w:rsidRDefault="00230FAC" w:rsidP="006E57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27EC64FF" w14:textId="1CFDD77A" w:rsidR="00230FAC" w:rsidRPr="00A2780D" w:rsidRDefault="007C2748" w:rsidP="006E57A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1,084</w:t>
            </w:r>
          </w:p>
        </w:tc>
      </w:tr>
    </w:tbl>
    <w:p w14:paraId="01C05DCE" w14:textId="7DF3ECA6" w:rsidR="00D76A7C" w:rsidRPr="00A2780D" w:rsidRDefault="00D76A7C" w:rsidP="00D76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ข้อมูลเกี่ยวกับส่วนงานที่รายงานสำหรับงวด</w:t>
      </w:r>
      <w:r w:rsidR="00CD79A1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สาม</w:t>
      </w:r>
      <w:r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เดือน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สิ้นสุด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3</w:t>
      </w:r>
      <w:r w:rsidR="00EA3C08">
        <w:rPr>
          <w:rFonts w:asciiTheme="majorBidi" w:hAnsiTheme="majorBidi" w:cstheme="majorBidi"/>
          <w:b/>
          <w:bCs/>
          <w:i/>
          <w:iCs/>
          <w:sz w:val="26"/>
          <w:szCs w:val="26"/>
        </w:rPr>
        <w:t>1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</w:t>
      </w:r>
      <w:r w:rsidR="00EA3C08">
        <w:rPr>
          <w:rFonts w:asciiTheme="majorBidi" w:hAnsiTheme="majorBidi" w:cstheme="majorBidi" w:hint="cs"/>
          <w:b/>
          <w:bCs/>
          <w:i/>
          <w:iCs/>
          <w:sz w:val="26"/>
          <w:szCs w:val="26"/>
          <w:cs/>
        </w:rPr>
        <w:t>มีนาคม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 </w:t>
      </w:r>
      <w:r w:rsidRPr="00A2780D">
        <w:rPr>
          <w:rFonts w:asciiTheme="majorBidi" w:hAnsiTheme="majorBidi" w:cstheme="majorBidi"/>
          <w:b/>
          <w:bCs/>
          <w:i/>
          <w:iCs/>
          <w:sz w:val="26"/>
          <w:szCs w:val="26"/>
        </w:rPr>
        <w:t>256</w:t>
      </w:r>
      <w:r w:rsidR="00EA3C08">
        <w:rPr>
          <w:rFonts w:asciiTheme="majorBidi" w:hAnsiTheme="majorBidi" w:cstheme="majorBidi"/>
          <w:b/>
          <w:bCs/>
          <w:i/>
          <w:iCs/>
          <w:sz w:val="26"/>
          <w:szCs w:val="26"/>
        </w:rPr>
        <w:t>5</w:t>
      </w:r>
    </w:p>
    <w:p w14:paraId="4BDB55C4" w14:textId="77777777" w:rsidR="00D76A7C" w:rsidRPr="00A2780D" w:rsidRDefault="00D76A7C" w:rsidP="00D76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2"/>
        <w:gridCol w:w="987"/>
        <w:gridCol w:w="180"/>
        <w:gridCol w:w="13"/>
        <w:gridCol w:w="894"/>
        <w:gridCol w:w="182"/>
        <w:gridCol w:w="7"/>
        <w:gridCol w:w="983"/>
        <w:gridCol w:w="182"/>
        <w:gridCol w:w="990"/>
        <w:gridCol w:w="85"/>
        <w:gridCol w:w="98"/>
        <w:gridCol w:w="84"/>
        <w:gridCol w:w="1268"/>
        <w:gridCol w:w="48"/>
        <w:gridCol w:w="136"/>
        <w:gridCol w:w="50"/>
        <w:gridCol w:w="1032"/>
        <w:gridCol w:w="132"/>
        <w:gridCol w:w="52"/>
        <w:gridCol w:w="128"/>
        <w:gridCol w:w="858"/>
        <w:gridCol w:w="132"/>
        <w:gridCol w:w="48"/>
        <w:gridCol w:w="133"/>
        <w:gridCol w:w="862"/>
        <w:gridCol w:w="184"/>
        <w:gridCol w:w="991"/>
        <w:gridCol w:w="184"/>
        <w:gridCol w:w="1055"/>
      </w:tblGrid>
      <w:tr w:rsidR="00D76A7C" w:rsidRPr="00A2780D" w14:paraId="431FCD74" w14:textId="77777777" w:rsidTr="005C3402">
        <w:trPr>
          <w:cantSplit/>
          <w:trHeight w:val="299"/>
          <w:tblHeader/>
        </w:trPr>
        <w:tc>
          <w:tcPr>
            <w:tcW w:w="2692" w:type="dxa"/>
          </w:tcPr>
          <w:p w14:paraId="3876274F" w14:textId="77777777" w:rsidR="00D76A7C" w:rsidRPr="00A2780D" w:rsidRDefault="00D76A7C" w:rsidP="005C340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8" w:type="dxa"/>
            <w:gridSpan w:val="29"/>
          </w:tcPr>
          <w:p w14:paraId="27CEC9C8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6A7C" w:rsidRPr="00A2780D" w14:paraId="1F7F0058" w14:textId="77777777" w:rsidTr="005C3402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3619C624" w14:textId="77777777" w:rsidR="00D76A7C" w:rsidRPr="00A2780D" w:rsidRDefault="00D76A7C" w:rsidP="005C340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5D3153E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5DE2ADE9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5C369AEF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5E2B41E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524AEF3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7B588820" w14:textId="77777777" w:rsidR="00D76A7C" w:rsidRPr="00A2780D" w:rsidRDefault="00D76A7C" w:rsidP="005C34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E6B2A64" w14:textId="77777777" w:rsidR="00D76A7C" w:rsidRPr="00A2780D" w:rsidRDefault="00D76A7C" w:rsidP="005C34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045EE0F" w14:textId="77777777" w:rsidR="00D76A7C" w:rsidRPr="00A2780D" w:rsidRDefault="00D76A7C" w:rsidP="005C34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55CA83F9" w14:textId="25A721E5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535CF15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C563A7D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30E896D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3FBB0765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5177DA5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713BCF25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1E86C517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3343C691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4A257FE4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1BA83827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6A7C" w:rsidRPr="00A2780D" w14:paraId="7EBB269F" w14:textId="77777777" w:rsidTr="005C3402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663CF114" w14:textId="77777777" w:rsidR="00D76A7C" w:rsidRPr="00A2780D" w:rsidRDefault="00D76A7C" w:rsidP="005C340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AF9868C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61AB937B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0E45C1BC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2525F9ED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CF1CE84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238C7A7E" w14:textId="77777777" w:rsidR="00D76A7C" w:rsidRPr="00A2780D" w:rsidRDefault="00D76A7C" w:rsidP="005C34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F43F3C3" w14:textId="77777777" w:rsidR="00D76A7C" w:rsidRPr="00A2780D" w:rsidRDefault="00D76A7C" w:rsidP="005C34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CEB5E53" w14:textId="77777777" w:rsidR="00D76A7C" w:rsidRPr="00A2780D" w:rsidRDefault="00D76A7C" w:rsidP="005C34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7C8E71DC" w14:textId="0015631F" w:rsidR="00D76A7C" w:rsidRPr="00A2780D" w:rsidRDefault="00D75E78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ร่วมและ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FB311B5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3BB58A6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5449094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026B410E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AB6DE8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6A4437D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56BDD399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4B6B6F78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73A03518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6421C623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6A7C" w:rsidRPr="00A2780D" w14:paraId="5D0508D3" w14:textId="77777777" w:rsidTr="005C3402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6CC58FE7" w14:textId="77777777" w:rsidR="00D76A7C" w:rsidRPr="00A2780D" w:rsidRDefault="00D76A7C" w:rsidP="005C340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22E91B8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7F9922F8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30DF9049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0BAF14AB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6B896EC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0282BB6C" w14:textId="77777777" w:rsidR="00D76A7C" w:rsidRPr="00A2780D" w:rsidRDefault="00D76A7C" w:rsidP="005C34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C5CCFFC" w14:textId="77777777" w:rsidR="00D76A7C" w:rsidRPr="00C10FE9" w:rsidRDefault="00D76A7C" w:rsidP="005C340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FA3E7C4" w14:textId="77777777" w:rsidR="00D76A7C" w:rsidRPr="00A2780D" w:rsidRDefault="00D76A7C" w:rsidP="005C34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0DFF264B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06CC7CB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839613B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C53EDE7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0ADA65C0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7E3E61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412C01F4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5053CB13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39A28526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2ADAD634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285842BD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6A7C" w:rsidRPr="00A2780D" w14:paraId="1D86D666" w14:textId="77777777" w:rsidTr="005C3402">
        <w:trPr>
          <w:cantSplit/>
          <w:trHeight w:val="299"/>
          <w:tblHeader/>
        </w:trPr>
        <w:tc>
          <w:tcPr>
            <w:tcW w:w="2692" w:type="dxa"/>
            <w:shd w:val="clear" w:color="auto" w:fill="auto"/>
          </w:tcPr>
          <w:p w14:paraId="25308163" w14:textId="77777777" w:rsidR="00D76A7C" w:rsidRPr="00A2780D" w:rsidRDefault="00D76A7C" w:rsidP="005C340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50E07AAC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4ECEEBCE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73391713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70371A8D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D028DBC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3604182D" w14:textId="77777777" w:rsidR="00D76A7C" w:rsidRPr="00A2780D" w:rsidRDefault="00D76A7C" w:rsidP="005C34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2036A3" w14:textId="77777777" w:rsidR="00D76A7C" w:rsidRPr="00A2780D" w:rsidRDefault="00D76A7C" w:rsidP="005C34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ุ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2CDCDF36" w14:textId="77777777" w:rsidR="00D76A7C" w:rsidRPr="00A2780D" w:rsidRDefault="00D76A7C" w:rsidP="005C34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306BE5D9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65D7765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3ABA350F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4925259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2"/>
            <w:shd w:val="clear" w:color="auto" w:fill="auto"/>
          </w:tcPr>
          <w:p w14:paraId="4C6DE843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F743A91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18F7998E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shd w:val="clear" w:color="auto" w:fill="auto"/>
          </w:tcPr>
          <w:p w14:paraId="6DCA9DFF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111C2F6F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shd w:val="clear" w:color="auto" w:fill="auto"/>
          </w:tcPr>
          <w:p w14:paraId="0154691B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1E50D1A1" w14:textId="77777777" w:rsidR="00D76A7C" w:rsidRPr="00A2780D" w:rsidRDefault="00D76A7C" w:rsidP="005C3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76A7C" w:rsidRPr="00A2780D" w14:paraId="1E9F10AC" w14:textId="77777777" w:rsidTr="005C3402">
        <w:trPr>
          <w:cantSplit/>
          <w:trHeight w:val="299"/>
          <w:tblHeader/>
        </w:trPr>
        <w:tc>
          <w:tcPr>
            <w:tcW w:w="2692" w:type="dxa"/>
          </w:tcPr>
          <w:p w14:paraId="58DBBBEA" w14:textId="77777777" w:rsidR="00D76A7C" w:rsidRPr="00A2780D" w:rsidRDefault="00D76A7C" w:rsidP="005C3402">
            <w:pPr>
              <w:spacing w:line="240" w:lineRule="auto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8" w:type="dxa"/>
            <w:gridSpan w:val="29"/>
          </w:tcPr>
          <w:p w14:paraId="00C4F2B1" w14:textId="77777777" w:rsidR="00D76A7C" w:rsidRPr="00A2780D" w:rsidRDefault="00D76A7C" w:rsidP="005C340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514B0" w:rsidRPr="00A2780D" w14:paraId="2D82474B" w14:textId="77777777" w:rsidTr="005C3402">
        <w:trPr>
          <w:cantSplit/>
        </w:trPr>
        <w:tc>
          <w:tcPr>
            <w:tcW w:w="2692" w:type="dxa"/>
          </w:tcPr>
          <w:p w14:paraId="78880DA0" w14:textId="73A76205" w:rsidR="004514B0" w:rsidRPr="00A2780D" w:rsidRDefault="004514B0" w:rsidP="00D65194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7" w:type="dxa"/>
            <w:vAlign w:val="bottom"/>
          </w:tcPr>
          <w:p w14:paraId="167FACF6" w14:textId="07CE27C0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6,293</w:t>
            </w:r>
          </w:p>
        </w:tc>
        <w:tc>
          <w:tcPr>
            <w:tcW w:w="180" w:type="dxa"/>
            <w:vAlign w:val="bottom"/>
          </w:tcPr>
          <w:p w14:paraId="3B1B1A55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DF4DD" w14:textId="0AD7B33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7,148</w:t>
            </w:r>
          </w:p>
        </w:tc>
        <w:tc>
          <w:tcPr>
            <w:tcW w:w="189" w:type="dxa"/>
            <w:gridSpan w:val="2"/>
          </w:tcPr>
          <w:p w14:paraId="0D378ECA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76DA052" w14:textId="1002FCE1" w:rsidR="004514B0" w:rsidRPr="00A2780D" w:rsidRDefault="004514B0" w:rsidP="0073410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2,620</w:t>
            </w:r>
          </w:p>
        </w:tc>
        <w:tc>
          <w:tcPr>
            <w:tcW w:w="182" w:type="dxa"/>
            <w:vAlign w:val="bottom"/>
          </w:tcPr>
          <w:p w14:paraId="33AC2176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8C8421" w14:textId="5DAC0A8B" w:rsidR="004514B0" w:rsidRPr="00A2780D" w:rsidRDefault="004514B0" w:rsidP="007341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2,407</w:t>
            </w:r>
          </w:p>
        </w:tc>
        <w:tc>
          <w:tcPr>
            <w:tcW w:w="182" w:type="dxa"/>
            <w:gridSpan w:val="2"/>
            <w:vAlign w:val="bottom"/>
          </w:tcPr>
          <w:p w14:paraId="42B5E524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4795B" w14:textId="2C1D694A" w:rsidR="004514B0" w:rsidRPr="00A2780D" w:rsidRDefault="004514B0" w:rsidP="0073410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3,432</w:t>
            </w:r>
          </w:p>
        </w:tc>
        <w:tc>
          <w:tcPr>
            <w:tcW w:w="186" w:type="dxa"/>
            <w:gridSpan w:val="2"/>
          </w:tcPr>
          <w:p w14:paraId="2D508BC0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60E099D" w14:textId="7F5CF9D8" w:rsidR="004514B0" w:rsidRPr="00A2780D" w:rsidRDefault="004514B0" w:rsidP="0073410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1,683</w:t>
            </w:r>
          </w:p>
        </w:tc>
        <w:tc>
          <w:tcPr>
            <w:tcW w:w="180" w:type="dxa"/>
            <w:gridSpan w:val="2"/>
            <w:vAlign w:val="bottom"/>
          </w:tcPr>
          <w:p w14:paraId="63937CBD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253B0C" w14:textId="2CE9DBFD" w:rsidR="004514B0" w:rsidRPr="00A2780D" w:rsidRDefault="004514B0" w:rsidP="0073410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1,281</w:t>
            </w:r>
          </w:p>
        </w:tc>
        <w:tc>
          <w:tcPr>
            <w:tcW w:w="181" w:type="dxa"/>
            <w:gridSpan w:val="2"/>
            <w:vAlign w:val="bottom"/>
          </w:tcPr>
          <w:p w14:paraId="2B5713C7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E79A8" w14:textId="22A950F4" w:rsidR="004514B0" w:rsidRPr="00A2780D" w:rsidRDefault="004514B0" w:rsidP="0073410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432</w:t>
            </w:r>
          </w:p>
        </w:tc>
        <w:tc>
          <w:tcPr>
            <w:tcW w:w="184" w:type="dxa"/>
            <w:vAlign w:val="bottom"/>
          </w:tcPr>
          <w:p w14:paraId="48ADFCFE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5CF89BE" w14:textId="54936486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</w:p>
        </w:tc>
        <w:tc>
          <w:tcPr>
            <w:tcW w:w="184" w:type="dxa"/>
          </w:tcPr>
          <w:p w14:paraId="15E42654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6C9F11FF" w14:textId="35845840" w:rsidR="004514B0" w:rsidRPr="00A2780D" w:rsidRDefault="004514B0" w:rsidP="0073410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25,312</w:t>
            </w:r>
          </w:p>
        </w:tc>
      </w:tr>
      <w:tr w:rsidR="004514B0" w:rsidRPr="00A2780D" w14:paraId="15754BBB" w14:textId="77777777" w:rsidTr="005C3402">
        <w:trPr>
          <w:cantSplit/>
        </w:trPr>
        <w:tc>
          <w:tcPr>
            <w:tcW w:w="2692" w:type="dxa"/>
          </w:tcPr>
          <w:p w14:paraId="79F5D232" w14:textId="6FF65E80" w:rsidR="004514B0" w:rsidRPr="00A2780D" w:rsidRDefault="004514B0" w:rsidP="004514B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987" w:type="dxa"/>
            <w:vAlign w:val="bottom"/>
          </w:tcPr>
          <w:p w14:paraId="668DD314" w14:textId="6E1E4646" w:rsidR="004514B0" w:rsidRPr="00A2780D" w:rsidRDefault="00734106" w:rsidP="0073410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9E79D79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12AC8" w14:textId="0F61CC71" w:rsidR="004514B0" w:rsidRPr="00A2780D" w:rsidRDefault="00734106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681</w:t>
            </w:r>
          </w:p>
        </w:tc>
        <w:tc>
          <w:tcPr>
            <w:tcW w:w="189" w:type="dxa"/>
            <w:gridSpan w:val="2"/>
          </w:tcPr>
          <w:p w14:paraId="5D233636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AE3A3B0" w14:textId="46B46020" w:rsidR="004514B0" w:rsidRPr="00A2780D" w:rsidRDefault="00734106" w:rsidP="0073410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231</w:t>
            </w:r>
          </w:p>
        </w:tc>
        <w:tc>
          <w:tcPr>
            <w:tcW w:w="182" w:type="dxa"/>
            <w:vAlign w:val="bottom"/>
          </w:tcPr>
          <w:p w14:paraId="7A0B6A41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2F83F38" w14:textId="25BB1E84" w:rsidR="004514B0" w:rsidRPr="00A2780D" w:rsidRDefault="00734106" w:rsidP="007341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165</w:t>
            </w:r>
          </w:p>
        </w:tc>
        <w:tc>
          <w:tcPr>
            <w:tcW w:w="182" w:type="dxa"/>
            <w:gridSpan w:val="2"/>
            <w:vAlign w:val="bottom"/>
          </w:tcPr>
          <w:p w14:paraId="289E07B5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A85B7" w14:textId="4CA0550E" w:rsidR="004514B0" w:rsidRPr="00A2780D" w:rsidRDefault="009948C2" w:rsidP="0073410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86" w:type="dxa"/>
            <w:gridSpan w:val="2"/>
          </w:tcPr>
          <w:p w14:paraId="3008AAF4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57931494" w14:textId="5F3DD3D6" w:rsidR="004514B0" w:rsidRPr="00A2780D" w:rsidRDefault="00734106" w:rsidP="0073410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189</w:t>
            </w:r>
          </w:p>
        </w:tc>
        <w:tc>
          <w:tcPr>
            <w:tcW w:w="180" w:type="dxa"/>
            <w:gridSpan w:val="2"/>
            <w:vAlign w:val="bottom"/>
          </w:tcPr>
          <w:p w14:paraId="4089459C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405553" w14:textId="69D29111" w:rsidR="004514B0" w:rsidRPr="00A2780D" w:rsidRDefault="00734106" w:rsidP="0073410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222</w:t>
            </w:r>
          </w:p>
        </w:tc>
        <w:tc>
          <w:tcPr>
            <w:tcW w:w="181" w:type="dxa"/>
            <w:gridSpan w:val="2"/>
            <w:vAlign w:val="bottom"/>
          </w:tcPr>
          <w:p w14:paraId="58164152" w14:textId="591BD176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4BD7B" w14:textId="6FA70EFD" w:rsidR="004514B0" w:rsidRPr="00A2780D" w:rsidRDefault="00734106" w:rsidP="0073410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</w:p>
        </w:tc>
        <w:tc>
          <w:tcPr>
            <w:tcW w:w="184" w:type="dxa"/>
            <w:vAlign w:val="bottom"/>
          </w:tcPr>
          <w:p w14:paraId="4475F798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CA848DF" w14:textId="19DDABE7" w:rsidR="004514B0" w:rsidRPr="00A2780D" w:rsidRDefault="009948C2" w:rsidP="009948C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F009E3A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35C303CB" w14:textId="51F256A5" w:rsidR="004514B0" w:rsidRPr="00A2780D" w:rsidRDefault="00734106" w:rsidP="0073410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1,824</w:t>
            </w:r>
          </w:p>
        </w:tc>
      </w:tr>
      <w:tr w:rsidR="004514B0" w:rsidRPr="00A2780D" w14:paraId="1D1A6C6D" w14:textId="77777777" w:rsidTr="005C3402">
        <w:trPr>
          <w:cantSplit/>
        </w:trPr>
        <w:tc>
          <w:tcPr>
            <w:tcW w:w="2692" w:type="dxa"/>
          </w:tcPr>
          <w:p w14:paraId="4FE6F543" w14:textId="77777777" w:rsidR="004514B0" w:rsidRPr="00A2780D" w:rsidRDefault="004514B0" w:rsidP="004514B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7" w:type="dxa"/>
            <w:vAlign w:val="bottom"/>
          </w:tcPr>
          <w:p w14:paraId="6A5BEB3F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5CBCE8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7F522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4D1405EC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14341038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C5EF3E2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51BF0024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27753328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84359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477C818D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E82DE5C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D99249F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1EC041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1C244F2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CEC1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F97AFF6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9462EC8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47D9443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00AD8D82" w14:textId="2C1E9F92" w:rsidR="004514B0" w:rsidRPr="00A2780D" w:rsidRDefault="002356B8" w:rsidP="0073410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674</w:t>
            </w:r>
          </w:p>
        </w:tc>
      </w:tr>
      <w:tr w:rsidR="004514B0" w:rsidRPr="00A2780D" w14:paraId="7B813106" w14:textId="77777777" w:rsidTr="005C3402">
        <w:trPr>
          <w:cantSplit/>
        </w:trPr>
        <w:tc>
          <w:tcPr>
            <w:tcW w:w="2692" w:type="dxa"/>
          </w:tcPr>
          <w:p w14:paraId="19BE4DEB" w14:textId="77777777" w:rsidR="004514B0" w:rsidRPr="00A2780D" w:rsidRDefault="004514B0" w:rsidP="004514B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7" w:type="dxa"/>
            <w:vAlign w:val="bottom"/>
          </w:tcPr>
          <w:p w14:paraId="34BFF7D1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92DB0A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9E31D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EBAB4D6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BB865C3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C24B299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6E4595E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6145576B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78FC5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3A93419F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3E494E6C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D526106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60EA35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D05FAF3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91451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50D51AD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3B03230E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2649553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67C13E55" w14:textId="670C1370" w:rsidR="004514B0" w:rsidRPr="006C173F" w:rsidRDefault="002356B8" w:rsidP="0073410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(150)</w:t>
            </w:r>
          </w:p>
        </w:tc>
      </w:tr>
      <w:tr w:rsidR="004514B0" w:rsidRPr="00A2780D" w14:paraId="288BB6F7" w14:textId="77777777" w:rsidTr="005C3402">
        <w:trPr>
          <w:cantSplit/>
        </w:trPr>
        <w:tc>
          <w:tcPr>
            <w:tcW w:w="2692" w:type="dxa"/>
          </w:tcPr>
          <w:p w14:paraId="2642A479" w14:textId="41580F40" w:rsidR="004514B0" w:rsidRPr="00A2780D" w:rsidRDefault="004514B0" w:rsidP="004514B0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87" w:type="dxa"/>
            <w:vAlign w:val="bottom"/>
          </w:tcPr>
          <w:p w14:paraId="65AC8202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046E94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F42B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592DC546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4BF5FC59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6DECE14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C94B6C0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033A34B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C28EC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758AB3CF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520F060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BB28D88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EC8182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B312FAB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E8BFD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84D2CB9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3B97771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5D2819C4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66716DBC" w14:textId="0D44A621" w:rsidR="004514B0" w:rsidRPr="00A2780D" w:rsidRDefault="002356B8" w:rsidP="0073410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358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4)</w:t>
            </w:r>
          </w:p>
        </w:tc>
      </w:tr>
      <w:tr w:rsidR="004514B0" w:rsidRPr="00A2780D" w14:paraId="5F915DC8" w14:textId="77777777" w:rsidTr="005C3402">
        <w:trPr>
          <w:cantSplit/>
          <w:trHeight w:val="299"/>
        </w:trPr>
        <w:tc>
          <w:tcPr>
            <w:tcW w:w="2692" w:type="dxa"/>
          </w:tcPr>
          <w:p w14:paraId="12F6EA44" w14:textId="36E86B1B" w:rsidR="004514B0" w:rsidRPr="00A2780D" w:rsidRDefault="004514B0" w:rsidP="004514B0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="00BD0D8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7" w:type="dxa"/>
            <w:vAlign w:val="bottom"/>
          </w:tcPr>
          <w:p w14:paraId="2585DF96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DF4FC4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3D69C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6B4D18A7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7B7B3C9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D78D5E6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0FB2B505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5D739D6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2A959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78B796AB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361C0812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6E6E62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8D8941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7D772EE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0F904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63DDF27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EA6A6B1" w14:textId="77777777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5A55D819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2A502467" w14:textId="45893CE0" w:rsidR="004514B0" w:rsidRPr="00FB0FA2" w:rsidRDefault="00A3586A" w:rsidP="0073410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</w:tr>
      <w:tr w:rsidR="008413F8" w:rsidRPr="00A2780D" w14:paraId="0AB37CA8" w14:textId="77777777" w:rsidTr="005C3402">
        <w:trPr>
          <w:cantSplit/>
          <w:trHeight w:val="299"/>
        </w:trPr>
        <w:tc>
          <w:tcPr>
            <w:tcW w:w="2692" w:type="dxa"/>
          </w:tcPr>
          <w:p w14:paraId="66C79DBE" w14:textId="77777777" w:rsidR="008413F8" w:rsidRPr="00A2780D" w:rsidRDefault="008413F8" w:rsidP="008413F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7" w:type="dxa"/>
            <w:vAlign w:val="bottom"/>
          </w:tcPr>
          <w:p w14:paraId="12FB64EF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5BCF4F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CE32A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37139774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5A604C7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D11EC48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3A26384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7D0A53B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F9FF4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31880D1D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B6BD139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4660B0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F7DF68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0427DB7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D934C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C689ED5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4A20B25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7928C5F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C1FCACB" w14:textId="1F1DE176" w:rsidR="008413F8" w:rsidRPr="006C173F" w:rsidRDefault="008413F8" w:rsidP="0073410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C17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(361)</w:t>
            </w:r>
          </w:p>
        </w:tc>
      </w:tr>
      <w:tr w:rsidR="008413F8" w:rsidRPr="00A2780D" w14:paraId="68AA4825" w14:textId="77777777" w:rsidTr="005C3402">
        <w:trPr>
          <w:cantSplit/>
          <w:trHeight w:val="299"/>
        </w:trPr>
        <w:tc>
          <w:tcPr>
            <w:tcW w:w="2692" w:type="dxa"/>
          </w:tcPr>
          <w:p w14:paraId="22C1E145" w14:textId="62227DE2" w:rsidR="008413F8" w:rsidRPr="00A2780D" w:rsidRDefault="00734106" w:rsidP="008413F8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8413F8"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8413F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87" w:type="dxa"/>
            <w:vAlign w:val="bottom"/>
          </w:tcPr>
          <w:p w14:paraId="02EBDC4D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6F2D59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B6BBB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25D0987C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4E76A5B0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8BF2635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8298DDB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D33D2CB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A6D1F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2EA8FAA8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3A4C1F2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B11C43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95E46B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468D1EA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9BDDA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C04FE61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69FB332" w14:textId="77777777" w:rsidR="008413F8" w:rsidRPr="00A2780D" w:rsidRDefault="008413F8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7AA44A2" w14:textId="77777777" w:rsidR="008413F8" w:rsidRPr="00A2780D" w:rsidRDefault="008413F8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7A88F" w14:textId="585F38BE" w:rsidR="008413F8" w:rsidRPr="00A2780D" w:rsidRDefault="008413F8" w:rsidP="0073410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1,967</w:t>
            </w:r>
          </w:p>
        </w:tc>
      </w:tr>
      <w:tr w:rsidR="004514B0" w:rsidRPr="00A2780D" w14:paraId="4E4F569A" w14:textId="77777777" w:rsidTr="00D76A7C">
        <w:trPr>
          <w:cantSplit/>
          <w:trHeight w:val="299"/>
        </w:trPr>
        <w:tc>
          <w:tcPr>
            <w:tcW w:w="2692" w:type="dxa"/>
          </w:tcPr>
          <w:p w14:paraId="4E595584" w14:textId="77777777" w:rsidR="004514B0" w:rsidRPr="00A2780D" w:rsidRDefault="004514B0" w:rsidP="004514B0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54328A49" w14:textId="7725C331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EFEA7D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37A53" w14:textId="6DA53D18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0C78B5D8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0DE4E455" w14:textId="0B2D8DCA" w:rsidR="004514B0" w:rsidRPr="00A2780D" w:rsidRDefault="004514B0" w:rsidP="0073410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1184196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A98CD84" w14:textId="3BC4E262" w:rsidR="004514B0" w:rsidRPr="00A2780D" w:rsidRDefault="004514B0" w:rsidP="007341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311195F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711E1" w14:textId="092DC400" w:rsidR="004514B0" w:rsidRPr="00A2780D" w:rsidRDefault="004514B0" w:rsidP="0073410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34459957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D1865B6" w14:textId="703054AF" w:rsidR="004514B0" w:rsidRPr="00A2780D" w:rsidRDefault="004514B0" w:rsidP="0073410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02DF6A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41DFB7" w14:textId="4F2F99E9" w:rsidR="004514B0" w:rsidRPr="00A2780D" w:rsidRDefault="004514B0" w:rsidP="0073410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B305322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22FAC" w14:textId="72EED35D" w:rsidR="004514B0" w:rsidRPr="00A2780D" w:rsidRDefault="004514B0" w:rsidP="0073410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11B97BF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A99786A" w14:textId="1893A35D" w:rsidR="004514B0" w:rsidRPr="00A2780D" w:rsidRDefault="004514B0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7CAD686D" w14:textId="77777777" w:rsidR="004514B0" w:rsidRPr="00A2780D" w:rsidRDefault="004514B0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38C0959" w14:textId="6D7ABC38" w:rsidR="004514B0" w:rsidRDefault="004514B0" w:rsidP="0073410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77147" w:rsidRPr="00A2780D" w14:paraId="15079EFF" w14:textId="77777777" w:rsidTr="00C37D0D">
        <w:trPr>
          <w:cantSplit/>
          <w:trHeight w:val="155"/>
        </w:trPr>
        <w:tc>
          <w:tcPr>
            <w:tcW w:w="2692" w:type="dxa"/>
          </w:tcPr>
          <w:p w14:paraId="679E973E" w14:textId="77777777" w:rsidR="00477147" w:rsidRPr="00A2780D" w:rsidRDefault="00477147" w:rsidP="0047714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8A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7" w:type="dxa"/>
            <w:vAlign w:val="bottom"/>
          </w:tcPr>
          <w:p w14:paraId="4A1D23A1" w14:textId="187B3FD0" w:rsidR="00477147" w:rsidRPr="00A2780D" w:rsidRDefault="00477147" w:rsidP="0073410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244</w:t>
            </w:r>
          </w:p>
        </w:tc>
        <w:tc>
          <w:tcPr>
            <w:tcW w:w="180" w:type="dxa"/>
            <w:vAlign w:val="bottom"/>
          </w:tcPr>
          <w:p w14:paraId="5AECA5DD" w14:textId="77777777" w:rsidR="00477147" w:rsidRPr="00A2780D" w:rsidRDefault="00477147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3E8F9" w14:textId="35B5DBEA" w:rsidR="00477147" w:rsidRPr="00A2780D" w:rsidRDefault="00477147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</w:p>
        </w:tc>
        <w:tc>
          <w:tcPr>
            <w:tcW w:w="189" w:type="dxa"/>
            <w:gridSpan w:val="2"/>
          </w:tcPr>
          <w:p w14:paraId="022D828F" w14:textId="77777777" w:rsidR="00477147" w:rsidRPr="00A2780D" w:rsidRDefault="00477147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vAlign w:val="bottom"/>
          </w:tcPr>
          <w:p w14:paraId="26F66338" w14:textId="6CF71DEC" w:rsidR="00477147" w:rsidRPr="00A2780D" w:rsidRDefault="00477147" w:rsidP="00734106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</w:p>
        </w:tc>
        <w:tc>
          <w:tcPr>
            <w:tcW w:w="182" w:type="dxa"/>
            <w:vAlign w:val="bottom"/>
          </w:tcPr>
          <w:p w14:paraId="554928D2" w14:textId="77777777" w:rsidR="00477147" w:rsidRPr="00A2780D" w:rsidRDefault="00477147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2AFEA16" w14:textId="49530A47" w:rsidR="00477147" w:rsidRPr="00A2780D" w:rsidRDefault="00477147" w:rsidP="0073410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103</w:t>
            </w:r>
          </w:p>
        </w:tc>
        <w:tc>
          <w:tcPr>
            <w:tcW w:w="182" w:type="dxa"/>
            <w:gridSpan w:val="2"/>
            <w:vAlign w:val="bottom"/>
          </w:tcPr>
          <w:p w14:paraId="61B43A1D" w14:textId="77777777" w:rsidR="00477147" w:rsidRPr="00A2780D" w:rsidRDefault="00477147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64892" w14:textId="47DE63DB" w:rsidR="00477147" w:rsidRPr="00A2780D" w:rsidRDefault="00477147" w:rsidP="0073410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6" w:type="dxa"/>
            <w:gridSpan w:val="2"/>
          </w:tcPr>
          <w:p w14:paraId="09BAE14F" w14:textId="77777777" w:rsidR="00477147" w:rsidRPr="00A2780D" w:rsidRDefault="00477147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1624620" w14:textId="3DADBEDF" w:rsidR="00477147" w:rsidRPr="00A2780D" w:rsidRDefault="00477147" w:rsidP="00734106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72</w:t>
            </w:r>
          </w:p>
        </w:tc>
        <w:tc>
          <w:tcPr>
            <w:tcW w:w="180" w:type="dxa"/>
            <w:gridSpan w:val="2"/>
            <w:vAlign w:val="bottom"/>
          </w:tcPr>
          <w:p w14:paraId="12291CD5" w14:textId="77777777" w:rsidR="00477147" w:rsidRPr="00A2780D" w:rsidRDefault="00477147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43DDBC" w14:textId="4CD009DC" w:rsidR="00477147" w:rsidRPr="00A2780D" w:rsidRDefault="00477147" w:rsidP="0073410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</w:t>
            </w:r>
          </w:p>
        </w:tc>
        <w:tc>
          <w:tcPr>
            <w:tcW w:w="181" w:type="dxa"/>
            <w:gridSpan w:val="2"/>
            <w:vAlign w:val="bottom"/>
          </w:tcPr>
          <w:p w14:paraId="1C9E64A5" w14:textId="77777777" w:rsidR="00477147" w:rsidRPr="00A2780D" w:rsidRDefault="00477147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7BE46" w14:textId="6580609F" w:rsidR="00477147" w:rsidRPr="00A2780D" w:rsidRDefault="00477147" w:rsidP="0073410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184" w:type="dxa"/>
            <w:vAlign w:val="bottom"/>
          </w:tcPr>
          <w:p w14:paraId="099B3CFA" w14:textId="77777777" w:rsidR="00477147" w:rsidRPr="00A2780D" w:rsidRDefault="00477147" w:rsidP="0073410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237F097B" w14:textId="045121C8" w:rsidR="00477147" w:rsidRPr="00A2780D" w:rsidRDefault="00477147" w:rsidP="0073410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5B9B722C" w14:textId="77777777" w:rsidR="00477147" w:rsidRPr="00A2780D" w:rsidRDefault="00477147" w:rsidP="007341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vAlign w:val="bottom"/>
          </w:tcPr>
          <w:p w14:paraId="7577EE8D" w14:textId="375B2CD3" w:rsidR="00477147" w:rsidRPr="00A2780D" w:rsidRDefault="00477147" w:rsidP="0073410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1,064</w:t>
            </w:r>
          </w:p>
        </w:tc>
      </w:tr>
    </w:tbl>
    <w:p w14:paraId="17ABD59E" w14:textId="51A1FE6E" w:rsidR="00D76A7C" w:rsidRPr="00D76A7C" w:rsidRDefault="00D76A7C" w:rsidP="00D76A7C">
      <w:pPr>
        <w:rPr>
          <w:rFonts w:asciiTheme="majorBidi" w:eastAsia="Times New Roman" w:hAnsiTheme="majorBidi" w:cstheme="majorBidi"/>
          <w:sz w:val="30"/>
          <w:szCs w:val="30"/>
          <w:cs/>
        </w:rPr>
        <w:sectPr w:rsidR="00D76A7C" w:rsidRPr="00D76A7C" w:rsidSect="00A96A58"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bookmarkEnd w:id="2"/>
    <w:p w14:paraId="65F5AD2A" w14:textId="01A9829D" w:rsidR="004146FF" w:rsidRPr="00B20F02" w:rsidRDefault="00086D58" w:rsidP="003435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ข้อมูลส่วนงาน</w:t>
      </w:r>
      <w:r w:rsidR="004146FF" w:rsidRPr="00B20F02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ภูมิศาสตร์</w:t>
      </w:r>
    </w:p>
    <w:p w14:paraId="1D010CC9" w14:textId="77777777" w:rsidR="004146FF" w:rsidRPr="00B20F02" w:rsidRDefault="004146FF" w:rsidP="004146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4C543D68" w14:textId="78D85F4D" w:rsidR="004146FF" w:rsidRPr="00B20F02" w:rsidRDefault="004146FF" w:rsidP="0034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20F0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</w:t>
      </w:r>
      <w:r w:rsidR="00086D5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ข้อมูลส่วนงาน</w:t>
      </w:r>
      <w:r w:rsidRPr="00B20F0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ภูมิศาสตร์ รายได้แยกตามที่ตั้งทางภูมิศาสตร์ของลูกค้า</w:t>
      </w:r>
    </w:p>
    <w:p w14:paraId="56C49612" w14:textId="77777777" w:rsidR="004146FF" w:rsidRPr="00B20F02" w:rsidRDefault="004146FF" w:rsidP="004146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440"/>
      </w:tblGrid>
      <w:tr w:rsidR="00DC1694" w:rsidRPr="00B20F02" w14:paraId="6E2AC7CF" w14:textId="77777777" w:rsidTr="00BA2575">
        <w:trPr>
          <w:tblHeader/>
        </w:trPr>
        <w:tc>
          <w:tcPr>
            <w:tcW w:w="5850" w:type="dxa"/>
            <w:shd w:val="clear" w:color="auto" w:fill="auto"/>
          </w:tcPr>
          <w:p w14:paraId="4EBE21D4" w14:textId="616E9943" w:rsidR="004146FF" w:rsidRPr="00B20F02" w:rsidRDefault="004146FF" w:rsidP="00EB512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6F24B46E" w14:textId="77777777" w:rsidR="004146FF" w:rsidRPr="00B20F02" w:rsidRDefault="004146FF" w:rsidP="00DC1694">
            <w:pPr>
              <w:tabs>
                <w:tab w:val="clear" w:pos="907"/>
                <w:tab w:val="left" w:pos="720"/>
                <w:tab w:val="left" w:pos="246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C7181" w:rsidRPr="00B20F02" w14:paraId="67EB996D" w14:textId="77777777" w:rsidTr="00BA2575">
        <w:trPr>
          <w:tblHeader/>
        </w:trPr>
        <w:tc>
          <w:tcPr>
            <w:tcW w:w="5850" w:type="dxa"/>
            <w:shd w:val="clear" w:color="auto" w:fill="auto"/>
          </w:tcPr>
          <w:p w14:paraId="7A40471B" w14:textId="0BCEACBD" w:rsidR="004C7181" w:rsidRPr="00B20F02" w:rsidRDefault="00D76A7C" w:rsidP="00EB512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84A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E247DA"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247DA"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4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E247DA"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247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F4E134" w14:textId="6904DD18" w:rsidR="004C7181" w:rsidRPr="00B20F02" w:rsidRDefault="004C7181" w:rsidP="006C173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A3C0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704E3F" w14:textId="77777777" w:rsidR="004C7181" w:rsidRPr="00B20F02" w:rsidRDefault="004C7181" w:rsidP="006C173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676B63A" w14:textId="53CDC2E8" w:rsidR="004C7181" w:rsidRPr="006C173F" w:rsidRDefault="004C7181" w:rsidP="006C173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C173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A3C0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</w:tr>
      <w:tr w:rsidR="00DC1694" w:rsidRPr="00B20F02" w14:paraId="44E546BD" w14:textId="77777777" w:rsidTr="00BA2575">
        <w:trPr>
          <w:tblHeader/>
        </w:trPr>
        <w:tc>
          <w:tcPr>
            <w:tcW w:w="5850" w:type="dxa"/>
            <w:shd w:val="clear" w:color="auto" w:fill="auto"/>
          </w:tcPr>
          <w:p w14:paraId="5469CF73" w14:textId="77777777" w:rsidR="004146FF" w:rsidRPr="00B20F02" w:rsidRDefault="004146FF" w:rsidP="00EB512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7A485B58" w14:textId="77777777" w:rsidR="004146FF" w:rsidRPr="00B20F02" w:rsidRDefault="004146FF" w:rsidP="00DC1694">
            <w:pPr>
              <w:tabs>
                <w:tab w:val="left" w:pos="720"/>
              </w:tabs>
              <w:ind w:right="-14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3039C9" w:rsidRPr="00B20F02" w14:paraId="7E6C293F" w14:textId="77777777" w:rsidTr="001E2BDB">
        <w:tc>
          <w:tcPr>
            <w:tcW w:w="5850" w:type="dxa"/>
            <w:shd w:val="clear" w:color="auto" w:fill="auto"/>
            <w:hideMark/>
          </w:tcPr>
          <w:p w14:paraId="2AD79F99" w14:textId="77777777" w:rsidR="003039C9" w:rsidRPr="00B20F02" w:rsidRDefault="003039C9" w:rsidP="003039C9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2D126961" w14:textId="15809CCE" w:rsidR="003039C9" w:rsidRPr="00B20F02" w:rsidRDefault="001E2BDB" w:rsidP="00290EAE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22,916</w:t>
            </w:r>
          </w:p>
        </w:tc>
        <w:tc>
          <w:tcPr>
            <w:tcW w:w="270" w:type="dxa"/>
            <w:shd w:val="clear" w:color="auto" w:fill="auto"/>
          </w:tcPr>
          <w:p w14:paraId="36617BF1" w14:textId="77777777" w:rsidR="003039C9" w:rsidRPr="00B20F02" w:rsidRDefault="003039C9" w:rsidP="003039C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4DC8DE3" w14:textId="2E7860F7" w:rsidR="003039C9" w:rsidRPr="00B20F02" w:rsidRDefault="003039C9" w:rsidP="00290EAE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 w:firstLine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21,128</w:t>
            </w:r>
          </w:p>
        </w:tc>
      </w:tr>
      <w:tr w:rsidR="003039C9" w:rsidRPr="00B20F02" w14:paraId="58766540" w14:textId="77777777" w:rsidTr="001E2BDB">
        <w:tc>
          <w:tcPr>
            <w:tcW w:w="5850" w:type="dxa"/>
            <w:shd w:val="clear" w:color="auto" w:fill="auto"/>
            <w:hideMark/>
          </w:tcPr>
          <w:p w14:paraId="167748AE" w14:textId="77777777" w:rsidR="003039C9" w:rsidRPr="00B20F02" w:rsidRDefault="003039C9" w:rsidP="003039C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เอเชียตะวันออกเฉียงใต้</w:t>
            </w:r>
          </w:p>
        </w:tc>
        <w:tc>
          <w:tcPr>
            <w:tcW w:w="1530" w:type="dxa"/>
            <w:shd w:val="clear" w:color="auto" w:fill="auto"/>
          </w:tcPr>
          <w:p w14:paraId="792BF92C" w14:textId="07839593" w:rsidR="003039C9" w:rsidRPr="00B20F02" w:rsidRDefault="001E2BDB" w:rsidP="00290EAE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1,754</w:t>
            </w:r>
          </w:p>
        </w:tc>
        <w:tc>
          <w:tcPr>
            <w:tcW w:w="270" w:type="dxa"/>
            <w:shd w:val="clear" w:color="auto" w:fill="auto"/>
          </w:tcPr>
          <w:p w14:paraId="27031581" w14:textId="77777777" w:rsidR="003039C9" w:rsidRPr="00B20F02" w:rsidRDefault="003039C9" w:rsidP="003039C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C5CCDE8" w14:textId="59F94F2E" w:rsidR="003039C9" w:rsidRPr="00B20F02" w:rsidRDefault="003039C9" w:rsidP="00290EAE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1,582</w:t>
            </w:r>
          </w:p>
        </w:tc>
      </w:tr>
      <w:tr w:rsidR="003039C9" w:rsidRPr="00B20F02" w14:paraId="0D384FCC" w14:textId="77777777" w:rsidTr="001E2BDB">
        <w:tc>
          <w:tcPr>
            <w:tcW w:w="5850" w:type="dxa"/>
            <w:shd w:val="clear" w:color="auto" w:fill="auto"/>
          </w:tcPr>
          <w:p w14:paraId="51171BCB" w14:textId="77777777" w:rsidR="003039C9" w:rsidRPr="00B20F02" w:rsidRDefault="003039C9" w:rsidP="003039C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เอเชีย (ยกเว้น เอเชียตะวันออกเฉียงใต้)</w:t>
            </w:r>
          </w:p>
        </w:tc>
        <w:tc>
          <w:tcPr>
            <w:tcW w:w="1530" w:type="dxa"/>
            <w:shd w:val="clear" w:color="auto" w:fill="auto"/>
          </w:tcPr>
          <w:p w14:paraId="7E9228E3" w14:textId="57767CDC" w:rsidR="003039C9" w:rsidRPr="00B20F02" w:rsidRDefault="001E2BDB" w:rsidP="00290EAE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1,730</w:t>
            </w:r>
          </w:p>
        </w:tc>
        <w:tc>
          <w:tcPr>
            <w:tcW w:w="270" w:type="dxa"/>
            <w:shd w:val="clear" w:color="auto" w:fill="auto"/>
          </w:tcPr>
          <w:p w14:paraId="48378D1E" w14:textId="77777777" w:rsidR="003039C9" w:rsidRPr="00B20F02" w:rsidRDefault="003039C9" w:rsidP="003039C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62D8D18" w14:textId="08D84EC1" w:rsidR="003039C9" w:rsidRPr="004C7181" w:rsidRDefault="003039C9" w:rsidP="00290EAE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1,490</w:t>
            </w:r>
          </w:p>
        </w:tc>
      </w:tr>
      <w:tr w:rsidR="003039C9" w:rsidRPr="00B20F02" w14:paraId="45C2112F" w14:textId="77777777" w:rsidTr="001E2BDB">
        <w:tc>
          <w:tcPr>
            <w:tcW w:w="5850" w:type="dxa"/>
            <w:shd w:val="clear" w:color="auto" w:fill="auto"/>
          </w:tcPr>
          <w:p w14:paraId="4A09BD8F" w14:textId="142AD248" w:rsidR="003039C9" w:rsidRPr="00B20F02" w:rsidRDefault="003039C9" w:rsidP="003039C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2B9EC11" w14:textId="64C84A21" w:rsidR="003039C9" w:rsidRPr="00B20F02" w:rsidRDefault="001E2BDB" w:rsidP="00290EAE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1,336</w:t>
            </w:r>
          </w:p>
        </w:tc>
        <w:tc>
          <w:tcPr>
            <w:tcW w:w="270" w:type="dxa"/>
            <w:shd w:val="clear" w:color="auto" w:fill="auto"/>
          </w:tcPr>
          <w:p w14:paraId="61A22F33" w14:textId="77777777" w:rsidR="003039C9" w:rsidRPr="00B20F02" w:rsidRDefault="003039C9" w:rsidP="003039C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F9AE71" w14:textId="7D3EA867" w:rsidR="003039C9" w:rsidRPr="00B20F02" w:rsidRDefault="003039C9" w:rsidP="00290EAE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1,112</w:t>
            </w:r>
          </w:p>
        </w:tc>
      </w:tr>
      <w:tr w:rsidR="003039C9" w:rsidRPr="00B20F02" w14:paraId="6EF74481" w14:textId="77777777" w:rsidTr="001E2BDB">
        <w:tc>
          <w:tcPr>
            <w:tcW w:w="5850" w:type="dxa"/>
            <w:shd w:val="clear" w:color="auto" w:fill="auto"/>
          </w:tcPr>
          <w:p w14:paraId="0BAECEB2" w14:textId="4B5A72FC" w:rsidR="003039C9" w:rsidRPr="00B20F02" w:rsidRDefault="003039C9" w:rsidP="003039C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C3132" w14:textId="723EAB43" w:rsidR="003039C9" w:rsidRPr="006C173F" w:rsidRDefault="001E2BDB" w:rsidP="00290EAE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27,736</w:t>
            </w:r>
          </w:p>
        </w:tc>
        <w:tc>
          <w:tcPr>
            <w:tcW w:w="270" w:type="dxa"/>
            <w:shd w:val="clear" w:color="auto" w:fill="auto"/>
          </w:tcPr>
          <w:p w14:paraId="3C381D49" w14:textId="77777777" w:rsidR="003039C9" w:rsidRPr="006C173F" w:rsidRDefault="003039C9" w:rsidP="003039C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8565B" w14:textId="1BBCF111" w:rsidR="003039C9" w:rsidRPr="006C173F" w:rsidRDefault="003039C9" w:rsidP="00290EAE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6C17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25,312</w:t>
            </w:r>
          </w:p>
        </w:tc>
      </w:tr>
    </w:tbl>
    <w:p w14:paraId="3ECCE8EC" w14:textId="77777777" w:rsidR="004146FF" w:rsidRPr="00B20F02" w:rsidRDefault="004146FF" w:rsidP="002617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108CC2" w14:textId="77777777" w:rsidR="004146FF" w:rsidRPr="00B20F02" w:rsidRDefault="004146FF" w:rsidP="00343569">
      <w:pPr>
        <w:tabs>
          <w:tab w:val="clear" w:pos="227"/>
          <w:tab w:val="clear" w:pos="454"/>
          <w:tab w:val="clear" w:pos="680"/>
          <w:tab w:val="left" w:pos="720"/>
        </w:tabs>
        <w:ind w:left="360" w:right="-313" w:firstLine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53F4E550" w14:textId="77777777" w:rsidR="004146FF" w:rsidRPr="00B20F02" w:rsidRDefault="004146FF" w:rsidP="004146FF">
      <w:pPr>
        <w:tabs>
          <w:tab w:val="clear" w:pos="227"/>
          <w:tab w:val="clear" w:pos="454"/>
          <w:tab w:val="clear" w:pos="680"/>
          <w:tab w:val="left" w:pos="720"/>
        </w:tabs>
        <w:ind w:left="297" w:right="-31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50E0B0C" w14:textId="7C8871B4" w:rsidR="004146FF" w:rsidRDefault="005938C3" w:rsidP="00343569">
      <w:pPr>
        <w:tabs>
          <w:tab w:val="clear" w:pos="227"/>
          <w:tab w:val="clear" w:pos="454"/>
          <w:tab w:val="clear" w:pos="680"/>
          <w:tab w:val="left" w:pos="720"/>
        </w:tabs>
        <w:ind w:left="540" w:right="-313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งวดสิ้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นสุดวันที่ </w:t>
      </w:r>
      <w:r w:rsidRPr="00B20F02">
        <w:rPr>
          <w:rFonts w:asciiTheme="majorBidi" w:hAnsiTheme="majorBidi" w:cstheme="majorBidi"/>
          <w:sz w:val="30"/>
          <w:szCs w:val="30"/>
        </w:rPr>
        <w:t>31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20F0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46FF" w:rsidRPr="00B20F02">
        <w:rPr>
          <w:rFonts w:asciiTheme="majorBidi" w:hAnsiTheme="majorBidi" w:cstheme="majorBidi"/>
          <w:sz w:val="30"/>
          <w:szCs w:val="30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2D88457D" w14:textId="77777777" w:rsidR="005870C6" w:rsidRPr="00B20F02" w:rsidRDefault="005870C6" w:rsidP="00BA73DC">
      <w:pPr>
        <w:tabs>
          <w:tab w:val="clear" w:pos="227"/>
          <w:tab w:val="clear" w:pos="454"/>
          <w:tab w:val="clear" w:pos="680"/>
          <w:tab w:val="left" w:pos="720"/>
        </w:tabs>
        <w:ind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C428E" w14:textId="77777777" w:rsidR="00A301C5" w:rsidRDefault="00E132E7" w:rsidP="00343569">
      <w:pPr>
        <w:pStyle w:val="Heading1"/>
        <w:numPr>
          <w:ilvl w:val="0"/>
          <w:numId w:val="21"/>
        </w:numPr>
        <w:tabs>
          <w:tab w:val="left" w:pos="450"/>
        </w:tabs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870C6">
        <w:rPr>
          <w:rFonts w:asciiTheme="majorBidi" w:hAnsiTheme="majorBidi" w:cstheme="majorBidi"/>
          <w:sz w:val="30"/>
          <w:szCs w:val="30"/>
          <w:u w:val="none"/>
        </w:rPr>
        <w:tab/>
      </w:r>
      <w:r w:rsidR="00A301C5" w:rsidRPr="00B76AD3">
        <w:rPr>
          <w:rFonts w:asciiTheme="majorBidi" w:hAnsiTheme="majorBidi" w:cstheme="majorBidi" w:hint="cs"/>
          <w:sz w:val="30"/>
          <w:szCs w:val="30"/>
          <w:u w:val="none"/>
          <w:cs/>
        </w:rPr>
        <w:t>ภาษีเงินได้</w:t>
      </w:r>
    </w:p>
    <w:p w14:paraId="32823919" w14:textId="77777777" w:rsidR="00A301C5" w:rsidRPr="0020753C" w:rsidRDefault="00A301C5" w:rsidP="00A301C5">
      <w:pPr>
        <w:rPr>
          <w:sz w:val="30"/>
          <w:szCs w:val="30"/>
        </w:rPr>
      </w:pPr>
    </w:p>
    <w:p w14:paraId="25D1AE17" w14:textId="20F3652C" w:rsidR="00A301C5" w:rsidRPr="0039704E" w:rsidRDefault="00A301C5" w:rsidP="00397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60AB">
        <w:rPr>
          <w:rFonts w:asciiTheme="majorBidi" w:hAnsiTheme="majorBidi" w:cstheme="majorBidi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1C440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E960AB">
        <w:rPr>
          <w:rFonts w:asciiTheme="majorBidi" w:hAnsiTheme="majorBidi" w:cstheme="majorBidi"/>
          <w:sz w:val="30"/>
          <w:szCs w:val="30"/>
        </w:rPr>
        <w:t>3</w:t>
      </w:r>
      <w:r w:rsidR="00EA3C08">
        <w:rPr>
          <w:rFonts w:asciiTheme="majorBidi" w:hAnsiTheme="majorBidi" w:cstheme="majorBidi"/>
          <w:sz w:val="30"/>
          <w:szCs w:val="30"/>
        </w:rPr>
        <w:t>1</w:t>
      </w:r>
      <w:r w:rsidR="00EA3C08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60AB">
        <w:rPr>
          <w:rFonts w:asciiTheme="majorBidi" w:hAnsiTheme="majorBidi" w:cstheme="majorBidi"/>
          <w:sz w:val="30"/>
          <w:szCs w:val="30"/>
        </w:rPr>
        <w:t>256</w:t>
      </w:r>
      <w:r w:rsidR="00EA3C08">
        <w:rPr>
          <w:rFonts w:asciiTheme="majorBidi" w:hAnsiTheme="majorBidi" w:cstheme="majorBidi"/>
          <w:sz w:val="30"/>
          <w:szCs w:val="30"/>
        </w:rPr>
        <w:t>6</w:t>
      </w:r>
      <w:r w:rsidRPr="00E960AB">
        <w:rPr>
          <w:rFonts w:asciiTheme="majorBidi" w:hAnsiTheme="majorBidi" w:cstheme="majorBidi"/>
          <w:sz w:val="30"/>
          <w:szCs w:val="30"/>
        </w:rPr>
        <w:t xml:space="preserve"> 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คือร้อยละ </w:t>
      </w:r>
      <w:r w:rsidR="00B85CE1">
        <w:rPr>
          <w:rFonts w:asciiTheme="majorBidi" w:hAnsiTheme="majorBidi" w:cstheme="majorBidi"/>
          <w:sz w:val="30"/>
          <w:szCs w:val="30"/>
        </w:rPr>
        <w:t>32.79</w:t>
      </w:r>
      <w:r w:rsidRPr="00E960AB">
        <w:rPr>
          <w:rFonts w:asciiTheme="majorBidi" w:hAnsiTheme="majorBidi" w:cstheme="majorBidi" w:hint="cs"/>
          <w:sz w:val="30"/>
          <w:szCs w:val="30"/>
          <w:cs/>
        </w:rPr>
        <w:t xml:space="preserve"> และ ร้อยละ </w:t>
      </w:r>
      <w:r w:rsidR="00B85CE1">
        <w:rPr>
          <w:rFonts w:asciiTheme="majorBidi" w:hAnsiTheme="majorBidi" w:cstheme="majorBidi"/>
          <w:sz w:val="30"/>
          <w:szCs w:val="30"/>
        </w:rPr>
        <w:t>24.32</w:t>
      </w:r>
      <w:r w:rsidRPr="00E960A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5E5E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3D4FA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D4FAC" w:rsidRPr="005F1FE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3D4FAC" w:rsidRPr="005F1FE3">
        <w:rPr>
          <w:rFonts w:asciiTheme="majorBidi" w:hAnsiTheme="majorBidi" w:cstheme="majorBidi"/>
          <w:i/>
          <w:iCs/>
          <w:sz w:val="30"/>
          <w:szCs w:val="30"/>
        </w:rPr>
        <w:t>15.52</w:t>
      </w:r>
      <w:r w:rsidR="003D4FAC" w:rsidRPr="005F1FE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ร้อยละ </w:t>
      </w:r>
      <w:r w:rsidR="003D4FAC" w:rsidRPr="005F1FE3">
        <w:rPr>
          <w:rFonts w:asciiTheme="majorBidi" w:hAnsiTheme="majorBidi" w:cstheme="majorBidi"/>
          <w:i/>
          <w:iCs/>
          <w:sz w:val="30"/>
          <w:szCs w:val="30"/>
        </w:rPr>
        <w:t xml:space="preserve">9.01 </w:t>
      </w:r>
      <w:r w:rsidR="003D4FAC" w:rsidRPr="005F1FE3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E960AB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960AB">
        <w:rPr>
          <w:rFonts w:asciiTheme="majorBidi" w:hAnsiTheme="majorBidi" w:cstheme="majorBidi"/>
          <w:sz w:val="30"/>
          <w:szCs w:val="30"/>
        </w:rPr>
        <w:t xml:space="preserve"> </w:t>
      </w:r>
      <w:r w:rsidR="008D6FD3">
        <w:rPr>
          <w:rFonts w:asciiTheme="majorBidi" w:hAnsiTheme="majorBidi" w:cstheme="majorBidi" w:hint="cs"/>
          <w:sz w:val="30"/>
          <w:szCs w:val="30"/>
          <w:cs/>
        </w:rPr>
        <w:t>ซึ่งจำนวนภาษีเงินได้ดังกล่าวแตกต่างจากจำนวนภาษีเงินได้ตามอัตราภาษีเงินได้ของประมวลรัษฎากรเนื่องจากการเปลี่ยนแปลงสินทรัพย์ภาษีเงินได้รอการตัดบัญชี</w:t>
      </w:r>
    </w:p>
    <w:p w14:paraId="5152869F" w14:textId="77777777" w:rsidR="00351921" w:rsidRDefault="00351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b/>
          <w:bCs/>
        </w:rPr>
        <w:br w:type="page"/>
      </w:r>
    </w:p>
    <w:p w14:paraId="23029B4A" w14:textId="244652D8" w:rsidR="00E132E7" w:rsidRDefault="00E132E7" w:rsidP="005870C6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5870C6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กำไรต่อหุ้น</w:t>
      </w:r>
    </w:p>
    <w:p w14:paraId="38E4F6B2" w14:textId="77777777" w:rsidR="008437F5" w:rsidRPr="008437F5" w:rsidRDefault="008437F5" w:rsidP="008437F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61"/>
        <w:gridCol w:w="980"/>
        <w:gridCol w:w="267"/>
        <w:gridCol w:w="983"/>
        <w:gridCol w:w="267"/>
        <w:gridCol w:w="972"/>
        <w:gridCol w:w="267"/>
        <w:gridCol w:w="891"/>
      </w:tblGrid>
      <w:tr w:rsidR="00B825E3" w:rsidRPr="002728A4" w14:paraId="61DE48A0" w14:textId="77777777" w:rsidTr="00446F4E">
        <w:trPr>
          <w:trHeight w:val="393"/>
        </w:trPr>
        <w:tc>
          <w:tcPr>
            <w:tcW w:w="2454" w:type="pct"/>
            <w:vAlign w:val="bottom"/>
          </w:tcPr>
          <w:p w14:paraId="5DFA4C12" w14:textId="77777777" w:rsidR="00B825E3" w:rsidRPr="005B4235" w:rsidRDefault="00B825E3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27" w:type="pct"/>
            <w:gridSpan w:val="3"/>
          </w:tcPr>
          <w:p w14:paraId="66452694" w14:textId="77777777" w:rsidR="00B825E3" w:rsidRPr="005B4235" w:rsidRDefault="00B825E3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5E5E605" w14:textId="77777777" w:rsidR="00B825E3" w:rsidRPr="005B4235" w:rsidRDefault="00B825E3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pct"/>
            <w:gridSpan w:val="3"/>
          </w:tcPr>
          <w:p w14:paraId="5FB5F0A8" w14:textId="77777777" w:rsidR="00B825E3" w:rsidRPr="005B4235" w:rsidRDefault="00B825E3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25E3" w:rsidRPr="002728A4" w14:paraId="4487B41B" w14:textId="77777777" w:rsidTr="00446F4E">
        <w:trPr>
          <w:trHeight w:val="402"/>
        </w:trPr>
        <w:tc>
          <w:tcPr>
            <w:tcW w:w="2454" w:type="pct"/>
            <w:vAlign w:val="bottom"/>
          </w:tcPr>
          <w:p w14:paraId="27951C09" w14:textId="56877691" w:rsidR="00B825E3" w:rsidRPr="00E610FA" w:rsidRDefault="00B825E3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E43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E247DA" w:rsidRPr="00E610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247DA"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47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E247DA" w:rsidRPr="00E610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247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9" w:type="pct"/>
          </w:tcPr>
          <w:p w14:paraId="1E614D0E" w14:textId="095B1D44" w:rsidR="00B825E3" w:rsidRPr="005B4235" w:rsidRDefault="00B825E3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</w:t>
            </w:r>
            <w:r w:rsidR="003039C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5D5C604" w14:textId="77777777" w:rsidR="00B825E3" w:rsidRPr="005B4235" w:rsidRDefault="00B825E3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51A3635" w14:textId="1818506C" w:rsidR="00B825E3" w:rsidRPr="005B4235" w:rsidRDefault="00B825E3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</w:t>
            </w:r>
            <w:r w:rsidR="003039C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99E7648" w14:textId="77777777" w:rsidR="00B825E3" w:rsidRPr="005B4235" w:rsidRDefault="00B825E3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F2C78A0" w14:textId="4B78CBE0" w:rsidR="00B825E3" w:rsidRPr="005B4235" w:rsidRDefault="00B825E3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</w:t>
            </w:r>
            <w:r w:rsidR="003039C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81C957A" w14:textId="77777777" w:rsidR="00B825E3" w:rsidRPr="005B4235" w:rsidRDefault="00B825E3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B9F2CD5" w14:textId="45A6B957" w:rsidR="00B825E3" w:rsidRPr="005B4235" w:rsidRDefault="00B825E3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256</w:t>
            </w:r>
            <w:r w:rsidR="003039C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825E3" w:rsidRPr="002728A4" w14:paraId="5BC4EE35" w14:textId="77777777" w:rsidTr="00446F4E">
        <w:trPr>
          <w:trHeight w:val="393"/>
        </w:trPr>
        <w:tc>
          <w:tcPr>
            <w:tcW w:w="2454" w:type="pct"/>
            <w:vAlign w:val="bottom"/>
          </w:tcPr>
          <w:p w14:paraId="251549A6" w14:textId="77777777" w:rsidR="00B825E3" w:rsidRPr="005B4235" w:rsidRDefault="00B825E3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6" w:type="pct"/>
            <w:gridSpan w:val="7"/>
          </w:tcPr>
          <w:p w14:paraId="3CB736FA" w14:textId="77777777" w:rsidR="00B825E3" w:rsidRPr="005B4235" w:rsidRDefault="00B825E3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5B42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Pr="005B42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46F4E" w:rsidRPr="002728A4" w14:paraId="74DD2A15" w14:textId="77777777" w:rsidTr="00715BB4">
        <w:trPr>
          <w:trHeight w:val="393"/>
        </w:trPr>
        <w:tc>
          <w:tcPr>
            <w:tcW w:w="2454" w:type="pct"/>
            <w:vAlign w:val="bottom"/>
          </w:tcPr>
          <w:p w14:paraId="2CF35BD8" w14:textId="251EB5CE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0F173939" w14:textId="1A2F72C0" w:rsidR="00446F4E" w:rsidRPr="001B59B6" w:rsidRDefault="00715BB4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3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9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39</w:t>
            </w:r>
            <w:r w:rsidRPr="001B59B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8FB0BB0" w14:textId="77777777" w:rsidR="00446F4E" w:rsidRPr="001B59B6" w:rsidRDefault="00446F4E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1FC1975" w14:textId="560D23C2" w:rsidR="00446F4E" w:rsidRPr="001B59B6" w:rsidRDefault="00446F4E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9B6">
              <w:rPr>
                <w:rFonts w:ascii="Angsana New" w:hAnsi="Angsana New"/>
                <w:b/>
                <w:bCs/>
                <w:sz w:val="30"/>
                <w:szCs w:val="30"/>
              </w:rPr>
              <w:t>1,970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F697205" w14:textId="77777777" w:rsidR="00446F4E" w:rsidRPr="001B59B6" w:rsidRDefault="00446F4E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6B4825D2" w14:textId="2951E8FF" w:rsidR="00446F4E" w:rsidRPr="001B59B6" w:rsidRDefault="00715BB4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9B6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47" w:type="pct"/>
            <w:vAlign w:val="bottom"/>
          </w:tcPr>
          <w:p w14:paraId="49DFDABB" w14:textId="77777777" w:rsidR="00446F4E" w:rsidRPr="001B59B6" w:rsidRDefault="00446F4E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2BD71213" w14:textId="51219CF2" w:rsidR="00446F4E" w:rsidRPr="001B59B6" w:rsidRDefault="00446F4E" w:rsidP="00446F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1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9B6">
              <w:rPr>
                <w:rFonts w:ascii="Angsana New" w:hAnsi="Angsana New"/>
                <w:b/>
                <w:bCs/>
                <w:sz w:val="30"/>
                <w:szCs w:val="30"/>
              </w:rPr>
              <w:t>772</w:t>
            </w:r>
          </w:p>
        </w:tc>
      </w:tr>
      <w:tr w:rsidR="00446F4E" w:rsidRPr="002728A4" w14:paraId="2C86CE99" w14:textId="77777777" w:rsidTr="00715BB4">
        <w:trPr>
          <w:trHeight w:val="384"/>
        </w:trPr>
        <w:tc>
          <w:tcPr>
            <w:tcW w:w="2454" w:type="pct"/>
            <w:vAlign w:val="bottom"/>
          </w:tcPr>
          <w:p w14:paraId="2644E20A" w14:textId="77777777" w:rsidR="00446F4E" w:rsidRPr="00C71400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จำนวนหุ้นสามัญออก ณ วันที่ </w:t>
            </w:r>
            <w:r w:rsidRPr="00C7140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3BA054E7" w14:textId="30775F53" w:rsidR="00446F4E" w:rsidRPr="005B4235" w:rsidRDefault="00206C62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0E5EF66" w14:textId="77777777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01DC87C" w14:textId="62B596B6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1A1323B" w14:textId="77777777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501104EF" w14:textId="221A1585" w:rsidR="00446F4E" w:rsidRPr="005B4235" w:rsidRDefault="00206C62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37F71646" w14:textId="77777777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1D1E3FEB" w14:textId="5E435510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446F4E" w:rsidRPr="002728A4" w14:paraId="71D2C3A9" w14:textId="77777777" w:rsidTr="00715BB4">
        <w:trPr>
          <w:trHeight w:val="384"/>
        </w:trPr>
        <w:tc>
          <w:tcPr>
            <w:tcW w:w="2454" w:type="pct"/>
            <w:vAlign w:val="bottom"/>
          </w:tcPr>
          <w:p w14:paraId="4AB08E36" w14:textId="77777777" w:rsidR="00446F4E" w:rsidRPr="00C71400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C7140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724C8428" w14:textId="4540307A" w:rsidR="00446F4E" w:rsidRPr="005B4235" w:rsidRDefault="00446F4E" w:rsidP="00E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73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C76EADD" w14:textId="77777777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91D15B2" w14:textId="6A393472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235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BD63FC7" w14:textId="77777777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1559A7B6" w14:textId="7992540F" w:rsidR="00446F4E" w:rsidRPr="005B4235" w:rsidRDefault="001D25D6" w:rsidP="00E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83B2AE" w14:textId="77777777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766A9493" w14:textId="58FB7D91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446F4E" w:rsidRPr="002728A4" w14:paraId="5265EB21" w14:textId="77777777" w:rsidTr="00715BB4">
        <w:trPr>
          <w:trHeight w:val="393"/>
        </w:trPr>
        <w:tc>
          <w:tcPr>
            <w:tcW w:w="2454" w:type="pct"/>
            <w:vAlign w:val="bottom"/>
          </w:tcPr>
          <w:p w14:paraId="3DA918C4" w14:textId="67384C0D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CD61E5" w14:textId="55B59761" w:rsidR="00446F4E" w:rsidRPr="005B4235" w:rsidRDefault="00640D34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935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317238" w14:textId="77777777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D6449" w14:textId="721CD838" w:rsidR="00446F4E" w:rsidRPr="005B4235" w:rsidRDefault="001D25D6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C8D1F56" w14:textId="77777777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2AFAF" w14:textId="5BF95EB4" w:rsidR="00446F4E" w:rsidRPr="005B4235" w:rsidRDefault="00640D34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47" w:type="pct"/>
            <w:vAlign w:val="bottom"/>
          </w:tcPr>
          <w:p w14:paraId="555AC608" w14:textId="77777777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08E5D5" w14:textId="23934D6C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</w:tr>
      <w:tr w:rsidR="00446F4E" w:rsidRPr="002728A4" w14:paraId="6F6E97A8" w14:textId="77777777" w:rsidTr="00715BB4">
        <w:trPr>
          <w:trHeight w:val="393"/>
        </w:trPr>
        <w:tc>
          <w:tcPr>
            <w:tcW w:w="2454" w:type="pct"/>
            <w:vAlign w:val="bottom"/>
          </w:tcPr>
          <w:p w14:paraId="2AFA2728" w14:textId="77777777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5B42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B42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B42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CFF06" w14:textId="62583150" w:rsidR="00446F4E" w:rsidRPr="005B4235" w:rsidRDefault="00715BB4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970D4F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2906CAF" w14:textId="77777777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A657CE" w14:textId="7B88F76A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1.31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D8358B2" w14:textId="77777777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E7CDA" w14:textId="0ABFC8E8" w:rsidR="00446F4E" w:rsidRPr="005B4235" w:rsidRDefault="00715BB4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970D4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  <w:vAlign w:val="bottom"/>
          </w:tcPr>
          <w:p w14:paraId="4238AF61" w14:textId="77777777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AD0391" w14:textId="62534886" w:rsidR="00446F4E" w:rsidRPr="005B4235" w:rsidRDefault="00446F4E" w:rsidP="00446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35">
              <w:rPr>
                <w:rFonts w:ascii="Angsana New" w:hAnsi="Angsana New"/>
                <w:b/>
                <w:bCs/>
                <w:sz w:val="30"/>
                <w:szCs w:val="30"/>
              </w:rPr>
              <w:t>0.51</w:t>
            </w:r>
          </w:p>
        </w:tc>
      </w:tr>
    </w:tbl>
    <w:p w14:paraId="3CA340D0" w14:textId="77777777" w:rsidR="00B825E3" w:rsidRPr="00B76AD3" w:rsidRDefault="00B825E3" w:rsidP="00A83E09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  <w:sz w:val="24"/>
          <w:szCs w:val="24"/>
        </w:rPr>
      </w:pPr>
    </w:p>
    <w:p w14:paraId="6B974FA9" w14:textId="6BF50415" w:rsidR="00BF3188" w:rsidRPr="0048614B" w:rsidRDefault="00281C43" w:rsidP="005B4235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>ไม่มี</w:t>
      </w:r>
      <w:r>
        <w:rPr>
          <w:rFonts w:asciiTheme="majorBidi" w:hAnsiTheme="majorBidi" w:cstheme="majorBidi" w:hint="cs"/>
          <w:sz w:val="30"/>
          <w:szCs w:val="30"/>
          <w:cs/>
        </w:rPr>
        <w:t>ผลกระทบจาก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>การปรับลด</w:t>
      </w:r>
      <w:r w:rsidR="00A1001D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>หุ้นสามัญสำหรับงวด</w:t>
      </w:r>
      <w:r w:rsidR="005C5A14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="00E247DA" w:rsidRPr="005B4235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E247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47DA" w:rsidRPr="005B4235">
        <w:rPr>
          <w:rFonts w:asciiTheme="majorBidi" w:hAnsiTheme="majorBidi" w:cstheme="majorBidi"/>
          <w:sz w:val="30"/>
          <w:szCs w:val="30"/>
        </w:rPr>
        <w:t>3</w:t>
      </w:r>
      <w:r w:rsidR="00E247DA">
        <w:rPr>
          <w:rFonts w:asciiTheme="majorBidi" w:hAnsiTheme="majorBidi" w:cstheme="majorBidi"/>
          <w:sz w:val="30"/>
          <w:szCs w:val="30"/>
        </w:rPr>
        <w:t>1</w:t>
      </w:r>
      <w:r w:rsidR="00E247DA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="00E247DA"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614B">
        <w:rPr>
          <w:rFonts w:asciiTheme="majorBidi" w:hAnsiTheme="majorBidi" w:cstheme="majorBidi"/>
          <w:sz w:val="30"/>
          <w:szCs w:val="30"/>
        </w:rPr>
        <w:t>256</w:t>
      </w:r>
      <w:r w:rsidR="00E247DA">
        <w:rPr>
          <w:rFonts w:asciiTheme="majorBidi" w:hAnsiTheme="majorBidi" w:cstheme="majorBidi"/>
          <w:sz w:val="30"/>
          <w:szCs w:val="30"/>
        </w:rPr>
        <w:t>6</w:t>
      </w:r>
      <w:r w:rsidR="0048614B">
        <w:rPr>
          <w:rFonts w:asciiTheme="majorBidi" w:hAnsiTheme="majorBidi" w:cstheme="majorBidi"/>
          <w:sz w:val="30"/>
          <w:szCs w:val="30"/>
        </w:rPr>
        <w:t xml:space="preserve"> 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8614B">
        <w:rPr>
          <w:rFonts w:asciiTheme="majorBidi" w:hAnsiTheme="majorBidi" w:cstheme="majorBidi"/>
          <w:sz w:val="30"/>
          <w:szCs w:val="30"/>
        </w:rPr>
        <w:t>256</w:t>
      </w:r>
      <w:r w:rsidR="00E247DA">
        <w:rPr>
          <w:rFonts w:asciiTheme="majorBidi" w:hAnsiTheme="majorBidi" w:cstheme="majorBidi"/>
          <w:sz w:val="30"/>
          <w:szCs w:val="30"/>
        </w:rPr>
        <w:t>5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 xml:space="preserve"> ดังนั้น กำไรต่อหุ้นปรับลด</w:t>
      </w:r>
      <w:r w:rsidR="00A1001D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="0048614B">
        <w:rPr>
          <w:rFonts w:asciiTheme="majorBidi" w:hAnsiTheme="majorBidi" w:cstheme="majorBidi" w:hint="cs"/>
          <w:sz w:val="30"/>
          <w:szCs w:val="30"/>
          <w:cs/>
        </w:rPr>
        <w:t>มีมูลค่าเท่ากับกำไรต่อหุ้นขั้นพื้นฐาน</w:t>
      </w:r>
    </w:p>
    <w:p w14:paraId="45AAAE20" w14:textId="77777777" w:rsidR="00BF3188" w:rsidRPr="00561F1E" w:rsidRDefault="00BF3188" w:rsidP="005B4235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4F67C7D" w14:textId="0239FB1E" w:rsidR="00351921" w:rsidRDefault="00646F09" w:rsidP="00D74F2F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ในการประชุมสามัญประจำปีของบริษัทเมื่อวันที่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>2</w:t>
      </w:r>
      <w:r w:rsidR="00497A14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497A14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</w:t>
      </w:r>
      <w:r w:rsidR="00D54152">
        <w:rPr>
          <w:rFonts w:asciiTheme="majorBidi" w:hAnsiTheme="majorBidi" w:cstheme="majorBidi" w:hint="cs"/>
          <w:sz w:val="30"/>
          <w:szCs w:val="30"/>
          <w:cs/>
        </w:rPr>
        <w:t>ก</w:t>
      </w:r>
      <w:r w:rsidR="00D74F2F">
        <w:rPr>
          <w:rFonts w:asciiTheme="majorBidi" w:hAnsiTheme="majorBidi" w:cstheme="majorBidi" w:hint="cs"/>
          <w:sz w:val="30"/>
          <w:szCs w:val="30"/>
          <w:cs/>
        </w:rPr>
        <w:t>ารแตกหุ้นของบริษัท</w:t>
      </w:r>
      <w:r w:rsidR="001D7527">
        <w:rPr>
          <w:rFonts w:asciiTheme="majorBidi" w:hAnsiTheme="majorBidi" w:cstheme="majorBidi"/>
          <w:sz w:val="30"/>
          <w:szCs w:val="30"/>
          <w:cs/>
        </w:rPr>
        <w:br/>
      </w:r>
      <w:r w:rsidR="00D74F2F">
        <w:rPr>
          <w:rFonts w:asciiTheme="majorBidi" w:hAnsiTheme="majorBidi" w:cstheme="majorBidi" w:hint="cs"/>
          <w:sz w:val="30"/>
          <w:szCs w:val="30"/>
          <w:cs/>
        </w:rPr>
        <w:t xml:space="preserve">จากจำนวน </w:t>
      </w:r>
      <w:r w:rsidR="00D74F2F">
        <w:rPr>
          <w:rFonts w:asciiTheme="majorBidi" w:hAnsiTheme="majorBidi" w:cstheme="majorBidi"/>
          <w:sz w:val="30"/>
          <w:szCs w:val="30"/>
        </w:rPr>
        <w:t xml:space="preserve">1 </w:t>
      </w:r>
      <w:r w:rsidR="00D74F2F">
        <w:rPr>
          <w:rFonts w:asciiTheme="majorBidi" w:hAnsiTheme="majorBidi" w:cstheme="majorBidi" w:hint="cs"/>
          <w:sz w:val="30"/>
          <w:szCs w:val="30"/>
          <w:cs/>
        </w:rPr>
        <w:t xml:space="preserve">หุ้น (มูลค่าที่ตราไว้หุ้นละ </w:t>
      </w:r>
      <w:r w:rsidR="00D74F2F">
        <w:rPr>
          <w:rFonts w:asciiTheme="majorBidi" w:hAnsiTheme="majorBidi" w:cstheme="majorBidi"/>
          <w:sz w:val="30"/>
          <w:szCs w:val="30"/>
        </w:rPr>
        <w:t xml:space="preserve">10 </w:t>
      </w:r>
      <w:r w:rsidR="00D74F2F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บาทต่อหุ้น) เป็น </w:t>
      </w:r>
      <w:r w:rsidR="00D74F2F">
        <w:rPr>
          <w:rFonts w:asciiTheme="majorBidi" w:hAnsiTheme="majorBidi" w:cstheme="majorBidi"/>
          <w:sz w:val="30"/>
          <w:szCs w:val="30"/>
        </w:rPr>
        <w:t>2</w:t>
      </w:r>
      <w:r w:rsidR="00D74F2F">
        <w:rPr>
          <w:rFonts w:asciiTheme="majorBidi" w:hAnsiTheme="majorBidi" w:cstheme="majorBidi" w:hint="cs"/>
          <w:sz w:val="30"/>
          <w:szCs w:val="30"/>
          <w:cs/>
        </w:rPr>
        <w:t xml:space="preserve"> หุ้น (มูลค่าที่ตราไว้หุ้นละ </w:t>
      </w:r>
      <w:r w:rsidR="00D74F2F">
        <w:rPr>
          <w:rFonts w:asciiTheme="majorBidi" w:hAnsiTheme="majorBidi" w:cstheme="majorBidi"/>
          <w:sz w:val="30"/>
          <w:szCs w:val="30"/>
        </w:rPr>
        <w:t xml:space="preserve">5 </w:t>
      </w:r>
      <w:r w:rsidR="00D74F2F">
        <w:rPr>
          <w:rFonts w:asciiTheme="majorBidi" w:hAnsiTheme="majorBidi" w:cstheme="majorBidi" w:hint="cs"/>
          <w:sz w:val="30"/>
          <w:szCs w:val="30"/>
          <w:cs/>
        </w:rPr>
        <w:t>บาทต่อหุ้น)</w:t>
      </w:r>
      <w:r w:rsidR="006C554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บริษัทจึง</w:t>
      </w:r>
      <w:r w:rsidR="001D7527">
        <w:rPr>
          <w:rFonts w:asciiTheme="majorBidi" w:hAnsiTheme="majorBidi" w:cstheme="majorBidi"/>
          <w:sz w:val="30"/>
          <w:szCs w:val="30"/>
          <w:cs/>
        </w:rPr>
        <w:br/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งวด</w:t>
      </w:r>
      <w:r w:rsidR="001D7527">
        <w:rPr>
          <w:rFonts w:asciiTheme="majorBidi" w:hAnsiTheme="majorBidi" w:cstheme="majorBidi"/>
          <w:sz w:val="30"/>
          <w:szCs w:val="30"/>
          <w:cs/>
        </w:rPr>
        <w:br/>
      </w:r>
      <w:r w:rsidR="005C5A14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bookmarkStart w:id="3" w:name="_Hlk129267264"/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4B739D">
        <w:rPr>
          <w:rFonts w:asciiTheme="majorBidi" w:hAnsiTheme="majorBidi" w:cstheme="majorBidi"/>
          <w:sz w:val="30"/>
          <w:szCs w:val="30"/>
        </w:rPr>
        <w:t xml:space="preserve"> </w:t>
      </w:r>
      <w:r w:rsidR="005B4235" w:rsidRPr="005B4235">
        <w:rPr>
          <w:rFonts w:asciiTheme="majorBidi" w:hAnsiTheme="majorBidi" w:cstheme="majorBidi"/>
          <w:sz w:val="30"/>
          <w:szCs w:val="30"/>
        </w:rPr>
        <w:t>3</w:t>
      </w:r>
      <w:r w:rsidR="00EA3C08">
        <w:rPr>
          <w:rFonts w:asciiTheme="majorBidi" w:hAnsiTheme="majorBidi" w:cstheme="majorBidi"/>
          <w:sz w:val="30"/>
          <w:szCs w:val="30"/>
        </w:rPr>
        <w:t>1</w:t>
      </w:r>
      <w:r w:rsidR="00EA3C08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="002728A4"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3"/>
      <w:r w:rsidR="00D77CEC">
        <w:rPr>
          <w:rFonts w:asciiTheme="majorBidi" w:hAnsiTheme="majorBidi" w:cstheme="majorBidi"/>
          <w:sz w:val="30"/>
          <w:szCs w:val="30"/>
        </w:rPr>
        <w:t>256</w:t>
      </w:r>
      <w:r w:rsidR="00EA3C08">
        <w:rPr>
          <w:rFonts w:asciiTheme="majorBidi" w:hAnsiTheme="majorBidi" w:cstheme="majorBidi"/>
          <w:sz w:val="30"/>
          <w:szCs w:val="30"/>
        </w:rPr>
        <w:t>5</w:t>
      </w:r>
      <w:r w:rsidR="00D77CEC">
        <w:rPr>
          <w:rFonts w:asciiTheme="majorBidi" w:hAnsiTheme="majorBidi" w:cstheme="majorBidi"/>
          <w:sz w:val="30"/>
          <w:szCs w:val="30"/>
        </w:rPr>
        <w:t xml:space="preserve"> 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โดยถือเสมือนว่าการเปลี่ยนแปลงมูลค่าหุ้น</w:t>
      </w:r>
      <w:r w:rsidR="005B4235" w:rsidRPr="005B4235">
        <w:rPr>
          <w:rFonts w:asciiTheme="majorBidi" w:hAnsiTheme="majorBidi" w:cstheme="majorBidi" w:hint="cs"/>
          <w:sz w:val="30"/>
          <w:szCs w:val="30"/>
          <w:cs/>
        </w:rPr>
        <w:t>ดัง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กล่าวเกิดขึ้นตั้งแต่วันที่</w:t>
      </w:r>
      <w:r w:rsidR="002728A4"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7527">
        <w:rPr>
          <w:rFonts w:asciiTheme="majorBidi" w:hAnsiTheme="majorBidi" w:cstheme="majorBidi"/>
          <w:sz w:val="30"/>
          <w:szCs w:val="30"/>
          <w:cs/>
        </w:rPr>
        <w:br/>
      </w:r>
      <w:r w:rsidR="002728A4" w:rsidRPr="005B4235">
        <w:rPr>
          <w:rFonts w:asciiTheme="majorBidi" w:hAnsiTheme="majorBidi" w:cstheme="majorBidi"/>
          <w:sz w:val="30"/>
          <w:szCs w:val="30"/>
        </w:rPr>
        <w:t xml:space="preserve">1 </w:t>
      </w:r>
      <w:r w:rsidR="002728A4" w:rsidRPr="005B4235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2728A4" w:rsidRPr="005B42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8A4" w:rsidRPr="005B4235">
        <w:rPr>
          <w:rFonts w:asciiTheme="majorBidi" w:hAnsiTheme="majorBidi" w:cstheme="majorBidi"/>
          <w:sz w:val="30"/>
          <w:szCs w:val="30"/>
        </w:rPr>
        <w:t>25</w:t>
      </w:r>
      <w:r w:rsidR="005B4235" w:rsidRPr="005B4235">
        <w:rPr>
          <w:rFonts w:asciiTheme="majorBidi" w:hAnsiTheme="majorBidi" w:cstheme="majorBidi"/>
          <w:sz w:val="30"/>
          <w:szCs w:val="30"/>
        </w:rPr>
        <w:t>6</w:t>
      </w:r>
      <w:r w:rsidR="00EA3C08">
        <w:rPr>
          <w:rFonts w:asciiTheme="majorBidi" w:hAnsiTheme="majorBidi" w:cstheme="majorBidi"/>
          <w:sz w:val="30"/>
          <w:szCs w:val="30"/>
        </w:rPr>
        <w:t>5</w:t>
      </w:r>
    </w:p>
    <w:p w14:paraId="291FF721" w14:textId="77777777" w:rsidR="0081312A" w:rsidRPr="0081312A" w:rsidRDefault="0081312A" w:rsidP="0081312A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CF665" w14:textId="0B51B4C7" w:rsidR="005C5A14" w:rsidRPr="005C5A14" w:rsidRDefault="00C75BD8" w:rsidP="00351921">
      <w:pPr>
        <w:pStyle w:val="Heading1"/>
        <w:numPr>
          <w:ilvl w:val="0"/>
          <w:numId w:val="21"/>
        </w:numPr>
        <w:tabs>
          <w:tab w:val="left" w:pos="630"/>
        </w:tabs>
        <w:ind w:left="567" w:hanging="657"/>
        <w:rPr>
          <w:rFonts w:asciiTheme="majorBidi" w:hAnsiTheme="majorBidi" w:cstheme="majorBidi"/>
          <w:sz w:val="30"/>
          <w:szCs w:val="30"/>
          <w:u w:val="none"/>
        </w:rPr>
      </w:pPr>
      <w:r w:rsidRPr="00883708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</w:t>
      </w:r>
      <w:r w:rsidR="009B2065">
        <w:rPr>
          <w:rFonts w:asciiTheme="majorBidi" w:hAnsiTheme="majorBidi" w:cstheme="majorBidi" w:hint="cs"/>
          <w:sz w:val="30"/>
          <w:szCs w:val="30"/>
          <w:u w:val="none"/>
          <w:cs/>
        </w:rPr>
        <w:t>น</w:t>
      </w:r>
    </w:p>
    <w:p w14:paraId="6601237A" w14:textId="77777777" w:rsidR="00B76AD3" w:rsidRPr="00351921" w:rsidRDefault="00B76AD3" w:rsidP="00B76AD3">
      <w:pPr>
        <w:rPr>
          <w:rFonts w:asciiTheme="majorBidi" w:hAnsiTheme="majorBidi" w:cstheme="majorBidi"/>
          <w:sz w:val="30"/>
          <w:szCs w:val="30"/>
          <w:cs/>
        </w:rPr>
      </w:pPr>
    </w:p>
    <w:p w14:paraId="6FFEBD36" w14:textId="57402CBC" w:rsidR="00D40951" w:rsidRDefault="00D40951" w:rsidP="004E3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837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ACF5C6" w14:textId="77777777" w:rsidR="00682D2E" w:rsidRDefault="00682D2E" w:rsidP="004E3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F9438B" w14:textId="1FF4A440" w:rsidR="00142B03" w:rsidRPr="00145F17" w:rsidRDefault="00142B03" w:rsidP="00145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</w:t>
      </w:r>
      <w:r w:rsidRPr="005A32CB">
        <w:rPr>
          <w:rFonts w:asciiTheme="majorBidi" w:hAnsiTheme="majorBidi" w:cstheme="majorBidi"/>
          <w:sz w:val="30"/>
          <w:szCs w:val="30"/>
          <w:cs/>
        </w:rPr>
        <w:t>ยุติธรรม แต่</w:t>
      </w:r>
      <w:r w:rsidRPr="008457DC">
        <w:rPr>
          <w:rFonts w:asciiTheme="majorBidi" w:hAnsiTheme="majorBidi" w:cstheme="majorBidi"/>
          <w:sz w:val="30"/>
          <w:szCs w:val="30"/>
          <w:cs/>
        </w:rPr>
        <w:t>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Spec="center" w:tblpY="269"/>
        <w:tblW w:w="9870" w:type="dxa"/>
        <w:tblLayout w:type="fixed"/>
        <w:tblLook w:val="04A0" w:firstRow="1" w:lastRow="0" w:firstColumn="1" w:lastColumn="0" w:noHBand="0" w:noVBand="1"/>
      </w:tblPr>
      <w:tblGrid>
        <w:gridCol w:w="2325"/>
        <w:gridCol w:w="1056"/>
        <w:gridCol w:w="277"/>
        <w:gridCol w:w="1205"/>
        <w:gridCol w:w="277"/>
        <w:gridCol w:w="993"/>
        <w:gridCol w:w="277"/>
        <w:gridCol w:w="675"/>
        <w:gridCol w:w="236"/>
        <w:gridCol w:w="686"/>
        <w:gridCol w:w="236"/>
        <w:gridCol w:w="628"/>
        <w:gridCol w:w="270"/>
        <w:gridCol w:w="729"/>
      </w:tblGrid>
      <w:tr w:rsidR="00281015" w:rsidRPr="008457DC" w14:paraId="72C0B345" w14:textId="77777777" w:rsidTr="00281015">
        <w:trPr>
          <w:trHeight w:val="264"/>
          <w:tblHeader/>
        </w:trPr>
        <w:tc>
          <w:tcPr>
            <w:tcW w:w="2325" w:type="dxa"/>
            <w:vAlign w:val="bottom"/>
          </w:tcPr>
          <w:p w14:paraId="2E9ED676" w14:textId="77777777" w:rsidR="00281015" w:rsidRPr="00883708" w:rsidRDefault="00281015" w:rsidP="0042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545" w:type="dxa"/>
            <w:gridSpan w:val="13"/>
            <w:vAlign w:val="bottom"/>
          </w:tcPr>
          <w:p w14:paraId="26219E40" w14:textId="77777777" w:rsidR="00281015" w:rsidRPr="00883708" w:rsidRDefault="00281015" w:rsidP="00421A6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281015" w:rsidRPr="008457DC" w14:paraId="51A1CF88" w14:textId="77777777" w:rsidTr="00281015">
        <w:trPr>
          <w:trHeight w:val="264"/>
          <w:tblHeader/>
        </w:trPr>
        <w:tc>
          <w:tcPr>
            <w:tcW w:w="2325" w:type="dxa"/>
            <w:vAlign w:val="bottom"/>
          </w:tcPr>
          <w:p w14:paraId="65AA5CD8" w14:textId="77777777" w:rsidR="00281015" w:rsidRPr="00883708" w:rsidRDefault="00281015" w:rsidP="0042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760" w:type="dxa"/>
            <w:gridSpan w:val="7"/>
            <w:vAlign w:val="bottom"/>
          </w:tcPr>
          <w:p w14:paraId="53B8B132" w14:textId="77777777" w:rsidR="00281015" w:rsidRPr="00883708" w:rsidRDefault="00281015" w:rsidP="00421A6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มูลค่าตามบัญชี</w:t>
            </w:r>
          </w:p>
        </w:tc>
        <w:tc>
          <w:tcPr>
            <w:tcW w:w="2785" w:type="dxa"/>
            <w:gridSpan w:val="6"/>
            <w:vAlign w:val="bottom"/>
          </w:tcPr>
          <w:p w14:paraId="11890C19" w14:textId="77777777" w:rsidR="00281015" w:rsidRPr="00883708" w:rsidRDefault="00281015" w:rsidP="00421A6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มูลค่ายุติธรรม</w:t>
            </w:r>
          </w:p>
        </w:tc>
      </w:tr>
      <w:tr w:rsidR="00281015" w:rsidRPr="008457DC" w14:paraId="392A2D1F" w14:textId="77777777" w:rsidTr="00281015">
        <w:trPr>
          <w:trHeight w:val="264"/>
          <w:tblHeader/>
        </w:trPr>
        <w:tc>
          <w:tcPr>
            <w:tcW w:w="2325" w:type="dxa"/>
            <w:vAlign w:val="bottom"/>
          </w:tcPr>
          <w:p w14:paraId="47A373F1" w14:textId="77777777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6" w:type="dxa"/>
            <w:vAlign w:val="bottom"/>
          </w:tcPr>
          <w:p w14:paraId="253C992D" w14:textId="77777777" w:rsidR="00281015" w:rsidRPr="00883708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Theme="majorBidi" w:hAnsiTheme="majorBidi" w:cstheme="majorBidi"/>
                <w:rtl/>
                <w:cs/>
              </w:rPr>
              <w:br/>
            </w: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77" w:type="dxa"/>
            <w:vAlign w:val="bottom"/>
          </w:tcPr>
          <w:p w14:paraId="20CD2638" w14:textId="77777777" w:rsidR="00281015" w:rsidRPr="00883708" w:rsidRDefault="00281015" w:rsidP="0028101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205" w:type="dxa"/>
            <w:vAlign w:val="bottom"/>
          </w:tcPr>
          <w:p w14:paraId="79400822" w14:textId="77777777" w:rsidR="00281015" w:rsidRPr="00883708" w:rsidRDefault="00281015" w:rsidP="0028101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cs/>
              </w:rPr>
              <w:t>เครื่องมือทางการเงินที่วั</w:t>
            </w:r>
            <w:r>
              <w:rPr>
                <w:rFonts w:asciiTheme="majorBidi" w:hAnsiTheme="majorBidi" w:cstheme="majorBidi" w:hint="cs"/>
                <w:sz w:val="22"/>
                <w:cs/>
              </w:rPr>
              <w:t>ด</w:t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มูลค่าด้วย</w:t>
            </w:r>
            <w:r>
              <w:rPr>
                <w:rFonts w:asciiTheme="majorBidi" w:hAnsiTheme="majorBidi" w:cstheme="majorBidi"/>
                <w:sz w:val="22"/>
                <w:cs/>
              </w:rPr>
              <w:br/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มูลค่</w:t>
            </w:r>
            <w:r>
              <w:rPr>
                <w:rFonts w:asciiTheme="majorBidi" w:hAnsiTheme="majorBidi" w:cstheme="majorBidi" w:hint="cs"/>
                <w:sz w:val="22"/>
                <w:cs/>
              </w:rPr>
              <w:t>า</w:t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ยุติธรรมผ่านกำไรหรื</w:t>
            </w:r>
            <w:r>
              <w:rPr>
                <w:rFonts w:asciiTheme="majorBidi" w:hAnsiTheme="majorBidi" w:cstheme="majorBidi" w:hint="cs"/>
                <w:sz w:val="22"/>
                <w:cs/>
              </w:rPr>
              <w:t>อ</w:t>
            </w:r>
            <w:r w:rsidRPr="00883708">
              <w:rPr>
                <w:rFonts w:asciiTheme="majorBidi" w:hAnsiTheme="majorBidi" w:cstheme="majorBidi"/>
                <w:sz w:val="22"/>
                <w:cs/>
              </w:rPr>
              <w:t>ขาดทุน</w:t>
            </w:r>
          </w:p>
        </w:tc>
        <w:tc>
          <w:tcPr>
            <w:tcW w:w="277" w:type="dxa"/>
            <w:vAlign w:val="bottom"/>
          </w:tcPr>
          <w:p w14:paraId="2884FFBB" w14:textId="77777777" w:rsidR="00281015" w:rsidRPr="00883708" w:rsidRDefault="00281015" w:rsidP="0028101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93" w:type="dxa"/>
            <w:vAlign w:val="bottom"/>
          </w:tcPr>
          <w:p w14:paraId="11537AAF" w14:textId="77777777" w:rsidR="00281015" w:rsidRPr="00883708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7" w:type="dxa"/>
            <w:vAlign w:val="bottom"/>
          </w:tcPr>
          <w:p w14:paraId="4A964592" w14:textId="77777777" w:rsidR="00281015" w:rsidRPr="00883708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  <w:vAlign w:val="bottom"/>
          </w:tcPr>
          <w:p w14:paraId="01F7BC26" w14:textId="77777777" w:rsidR="00281015" w:rsidRPr="00883708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17F9A392" w14:textId="77777777" w:rsidR="00281015" w:rsidRPr="00883708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6" w:type="dxa"/>
            <w:vAlign w:val="bottom"/>
          </w:tcPr>
          <w:p w14:paraId="5F04E07F" w14:textId="75AAE3D0" w:rsidR="00281015" w:rsidRPr="004567D8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883708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83708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59254B6A" w14:textId="77777777" w:rsidR="00281015" w:rsidRPr="00883708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06CB1533" w14:textId="7149F729" w:rsidR="00281015" w:rsidRPr="00883708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</w:rPr>
              <w:t>ระดับ</w:t>
            </w:r>
            <w:r w:rsidRPr="00883708">
              <w:rPr>
                <w:rFonts w:asciiTheme="majorBidi" w:hAnsiTheme="majorBidi" w:cstheme="majorBidi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37F90A63" w14:textId="77777777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68104F08" w14:textId="42AD5559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281015" w:rsidRPr="008457DC" w14:paraId="0284D08A" w14:textId="77777777" w:rsidTr="00281015">
        <w:trPr>
          <w:trHeight w:val="264"/>
          <w:tblHeader/>
        </w:trPr>
        <w:tc>
          <w:tcPr>
            <w:tcW w:w="2325" w:type="dxa"/>
            <w:vAlign w:val="bottom"/>
          </w:tcPr>
          <w:p w14:paraId="2211D93A" w14:textId="77777777" w:rsidR="00281015" w:rsidRPr="00883708" w:rsidRDefault="00281015" w:rsidP="0042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545" w:type="dxa"/>
            <w:gridSpan w:val="13"/>
          </w:tcPr>
          <w:p w14:paraId="78417725" w14:textId="5E8AA3C5" w:rsidR="00281015" w:rsidRPr="000E611D" w:rsidRDefault="000E611D" w:rsidP="000E611D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0E611D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281015" w:rsidRPr="008457DC" w14:paraId="12295FDC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3C40E89E" w14:textId="77777777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1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มีนาคม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6</w:t>
            </w:r>
          </w:p>
        </w:tc>
        <w:tc>
          <w:tcPr>
            <w:tcW w:w="1056" w:type="dxa"/>
            <w:vAlign w:val="bottom"/>
          </w:tcPr>
          <w:p w14:paraId="2128CEDE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3594E07C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2B74B39D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71B5B36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F8703E7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9AD9439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31C50B5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0510F37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30C17431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8935305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16E4AAC7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786477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6EB310B4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81015" w:rsidRPr="008457DC" w14:paraId="3B5F8F53" w14:textId="77777777" w:rsidTr="00281015">
        <w:trPr>
          <w:trHeight w:val="264"/>
        </w:trPr>
        <w:tc>
          <w:tcPr>
            <w:tcW w:w="2325" w:type="dxa"/>
            <w:vAlign w:val="bottom"/>
            <w:hideMark/>
          </w:tcPr>
          <w:p w14:paraId="584F2BB3" w14:textId="77777777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56" w:type="dxa"/>
            <w:vAlign w:val="bottom"/>
          </w:tcPr>
          <w:p w14:paraId="704C5561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3B7464E6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7B4F8C5D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5C8D08F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3F5D2B1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8A0BAD9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92CFC10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DCEB480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1DEF5F4E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327EDC9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2DD9DF35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A54CE06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42707786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81015" w:rsidRPr="008457DC" w14:paraId="755FFAAE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2FFB91DE" w14:textId="4F50025B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56" w:type="dxa"/>
            <w:vAlign w:val="bottom"/>
          </w:tcPr>
          <w:p w14:paraId="6117CF62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697BC55B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4C4F1D55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2252797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66C79F0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A8EBADC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0A37F7C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B5E91BD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6609C365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F99DB53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6C7FCCA0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DDA0F48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3189326C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281015" w:rsidRPr="008457DC" w14:paraId="2A5DB97F" w14:textId="77777777" w:rsidTr="00281015">
        <w:trPr>
          <w:trHeight w:val="262"/>
        </w:trPr>
        <w:tc>
          <w:tcPr>
            <w:tcW w:w="2325" w:type="dxa"/>
            <w:vAlign w:val="bottom"/>
          </w:tcPr>
          <w:p w14:paraId="6F1A8139" w14:textId="01705E54" w:rsidR="00281015" w:rsidRPr="00421A6A" w:rsidRDefault="00281015" w:rsidP="00281015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60"/>
              <w:rPr>
                <w:rFonts w:asciiTheme="majorBidi" w:hAnsiTheme="majorBidi" w:cstheme="majorBidi"/>
                <w:sz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cs/>
              </w:rPr>
              <w:t>ตราสารทุนที่ไม่อยู่ใน</w:t>
            </w:r>
            <w:r>
              <w:rPr>
                <w:rFonts w:asciiTheme="majorBidi" w:hAnsiTheme="majorBidi" w:cstheme="majorBidi"/>
                <w:sz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cs/>
              </w:rPr>
              <w:t xml:space="preserve">  </w:t>
            </w:r>
            <w:r w:rsidRPr="00421A6A">
              <w:rPr>
                <w:rFonts w:asciiTheme="majorBidi" w:hAnsiTheme="majorBidi" w:cstheme="majorBidi"/>
                <w:sz w:val="22"/>
                <w:cs/>
              </w:rPr>
              <w:t>ความต้องการของตลาด</w:t>
            </w:r>
          </w:p>
        </w:tc>
        <w:tc>
          <w:tcPr>
            <w:tcW w:w="1056" w:type="dxa"/>
            <w:vAlign w:val="bottom"/>
          </w:tcPr>
          <w:p w14:paraId="66DC5F4A" w14:textId="6A71BAE5" w:rsidR="00281015" w:rsidRPr="000E611D" w:rsidRDefault="00281015" w:rsidP="0028101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2F409631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5BCE9663" w14:textId="281BDA54" w:rsidR="00281015" w:rsidRPr="000E611D" w:rsidRDefault="00281015" w:rsidP="0028101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1F6C43D6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773237D" w14:textId="6224A2A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277" w:type="dxa"/>
            <w:vAlign w:val="bottom"/>
          </w:tcPr>
          <w:p w14:paraId="37253579" w14:textId="3894A940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  <w:vAlign w:val="bottom"/>
          </w:tcPr>
          <w:p w14:paraId="29812C3D" w14:textId="2F791F0C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5B8AEC5C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7B9A7B35" w14:textId="726B0839" w:rsidR="00281015" w:rsidRPr="000E611D" w:rsidRDefault="00281015" w:rsidP="001348F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758EC5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28" w:type="dxa"/>
            <w:vAlign w:val="bottom"/>
          </w:tcPr>
          <w:p w14:paraId="68F318C5" w14:textId="379A34F0" w:rsidR="00281015" w:rsidRPr="000E611D" w:rsidRDefault="00281015" w:rsidP="001348F0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510A2B7C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E331FCC" w14:textId="708A72FA" w:rsidR="00281015" w:rsidRPr="000E611D" w:rsidRDefault="00281015" w:rsidP="0013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0E611D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</w:p>
        </w:tc>
      </w:tr>
      <w:tr w:rsidR="00281015" w:rsidRPr="008457DC" w14:paraId="308F9064" w14:textId="77777777" w:rsidTr="00281015">
        <w:trPr>
          <w:trHeight w:val="262"/>
        </w:trPr>
        <w:tc>
          <w:tcPr>
            <w:tcW w:w="2325" w:type="dxa"/>
            <w:vAlign w:val="bottom"/>
          </w:tcPr>
          <w:p w14:paraId="68A20B49" w14:textId="77777777" w:rsidR="00281015" w:rsidRPr="003A011B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sz w:val="22"/>
                <w:cs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B97DAAB" w14:textId="20F4A237" w:rsidR="00281015" w:rsidRPr="000E611D" w:rsidRDefault="00281015" w:rsidP="0028101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BACA237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8D81EDA" w14:textId="6EB4963D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624693D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E60D0C" w14:textId="53297C93" w:rsidR="00281015" w:rsidRPr="000E611D" w:rsidRDefault="00281015" w:rsidP="0028101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D8F4E91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DC5D5E9" w14:textId="15CD239C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C1F30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0B356296" w14:textId="0F277490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13C86C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03FC85FE" w14:textId="044721C0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D21F1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1FBC4A9" w14:textId="17E257D9" w:rsidR="00281015" w:rsidRPr="000E611D" w:rsidRDefault="00281015" w:rsidP="001348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281015" w:rsidRPr="008457DC" w14:paraId="68669008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0EA32A4B" w14:textId="77777777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249A2A2F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951039F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4404CD98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07500A1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4A03EAB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290FAF1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EF7BAB3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0C26C5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3DC36DF8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D5EA28F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028EF044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0A4098A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700ECCBF" w14:textId="77777777" w:rsidR="00281015" w:rsidRPr="000E611D" w:rsidRDefault="00281015" w:rsidP="0013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1015" w:rsidRPr="008457DC" w14:paraId="07D53EB5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65C6CA56" w14:textId="77777777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56" w:type="dxa"/>
            <w:vAlign w:val="bottom"/>
          </w:tcPr>
          <w:p w14:paraId="164D2E72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9FB7FC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306240F3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4627894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0B8987D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4BEBB45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42300F5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DE8AE5C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62760D42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5E79755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00A58979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997A884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7A28CDAE" w14:textId="77777777" w:rsidR="00281015" w:rsidRPr="000E611D" w:rsidRDefault="00281015" w:rsidP="0013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1015" w:rsidRPr="008457DC" w14:paraId="170A233E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716DD5A1" w14:textId="77777777" w:rsidR="00281015" w:rsidRPr="00780BA9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56" w:type="dxa"/>
            <w:vAlign w:val="bottom"/>
          </w:tcPr>
          <w:p w14:paraId="1DA97422" w14:textId="78879CD4" w:rsidR="00281015" w:rsidRPr="000E611D" w:rsidRDefault="00281015" w:rsidP="002810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24</w:t>
            </w:r>
          </w:p>
        </w:tc>
        <w:tc>
          <w:tcPr>
            <w:tcW w:w="277" w:type="dxa"/>
            <w:vAlign w:val="bottom"/>
          </w:tcPr>
          <w:p w14:paraId="08D8EC89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04F6EF62" w14:textId="3EDE4140" w:rsidR="00281015" w:rsidRPr="000E611D" w:rsidRDefault="00281015" w:rsidP="0028101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104A2B24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865C1D3" w14:textId="5E50050A" w:rsidR="00281015" w:rsidRPr="000E611D" w:rsidRDefault="00281015" w:rsidP="0028101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42C9628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2D62C63" w14:textId="6DD8DD22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24</w:t>
            </w:r>
          </w:p>
        </w:tc>
        <w:tc>
          <w:tcPr>
            <w:tcW w:w="236" w:type="dxa"/>
            <w:vAlign w:val="bottom"/>
          </w:tcPr>
          <w:p w14:paraId="2D71AD27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7D0C8D2D" w14:textId="77AF638B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24</w:t>
            </w:r>
          </w:p>
        </w:tc>
        <w:tc>
          <w:tcPr>
            <w:tcW w:w="236" w:type="dxa"/>
            <w:vAlign w:val="bottom"/>
          </w:tcPr>
          <w:p w14:paraId="6590F9A5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05C62A5A" w14:textId="1D6C969A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E537864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33E68ED" w14:textId="75C723DC" w:rsidR="00281015" w:rsidRPr="000E611D" w:rsidRDefault="00281015" w:rsidP="001348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24</w:t>
            </w:r>
          </w:p>
        </w:tc>
      </w:tr>
      <w:tr w:rsidR="00281015" w:rsidRPr="008457DC" w14:paraId="5633DB1B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7AF6C541" w14:textId="77777777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56" w:type="dxa"/>
            <w:vAlign w:val="bottom"/>
          </w:tcPr>
          <w:p w14:paraId="67FA569B" w14:textId="3B760256" w:rsidR="00281015" w:rsidRPr="000E611D" w:rsidRDefault="00281015" w:rsidP="0028101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09D96C3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7519A078" w14:textId="58B88FEB" w:rsidR="00281015" w:rsidRPr="000E611D" w:rsidRDefault="00281015" w:rsidP="0028101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732E0CA8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A88CFB" w14:textId="48863952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4</w:t>
            </w: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E611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998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5354E15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9012763" w14:textId="42103E91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4,998</w:t>
            </w:r>
          </w:p>
        </w:tc>
        <w:tc>
          <w:tcPr>
            <w:tcW w:w="236" w:type="dxa"/>
            <w:vAlign w:val="bottom"/>
          </w:tcPr>
          <w:p w14:paraId="6C50DDCC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7559DD55" w14:textId="1E8AC448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5,023</w:t>
            </w:r>
          </w:p>
        </w:tc>
        <w:tc>
          <w:tcPr>
            <w:tcW w:w="236" w:type="dxa"/>
            <w:vAlign w:val="bottom"/>
          </w:tcPr>
          <w:p w14:paraId="138CFA65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226EB98D" w14:textId="7677E876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CD12D4B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4FC34C45" w14:textId="657BF656" w:rsidR="00281015" w:rsidRPr="000E611D" w:rsidRDefault="00281015" w:rsidP="001348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/>
              </w:rPr>
              <w:t>5,</w:t>
            </w: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023</w:t>
            </w:r>
          </w:p>
        </w:tc>
      </w:tr>
      <w:tr w:rsidR="00281015" w:rsidRPr="008457DC" w14:paraId="3B682F5B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1E698848" w14:textId="77777777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56" w:type="dxa"/>
            <w:vAlign w:val="bottom"/>
          </w:tcPr>
          <w:p w14:paraId="519DF418" w14:textId="14BD347F" w:rsidR="00281015" w:rsidRPr="000E611D" w:rsidRDefault="00281015" w:rsidP="0028101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7" w:type="dxa"/>
            <w:vAlign w:val="bottom"/>
          </w:tcPr>
          <w:p w14:paraId="33AA1091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E4A47F8" w14:textId="02195E56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24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2B7BEE6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23542B" w14:textId="3993B3D8" w:rsidR="00281015" w:rsidRPr="000E611D" w:rsidRDefault="00281015" w:rsidP="0028101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C60F4ED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EA0F2F4" w14:textId="28B70CC9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953FB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14:paraId="3BBA882E" w14:textId="4C98D081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71CBB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1E631D5" w14:textId="2673D5AA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12BAFB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49BF9BD" w14:textId="072C8F78" w:rsidR="00281015" w:rsidRPr="000E611D" w:rsidRDefault="00281015" w:rsidP="001348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24</w:t>
            </w:r>
          </w:p>
        </w:tc>
      </w:tr>
      <w:tr w:rsidR="00281015" w:rsidRPr="008457DC" w14:paraId="0313D7AB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26ED7753" w14:textId="77777777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56" w:type="dxa"/>
            <w:vAlign w:val="bottom"/>
          </w:tcPr>
          <w:p w14:paraId="7F0766A4" w14:textId="1A1856D7" w:rsidR="00281015" w:rsidRPr="000E611D" w:rsidDel="00634405" w:rsidRDefault="00281015" w:rsidP="0028101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59F9AA52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5A07F8A9" w14:textId="32C83067" w:rsidR="00281015" w:rsidRPr="000E611D" w:rsidRDefault="00281015" w:rsidP="00281015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EDB424F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8BC583" w14:textId="29A6FBD2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1,198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9251352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E631DBB" w14:textId="1726EC43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1,198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78932F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1BB33C7B" w14:textId="1D83B03E" w:rsidR="00281015" w:rsidRPr="000E611D" w:rsidRDefault="00281015" w:rsidP="00B4694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23FC52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D93B41F" w14:textId="448A51D0" w:rsidR="00281015" w:rsidRPr="000E611D" w:rsidRDefault="00281015" w:rsidP="001348F0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1,061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1FD66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6E1320DF" w14:textId="3E4800FC" w:rsidR="00281015" w:rsidRPr="000E611D" w:rsidRDefault="00281015" w:rsidP="0013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0E611D">
              <w:rPr>
                <w:rFonts w:asciiTheme="majorBidi" w:hAnsiTheme="majorBidi" w:cstheme="majorBidi"/>
                <w:sz w:val="22"/>
                <w:szCs w:val="22"/>
              </w:rPr>
              <w:t>1,061</w:t>
            </w:r>
          </w:p>
        </w:tc>
      </w:tr>
      <w:tr w:rsidR="00281015" w:rsidRPr="008457DC" w14:paraId="6FEBBF45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2B456AA1" w14:textId="77777777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21185C1D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E9282CD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15B0CA24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A478E7C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63208DB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288AA349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9A6E64F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2DE46C8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644E3794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B70933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33E8BA9A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4B6DF5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22C5F279" w14:textId="77777777" w:rsidR="00281015" w:rsidRPr="000E611D" w:rsidRDefault="00281015" w:rsidP="0013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1015" w:rsidRPr="008457DC" w14:paraId="256F7A5C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4215A6CA" w14:textId="77777777" w:rsidR="00281015" w:rsidRPr="0052107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2107D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ณ วันที่ </w:t>
            </w:r>
            <w:r w:rsidRPr="0052107D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31 </w:t>
            </w:r>
            <w:r w:rsidRPr="0052107D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ธันวาคม</w:t>
            </w:r>
            <w:r w:rsidRPr="0052107D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2565</w:t>
            </w:r>
          </w:p>
        </w:tc>
        <w:tc>
          <w:tcPr>
            <w:tcW w:w="1056" w:type="dxa"/>
            <w:vAlign w:val="bottom"/>
          </w:tcPr>
          <w:p w14:paraId="53AC5C70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663125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71C3BC1E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D14B84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EEEF695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507663CE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8DFC015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D8D532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1B77CAC3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DAA6E62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6E5993BE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85E0AC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1409220B" w14:textId="77777777" w:rsidR="00281015" w:rsidRPr="000E611D" w:rsidRDefault="00281015" w:rsidP="0013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1015" w:rsidRPr="008457DC" w14:paraId="2F1BF843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40B5DBC9" w14:textId="77777777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56" w:type="dxa"/>
            <w:vAlign w:val="bottom"/>
          </w:tcPr>
          <w:p w14:paraId="1BBD88FC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13CF2A7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2A35D8F8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6ED175F0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4A65BD7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2D1E376D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B410EDC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9E40BF4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0CAB5733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43D04E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53F24020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92F188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1348A315" w14:textId="77777777" w:rsidR="00281015" w:rsidRPr="000E611D" w:rsidRDefault="00281015" w:rsidP="0013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1015" w:rsidRPr="008457DC" w14:paraId="2FEFD229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5F0FDC1C" w14:textId="77777777" w:rsidR="00281015" w:rsidRPr="00883708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0" w:hanging="16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56" w:type="dxa"/>
            <w:vAlign w:val="bottom"/>
          </w:tcPr>
          <w:p w14:paraId="7E7BF9BB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52879C9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2CD501CA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02B28046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4EFA166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480F80B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5CA32AB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9068E76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5B93EB27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4B13067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2C9AB536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626B1A2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5796599" w14:textId="77777777" w:rsidR="00281015" w:rsidRPr="000E611D" w:rsidRDefault="00281015" w:rsidP="0013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1015" w:rsidRPr="008457DC" w14:paraId="449B4737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1F7E43FA" w14:textId="5F9E6A2C" w:rsidR="00281015" w:rsidRPr="008D3870" w:rsidRDefault="00281015" w:rsidP="00281015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53"/>
              <w:rPr>
                <w:rFonts w:asciiTheme="majorBidi" w:hAnsiTheme="majorBidi" w:cstheme="majorBidi"/>
                <w:sz w:val="22"/>
                <w:cs/>
              </w:rPr>
            </w:pPr>
            <w:r w:rsidRPr="00883708">
              <w:rPr>
                <w:rFonts w:asciiTheme="majorBidi" w:hAnsiTheme="majorBidi" w:cstheme="majorBidi"/>
                <w:sz w:val="22"/>
                <w:cs/>
              </w:rPr>
              <w:t>ตราสารทุนที่ไม่อยู่ใน</w:t>
            </w:r>
            <w:r>
              <w:rPr>
                <w:rFonts w:asciiTheme="majorBidi" w:hAnsiTheme="majorBidi" w:cstheme="majorBidi"/>
                <w:sz w:val="22"/>
              </w:rPr>
              <w:br/>
              <w:t xml:space="preserve">  </w:t>
            </w:r>
            <w:r w:rsidRPr="008D3870">
              <w:rPr>
                <w:rFonts w:asciiTheme="majorBidi" w:hAnsiTheme="majorBidi" w:cstheme="majorBidi"/>
                <w:sz w:val="22"/>
                <w:cs/>
              </w:rPr>
              <w:t>ความต้องการของตลาด</w:t>
            </w:r>
          </w:p>
        </w:tc>
        <w:tc>
          <w:tcPr>
            <w:tcW w:w="1056" w:type="dxa"/>
            <w:vAlign w:val="bottom"/>
          </w:tcPr>
          <w:p w14:paraId="4A027DD9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5CA2D83B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6E4E2693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472AB8C2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CFEBEEC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77" w:type="dxa"/>
            <w:vAlign w:val="bottom"/>
          </w:tcPr>
          <w:p w14:paraId="63EF3268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A6DB557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0DD2CA96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6AB29942" w14:textId="600D0A05" w:rsidR="00281015" w:rsidRPr="000E611D" w:rsidRDefault="00281015" w:rsidP="001348F0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AE5EB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1C74F90A" w14:textId="5E4A8197" w:rsidR="00281015" w:rsidRPr="000E611D" w:rsidRDefault="00281015" w:rsidP="001348F0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4E82A496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4F0F1ED" w14:textId="0CAB43C8" w:rsidR="00281015" w:rsidRPr="000E611D" w:rsidRDefault="00281015" w:rsidP="0013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0E611D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281015" w:rsidRPr="008457DC" w14:paraId="46E59FC2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1407DE54" w14:textId="77777777" w:rsidR="00281015" w:rsidRPr="002A1789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A1789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56" w:type="dxa"/>
            <w:vAlign w:val="bottom"/>
          </w:tcPr>
          <w:p w14:paraId="0CE8EBB9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5EA7DC51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68BBED89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77" w:type="dxa"/>
            <w:vAlign w:val="bottom"/>
          </w:tcPr>
          <w:p w14:paraId="0C948002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7FF7B08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7" w:type="dxa"/>
            <w:vAlign w:val="bottom"/>
          </w:tcPr>
          <w:p w14:paraId="5F1FC57C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0E80F3F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419DBEA0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5BA6D8B0" w14:textId="6F46574D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36" w:type="dxa"/>
            <w:vAlign w:val="bottom"/>
          </w:tcPr>
          <w:p w14:paraId="2AD3CC9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1A5D02AB" w14:textId="07CB6C56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D3C21F9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6F05515" w14:textId="2E680844" w:rsidR="00281015" w:rsidRPr="000E611D" w:rsidRDefault="00281015" w:rsidP="001348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8</w:t>
            </w:r>
          </w:p>
        </w:tc>
      </w:tr>
      <w:tr w:rsidR="00281015" w:rsidRPr="008457DC" w14:paraId="23BCE63E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722E9E9B" w14:textId="77777777" w:rsidR="00281015" w:rsidRPr="00883708" w:rsidRDefault="00281015" w:rsidP="002810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right="-90"/>
              <w:rPr>
                <w:rFonts w:asciiTheme="majorBidi" w:hAnsiTheme="majorBidi" w:cstheme="majorBidi"/>
                <w:sz w:val="22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018784F1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4703C2EE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7659F2D6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73C5E0E4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951936D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1991752C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C48D1C7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A4B35C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198191D6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AC4882D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00A8DA21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8C4C4CE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FBF021B" w14:textId="77777777" w:rsidR="00281015" w:rsidRPr="000E611D" w:rsidRDefault="00281015" w:rsidP="0013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1015" w:rsidRPr="008457DC" w14:paraId="113B3E9C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55C4B2C9" w14:textId="05686FCB" w:rsidR="00281015" w:rsidRPr="00883708" w:rsidRDefault="00281015" w:rsidP="002810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b/>
                <w:bCs/>
                <w:i/>
                <w:iCs/>
                <w:sz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56" w:type="dxa"/>
            <w:vAlign w:val="bottom"/>
          </w:tcPr>
          <w:p w14:paraId="760BB570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3A3C8386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3E8E6CA5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7" w:type="dxa"/>
            <w:vAlign w:val="bottom"/>
          </w:tcPr>
          <w:p w14:paraId="78EABBEC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0383F99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7" w:type="dxa"/>
            <w:vAlign w:val="bottom"/>
          </w:tcPr>
          <w:p w14:paraId="68ECBBF4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CF364A4" w14:textId="7777777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68E217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52B63F28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4A1C138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3C7E417C" w14:textId="77777777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2A2F81B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114F747" w14:textId="77777777" w:rsidR="00281015" w:rsidRPr="000E611D" w:rsidRDefault="00281015" w:rsidP="0013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1015" w:rsidRPr="008457DC" w14:paraId="00DE197A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7B6E3327" w14:textId="08A53965" w:rsidR="00281015" w:rsidRPr="00883708" w:rsidRDefault="00281015" w:rsidP="002810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56" w:type="dxa"/>
            <w:vAlign w:val="bottom"/>
          </w:tcPr>
          <w:p w14:paraId="4DAD5BD9" w14:textId="459782B3" w:rsidR="00281015" w:rsidRPr="000E611D" w:rsidRDefault="00281015" w:rsidP="0028101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60</w:t>
            </w:r>
          </w:p>
        </w:tc>
        <w:tc>
          <w:tcPr>
            <w:tcW w:w="277" w:type="dxa"/>
            <w:vAlign w:val="bottom"/>
          </w:tcPr>
          <w:p w14:paraId="0EA97744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1651209B" w14:textId="607DF0E8" w:rsidR="00281015" w:rsidRPr="000E611D" w:rsidRDefault="00281015" w:rsidP="0028101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415C96ED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816D9EB" w14:textId="5A8FD2FD" w:rsidR="00281015" w:rsidRPr="000E611D" w:rsidRDefault="00281015" w:rsidP="0028101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3FB2BB5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6CA4143" w14:textId="5A9E2487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</w:p>
        </w:tc>
        <w:tc>
          <w:tcPr>
            <w:tcW w:w="236" w:type="dxa"/>
            <w:vAlign w:val="bottom"/>
          </w:tcPr>
          <w:p w14:paraId="583691D0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4084B6AC" w14:textId="78901DFB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</w:p>
        </w:tc>
        <w:tc>
          <w:tcPr>
            <w:tcW w:w="236" w:type="dxa"/>
            <w:vAlign w:val="bottom"/>
          </w:tcPr>
          <w:p w14:paraId="3E60C3B8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21413E84" w14:textId="1EECC862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080B2B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2A159D2" w14:textId="13984FEA" w:rsidR="00281015" w:rsidRPr="000E611D" w:rsidRDefault="00281015" w:rsidP="001348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60</w:t>
            </w:r>
          </w:p>
        </w:tc>
      </w:tr>
      <w:tr w:rsidR="00281015" w:rsidRPr="008457DC" w14:paraId="4678EC63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2E98296A" w14:textId="53FD8D34" w:rsidR="00281015" w:rsidRPr="00883708" w:rsidRDefault="00281015" w:rsidP="002810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cs/>
                <w:lang w:val="en-GB"/>
              </w:rPr>
              <w:t>หุ้นกู้</w:t>
            </w:r>
          </w:p>
        </w:tc>
        <w:tc>
          <w:tcPr>
            <w:tcW w:w="1056" w:type="dxa"/>
            <w:vAlign w:val="bottom"/>
          </w:tcPr>
          <w:p w14:paraId="1E7986F9" w14:textId="411EDF27" w:rsidR="00281015" w:rsidRPr="000E611D" w:rsidRDefault="00281015" w:rsidP="0028101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373BD287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0D08573E" w14:textId="5863BE26" w:rsidR="00281015" w:rsidRPr="000E611D" w:rsidRDefault="00281015" w:rsidP="0028101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1407A2F8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403B57A" w14:textId="05828FA0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6</w:t>
            </w: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E611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998</w:t>
            </w:r>
          </w:p>
        </w:tc>
        <w:tc>
          <w:tcPr>
            <w:tcW w:w="277" w:type="dxa"/>
            <w:vAlign w:val="bottom"/>
          </w:tcPr>
          <w:p w14:paraId="1D55B156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B80E391" w14:textId="7CCC9C1A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6</w:t>
            </w: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,998</w:t>
            </w:r>
          </w:p>
        </w:tc>
        <w:tc>
          <w:tcPr>
            <w:tcW w:w="236" w:type="dxa"/>
            <w:vAlign w:val="bottom"/>
          </w:tcPr>
          <w:p w14:paraId="1AA71BC7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17E15C90" w14:textId="4BDB0D82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7,</w:t>
            </w: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006</w:t>
            </w:r>
          </w:p>
        </w:tc>
        <w:tc>
          <w:tcPr>
            <w:tcW w:w="236" w:type="dxa"/>
            <w:vAlign w:val="bottom"/>
          </w:tcPr>
          <w:p w14:paraId="3BA8CDC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55EB912D" w14:textId="56FD70A4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92D6089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6CDD44E7" w14:textId="572D30B8" w:rsidR="00281015" w:rsidRPr="000E611D" w:rsidRDefault="00281015" w:rsidP="001348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7,006</w:t>
            </w:r>
          </w:p>
        </w:tc>
      </w:tr>
      <w:tr w:rsidR="00281015" w:rsidRPr="008457DC" w14:paraId="296012C6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5EE48950" w14:textId="7E0AADAA" w:rsidR="00281015" w:rsidRPr="00883708" w:rsidRDefault="00281015" w:rsidP="002810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56" w:type="dxa"/>
            <w:vAlign w:val="bottom"/>
          </w:tcPr>
          <w:p w14:paraId="0074A38C" w14:textId="7AB55CB3" w:rsidR="00281015" w:rsidRPr="000E611D" w:rsidRDefault="00281015" w:rsidP="0028101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15B2F167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0CE3B119" w14:textId="1AB2284E" w:rsidR="00281015" w:rsidRPr="000E611D" w:rsidRDefault="00281015" w:rsidP="00281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13</w:t>
            </w:r>
          </w:p>
        </w:tc>
        <w:tc>
          <w:tcPr>
            <w:tcW w:w="277" w:type="dxa"/>
            <w:vAlign w:val="bottom"/>
          </w:tcPr>
          <w:p w14:paraId="160DBF4C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8709313" w14:textId="3FC0F3C1" w:rsidR="00281015" w:rsidRPr="000E611D" w:rsidRDefault="00281015" w:rsidP="00281015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01C7148A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D6B98AF" w14:textId="68540E86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33CD49A8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658F7D2F" w14:textId="2DA220A6" w:rsidR="00281015" w:rsidRPr="000E611D" w:rsidRDefault="00281015" w:rsidP="001348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13</w:t>
            </w:r>
          </w:p>
        </w:tc>
        <w:tc>
          <w:tcPr>
            <w:tcW w:w="236" w:type="dxa"/>
            <w:vAlign w:val="bottom"/>
          </w:tcPr>
          <w:p w14:paraId="4CC25508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5644EF65" w14:textId="7E84E40F" w:rsidR="00281015" w:rsidRPr="000E611D" w:rsidRDefault="00281015" w:rsidP="001348F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A0C737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0C075470" w14:textId="1A5E1981" w:rsidR="00281015" w:rsidRPr="000E611D" w:rsidRDefault="00281015" w:rsidP="001348F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13</w:t>
            </w:r>
          </w:p>
        </w:tc>
      </w:tr>
      <w:tr w:rsidR="00281015" w:rsidRPr="008457DC" w14:paraId="4DEA5602" w14:textId="77777777" w:rsidTr="00281015">
        <w:trPr>
          <w:trHeight w:val="264"/>
        </w:trPr>
        <w:tc>
          <w:tcPr>
            <w:tcW w:w="2325" w:type="dxa"/>
            <w:vAlign w:val="bottom"/>
          </w:tcPr>
          <w:p w14:paraId="348AD600" w14:textId="3B7773DD" w:rsidR="00281015" w:rsidRPr="00883708" w:rsidRDefault="00281015" w:rsidP="002810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" w:right="-90"/>
              <w:rPr>
                <w:rFonts w:asciiTheme="majorBidi" w:hAnsiTheme="majorBidi" w:cstheme="majorBidi"/>
                <w:sz w:val="22"/>
                <w:cs/>
                <w:lang w:val="en-GB"/>
              </w:rPr>
            </w:pPr>
            <w:r w:rsidRPr="002A1789">
              <w:rPr>
                <w:rFonts w:asciiTheme="majorBidi" w:hAnsiTheme="majorBidi" w:cstheme="majorBidi"/>
                <w:sz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56" w:type="dxa"/>
            <w:vAlign w:val="bottom"/>
          </w:tcPr>
          <w:p w14:paraId="4D407F0A" w14:textId="70A4AF76" w:rsidR="00281015" w:rsidRPr="000E611D" w:rsidRDefault="00281015" w:rsidP="0028101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3E566F96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5" w:type="dxa"/>
            <w:vAlign w:val="bottom"/>
          </w:tcPr>
          <w:p w14:paraId="150395E0" w14:textId="78EC3B53" w:rsidR="00281015" w:rsidRPr="000E611D" w:rsidRDefault="00281015" w:rsidP="0028101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E611D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459977AF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B914F17" w14:textId="19ACC9EE" w:rsidR="00281015" w:rsidRPr="000E611D" w:rsidRDefault="00281015" w:rsidP="0028101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val="en-US" w:bidi="th-TH"/>
              </w:rPr>
              <w:t>1,191</w:t>
            </w:r>
          </w:p>
        </w:tc>
        <w:tc>
          <w:tcPr>
            <w:tcW w:w="277" w:type="dxa"/>
            <w:vAlign w:val="bottom"/>
          </w:tcPr>
          <w:p w14:paraId="0093E905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55F191E" w14:textId="14CB5CCC" w:rsidR="00281015" w:rsidRPr="000E611D" w:rsidRDefault="00281015" w:rsidP="00281015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0E611D">
              <w:rPr>
                <w:rFonts w:asciiTheme="majorBidi" w:hAnsiTheme="majorBidi" w:cstheme="majorBidi"/>
                <w:szCs w:val="22"/>
                <w:lang w:bidi="th-TH"/>
              </w:rPr>
              <w:t>1,191</w:t>
            </w:r>
          </w:p>
        </w:tc>
        <w:tc>
          <w:tcPr>
            <w:tcW w:w="236" w:type="dxa"/>
            <w:vAlign w:val="bottom"/>
          </w:tcPr>
          <w:p w14:paraId="6C53657E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6" w:type="dxa"/>
            <w:vAlign w:val="bottom"/>
          </w:tcPr>
          <w:p w14:paraId="56699705" w14:textId="3FCB53C6" w:rsidR="00281015" w:rsidRPr="000E611D" w:rsidRDefault="00281015" w:rsidP="00B46949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BD38B96" w14:textId="77777777" w:rsidR="00281015" w:rsidRPr="000E611D" w:rsidRDefault="00281015" w:rsidP="00281015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vAlign w:val="bottom"/>
          </w:tcPr>
          <w:p w14:paraId="6D9EBB20" w14:textId="3E5C25F4" w:rsidR="00281015" w:rsidRPr="000E611D" w:rsidRDefault="00281015" w:rsidP="001348F0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0E611D">
              <w:rPr>
                <w:rFonts w:asciiTheme="majorBidi" w:hAnsiTheme="majorBidi" w:cstheme="majorBidi"/>
                <w:szCs w:val="22"/>
              </w:rPr>
              <w:t>1,137</w:t>
            </w:r>
          </w:p>
        </w:tc>
        <w:tc>
          <w:tcPr>
            <w:tcW w:w="270" w:type="dxa"/>
            <w:vAlign w:val="bottom"/>
          </w:tcPr>
          <w:p w14:paraId="7D7DBF52" w14:textId="77777777" w:rsidR="00281015" w:rsidRPr="000E611D" w:rsidRDefault="00281015" w:rsidP="0028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14:paraId="5C21A100" w14:textId="0BE151A8" w:rsidR="00281015" w:rsidRPr="000E611D" w:rsidRDefault="00281015" w:rsidP="00134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0E611D">
              <w:rPr>
                <w:rFonts w:asciiTheme="majorBidi" w:hAnsiTheme="majorBidi" w:cstheme="majorBidi"/>
                <w:sz w:val="22"/>
                <w:szCs w:val="22"/>
              </w:rPr>
              <w:t>1,137</w:t>
            </w:r>
          </w:p>
        </w:tc>
      </w:tr>
    </w:tbl>
    <w:p w14:paraId="5302C941" w14:textId="77777777" w:rsidR="00437CD8" w:rsidRDefault="00437CD8">
      <w:r>
        <w:br w:type="page"/>
      </w:r>
    </w:p>
    <w:p w14:paraId="621C5B9C" w14:textId="400D4117" w:rsidR="00883708" w:rsidRDefault="00883708"/>
    <w:tbl>
      <w:tblPr>
        <w:tblpPr w:leftFromText="180" w:rightFromText="180" w:vertAnchor="text" w:horzAnchor="margin" w:tblpXSpec="center" w:tblpY="48"/>
        <w:tblW w:w="10080" w:type="dxa"/>
        <w:tblLayout w:type="fixed"/>
        <w:tblLook w:val="04A0" w:firstRow="1" w:lastRow="0" w:firstColumn="1" w:lastColumn="0" w:noHBand="0" w:noVBand="1"/>
      </w:tblPr>
      <w:tblGrid>
        <w:gridCol w:w="2390"/>
        <w:gridCol w:w="1039"/>
        <w:gridCol w:w="272"/>
        <w:gridCol w:w="1183"/>
        <w:gridCol w:w="272"/>
        <w:gridCol w:w="975"/>
        <w:gridCol w:w="276"/>
        <w:gridCol w:w="663"/>
        <w:gridCol w:w="272"/>
        <w:gridCol w:w="668"/>
        <w:gridCol w:w="270"/>
        <w:gridCol w:w="810"/>
        <w:gridCol w:w="270"/>
        <w:gridCol w:w="720"/>
      </w:tblGrid>
      <w:tr w:rsidR="00DE08DE" w:rsidRPr="009F0E67" w14:paraId="5923DFE7" w14:textId="77777777" w:rsidTr="00DE08DE">
        <w:trPr>
          <w:trHeight w:val="263"/>
          <w:tblHeader/>
        </w:trPr>
        <w:tc>
          <w:tcPr>
            <w:tcW w:w="2390" w:type="dxa"/>
            <w:vAlign w:val="bottom"/>
          </w:tcPr>
          <w:p w14:paraId="109254BA" w14:textId="77777777" w:rsidR="00DE08DE" w:rsidRPr="009F0E67" w:rsidRDefault="00DE08DE" w:rsidP="0085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690" w:type="dxa"/>
            <w:gridSpan w:val="13"/>
          </w:tcPr>
          <w:p w14:paraId="2E3F9AD6" w14:textId="77777777" w:rsidR="00DE08DE" w:rsidRPr="009F0E67" w:rsidRDefault="00DE08DE" w:rsidP="00A15C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เฉพาะกิจการ</w:t>
            </w:r>
          </w:p>
        </w:tc>
      </w:tr>
      <w:tr w:rsidR="00DE08DE" w:rsidRPr="009F0E67" w14:paraId="46490096" w14:textId="77777777" w:rsidTr="00DE08DE">
        <w:trPr>
          <w:trHeight w:val="263"/>
          <w:tblHeader/>
        </w:trPr>
        <w:tc>
          <w:tcPr>
            <w:tcW w:w="2390" w:type="dxa"/>
            <w:vAlign w:val="bottom"/>
          </w:tcPr>
          <w:p w14:paraId="50518ACA" w14:textId="77777777" w:rsidR="00DE08DE" w:rsidRPr="009F0E67" w:rsidRDefault="00DE08DE" w:rsidP="0085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4680" w:type="dxa"/>
            <w:gridSpan w:val="7"/>
          </w:tcPr>
          <w:p w14:paraId="63465A79" w14:textId="77777777" w:rsidR="00DE08DE" w:rsidRPr="009F0E67" w:rsidRDefault="00DE08DE" w:rsidP="00A15C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มูลค่าตามบัญชี</w:t>
            </w:r>
          </w:p>
        </w:tc>
        <w:tc>
          <w:tcPr>
            <w:tcW w:w="3010" w:type="dxa"/>
            <w:gridSpan w:val="6"/>
          </w:tcPr>
          <w:p w14:paraId="6EF19E0B" w14:textId="77777777" w:rsidR="00DE08DE" w:rsidRPr="009F0E67" w:rsidRDefault="00DE08DE" w:rsidP="00A15C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มูลค่ายุติธรรม</w:t>
            </w:r>
          </w:p>
        </w:tc>
      </w:tr>
      <w:tr w:rsidR="00DE08DE" w:rsidRPr="009F0E67" w14:paraId="11DBBEF9" w14:textId="77777777" w:rsidTr="00DE08DE">
        <w:trPr>
          <w:trHeight w:val="944"/>
          <w:tblHeader/>
        </w:trPr>
        <w:tc>
          <w:tcPr>
            <w:tcW w:w="2390" w:type="dxa"/>
            <w:vAlign w:val="bottom"/>
          </w:tcPr>
          <w:p w14:paraId="6D8EFD27" w14:textId="77777777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1039" w:type="dxa"/>
            <w:vAlign w:val="bottom"/>
          </w:tcPr>
          <w:p w14:paraId="2192ABCB" w14:textId="4A8D23E9" w:rsidR="00DE08DE" w:rsidRPr="009F0E67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เครื่องมือที่ใช้ในการ</w:t>
            </w:r>
            <w:r w:rsidRPr="001E2503">
              <w:rPr>
                <w:rFonts w:asciiTheme="majorBidi" w:hAnsiTheme="majorBidi" w:cstheme="majorBidi"/>
                <w:szCs w:val="22"/>
                <w:cs/>
                <w:lang w:bidi="th-TH"/>
              </w:rPr>
              <w:t>ป้องกัน</w:t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ความเสี่ยง</w:t>
            </w:r>
          </w:p>
        </w:tc>
        <w:tc>
          <w:tcPr>
            <w:tcW w:w="272" w:type="dxa"/>
            <w:vAlign w:val="bottom"/>
          </w:tcPr>
          <w:p w14:paraId="12D55082" w14:textId="77777777" w:rsidR="00DE08DE" w:rsidRPr="009F0E67" w:rsidRDefault="00DE08DE" w:rsidP="00DE08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183" w:type="dxa"/>
            <w:vAlign w:val="bottom"/>
          </w:tcPr>
          <w:p w14:paraId="1C7E42D3" w14:textId="237521FE" w:rsidR="00DE08DE" w:rsidRDefault="00DE08DE" w:rsidP="00DE08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เครื่องมือทางการเงินที่วั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ด</w:t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272" w:type="dxa"/>
            <w:vAlign w:val="bottom"/>
          </w:tcPr>
          <w:p w14:paraId="32D669F3" w14:textId="77777777" w:rsidR="00DE08DE" w:rsidRPr="009F0E67" w:rsidRDefault="00DE08DE" w:rsidP="00DE08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75" w:type="dxa"/>
            <w:vAlign w:val="bottom"/>
          </w:tcPr>
          <w:p w14:paraId="66AB6C30" w14:textId="19251361" w:rsidR="00DE08DE" w:rsidRPr="009F0E67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883708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6" w:type="dxa"/>
            <w:vAlign w:val="bottom"/>
          </w:tcPr>
          <w:p w14:paraId="59625044" w14:textId="77777777" w:rsidR="00DE08DE" w:rsidRPr="009F0E67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63" w:type="dxa"/>
            <w:vAlign w:val="bottom"/>
          </w:tcPr>
          <w:p w14:paraId="2BAE30F3" w14:textId="356CC6C6" w:rsidR="00DE08DE" w:rsidRPr="009F0E67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54989180" w14:textId="77777777" w:rsidR="00DE08DE" w:rsidRPr="009F0E67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68" w:type="dxa"/>
            <w:vAlign w:val="bottom"/>
          </w:tcPr>
          <w:p w14:paraId="7C12B051" w14:textId="758D44CF" w:rsidR="00DE08DE" w:rsidRPr="001E2503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106" w:right="-101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740304F0" w14:textId="77777777" w:rsidR="00DE08DE" w:rsidRPr="009F0E67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2E17296" w14:textId="521102F7" w:rsidR="00DE08DE" w:rsidRPr="001E2503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101" w:right="-110"/>
              <w:jc w:val="center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3</w:t>
            </w:r>
          </w:p>
        </w:tc>
        <w:tc>
          <w:tcPr>
            <w:tcW w:w="270" w:type="dxa"/>
            <w:vAlign w:val="bottom"/>
          </w:tcPr>
          <w:p w14:paraId="0DF5A0AA" w14:textId="77777777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32147C4" w14:textId="60669C40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รวม</w:t>
            </w:r>
          </w:p>
        </w:tc>
      </w:tr>
      <w:tr w:rsidR="00DE08DE" w:rsidRPr="009F0E67" w14:paraId="39887E50" w14:textId="77777777" w:rsidTr="00DE08DE">
        <w:trPr>
          <w:trHeight w:val="263"/>
          <w:tblHeader/>
        </w:trPr>
        <w:tc>
          <w:tcPr>
            <w:tcW w:w="2390" w:type="dxa"/>
            <w:vAlign w:val="bottom"/>
          </w:tcPr>
          <w:p w14:paraId="5B205818" w14:textId="77777777" w:rsidR="00DE08DE" w:rsidRPr="009F0E67" w:rsidRDefault="00DE08DE" w:rsidP="0085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690" w:type="dxa"/>
            <w:gridSpan w:val="13"/>
          </w:tcPr>
          <w:p w14:paraId="13EE56E6" w14:textId="77777777" w:rsidR="00DE08DE" w:rsidRPr="009F0E67" w:rsidRDefault="00DE08DE" w:rsidP="00A15C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bidi="th-TH"/>
              </w:rPr>
              <w:t>ล้านบาท</w:t>
            </w:r>
            <w:r w:rsidRPr="009F0E67">
              <w:rPr>
                <w:rFonts w:asciiTheme="majorBidi" w:hAnsiTheme="majorBidi" w:cstheme="majorBidi"/>
                <w:i/>
                <w:iCs/>
                <w:sz w:val="21"/>
                <w:szCs w:val="21"/>
                <w:lang w:val="en-US" w:bidi="th-TH"/>
              </w:rPr>
              <w:t>)</w:t>
            </w:r>
          </w:p>
        </w:tc>
      </w:tr>
      <w:tr w:rsidR="00DE08DE" w:rsidRPr="009F0E67" w14:paraId="656BD3BA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446284D9" w14:textId="77777777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ณ วันที่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1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มีนาคม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6</w:t>
            </w:r>
          </w:p>
        </w:tc>
        <w:tc>
          <w:tcPr>
            <w:tcW w:w="1039" w:type="dxa"/>
            <w:vAlign w:val="bottom"/>
          </w:tcPr>
          <w:p w14:paraId="128F651B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22268258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3A633306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0AA94AD8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1BA8F5E5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  <w:vAlign w:val="bottom"/>
          </w:tcPr>
          <w:p w14:paraId="3BEE1939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84A810A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1D45349A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02FFB4DE" w14:textId="77777777" w:rsidR="00DE08DE" w:rsidRPr="008B562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26CA4F9D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A5CFEE6" w14:textId="77777777" w:rsidR="00DE08DE" w:rsidRPr="008B562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1CAB8543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B242EA8" w14:textId="77777777" w:rsidR="00DE08DE" w:rsidRPr="008B562D" w:rsidRDefault="00DE08DE" w:rsidP="008B562D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E08DE" w:rsidRPr="009F0E67" w14:paraId="7977DC8E" w14:textId="77777777" w:rsidTr="00DE08DE">
        <w:trPr>
          <w:trHeight w:val="263"/>
        </w:trPr>
        <w:tc>
          <w:tcPr>
            <w:tcW w:w="2390" w:type="dxa"/>
            <w:vAlign w:val="bottom"/>
            <w:hideMark/>
          </w:tcPr>
          <w:p w14:paraId="74A6740A" w14:textId="77777777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39" w:type="dxa"/>
            <w:vAlign w:val="bottom"/>
          </w:tcPr>
          <w:p w14:paraId="30BE8BEF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90B23AC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5B643AC6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2F2FAE19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5336CBB3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  <w:vAlign w:val="bottom"/>
          </w:tcPr>
          <w:p w14:paraId="78316AF7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AE176E0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569A2DA4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73D5C43E" w14:textId="77777777" w:rsidR="00DE08DE" w:rsidRPr="008B562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6AD66C4B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F055722" w14:textId="77777777" w:rsidR="00DE08DE" w:rsidRPr="008B562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4AEC7DC1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DA13D1C" w14:textId="77777777" w:rsidR="00DE08DE" w:rsidRPr="008B562D" w:rsidRDefault="00DE08DE" w:rsidP="008B562D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E08DE" w:rsidRPr="009F0E67" w14:paraId="31411A99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0EB3527E" w14:textId="4F9E7BFB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เงินให้กู้ยืมระยะยาวแก่กิจการ</w:t>
            </w:r>
            <w:r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br/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ที่เกี่ยวข้องกัน</w:t>
            </w:r>
          </w:p>
        </w:tc>
        <w:tc>
          <w:tcPr>
            <w:tcW w:w="1039" w:type="dxa"/>
            <w:vAlign w:val="bottom"/>
          </w:tcPr>
          <w:p w14:paraId="10707282" w14:textId="0ECE2D49" w:rsidR="00DE08DE" w:rsidRPr="008B562D" w:rsidRDefault="00DE08DE" w:rsidP="00DE08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4E5AAAF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39D1E406" w14:textId="16ABFAFA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4259BF6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71DD07C7" w14:textId="6E38A965" w:rsidR="00DE08DE" w:rsidRPr="008B562D" w:rsidRDefault="00DE08DE" w:rsidP="00DE08DE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683</w:t>
            </w:r>
          </w:p>
        </w:tc>
        <w:tc>
          <w:tcPr>
            <w:tcW w:w="276" w:type="dxa"/>
            <w:vAlign w:val="bottom"/>
          </w:tcPr>
          <w:p w14:paraId="47804E36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0453D45" w14:textId="1C0BCA2C" w:rsidR="00DE08DE" w:rsidRPr="008B562D" w:rsidRDefault="00DE08DE" w:rsidP="00DE08D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683</w:t>
            </w:r>
          </w:p>
        </w:tc>
        <w:tc>
          <w:tcPr>
            <w:tcW w:w="272" w:type="dxa"/>
            <w:vAlign w:val="bottom"/>
          </w:tcPr>
          <w:p w14:paraId="1B4C36C4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55DDC79B" w14:textId="4F06A5A0" w:rsidR="00DE08DE" w:rsidRPr="008B562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3F6D4F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4514E08" w14:textId="004E6DFD" w:rsidR="00DE08DE" w:rsidRPr="008B562D" w:rsidRDefault="00DE08DE" w:rsidP="008B56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705</w:t>
            </w:r>
          </w:p>
        </w:tc>
        <w:tc>
          <w:tcPr>
            <w:tcW w:w="270" w:type="dxa"/>
            <w:vAlign w:val="bottom"/>
          </w:tcPr>
          <w:p w14:paraId="6E2B7D0B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68FDD1" w14:textId="78157769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705</w:t>
            </w:r>
          </w:p>
        </w:tc>
      </w:tr>
      <w:tr w:rsidR="00DE08DE" w:rsidRPr="009F0E67" w14:paraId="64AC5DA6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29A61EAC" w14:textId="77777777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39" w:type="dxa"/>
            <w:vAlign w:val="bottom"/>
          </w:tcPr>
          <w:p w14:paraId="64F38413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6D1EB3B4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4DE0E252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7574D37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7B3A0042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  <w:vAlign w:val="bottom"/>
          </w:tcPr>
          <w:p w14:paraId="7B28D68A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8BB61FE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77AB42D5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002FE55C" w14:textId="77777777" w:rsidR="00DE08DE" w:rsidRPr="008B562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487EB730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0469231" w14:textId="77777777" w:rsidR="00DE08DE" w:rsidRPr="008B562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6E633D49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0331167" w14:textId="77777777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E08DE" w:rsidRPr="009F0E67" w14:paraId="756086D4" w14:textId="77777777" w:rsidTr="00DE08DE">
        <w:trPr>
          <w:trHeight w:val="593"/>
        </w:trPr>
        <w:tc>
          <w:tcPr>
            <w:tcW w:w="2390" w:type="dxa"/>
            <w:vAlign w:val="bottom"/>
            <w:hideMark/>
          </w:tcPr>
          <w:p w14:paraId="458858C1" w14:textId="444A6766" w:rsidR="00DE08DE" w:rsidRPr="009F0E67" w:rsidRDefault="00DE08DE" w:rsidP="00DE08D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90" w:hanging="142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ตราสารทุนที่ไม่อยู่ใน</w:t>
            </w:r>
            <w:r>
              <w:rPr>
                <w:rFonts w:asciiTheme="majorBidi" w:hAnsiTheme="majorBidi" w:cstheme="majorBidi"/>
                <w:sz w:val="21"/>
                <w:szCs w:val="21"/>
                <w:cs/>
              </w:rPr>
              <w:br/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 </w:t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ความต้องการของตลาด</w:t>
            </w:r>
          </w:p>
        </w:tc>
        <w:tc>
          <w:tcPr>
            <w:tcW w:w="1039" w:type="dxa"/>
            <w:vAlign w:val="bottom"/>
          </w:tcPr>
          <w:p w14:paraId="1AC1B1BE" w14:textId="5ABCA8E5" w:rsidR="00DE08DE" w:rsidRPr="008B562D" w:rsidRDefault="00DE08DE" w:rsidP="00DE08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3CC8065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27666947" w14:textId="12A84C6F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EE18051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4C046DC1" w14:textId="5D88FFBC" w:rsidR="00DE08DE" w:rsidRPr="008B562D" w:rsidRDefault="00DE08DE" w:rsidP="00DE08DE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2</w:t>
            </w:r>
          </w:p>
        </w:tc>
        <w:tc>
          <w:tcPr>
            <w:tcW w:w="276" w:type="dxa"/>
            <w:vAlign w:val="bottom"/>
          </w:tcPr>
          <w:p w14:paraId="60F36625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4A27BE5" w14:textId="6BC7BF16" w:rsidR="00DE08DE" w:rsidRPr="008B562D" w:rsidRDefault="00DE08DE" w:rsidP="00DE08D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2</w:t>
            </w:r>
          </w:p>
        </w:tc>
        <w:tc>
          <w:tcPr>
            <w:tcW w:w="272" w:type="dxa"/>
            <w:vAlign w:val="bottom"/>
          </w:tcPr>
          <w:p w14:paraId="1877F3F5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4CD6C9E8" w14:textId="208D0116" w:rsidR="00DE08DE" w:rsidRPr="008B562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0CA331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ADD8DCD" w14:textId="37C25330" w:rsidR="00DE08DE" w:rsidRPr="008B562D" w:rsidRDefault="00DE08DE" w:rsidP="008B56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5095ED1B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2B5F38F" w14:textId="38BFD0A5" w:rsidR="00DE08DE" w:rsidRPr="008B562D" w:rsidRDefault="008B562D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DE08DE" w:rsidRPr="009F0E67" w14:paraId="2B5E5DC3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13217B9D" w14:textId="77777777" w:rsidR="00DE08DE" w:rsidRPr="0026202E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068FEE9C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5AC18F77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4EA9BC4B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60A970F2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F5EDCBD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  <w:vAlign w:val="bottom"/>
          </w:tcPr>
          <w:p w14:paraId="55471CEB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42D508B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7977B0EB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7FCB320F" w14:textId="77777777" w:rsidR="00DE08DE" w:rsidRPr="008B562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314C720B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CBFEEEE" w14:textId="77777777" w:rsidR="00DE08DE" w:rsidRPr="008B562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4A3DFF9F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47844476" w14:textId="77777777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E08DE" w:rsidRPr="009F0E67" w14:paraId="7D9D20CC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5E3FC8A5" w14:textId="77777777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39" w:type="dxa"/>
            <w:vAlign w:val="bottom"/>
          </w:tcPr>
          <w:p w14:paraId="500154BB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5E1C6E43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03BEE280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D03FA07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C9BBADB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6" w:type="dxa"/>
            <w:vAlign w:val="bottom"/>
          </w:tcPr>
          <w:p w14:paraId="6D5C3501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56A5237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2" w:type="dxa"/>
            <w:vAlign w:val="bottom"/>
          </w:tcPr>
          <w:p w14:paraId="5AE0BC5B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7AA6C79F" w14:textId="77777777" w:rsidR="00DE08DE" w:rsidRPr="008B562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6B45136C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4070F64" w14:textId="77777777" w:rsidR="00DE08DE" w:rsidRPr="008B562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2DE66498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AADD8F5" w14:textId="77777777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E08DE" w:rsidRPr="009F0E67" w14:paraId="159D661E" w14:textId="77777777" w:rsidTr="00DE08DE">
        <w:trPr>
          <w:trHeight w:val="263"/>
        </w:trPr>
        <w:tc>
          <w:tcPr>
            <w:tcW w:w="2390" w:type="dxa"/>
            <w:vAlign w:val="bottom"/>
            <w:hideMark/>
          </w:tcPr>
          <w:p w14:paraId="4475C96F" w14:textId="77777777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39" w:type="dxa"/>
            <w:vAlign w:val="bottom"/>
          </w:tcPr>
          <w:p w14:paraId="75BD7B2B" w14:textId="38576BE7" w:rsidR="00DE08DE" w:rsidRPr="008B562D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24</w:t>
            </w:r>
          </w:p>
        </w:tc>
        <w:tc>
          <w:tcPr>
            <w:tcW w:w="272" w:type="dxa"/>
            <w:vAlign w:val="bottom"/>
          </w:tcPr>
          <w:p w14:paraId="012B0448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6A4FE1BF" w14:textId="0CD33CAF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159440F2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738C39B6" w14:textId="1ECBCF28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658EE4FD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5F3B113" w14:textId="503E76D3" w:rsidR="00DE08DE" w:rsidRPr="008B562D" w:rsidRDefault="00DE08DE" w:rsidP="00DE08D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24</w:t>
            </w:r>
          </w:p>
        </w:tc>
        <w:tc>
          <w:tcPr>
            <w:tcW w:w="272" w:type="dxa"/>
            <w:vAlign w:val="bottom"/>
          </w:tcPr>
          <w:p w14:paraId="60DD06B5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1A5741AC" w14:textId="54B2F8B3" w:rsidR="00DE08DE" w:rsidRPr="008B562D" w:rsidRDefault="00DE08DE" w:rsidP="008B562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24</w:t>
            </w:r>
          </w:p>
        </w:tc>
        <w:tc>
          <w:tcPr>
            <w:tcW w:w="270" w:type="dxa"/>
            <w:vAlign w:val="bottom"/>
          </w:tcPr>
          <w:p w14:paraId="207F16E3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69DCD2B" w14:textId="087C8AA4" w:rsidR="00DE08DE" w:rsidRPr="008B562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ED4C822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340E8E34" w14:textId="0FEB257D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</w:rPr>
              <w:t>24</w:t>
            </w:r>
          </w:p>
        </w:tc>
      </w:tr>
      <w:tr w:rsidR="00DE08DE" w:rsidRPr="009F0E67" w14:paraId="0A664C6D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52634CA9" w14:textId="77777777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หุ้นกู้</w:t>
            </w:r>
          </w:p>
        </w:tc>
        <w:tc>
          <w:tcPr>
            <w:tcW w:w="1039" w:type="dxa"/>
            <w:vAlign w:val="bottom"/>
          </w:tcPr>
          <w:p w14:paraId="4680DF56" w14:textId="220F0846" w:rsidR="00DE08DE" w:rsidRPr="008B562D" w:rsidRDefault="00DE08DE" w:rsidP="00DE08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5904CE51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286BDEBB" w14:textId="35BD18FB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D4C7596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0947EA8A" w14:textId="3EB903C6" w:rsidR="00DE08DE" w:rsidRPr="008B562D" w:rsidRDefault="00DE08DE" w:rsidP="00DE08DE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4,998</w:t>
            </w:r>
          </w:p>
        </w:tc>
        <w:tc>
          <w:tcPr>
            <w:tcW w:w="276" w:type="dxa"/>
            <w:vAlign w:val="bottom"/>
          </w:tcPr>
          <w:p w14:paraId="26FD6AF4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2FCDCAB" w14:textId="27940275" w:rsidR="00DE08DE" w:rsidRPr="008B562D" w:rsidRDefault="00DE08DE" w:rsidP="00DE08D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4,</w:t>
            </w:r>
            <w:r w:rsidRPr="008B562D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998</w:t>
            </w:r>
          </w:p>
        </w:tc>
        <w:tc>
          <w:tcPr>
            <w:tcW w:w="272" w:type="dxa"/>
            <w:vAlign w:val="bottom"/>
          </w:tcPr>
          <w:p w14:paraId="19AA77A5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3BBCC185" w14:textId="551296CF" w:rsidR="00DE08DE" w:rsidRPr="008B562D" w:rsidRDefault="00DE08DE" w:rsidP="008B562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5,023</w:t>
            </w:r>
          </w:p>
        </w:tc>
        <w:tc>
          <w:tcPr>
            <w:tcW w:w="270" w:type="dxa"/>
            <w:vAlign w:val="bottom"/>
          </w:tcPr>
          <w:p w14:paraId="5358D738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455943" w14:textId="6BBE96AE" w:rsidR="00DE08DE" w:rsidRPr="008B562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7E119F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76AFAB" w14:textId="7C65A28B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5,023</w:t>
            </w:r>
          </w:p>
        </w:tc>
      </w:tr>
      <w:tr w:rsidR="00DE08DE" w:rsidRPr="009F0E67" w14:paraId="66A0F94A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23FC3B96" w14:textId="674EAB33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3269CC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หนี้สินอนุพันธ์</w:t>
            </w:r>
          </w:p>
        </w:tc>
        <w:tc>
          <w:tcPr>
            <w:tcW w:w="1039" w:type="dxa"/>
            <w:vAlign w:val="bottom"/>
          </w:tcPr>
          <w:p w14:paraId="1E86ABF5" w14:textId="10B1E9A3" w:rsidR="00DE08DE" w:rsidRPr="008B562D" w:rsidRDefault="00DE08DE" w:rsidP="00DE08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F7F8DE7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4B739DBA" w14:textId="4677C4B4" w:rsidR="00DE08DE" w:rsidRPr="008B562D" w:rsidRDefault="00DE08DE" w:rsidP="00DE08D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272" w:type="dxa"/>
            <w:vAlign w:val="bottom"/>
          </w:tcPr>
          <w:p w14:paraId="2D76B500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3E0A7EF7" w14:textId="5B13556F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33B5ABE3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B8FFB5B" w14:textId="0FC17392" w:rsidR="00DE08DE" w:rsidRPr="008B562D" w:rsidRDefault="00DE08DE" w:rsidP="00DE08D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272" w:type="dxa"/>
            <w:vAlign w:val="bottom"/>
          </w:tcPr>
          <w:p w14:paraId="3DAAAE5F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57F043F5" w14:textId="0FB72A89" w:rsidR="00DE08DE" w:rsidRPr="008B562D" w:rsidRDefault="00DE08DE" w:rsidP="008B562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270" w:type="dxa"/>
            <w:vAlign w:val="bottom"/>
          </w:tcPr>
          <w:p w14:paraId="376BF8DA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369DC9" w14:textId="4EF5A671" w:rsidR="00DE08DE" w:rsidRPr="008B562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4FF2A5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1CA0D8" w14:textId="1606DB7E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</w:tr>
      <w:tr w:rsidR="00DE08DE" w:rsidRPr="009F0E67" w14:paraId="56BBEA0E" w14:textId="77777777" w:rsidTr="00DE08DE">
        <w:trPr>
          <w:trHeight w:val="67"/>
        </w:trPr>
        <w:tc>
          <w:tcPr>
            <w:tcW w:w="2390" w:type="dxa"/>
            <w:vAlign w:val="bottom"/>
          </w:tcPr>
          <w:p w14:paraId="118EADFE" w14:textId="77777777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39" w:type="dxa"/>
            <w:vAlign w:val="bottom"/>
          </w:tcPr>
          <w:p w14:paraId="29B5AC30" w14:textId="1709D015" w:rsidR="00DE08DE" w:rsidRPr="008B562D" w:rsidRDefault="00DE08DE" w:rsidP="00DE08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99B68C8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1A0F951A" w14:textId="6E8073AB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62D7D51E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0D17D577" w14:textId="152D54BC" w:rsidR="00DE08DE" w:rsidRPr="008B562D" w:rsidRDefault="00DE08DE" w:rsidP="00DE08DE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26</w:t>
            </w:r>
          </w:p>
        </w:tc>
        <w:tc>
          <w:tcPr>
            <w:tcW w:w="276" w:type="dxa"/>
            <w:vAlign w:val="bottom"/>
          </w:tcPr>
          <w:p w14:paraId="6664E97B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485DF6D0" w14:textId="4F3103A9" w:rsidR="00DE08DE" w:rsidRPr="008B562D" w:rsidRDefault="00DE08DE" w:rsidP="00DE08D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26</w:t>
            </w:r>
          </w:p>
        </w:tc>
        <w:tc>
          <w:tcPr>
            <w:tcW w:w="272" w:type="dxa"/>
            <w:vAlign w:val="bottom"/>
          </w:tcPr>
          <w:p w14:paraId="57D26F50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3F054387" w14:textId="663177BF" w:rsidR="00DE08DE" w:rsidRPr="008B562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47FC685C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93C74DA" w14:textId="2FC778F6" w:rsidR="00DE08DE" w:rsidRPr="008B562D" w:rsidRDefault="00DE08DE" w:rsidP="008B56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25</w:t>
            </w:r>
          </w:p>
        </w:tc>
        <w:tc>
          <w:tcPr>
            <w:tcW w:w="270" w:type="dxa"/>
            <w:vAlign w:val="bottom"/>
          </w:tcPr>
          <w:p w14:paraId="5F5BAA75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A72D7C" w14:textId="2C49F884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25</w:t>
            </w:r>
          </w:p>
        </w:tc>
      </w:tr>
      <w:tr w:rsidR="00DE08DE" w:rsidRPr="009F0E67" w14:paraId="55057A58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020F0590" w14:textId="77777777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15551D10" w14:textId="77777777" w:rsidR="00DE08DE" w:rsidRPr="008B562D" w:rsidDel="00F44DAC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7D48A7AF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6755D03E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6222DB79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6E4AA1F2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4033BDD2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C05F357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2B55001D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76F21227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FAF5628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4891D44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B348049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82A4E69" w14:textId="77777777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DE08DE" w:rsidRPr="009F0E67" w14:paraId="3F8C3522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55B7A997" w14:textId="193A100F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ณ วันที่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31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ธันวาคม 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>5</w:t>
            </w:r>
          </w:p>
        </w:tc>
        <w:tc>
          <w:tcPr>
            <w:tcW w:w="1039" w:type="dxa"/>
            <w:vAlign w:val="bottom"/>
          </w:tcPr>
          <w:p w14:paraId="01F1EF22" w14:textId="77777777" w:rsidR="00DE08DE" w:rsidRPr="008B562D" w:rsidDel="00F44DAC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396FA6B2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0B5ACF1D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35C84ADA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5FEC5354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084597F5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0E34EB1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B4EE172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7C2BCA12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F417D0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D426964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D21193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0F8EBA0" w14:textId="77777777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DE08DE" w:rsidRPr="009F0E67" w14:paraId="4709D727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12B8C5B5" w14:textId="6386CAA4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39" w:type="dxa"/>
            <w:vAlign w:val="bottom"/>
          </w:tcPr>
          <w:p w14:paraId="55857E87" w14:textId="77777777" w:rsidR="00DE08DE" w:rsidRPr="008B562D" w:rsidDel="00F44DAC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7D53EFB5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181FFDD3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E593FED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60F62A62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5EC4CFC9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F643839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02CDB342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2862A892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E9A85A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DEC8831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31B79C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C5DC698" w14:textId="77777777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DE08DE" w:rsidRPr="009F0E67" w14:paraId="29381BD4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437E71BD" w14:textId="096E7450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90" w:hanging="178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เงินให้กู้ยืมระยะยาวแก่กิจการ</w:t>
            </w:r>
            <w:r>
              <w:rPr>
                <w:rFonts w:asciiTheme="majorBidi" w:hAnsiTheme="majorBidi" w:cstheme="majorBidi"/>
                <w:sz w:val="21"/>
                <w:szCs w:val="21"/>
                <w:lang w:val="en-GB"/>
              </w:rPr>
              <w:br/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ที่เกี่ยวข้องกัน</w:t>
            </w:r>
          </w:p>
        </w:tc>
        <w:tc>
          <w:tcPr>
            <w:tcW w:w="1039" w:type="dxa"/>
            <w:vAlign w:val="bottom"/>
          </w:tcPr>
          <w:p w14:paraId="64DE3AFF" w14:textId="2923771E" w:rsidR="00DE08DE" w:rsidRPr="008B562D" w:rsidDel="00F44DAC" w:rsidRDefault="00DE08DE" w:rsidP="00DE08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C8A3296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1CC37831" w14:textId="509D7431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11E69F29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57749394" w14:textId="7092A66C" w:rsidR="00DE08DE" w:rsidRPr="008B562D" w:rsidRDefault="00305A1B" w:rsidP="00DE08DE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1,039</w:t>
            </w:r>
          </w:p>
        </w:tc>
        <w:tc>
          <w:tcPr>
            <w:tcW w:w="276" w:type="dxa"/>
            <w:vAlign w:val="bottom"/>
          </w:tcPr>
          <w:p w14:paraId="2E4E6AA3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115DA8D6" w14:textId="684C9B6E" w:rsidR="00DE08DE" w:rsidRPr="008B562D" w:rsidDel="005765CD" w:rsidRDefault="00305A1B" w:rsidP="00DE08D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1,039</w:t>
            </w:r>
          </w:p>
        </w:tc>
        <w:tc>
          <w:tcPr>
            <w:tcW w:w="272" w:type="dxa"/>
            <w:vAlign w:val="bottom"/>
          </w:tcPr>
          <w:p w14:paraId="5122E75E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4312E1E2" w14:textId="3320EB95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467061AF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605475" w14:textId="2544DFA6" w:rsidR="00DE08DE" w:rsidRPr="008B562D" w:rsidDel="005765CD" w:rsidRDefault="00305A1B" w:rsidP="008B56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1,074</w:t>
            </w:r>
          </w:p>
        </w:tc>
        <w:tc>
          <w:tcPr>
            <w:tcW w:w="270" w:type="dxa"/>
            <w:vAlign w:val="bottom"/>
          </w:tcPr>
          <w:p w14:paraId="6A94FD32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0C24832" w14:textId="5846B31A" w:rsidR="00DE08DE" w:rsidRPr="008B562D" w:rsidRDefault="00305A1B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1,074</w:t>
            </w:r>
          </w:p>
        </w:tc>
      </w:tr>
      <w:tr w:rsidR="00DE08DE" w:rsidRPr="009F0E67" w14:paraId="3510CCE8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2168034B" w14:textId="4A301E27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039" w:type="dxa"/>
            <w:vAlign w:val="bottom"/>
          </w:tcPr>
          <w:p w14:paraId="2E5327F1" w14:textId="77777777" w:rsidR="00DE08DE" w:rsidRPr="008B562D" w:rsidDel="00F44DAC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47301E45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1C060F1E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2F7EA168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802CC67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0E68590C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42CDBBA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7F65B84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2121B4D7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5236670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A1D915B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5E3284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7C4BF5B" w14:textId="77777777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DE08DE" w:rsidRPr="009F0E67" w14:paraId="327C8482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3301A74B" w14:textId="77777777" w:rsidR="00DE08DE" w:rsidRPr="009F0E67" w:rsidRDefault="00DE08DE" w:rsidP="00DE08DE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num" w:pos="165"/>
              </w:tabs>
              <w:ind w:left="160" w:right="-90" w:hanging="160"/>
              <w:rPr>
                <w:rFonts w:asciiTheme="majorBidi" w:hAnsiTheme="majorBidi" w:cstheme="majorBidi"/>
                <w:sz w:val="21"/>
                <w:szCs w:val="21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ตราสารทุนที่ไม่อยู่ใน</w:t>
            </w:r>
          </w:p>
          <w:p w14:paraId="07179BE9" w14:textId="617BBC04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</w:rPr>
              <w:tab/>
            </w:r>
            <w:r w:rsidRPr="009F0E67">
              <w:rPr>
                <w:rFonts w:asciiTheme="majorBidi" w:hAnsiTheme="majorBidi" w:cstheme="majorBidi"/>
                <w:sz w:val="21"/>
                <w:szCs w:val="21"/>
                <w:cs/>
              </w:rPr>
              <w:t>ความต้องการของตลาด</w:t>
            </w:r>
          </w:p>
        </w:tc>
        <w:tc>
          <w:tcPr>
            <w:tcW w:w="1039" w:type="dxa"/>
            <w:vAlign w:val="bottom"/>
          </w:tcPr>
          <w:p w14:paraId="2FC4E661" w14:textId="62E8C223" w:rsidR="00DE08DE" w:rsidRPr="008B562D" w:rsidDel="00F44DAC" w:rsidRDefault="00DE08DE" w:rsidP="00DE08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2FC6DB93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7AE2630D" w14:textId="166CAD02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59FEE2F5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255A6F3" w14:textId="6235D59B" w:rsidR="00DE08DE" w:rsidRPr="008B562D" w:rsidRDefault="00DE08DE" w:rsidP="00DE08DE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276" w:type="dxa"/>
            <w:vAlign w:val="bottom"/>
          </w:tcPr>
          <w:p w14:paraId="4AF278DD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313A627" w14:textId="465077C5" w:rsidR="00DE08DE" w:rsidRPr="008B562D" w:rsidDel="005765CD" w:rsidRDefault="00DE08DE" w:rsidP="00DE08D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  <w:tc>
          <w:tcPr>
            <w:tcW w:w="272" w:type="dxa"/>
            <w:vAlign w:val="bottom"/>
          </w:tcPr>
          <w:p w14:paraId="33DA0747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4E55F1DA" w14:textId="5F08C9CE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522C27D6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3012F50" w14:textId="0D43B23E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5F80B91F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84AC8C8" w14:textId="66C7EB42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2</w:t>
            </w:r>
          </w:p>
        </w:tc>
      </w:tr>
      <w:tr w:rsidR="00DE08DE" w:rsidRPr="009F0E67" w14:paraId="1FB72004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3352F6F5" w14:textId="77777777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10D8D179" w14:textId="77777777" w:rsidR="00DE08DE" w:rsidRPr="008B562D" w:rsidDel="00F44DAC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68E8D8D6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47D36754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42FD656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0A3E6C66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17D13FA7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1839ECB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16FA345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72D75984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9219C9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1F3FF2C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911BF0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1E9C80A" w14:textId="77777777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DE08DE" w:rsidRPr="009F0E67" w14:paraId="3040C139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48C72D3A" w14:textId="3BBA2D5A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39" w:type="dxa"/>
            <w:vAlign w:val="bottom"/>
          </w:tcPr>
          <w:p w14:paraId="1C1EEB68" w14:textId="77777777" w:rsidR="00DE08DE" w:rsidRPr="008B562D" w:rsidDel="00F44DAC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6939A662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63B0E0E1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13B00B6E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63B33FD1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6EA4325A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C2CA972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486D52E7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2512559D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6B3EE0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C580538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CD1A20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626FFCF0" w14:textId="77777777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DE08DE" w:rsidRPr="009F0E67" w14:paraId="7F78CCFD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50FA743C" w14:textId="706AB42D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39" w:type="dxa"/>
            <w:vAlign w:val="bottom"/>
          </w:tcPr>
          <w:p w14:paraId="3349F5DE" w14:textId="488F246C" w:rsidR="00DE08DE" w:rsidRPr="008B562D" w:rsidDel="00F44DAC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60</w:t>
            </w:r>
          </w:p>
        </w:tc>
        <w:tc>
          <w:tcPr>
            <w:tcW w:w="272" w:type="dxa"/>
            <w:vAlign w:val="bottom"/>
          </w:tcPr>
          <w:p w14:paraId="376A17D8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7C219D45" w14:textId="367529AA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309B5E2C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53788C6F" w14:textId="47CC1DD9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6" w:type="dxa"/>
            <w:vAlign w:val="bottom"/>
          </w:tcPr>
          <w:p w14:paraId="52B05EFB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5338A929" w14:textId="7CA1E56B" w:rsidR="00DE08DE" w:rsidRPr="008B562D" w:rsidDel="005765CD" w:rsidRDefault="00DE08DE" w:rsidP="00DE08D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60</w:t>
            </w:r>
          </w:p>
        </w:tc>
        <w:tc>
          <w:tcPr>
            <w:tcW w:w="272" w:type="dxa"/>
            <w:vAlign w:val="bottom"/>
          </w:tcPr>
          <w:p w14:paraId="3FBE6BE7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073E46E0" w14:textId="7668A7C3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7B31BD90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423460" w14:textId="11C19236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0CE0127B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B31B6BA" w14:textId="52A20791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60</w:t>
            </w:r>
          </w:p>
        </w:tc>
      </w:tr>
      <w:tr w:rsidR="00DE08DE" w:rsidRPr="009F0E67" w14:paraId="60644929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06C84234" w14:textId="4C4DFF0C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หุ้นกู้</w:t>
            </w:r>
          </w:p>
        </w:tc>
        <w:tc>
          <w:tcPr>
            <w:tcW w:w="1039" w:type="dxa"/>
            <w:vAlign w:val="bottom"/>
          </w:tcPr>
          <w:p w14:paraId="4BA08301" w14:textId="673E5BB4" w:rsidR="00DE08DE" w:rsidRPr="008B562D" w:rsidDel="00F44DAC" w:rsidRDefault="00DE08DE" w:rsidP="00DE08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67CEAD74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7EE13126" w14:textId="5E50FB41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2027823B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26BBDBFD" w14:textId="63C3D7E9" w:rsidR="00DE08DE" w:rsidRPr="008B562D" w:rsidRDefault="00DE08DE" w:rsidP="00DE08DE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6,</w:t>
            </w: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998</w:t>
            </w:r>
          </w:p>
        </w:tc>
        <w:tc>
          <w:tcPr>
            <w:tcW w:w="276" w:type="dxa"/>
            <w:vAlign w:val="bottom"/>
          </w:tcPr>
          <w:p w14:paraId="0FF3487D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3309325" w14:textId="6B3EE3AD" w:rsidR="00DE08DE" w:rsidRPr="008B562D" w:rsidDel="005765CD" w:rsidRDefault="00DE08DE" w:rsidP="00DE08D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6,998</w:t>
            </w:r>
          </w:p>
        </w:tc>
        <w:tc>
          <w:tcPr>
            <w:tcW w:w="272" w:type="dxa"/>
            <w:vAlign w:val="bottom"/>
          </w:tcPr>
          <w:p w14:paraId="79899A9A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2EFCED93" w14:textId="5360ED3C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7,</w:t>
            </w:r>
            <w:r w:rsidRPr="008B562D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006</w:t>
            </w:r>
          </w:p>
        </w:tc>
        <w:tc>
          <w:tcPr>
            <w:tcW w:w="270" w:type="dxa"/>
            <w:vAlign w:val="bottom"/>
          </w:tcPr>
          <w:p w14:paraId="3832F2E6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59D3ADF" w14:textId="0A3F4150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4BE84445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288FDAF1" w14:textId="59342C13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7,006</w:t>
            </w:r>
          </w:p>
        </w:tc>
      </w:tr>
      <w:tr w:rsidR="00DE08DE" w:rsidRPr="009F0E67" w14:paraId="4728E7B3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69A49D3B" w14:textId="11EF2DF9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F0E6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39" w:type="dxa"/>
            <w:vAlign w:val="bottom"/>
          </w:tcPr>
          <w:p w14:paraId="6B30DD69" w14:textId="1FC352BF" w:rsidR="00DE08DE" w:rsidRPr="008B562D" w:rsidDel="00F44DAC" w:rsidRDefault="00DE08DE" w:rsidP="00DE08D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CAB0472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57D67AA1" w14:textId="234A2016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2" w:type="dxa"/>
            <w:vAlign w:val="bottom"/>
          </w:tcPr>
          <w:p w14:paraId="5A2B5DEF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4CBF85CC" w14:textId="6DBDB665" w:rsidR="00DE08DE" w:rsidRPr="008B562D" w:rsidRDefault="00DE08DE" w:rsidP="00DE08DE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34</w:t>
            </w:r>
          </w:p>
        </w:tc>
        <w:tc>
          <w:tcPr>
            <w:tcW w:w="276" w:type="dxa"/>
            <w:vAlign w:val="bottom"/>
          </w:tcPr>
          <w:p w14:paraId="6A7CB321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4CF0F8E4" w14:textId="220B28B2" w:rsidR="00DE08DE" w:rsidRPr="008B562D" w:rsidDel="005765CD" w:rsidRDefault="00DE08DE" w:rsidP="00DE08DE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34</w:t>
            </w:r>
          </w:p>
        </w:tc>
        <w:tc>
          <w:tcPr>
            <w:tcW w:w="272" w:type="dxa"/>
            <w:vAlign w:val="bottom"/>
          </w:tcPr>
          <w:p w14:paraId="53891EFD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4E76B9C9" w14:textId="26B2E116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3BC220BF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16F193A" w14:textId="232124B4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8B562D">
              <w:rPr>
                <w:rFonts w:asciiTheme="majorBidi" w:hAnsiTheme="majorBidi" w:cstheme="majorBidi" w:hint="cs"/>
                <w:sz w:val="21"/>
                <w:szCs w:val="21"/>
                <w:cs/>
              </w:rPr>
              <w:t>32</w:t>
            </w:r>
          </w:p>
        </w:tc>
        <w:tc>
          <w:tcPr>
            <w:tcW w:w="270" w:type="dxa"/>
            <w:vAlign w:val="bottom"/>
          </w:tcPr>
          <w:p w14:paraId="3E2797BE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FF52D6B" w14:textId="49F17A2F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8B562D">
              <w:rPr>
                <w:rFonts w:asciiTheme="majorBidi" w:hAnsiTheme="majorBidi" w:cstheme="majorBidi"/>
                <w:sz w:val="21"/>
                <w:szCs w:val="21"/>
              </w:rPr>
              <w:t>32</w:t>
            </w:r>
          </w:p>
        </w:tc>
      </w:tr>
      <w:tr w:rsidR="00DE08DE" w:rsidRPr="009F0E67" w14:paraId="675E1039" w14:textId="77777777" w:rsidTr="00DE08DE">
        <w:trPr>
          <w:trHeight w:val="263"/>
        </w:trPr>
        <w:tc>
          <w:tcPr>
            <w:tcW w:w="2390" w:type="dxa"/>
            <w:vAlign w:val="bottom"/>
          </w:tcPr>
          <w:p w14:paraId="500A55DD" w14:textId="77777777" w:rsidR="00DE08DE" w:rsidRPr="009F0E67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9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1039" w:type="dxa"/>
            <w:vAlign w:val="bottom"/>
          </w:tcPr>
          <w:p w14:paraId="378CCFAF" w14:textId="77777777" w:rsidR="00DE08DE" w:rsidRPr="008B562D" w:rsidDel="00F44DAC" w:rsidRDefault="00DE08DE" w:rsidP="00DE08DE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30084298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3" w:type="dxa"/>
            <w:vAlign w:val="bottom"/>
          </w:tcPr>
          <w:p w14:paraId="47EF88C6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2" w:type="dxa"/>
            <w:vAlign w:val="bottom"/>
          </w:tcPr>
          <w:p w14:paraId="4B5EFFAD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75" w:type="dxa"/>
            <w:vAlign w:val="bottom"/>
          </w:tcPr>
          <w:p w14:paraId="16837155" w14:textId="77777777" w:rsidR="00DE08DE" w:rsidRPr="008B562D" w:rsidRDefault="00DE08DE" w:rsidP="00DE08D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6" w:type="dxa"/>
            <w:vAlign w:val="bottom"/>
          </w:tcPr>
          <w:p w14:paraId="4B9F896B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4267A8E9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DC7C0B9" w14:textId="77777777" w:rsidR="00DE08DE" w:rsidRPr="008B562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8" w:type="dxa"/>
            <w:vAlign w:val="bottom"/>
          </w:tcPr>
          <w:p w14:paraId="13393707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00B567" w14:textId="77777777" w:rsidR="00DE08DE" w:rsidRPr="008B562D" w:rsidDel="005765CD" w:rsidRDefault="00DE08DE" w:rsidP="00DE08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73BEA30" w14:textId="77777777" w:rsidR="00DE08DE" w:rsidRPr="008B562D" w:rsidDel="005765CD" w:rsidRDefault="00DE08DE" w:rsidP="008B56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940F00" w14:textId="77777777" w:rsidR="00DE08DE" w:rsidRPr="008B562D" w:rsidRDefault="00DE08DE" w:rsidP="00DE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3B104B7E" w14:textId="77777777" w:rsidR="00DE08DE" w:rsidRPr="008B562D" w:rsidRDefault="00DE08DE" w:rsidP="008B5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43" w:right="-8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</w:tbl>
    <w:p w14:paraId="006013A9" w14:textId="641D94D6" w:rsidR="00437CD8" w:rsidRDefault="00437CD8"/>
    <w:p w14:paraId="009A2654" w14:textId="77777777" w:rsidR="004C1441" w:rsidRDefault="004C1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</w:pPr>
      <w:r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br w:type="page"/>
      </w:r>
    </w:p>
    <w:p w14:paraId="1ED16594" w14:textId="6F613E26" w:rsidR="003D323F" w:rsidRPr="0029384D" w:rsidRDefault="002F69E4" w:rsidP="00E610FA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  <w:r w:rsidRPr="0029384D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lastRenderedPageBreak/>
        <w:t>ตารางดังต่อไปนี้แสดงเทคนิคการประเมินมูลค่าของเครื่องมือทาง</w:t>
      </w:r>
      <w:r w:rsidRPr="00E57F2E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การเงิน</w:t>
      </w:r>
      <w:r w:rsidR="00E57F2E" w:rsidRPr="00E57F2E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ที่วัดมูลค่าด้วยราคายุติธรรม</w:t>
      </w:r>
      <w:r w:rsidRPr="00E57F2E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ในงบ</w:t>
      </w:r>
      <w:r w:rsidRPr="0029384D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แสดงฐานะการเงินในระหว่างงวด</w:t>
      </w:r>
    </w:p>
    <w:p w14:paraId="2B55D9E9" w14:textId="0CCC0B68" w:rsidR="00194BCB" w:rsidRPr="0029384D" w:rsidRDefault="00194BCB" w:rsidP="00194BC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5539FD" w:rsidRPr="0029384D" w14:paraId="0356125A" w14:textId="77777777" w:rsidTr="00120D34">
        <w:trPr>
          <w:tblHeader/>
        </w:trPr>
        <w:tc>
          <w:tcPr>
            <w:tcW w:w="2520" w:type="dxa"/>
            <w:hideMark/>
          </w:tcPr>
          <w:p w14:paraId="507FBB12" w14:textId="77777777" w:rsidR="005539FD" w:rsidRPr="0029384D" w:rsidRDefault="005539FD" w:rsidP="002777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29384D" w:rsidRDefault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44BF8B76" w14:textId="77777777" w:rsidR="005539FD" w:rsidRPr="0029384D" w:rsidRDefault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29384D" w14:paraId="4BD34426" w14:textId="77777777" w:rsidTr="00120D34">
        <w:tc>
          <w:tcPr>
            <w:tcW w:w="2520" w:type="dxa"/>
          </w:tcPr>
          <w:p w14:paraId="3269C227" w14:textId="747C1F28" w:rsidR="005539FD" w:rsidRPr="0029384D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29384D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EC377AF" w14:textId="14624D7D" w:rsidR="005539FD" w:rsidRPr="0029384D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FE6FAD" w:rsidRPr="0029384D" w14:paraId="10272870" w14:textId="77777777" w:rsidTr="00120D34">
        <w:tc>
          <w:tcPr>
            <w:tcW w:w="2520" w:type="dxa"/>
          </w:tcPr>
          <w:p w14:paraId="389E1C51" w14:textId="1F8E1942" w:rsidR="00FE6FAD" w:rsidRPr="0029384D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4B12718" w14:textId="77777777" w:rsidR="00FE6FAD" w:rsidRPr="0029384D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B358B20" w14:textId="54220D02" w:rsidR="00FE6FAD" w:rsidRPr="0029384D" w:rsidDel="000B4D2B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9384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="00DB4EC1" w:rsidRPr="0029384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29384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(Observable Market Data) </w:t>
            </w:r>
          </w:p>
        </w:tc>
      </w:tr>
    </w:tbl>
    <w:p w14:paraId="798D2065" w14:textId="77777777" w:rsidR="006C731B" w:rsidRPr="006C731B" w:rsidRDefault="006C731B" w:rsidP="006C731B">
      <w:pPr>
        <w:pStyle w:val="block"/>
        <w:spacing w:after="0" w:line="240" w:lineRule="auto"/>
        <w:ind w:right="-7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lang w:eastAsia="en-GB" w:bidi="th-TH"/>
        </w:rPr>
      </w:pPr>
    </w:p>
    <w:p w14:paraId="197D023F" w14:textId="7C4837AF" w:rsidR="00E57F2E" w:rsidRDefault="00E57F2E" w:rsidP="006C731B">
      <w:pPr>
        <w:pStyle w:val="block"/>
        <w:spacing w:after="0" w:line="240" w:lineRule="auto"/>
        <w:ind w:right="-7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lang w:eastAsia="en-GB" w:bidi="th-TH"/>
        </w:rPr>
      </w:pPr>
      <w:r w:rsidRPr="00530553">
        <w:rPr>
          <w:rFonts w:asciiTheme="majorBidi" w:hAnsiTheme="majorBidi" w:hint="cs"/>
          <w:b/>
          <w:bCs/>
          <w:i/>
          <w:iCs/>
          <w:spacing w:val="-4"/>
          <w:sz w:val="30"/>
          <w:szCs w:val="30"/>
          <w:cs/>
          <w:lang w:eastAsia="en-GB" w:bidi="th-TH"/>
        </w:rPr>
        <w:t>เครื่องมือ</w:t>
      </w:r>
      <w:r w:rsidR="00530553" w:rsidRPr="00530553">
        <w:rPr>
          <w:rFonts w:asciiTheme="majorBidi" w:hAnsiTheme="majorBidi" w:hint="cs"/>
          <w:b/>
          <w:bCs/>
          <w:i/>
          <w:iCs/>
          <w:spacing w:val="-4"/>
          <w:sz w:val="30"/>
          <w:szCs w:val="30"/>
          <w:cs/>
          <w:lang w:eastAsia="en-GB" w:bidi="th-TH"/>
        </w:rPr>
        <w:t>ทางการเงินที่วัดมูลค่าด้วยราคาทุนตัดจำหน่าย</w:t>
      </w:r>
    </w:p>
    <w:p w14:paraId="28B8BC98" w14:textId="77777777" w:rsidR="006C731B" w:rsidRPr="008244B9" w:rsidRDefault="006C731B" w:rsidP="006C731B">
      <w:pPr>
        <w:pStyle w:val="block"/>
        <w:spacing w:after="0" w:line="240" w:lineRule="auto"/>
        <w:ind w:right="-7"/>
        <w:jc w:val="both"/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  <w:lang w:val="en-US" w:eastAsia="en-GB" w:bidi="th-TH"/>
        </w:rPr>
      </w:pPr>
    </w:p>
    <w:p w14:paraId="7766304E" w14:textId="7E4B4A01" w:rsidR="00E57F2E" w:rsidRDefault="00E57F2E" w:rsidP="00E57F2E">
      <w:pPr>
        <w:pStyle w:val="block"/>
        <w:spacing w:line="240" w:lineRule="auto"/>
        <w:ind w:right="-7"/>
        <w:jc w:val="both"/>
        <w:rPr>
          <w:rFonts w:asciiTheme="majorBidi" w:hAnsiTheme="majorBidi"/>
          <w:spacing w:val="-4"/>
          <w:sz w:val="30"/>
          <w:szCs w:val="30"/>
          <w:lang w:eastAsia="en-GB" w:bidi="th-TH"/>
        </w:rPr>
      </w:pP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กลุ่มบริษัทพิจารณามูลค่ายุติธรรม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ระดับ</w:t>
      </w:r>
      <w:r w:rsidR="00530553">
        <w:rPr>
          <w:rFonts w:asciiTheme="majorBidi" w:hAnsiTheme="majorBidi"/>
          <w:spacing w:val="-4"/>
          <w:sz w:val="30"/>
          <w:szCs w:val="30"/>
          <w:lang w:val="en-US" w:eastAsia="en-GB" w:bidi="th-TH"/>
        </w:rPr>
        <w:t xml:space="preserve"> 2 </w:t>
      </w:r>
      <w:r>
        <w:rPr>
          <w:rFonts w:asciiTheme="majorBidi" w:hAnsiTheme="majorBidi" w:hint="cs"/>
          <w:spacing w:val="-4"/>
          <w:sz w:val="30"/>
          <w:szCs w:val="30"/>
          <w:cs/>
          <w:lang w:val="en-US" w:eastAsia="en-GB" w:bidi="th-TH"/>
        </w:rPr>
        <w:t>สำหรับหุ้นกู้โดยการคำนวณจากราคาซื้อขาย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ที่ประกาศอยู่ในสมาคมตลาด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ตราสารหน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ี้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ไทย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โดยใช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้ร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าคาปิด</w:t>
      </w:r>
      <w:r w:rsidRPr="00E57F2E">
        <w:rPr>
          <w:rFonts w:asciiTheme="majorBidi" w:hAnsiTheme="majorBidi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ณ</w:t>
      </w:r>
      <w:r w:rsidRPr="00E57F2E">
        <w:rPr>
          <w:rFonts w:asciiTheme="majorBidi" w:hAnsiTheme="majorBidi"/>
          <w:spacing w:val="-4"/>
          <w:sz w:val="30"/>
          <w:szCs w:val="30"/>
          <w:cs/>
          <w:lang w:eastAsia="en-GB" w:bidi="th-TH"/>
        </w:rPr>
        <w:t xml:space="preserve"> 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ว</w:t>
      </w:r>
      <w:r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ัน</w:t>
      </w:r>
      <w:r w:rsidRPr="00E57F2E">
        <w:rPr>
          <w:rFonts w:asciiTheme="majorBidi" w:hAnsiTheme="majorBidi" w:hint="cs"/>
          <w:spacing w:val="-4"/>
          <w:sz w:val="30"/>
          <w:szCs w:val="30"/>
          <w:cs/>
          <w:lang w:eastAsia="en-GB" w:bidi="th-TH"/>
        </w:rPr>
        <w:t>ที่รายงาน</w:t>
      </w: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3967A6" w:rsidRPr="008457DC" w14:paraId="151EDD52" w14:textId="77777777" w:rsidTr="000F1895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5EBC50E5" w14:textId="77777777" w:rsidR="003967A6" w:rsidRPr="008457DC" w:rsidRDefault="003967A6" w:rsidP="000F189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79784059" w14:textId="77777777" w:rsidR="003967A6" w:rsidRPr="008457DC" w:rsidRDefault="003967A6" w:rsidP="000F189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15498A66" w14:textId="77777777" w:rsidR="003967A6" w:rsidRPr="008457DC" w:rsidRDefault="003967A6" w:rsidP="000F189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414F2C78" w14:textId="77777777" w:rsidR="003967A6" w:rsidRPr="008457DC" w:rsidRDefault="003967A6" w:rsidP="000F18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1569C107" w14:textId="77777777" w:rsidR="003967A6" w:rsidRPr="008457DC" w:rsidRDefault="003967A6" w:rsidP="000F18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967A6" w:rsidRPr="008457DC" w14:paraId="4A1EC3A6" w14:textId="77777777" w:rsidTr="000F1895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5C1D59F8" w14:textId="77777777" w:rsidR="003967A6" w:rsidRPr="008457DC" w:rsidRDefault="003967A6" w:rsidP="000F18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ดสาม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6" w:type="dxa"/>
          </w:tcPr>
          <w:p w14:paraId="6D116E5C" w14:textId="77777777" w:rsidR="003967A6" w:rsidRPr="008457DC" w:rsidDel="005916DC" w:rsidRDefault="003967A6" w:rsidP="000F18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0C3B582" w14:textId="77777777" w:rsidR="003967A6" w:rsidRPr="008457DC" w:rsidRDefault="003967A6" w:rsidP="000F18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7F172041" w14:textId="77777777" w:rsidR="003967A6" w:rsidRPr="008457DC" w:rsidRDefault="003967A6" w:rsidP="000F189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353D4A43" w14:textId="77777777" w:rsidR="003967A6" w:rsidRPr="008457DC" w:rsidRDefault="003967A6" w:rsidP="000F189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0B56AE81" w14:textId="77777777" w:rsidR="003967A6" w:rsidRPr="008457DC" w:rsidRDefault="003967A6" w:rsidP="000F18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14D41" w14:textId="77777777" w:rsidR="003967A6" w:rsidRPr="008457DC" w:rsidRDefault="003967A6" w:rsidP="000F189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70AD678A" w14:textId="77777777" w:rsidR="003967A6" w:rsidRPr="008457DC" w:rsidRDefault="003967A6" w:rsidP="000F189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476A0A6D" w14:textId="77777777" w:rsidR="003967A6" w:rsidRPr="008457DC" w:rsidRDefault="003967A6" w:rsidP="000F1895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3967A6" w:rsidRPr="008457DC" w14:paraId="2C268F3E" w14:textId="77777777" w:rsidTr="000F1895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19449F28" w14:textId="77777777" w:rsidR="003967A6" w:rsidRPr="008457DC" w:rsidRDefault="003967A6" w:rsidP="000F18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89A91ED" w14:textId="77777777" w:rsidR="003967A6" w:rsidRPr="008457DC" w:rsidRDefault="003967A6" w:rsidP="000F18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5CDD2D7A" w14:textId="77777777" w:rsidR="003967A6" w:rsidRPr="008457DC" w:rsidRDefault="003967A6" w:rsidP="000F18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967A6" w:rsidRPr="008457DC" w14:paraId="786CE772" w14:textId="77777777" w:rsidTr="00323981">
        <w:trPr>
          <w:cantSplit/>
          <w:trHeight w:val="364"/>
        </w:trPr>
        <w:tc>
          <w:tcPr>
            <w:tcW w:w="4230" w:type="dxa"/>
            <w:vAlign w:val="center"/>
          </w:tcPr>
          <w:p w14:paraId="5E5202E8" w14:textId="77777777" w:rsidR="003967A6" w:rsidRPr="008457DC" w:rsidRDefault="003967A6" w:rsidP="00351921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  <w:vAlign w:val="center"/>
          </w:tcPr>
          <w:p w14:paraId="0B465FC4" w14:textId="77777777" w:rsidR="003967A6" w:rsidRPr="008457DC" w:rsidRDefault="003967A6" w:rsidP="00351921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5D4A1BF" w14:textId="30F1AE1D" w:rsidR="003967A6" w:rsidRPr="008457DC" w:rsidRDefault="00323981" w:rsidP="009B6777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694DD10F" w14:textId="77777777" w:rsidR="003967A6" w:rsidRPr="008457DC" w:rsidRDefault="003967A6" w:rsidP="0035192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695A20E3" w14:textId="64277E41" w:rsidR="003967A6" w:rsidRPr="008457DC" w:rsidRDefault="009B6777" w:rsidP="009B677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3981">
              <w:rPr>
                <w:rFonts w:asciiTheme="majorBidi" w:hAnsiTheme="majorBidi" w:cstheme="majorBidi"/>
                <w:sz w:val="30"/>
                <w:szCs w:val="30"/>
              </w:rPr>
              <w:t>260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41AC88A5" w14:textId="77777777" w:rsidR="003967A6" w:rsidRPr="008457DC" w:rsidRDefault="003967A6" w:rsidP="0035192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02F62A" w14:textId="4E980688" w:rsidR="003967A6" w:rsidRPr="00D05048" w:rsidRDefault="00D05048" w:rsidP="00D05048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50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73AA6306" w14:textId="77777777" w:rsidR="003967A6" w:rsidRPr="00D05048" w:rsidRDefault="003967A6" w:rsidP="0035192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6AA5DF1A" w14:textId="288C2251" w:rsidR="003967A6" w:rsidRPr="00D05048" w:rsidRDefault="00D05048" w:rsidP="00D05048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50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(107)</w:t>
            </w:r>
          </w:p>
        </w:tc>
      </w:tr>
    </w:tbl>
    <w:p w14:paraId="7ED72C38" w14:textId="77777777" w:rsidR="003967A6" w:rsidRPr="006C731B" w:rsidRDefault="003967A6" w:rsidP="00A12125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pacing w:val="-4"/>
          <w:sz w:val="20"/>
          <w:cs/>
          <w:lang w:eastAsia="en-GB" w:bidi="th-TH"/>
        </w:rPr>
      </w:pP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15446E" w:rsidRPr="008457DC" w14:paraId="1FE9A770" w14:textId="77777777" w:rsidTr="00120D34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613E4B5A" w14:textId="12FF7EEF" w:rsidR="0015446E" w:rsidRPr="008457DC" w:rsidRDefault="0015446E" w:rsidP="0015446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4" w:name="_Hlk74905001"/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2DDD9B9B" w14:textId="77777777" w:rsidR="0015446E" w:rsidRPr="008457DC" w:rsidRDefault="0015446E" w:rsidP="004E6CC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29A74FF8" w14:textId="3D8962C9" w:rsidR="0015446E" w:rsidRPr="008457DC" w:rsidRDefault="0015446E" w:rsidP="004E6CC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12B39B96" w14:textId="7777777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0F648FB4" w14:textId="4D28CDF9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446E" w:rsidRPr="008457DC" w14:paraId="0EC2B793" w14:textId="77777777" w:rsidTr="006227F6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61C92C42" w14:textId="244EDA92" w:rsidR="0015446E" w:rsidRPr="008457DC" w:rsidRDefault="0015446E" w:rsidP="004E6CC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="00526E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</w:t>
            </w:r>
            <w:r w:rsidR="002476A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51C18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EA3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3901B9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EA3C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3901B9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E51C18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780B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6" w:type="dxa"/>
          </w:tcPr>
          <w:p w14:paraId="7DB3BF22" w14:textId="77777777" w:rsidR="0015446E" w:rsidRPr="008457DC" w:rsidDel="005916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73B86F6A" w14:textId="7777777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05971D4A" w14:textId="77777777" w:rsidR="0015446E" w:rsidRPr="008457DC" w:rsidRDefault="0015446E" w:rsidP="004E6CC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14B4307" w14:textId="77777777" w:rsidR="0015446E" w:rsidRPr="008457DC" w:rsidRDefault="0015446E" w:rsidP="004E6CC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0F571E4A" w14:textId="7777777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1BFF2" w14:textId="77777777" w:rsidR="0015446E" w:rsidRPr="008457DC" w:rsidRDefault="0015446E" w:rsidP="004E6CC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3B9D7032" w14:textId="77777777" w:rsidR="0015446E" w:rsidRPr="008457DC" w:rsidRDefault="0015446E" w:rsidP="004E6CC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1E5FA5E" w14:textId="77777777" w:rsidR="0015446E" w:rsidRPr="008457DC" w:rsidRDefault="0015446E" w:rsidP="004E6CC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15446E" w:rsidRPr="008457DC" w14:paraId="662C88F5" w14:textId="77777777" w:rsidTr="00120D34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5F094A8F" w14:textId="3172AB51" w:rsidR="0015446E" w:rsidRPr="008457DC" w:rsidRDefault="0015446E" w:rsidP="004E6CC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27E26B8" w14:textId="2FB3DA4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3CA0215C" w14:textId="77777777" w:rsidR="0015446E" w:rsidRPr="008457DC" w:rsidRDefault="0015446E" w:rsidP="004E6CC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A7DF6" w:rsidRPr="008457DC" w14:paraId="0F0DB45C" w14:textId="77777777" w:rsidTr="00386FB1">
        <w:trPr>
          <w:cantSplit/>
          <w:trHeight w:val="364"/>
        </w:trPr>
        <w:tc>
          <w:tcPr>
            <w:tcW w:w="4230" w:type="dxa"/>
          </w:tcPr>
          <w:p w14:paraId="558F1B3C" w14:textId="77777777" w:rsidR="0015446E" w:rsidRPr="008457DC" w:rsidRDefault="0015446E" w:rsidP="004E6CC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</w:tcPr>
          <w:p w14:paraId="6E14ACC7" w14:textId="21C992C9" w:rsidR="0015446E" w:rsidRPr="008457DC" w:rsidRDefault="0015446E" w:rsidP="004E6CCA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A354249" w14:textId="23315D2E" w:rsidR="0015446E" w:rsidRPr="008457DC" w:rsidRDefault="00780BA9" w:rsidP="004E6CC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181" w:type="dxa"/>
            <w:shd w:val="clear" w:color="auto" w:fill="auto"/>
          </w:tcPr>
          <w:p w14:paraId="583CA4E3" w14:textId="77777777" w:rsidR="0015446E" w:rsidRPr="008457DC" w:rsidRDefault="0015446E" w:rsidP="004E6C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298E856A" w14:textId="2A93AA36" w:rsidR="0015446E" w:rsidRPr="00780BA9" w:rsidRDefault="00780BA9" w:rsidP="004E6C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(321)</w:t>
            </w:r>
          </w:p>
        </w:tc>
        <w:tc>
          <w:tcPr>
            <w:tcW w:w="179" w:type="dxa"/>
            <w:shd w:val="clear" w:color="auto" w:fill="auto"/>
          </w:tcPr>
          <w:p w14:paraId="5BA0EB07" w14:textId="77777777" w:rsidR="0015446E" w:rsidRPr="008457DC" w:rsidRDefault="0015446E" w:rsidP="004E6C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655C3C" w14:textId="05B99864" w:rsidR="0015446E" w:rsidRPr="008457DC" w:rsidRDefault="00780BA9" w:rsidP="004E6CC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81" w:type="dxa"/>
            <w:shd w:val="clear" w:color="auto" w:fill="auto"/>
          </w:tcPr>
          <w:p w14:paraId="16904AD5" w14:textId="77777777" w:rsidR="0015446E" w:rsidRPr="008457DC" w:rsidRDefault="0015446E" w:rsidP="004E6C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8938979" w14:textId="3D134878" w:rsidR="0015446E" w:rsidRPr="008457DC" w:rsidRDefault="00780BA9" w:rsidP="004E6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bookmarkEnd w:id="4"/>
    </w:tbl>
    <w:p w14:paraId="67F2A6E7" w14:textId="77777777" w:rsidR="00530553" w:rsidRPr="006C731B" w:rsidRDefault="00530553" w:rsidP="00771B49">
      <w:pPr>
        <w:rPr>
          <w:rFonts w:asciiTheme="majorBidi" w:hAnsiTheme="majorBidi" w:cstheme="majorBidi"/>
          <w:cs/>
        </w:rPr>
      </w:pPr>
    </w:p>
    <w:p w14:paraId="0F592127" w14:textId="77777777" w:rsidR="00CA3C16" w:rsidRDefault="00CA3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F12A1F" w14:textId="26C5DA6C" w:rsidR="00B06AC9" w:rsidRPr="008457DC" w:rsidRDefault="00B06AC9" w:rsidP="00001FB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8457DC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ภาระผูกพัน</w:t>
      </w:r>
      <w:r w:rsidR="00001FBB" w:rsidRPr="008457DC">
        <w:rPr>
          <w:rFonts w:asciiTheme="majorBidi" w:hAnsiTheme="majorBidi" w:cstheme="majorBidi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1C480DA4" w14:textId="77777777" w:rsidR="00890F47" w:rsidRPr="006C731B" w:rsidRDefault="00890F47" w:rsidP="005C5A14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74"/>
        <w:gridCol w:w="1533"/>
        <w:gridCol w:w="374"/>
        <w:gridCol w:w="1531"/>
      </w:tblGrid>
      <w:tr w:rsidR="00C448CE" w:rsidRPr="008457DC" w14:paraId="1B1061E0" w14:textId="77777777" w:rsidTr="006E74CA">
        <w:trPr>
          <w:trHeight w:val="282"/>
          <w:tblHeader/>
        </w:trPr>
        <w:tc>
          <w:tcPr>
            <w:tcW w:w="3154" w:type="pct"/>
            <w:shd w:val="clear" w:color="auto" w:fill="auto"/>
            <w:vAlign w:val="bottom"/>
          </w:tcPr>
          <w:p w14:paraId="42139605" w14:textId="0FAC1314" w:rsidR="009608C2" w:rsidRPr="002C4E3E" w:rsidRDefault="009608C2" w:rsidP="002C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A3C08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A3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EA3C08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3C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EA3C08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3C08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A3C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46F0766" w14:textId="4A09767C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" w:type="pct"/>
            <w:vAlign w:val="bottom"/>
          </w:tcPr>
          <w:p w14:paraId="4A9BF5E1" w14:textId="77777777" w:rsidR="00C448CE" w:rsidRPr="008133D7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5C34A7C8" w14:textId="507077B6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6E74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94FA5" w:rsidRPr="008457DC" w14:paraId="5A2D5CAD" w14:textId="77777777" w:rsidTr="00894FA5">
        <w:trPr>
          <w:trHeight w:val="282"/>
          <w:tblHeader/>
        </w:trPr>
        <w:tc>
          <w:tcPr>
            <w:tcW w:w="3154" w:type="pct"/>
            <w:shd w:val="clear" w:color="auto" w:fill="auto"/>
          </w:tcPr>
          <w:p w14:paraId="11CB4E6F" w14:textId="77777777" w:rsidR="00894FA5" w:rsidRDefault="00894FA5" w:rsidP="00C44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6" w:type="pct"/>
            <w:gridSpan w:val="3"/>
            <w:shd w:val="clear" w:color="auto" w:fill="auto"/>
          </w:tcPr>
          <w:p w14:paraId="3DBC2002" w14:textId="4479CD17" w:rsidR="00894FA5" w:rsidRPr="008133D7" w:rsidRDefault="00894FA5" w:rsidP="00C44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448CE" w:rsidRPr="008457DC" w14:paraId="27DA13C8" w14:textId="3542AC88" w:rsidTr="006E74CA">
        <w:trPr>
          <w:trHeight w:val="352"/>
        </w:trPr>
        <w:tc>
          <w:tcPr>
            <w:tcW w:w="3154" w:type="pct"/>
            <w:shd w:val="clear" w:color="auto" w:fill="auto"/>
            <w:vAlign w:val="bottom"/>
          </w:tcPr>
          <w:p w14:paraId="5D73285D" w14:textId="77777777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5E06362" w14:textId="77777777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" w:type="pct"/>
            <w:vAlign w:val="bottom"/>
          </w:tcPr>
          <w:p w14:paraId="55864E50" w14:textId="77777777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4CC7CB96" w14:textId="2E67308D" w:rsidR="00C448CE" w:rsidRPr="008457DC" w:rsidRDefault="00C448CE" w:rsidP="001B6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48CE" w:rsidRPr="008457DC" w14:paraId="41E4422D" w14:textId="3FA22734" w:rsidTr="006E74CA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7435B4C6" w14:textId="77777777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4B64F6F5" w14:textId="77777777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547EA3BE" w14:textId="77777777" w:rsidR="00C448CE" w:rsidRPr="001B696F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1C0D362E" w14:textId="47BE4A8B" w:rsidR="00C448CE" w:rsidRPr="008457DC" w:rsidRDefault="00C448CE" w:rsidP="001B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6977" w:rsidRPr="008457DC" w14:paraId="2446436C" w14:textId="77777777" w:rsidTr="006E74CA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5ABC71DC" w14:textId="1CC1185F" w:rsidR="001D6977" w:rsidRPr="001D6977" w:rsidRDefault="001D6977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9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A68F2B2" w14:textId="36E18A62" w:rsidR="001D6977" w:rsidRPr="008457DC" w:rsidRDefault="001D6977" w:rsidP="00C6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01" w:type="pct"/>
            <w:vAlign w:val="bottom"/>
          </w:tcPr>
          <w:p w14:paraId="77334E1C" w14:textId="77777777" w:rsidR="001D6977" w:rsidRPr="001B696F" w:rsidRDefault="001D6977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064871E6" w14:textId="19498CCA" w:rsidR="001D6977" w:rsidRPr="008457DC" w:rsidRDefault="001D6977" w:rsidP="0010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C448CE" w:rsidRPr="008457DC" w14:paraId="283D9A5D" w14:textId="45AF268A" w:rsidTr="006E74CA">
        <w:trPr>
          <w:trHeight w:val="329"/>
        </w:trPr>
        <w:tc>
          <w:tcPr>
            <w:tcW w:w="3154" w:type="pct"/>
            <w:shd w:val="clear" w:color="auto" w:fill="auto"/>
            <w:vAlign w:val="bottom"/>
          </w:tcPr>
          <w:p w14:paraId="6CCB8C6A" w14:textId="77777777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57D6B711" w14:textId="5A76819B" w:rsidR="00C448CE" w:rsidRPr="008457DC" w:rsidRDefault="00263890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1" w:type="pct"/>
            <w:vAlign w:val="bottom"/>
          </w:tcPr>
          <w:p w14:paraId="425313D8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FFB56CC" w14:textId="248ED4DB" w:rsidR="00C448CE" w:rsidRPr="008457DC" w:rsidRDefault="001B696F" w:rsidP="001B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448CE" w:rsidRPr="008457DC" w14:paraId="55665402" w14:textId="77777777" w:rsidTr="006E74CA">
        <w:trPr>
          <w:trHeight w:val="329"/>
        </w:trPr>
        <w:tc>
          <w:tcPr>
            <w:tcW w:w="3154" w:type="pct"/>
            <w:shd w:val="clear" w:color="auto" w:fill="auto"/>
            <w:vAlign w:val="bottom"/>
          </w:tcPr>
          <w:p w14:paraId="45D8AC80" w14:textId="323262C3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45E937A" w14:textId="754FD660" w:rsidR="00C448CE" w:rsidRDefault="00263890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069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1" w:type="pct"/>
            <w:vAlign w:val="bottom"/>
          </w:tcPr>
          <w:p w14:paraId="25561243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72074B42" w14:textId="34EE71E7" w:rsidR="00C448CE" w:rsidRPr="008457DC" w:rsidRDefault="00106922" w:rsidP="0010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448CE" w:rsidRPr="008457DC" w14:paraId="4A54626E" w14:textId="5116B674" w:rsidTr="006E74CA">
        <w:trPr>
          <w:trHeight w:val="329"/>
        </w:trPr>
        <w:tc>
          <w:tcPr>
            <w:tcW w:w="3154" w:type="pct"/>
            <w:shd w:val="clear" w:color="auto" w:fill="auto"/>
            <w:vAlign w:val="bottom"/>
          </w:tcPr>
          <w:p w14:paraId="5E57BBD9" w14:textId="0CE81944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26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6CE5A68" w14:textId="622E80E2" w:rsidR="00C448CE" w:rsidRPr="008457DC" w:rsidRDefault="00263890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1" w:type="pct"/>
            <w:vAlign w:val="bottom"/>
          </w:tcPr>
          <w:p w14:paraId="5559BD1C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673DD655" w14:textId="107F1E9D" w:rsidR="00C448CE" w:rsidRPr="008457DC" w:rsidRDefault="001B696F" w:rsidP="001B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448CE" w:rsidRPr="008457DC" w14:paraId="5165D83E" w14:textId="2DC92556" w:rsidTr="006E74CA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1257EA39" w14:textId="77777777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15935" w14:textId="4B109D5C" w:rsidR="00C448CE" w:rsidRPr="008457DC" w:rsidRDefault="00106922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01" w:type="pct"/>
            <w:vAlign w:val="bottom"/>
          </w:tcPr>
          <w:p w14:paraId="71C2875A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E1CC42" w14:textId="300050CB" w:rsidR="00C448CE" w:rsidRPr="008457DC" w:rsidRDefault="00106922" w:rsidP="0099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  <w:tr w:rsidR="002D5F5C" w:rsidRPr="008457DC" w14:paraId="4206C1DB" w14:textId="77777777" w:rsidTr="00A03DE3">
        <w:trPr>
          <w:trHeight w:val="50"/>
        </w:trPr>
        <w:tc>
          <w:tcPr>
            <w:tcW w:w="3154" w:type="pct"/>
            <w:shd w:val="clear" w:color="auto" w:fill="auto"/>
            <w:vAlign w:val="bottom"/>
          </w:tcPr>
          <w:p w14:paraId="7C8A4407" w14:textId="77777777" w:rsidR="002D5F5C" w:rsidRPr="006C731B" w:rsidRDefault="002D5F5C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0BEB8" w14:textId="77777777" w:rsidR="002D5F5C" w:rsidRPr="00A03DE3" w:rsidRDefault="002D5F5C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1" w:type="pct"/>
            <w:vAlign w:val="bottom"/>
          </w:tcPr>
          <w:p w14:paraId="1D81948E" w14:textId="77777777" w:rsidR="002D5F5C" w:rsidRPr="00A03DE3" w:rsidRDefault="002D5F5C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CBACB" w14:textId="77777777" w:rsidR="002D5F5C" w:rsidRPr="00A03DE3" w:rsidRDefault="002D5F5C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448CE" w:rsidRPr="008457DC" w14:paraId="25307D9D" w14:textId="77777777" w:rsidTr="006E74CA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18D60525" w14:textId="3BFFB6AE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ภาระผูกพันตามสัญญาบริการคลาวด์และ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สัญญาค่าลิขสิทธิ์และบริการดูแลระบบ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59019BB" w14:textId="77777777" w:rsidR="00C448CE" w:rsidRPr="008457DC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312B2DC1" w14:textId="77777777" w:rsidR="00C448CE" w:rsidRPr="008457DC" w:rsidRDefault="00C448CE" w:rsidP="006E74CA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60870FE4" w14:textId="77777777" w:rsidR="00C448CE" w:rsidRPr="008457DC" w:rsidRDefault="00C448CE" w:rsidP="006E74CA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48CE" w:rsidRPr="008457DC" w14:paraId="4BAFB4AC" w14:textId="4A85F3A9" w:rsidTr="006E74CA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D2B6492" w14:textId="5C375AB5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23" w:type="pct"/>
            <w:tcBorders>
              <w:bottom w:val="nil"/>
            </w:tcBorders>
            <w:shd w:val="clear" w:color="auto" w:fill="auto"/>
            <w:vAlign w:val="bottom"/>
          </w:tcPr>
          <w:p w14:paraId="34BE335F" w14:textId="17C0E3F8" w:rsidR="00C448CE" w:rsidRPr="008457DC" w:rsidRDefault="00263890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01" w:type="pct"/>
            <w:vAlign w:val="bottom"/>
          </w:tcPr>
          <w:p w14:paraId="5F007A21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nil"/>
            </w:tcBorders>
            <w:shd w:val="clear" w:color="auto" w:fill="auto"/>
            <w:vAlign w:val="bottom"/>
          </w:tcPr>
          <w:p w14:paraId="56E28907" w14:textId="2140CB92" w:rsidR="00C448CE" w:rsidRPr="008457DC" w:rsidRDefault="002D5F5C" w:rsidP="0099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C448CE" w:rsidRPr="008457DC" w14:paraId="6C1F1F64" w14:textId="585A2647" w:rsidTr="00A03DE3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050E83F8" w14:textId="5555578F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8457D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96D87" w14:textId="48C7512C" w:rsidR="00C448CE" w:rsidRPr="008457DC" w:rsidRDefault="00263890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01" w:type="pct"/>
            <w:vAlign w:val="bottom"/>
          </w:tcPr>
          <w:p w14:paraId="48FE9CD6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3FBCA" w14:textId="21851043" w:rsidR="00C448CE" w:rsidRPr="008457DC" w:rsidRDefault="002D5F5C" w:rsidP="0099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448CE" w:rsidRPr="008457DC" w14:paraId="5DD44E76" w14:textId="363F5575" w:rsidTr="00A03DE3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1D7DCC1F" w14:textId="34D2EA3F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0C87B1" w14:textId="16F21728" w:rsidR="00C448CE" w:rsidRPr="008457DC" w:rsidRDefault="00263890" w:rsidP="00C64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01" w:type="pct"/>
            <w:vAlign w:val="bottom"/>
          </w:tcPr>
          <w:p w14:paraId="5BD48766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6564AE" w14:textId="12A8381F" w:rsidR="00C448CE" w:rsidRPr="008457DC" w:rsidRDefault="002D5F5C" w:rsidP="0099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C448CE" w:rsidRPr="008457DC" w14:paraId="218ABBFE" w14:textId="77777777" w:rsidTr="00A03DE3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72F225C" w14:textId="77777777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461D55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59369CB1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261954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48CE" w:rsidRPr="008457DC" w14:paraId="21AA52CB" w14:textId="77777777" w:rsidTr="006E74CA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10790232" w14:textId="49BF09A0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D560412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544D17E7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2C9AEDE2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48CE" w:rsidRPr="008457DC" w14:paraId="0BE9FA13" w14:textId="77777777" w:rsidTr="00A37C01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1397A8BF" w14:textId="6B1E094F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5" w:name="_Hlk117587793"/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  <w:bookmarkEnd w:id="5"/>
          </w:p>
        </w:tc>
        <w:tc>
          <w:tcPr>
            <w:tcW w:w="823" w:type="pct"/>
            <w:shd w:val="clear" w:color="auto" w:fill="auto"/>
            <w:vAlign w:val="bottom"/>
          </w:tcPr>
          <w:p w14:paraId="3C315671" w14:textId="0F09F561" w:rsidR="00C448CE" w:rsidRPr="003A011B" w:rsidRDefault="00263890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1,048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0FB12DF5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1B3CC55B" w14:textId="69F54171" w:rsidR="00C448CE" w:rsidRPr="006B662A" w:rsidRDefault="00A37C01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</w:tr>
      <w:tr w:rsidR="00C448CE" w:rsidRPr="008457DC" w14:paraId="318E5B39" w14:textId="77777777" w:rsidTr="00A37C01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7FE90B78" w14:textId="66CAFC1D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A37C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7C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(ขาย) 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A69FEEB" w14:textId="2382B863" w:rsidR="00C448CE" w:rsidRPr="003A011B" w:rsidRDefault="00263890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(882)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4E449084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76908F2" w14:textId="77F0D210" w:rsidR="00C448CE" w:rsidRPr="006B662A" w:rsidRDefault="00603B7B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C448CE" w:rsidRPr="008457DC" w14:paraId="2756C870" w14:textId="77777777" w:rsidTr="006E74CA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23F8C577" w14:textId="732333FB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9BC3356" w14:textId="4BD41380" w:rsidR="00C448CE" w:rsidRPr="003A011B" w:rsidRDefault="00263890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5F11497B" w14:textId="77777777" w:rsidR="00C448CE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53CD6D1" w14:textId="63190092" w:rsidR="00C448CE" w:rsidRPr="006B662A" w:rsidRDefault="00780BA9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C448CE" w:rsidRPr="008457DC" w14:paraId="6FF949FD" w14:textId="77777777" w:rsidTr="005C3AC2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1B607ECB" w14:textId="73AD3C62" w:rsidR="00C448CE" w:rsidRPr="008457DC" w:rsidRDefault="00C448CE" w:rsidP="006E7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5FECEE5D" w14:textId="6ECC720E" w:rsidR="00C448CE" w:rsidRPr="003A011B" w:rsidRDefault="00A37C01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33AC72E3" w14:textId="77777777" w:rsidR="00C448CE" w:rsidRPr="004B3D10" w:rsidRDefault="00C448CE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79C0327F" w14:textId="1776C0CF" w:rsidR="00C448CE" w:rsidRPr="006B662A" w:rsidRDefault="005C3AC2" w:rsidP="006E7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</w:tbl>
    <w:p w14:paraId="53958F20" w14:textId="77777777" w:rsidR="00780BA9" w:rsidRPr="0018763E" w:rsidRDefault="00780BA9" w:rsidP="00780BA9">
      <w:pPr>
        <w:rPr>
          <w:rFonts w:asciiTheme="majorBidi" w:hAnsiTheme="majorBidi" w:cstheme="majorBidi"/>
          <w:sz w:val="30"/>
          <w:szCs w:val="30"/>
        </w:rPr>
      </w:pPr>
    </w:p>
    <w:p w14:paraId="0762C491" w14:textId="77777777" w:rsidR="00CA3C16" w:rsidRDefault="00CA3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8E8C8F1" w14:textId="455B27C6" w:rsidR="005C5A14" w:rsidRDefault="00F248B6" w:rsidP="00001FB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="Angsana New"/>
          <w:sz w:val="30"/>
          <w:szCs w:val="30"/>
          <w:u w:val="none"/>
        </w:rPr>
      </w:pPr>
      <w:r>
        <w:rPr>
          <w:rFonts w:asciiTheme="majorBidi" w:hAnsiTheme="majorBidi" w:cs="Angsana New" w:hint="cs"/>
          <w:sz w:val="30"/>
          <w:szCs w:val="30"/>
          <w:u w:val="none"/>
          <w:cs/>
        </w:rPr>
        <w:lastRenderedPageBreak/>
        <w:t>เหตุการณ์ภายหลังรอ</w:t>
      </w:r>
      <w:r w:rsidR="003B67B0">
        <w:rPr>
          <w:rFonts w:asciiTheme="majorBidi" w:hAnsiTheme="majorBidi" w:cs="Angsana New" w:hint="cs"/>
          <w:sz w:val="30"/>
          <w:szCs w:val="30"/>
          <w:u w:val="none"/>
          <w:cs/>
        </w:rPr>
        <w:t>บ</w:t>
      </w:r>
      <w:r>
        <w:rPr>
          <w:rFonts w:asciiTheme="majorBidi" w:hAnsiTheme="majorBidi" w:cs="Angsana New" w:hint="cs"/>
          <w:sz w:val="30"/>
          <w:szCs w:val="30"/>
          <w:u w:val="none"/>
          <w:cs/>
        </w:rPr>
        <w:t>ระยะเวลารายงาน</w:t>
      </w:r>
    </w:p>
    <w:p w14:paraId="4032D2C2" w14:textId="66CC7294" w:rsidR="00F83576" w:rsidRPr="00410CC3" w:rsidRDefault="00F83576" w:rsidP="00F24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Theme="majorBidi" w:hAnsiTheme="majorBidi" w:cstheme="majorBidi"/>
          <w:sz w:val="30"/>
          <w:szCs w:val="30"/>
        </w:rPr>
      </w:pPr>
    </w:p>
    <w:p w14:paraId="29E3ABDC" w14:textId="172BECBB" w:rsidR="00F248B6" w:rsidRPr="00410CC3" w:rsidRDefault="006E26B8" w:rsidP="00D57DA4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2" w:hanging="515"/>
        <w:jc w:val="thaiDistribute"/>
        <w:rPr>
          <w:rFonts w:asciiTheme="majorBidi" w:hAnsiTheme="majorBidi" w:cstheme="majorBidi"/>
          <w:sz w:val="30"/>
          <w:szCs w:val="30"/>
        </w:rPr>
      </w:pPr>
      <w:r w:rsidRPr="00410CC3">
        <w:rPr>
          <w:rFonts w:asciiTheme="majorBidi" w:hAnsiTheme="majorBidi" w:cstheme="majorBidi"/>
          <w:sz w:val="30"/>
          <w:szCs w:val="30"/>
          <w:cs/>
        </w:rPr>
        <w:t>ใน</w:t>
      </w:r>
      <w:r w:rsidR="00E46331">
        <w:rPr>
          <w:rFonts w:asciiTheme="majorBidi" w:hAnsiTheme="majorBidi" w:cstheme="majorBidi" w:hint="cs"/>
          <w:sz w:val="30"/>
          <w:szCs w:val="30"/>
          <w:cs/>
        </w:rPr>
        <w:t>เดือนเมษายน</w:t>
      </w:r>
      <w:r w:rsidRPr="00410C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10CC3">
        <w:rPr>
          <w:rFonts w:asciiTheme="majorBidi" w:hAnsiTheme="majorBidi" w:cstheme="majorBidi"/>
          <w:sz w:val="30"/>
          <w:szCs w:val="30"/>
        </w:rPr>
        <w:t>2566</w:t>
      </w:r>
      <w:r w:rsidRPr="00410CC3">
        <w:rPr>
          <w:rFonts w:asciiTheme="majorBidi" w:hAnsiTheme="majorBidi" w:cstheme="majorBidi"/>
          <w:sz w:val="30"/>
          <w:szCs w:val="30"/>
          <w:cs/>
        </w:rPr>
        <w:t xml:space="preserve"> บริษัท เบทาโกร เว</w:t>
      </w:r>
      <w:r w:rsidR="00900CBD" w:rsidRPr="00410CC3">
        <w:rPr>
          <w:rFonts w:asciiTheme="majorBidi" w:hAnsiTheme="majorBidi" w:cstheme="majorBidi"/>
          <w:sz w:val="30"/>
          <w:szCs w:val="30"/>
          <w:cs/>
        </w:rPr>
        <w:t>น</w:t>
      </w:r>
      <w:r w:rsidRPr="00410CC3">
        <w:rPr>
          <w:rFonts w:asciiTheme="majorBidi" w:hAnsiTheme="majorBidi" w:cstheme="majorBidi"/>
          <w:sz w:val="30"/>
          <w:szCs w:val="30"/>
          <w:cs/>
        </w:rPr>
        <w:t>เจอร์ส จำกัด</w:t>
      </w:r>
      <w:r w:rsidR="00CD04CB">
        <w:rPr>
          <w:rFonts w:asciiTheme="majorBidi" w:hAnsiTheme="majorBidi" w:cstheme="majorBidi" w:hint="cs"/>
          <w:sz w:val="30"/>
          <w:szCs w:val="30"/>
          <w:cs/>
        </w:rPr>
        <w:t xml:space="preserve"> (ซึ่งเป็นบริษัทย่อยที่บริษัทถือหุ้นทั้งหมด)</w:t>
      </w:r>
      <w:r w:rsidRPr="00410CC3">
        <w:rPr>
          <w:rFonts w:asciiTheme="majorBidi" w:hAnsiTheme="majorBidi" w:cstheme="majorBidi"/>
          <w:sz w:val="30"/>
          <w:szCs w:val="30"/>
          <w:cs/>
        </w:rPr>
        <w:t xml:space="preserve"> ได้ชำระค่าหุ้นสามัญเพิ่มทุนของบริษัท เบทา</w:t>
      </w:r>
      <w:r w:rsidR="00521257" w:rsidRPr="00410CC3">
        <w:rPr>
          <w:rFonts w:asciiTheme="majorBidi" w:hAnsiTheme="majorBidi" w:cstheme="majorBidi"/>
          <w:sz w:val="30"/>
          <w:szCs w:val="30"/>
          <w:cs/>
        </w:rPr>
        <w:t>โ</w:t>
      </w:r>
      <w:r w:rsidRPr="00410CC3">
        <w:rPr>
          <w:rFonts w:asciiTheme="majorBidi" w:hAnsiTheme="majorBidi" w:cstheme="majorBidi"/>
          <w:sz w:val="30"/>
          <w:szCs w:val="30"/>
          <w:cs/>
        </w:rPr>
        <w:t xml:space="preserve">กร เวนเจอร์ส อินเตอร์เนชั่นแนล จำกัด เป็นจำนวน </w:t>
      </w:r>
      <w:r w:rsidRPr="00410CC3">
        <w:rPr>
          <w:rFonts w:asciiTheme="majorBidi" w:hAnsiTheme="majorBidi" w:cstheme="majorBidi"/>
          <w:sz w:val="30"/>
          <w:szCs w:val="30"/>
        </w:rPr>
        <w:t>3</w:t>
      </w:r>
      <w:r w:rsidR="00C1702F">
        <w:rPr>
          <w:rFonts w:asciiTheme="majorBidi" w:hAnsiTheme="majorBidi" w:cstheme="majorBidi"/>
          <w:sz w:val="30"/>
          <w:szCs w:val="30"/>
        </w:rPr>
        <w:t>.70</w:t>
      </w:r>
      <w:r w:rsidRPr="00410CC3">
        <w:rPr>
          <w:rFonts w:asciiTheme="majorBidi" w:hAnsiTheme="majorBidi" w:cstheme="majorBidi"/>
          <w:sz w:val="30"/>
          <w:szCs w:val="30"/>
          <w:cs/>
        </w:rPr>
        <w:t xml:space="preserve"> ล้านดอลลาร์สิงคโปร์ หรือเทียบเท่าประมาณ </w:t>
      </w:r>
      <w:r w:rsidRPr="00410CC3">
        <w:rPr>
          <w:rFonts w:asciiTheme="majorBidi" w:hAnsiTheme="majorBidi" w:cstheme="majorBidi"/>
          <w:sz w:val="30"/>
          <w:szCs w:val="30"/>
        </w:rPr>
        <w:t>95.72</w:t>
      </w:r>
      <w:r w:rsidRPr="00410CC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C5489CE" w14:textId="227DFCAD" w:rsidR="00F248B6" w:rsidRPr="00410CC3" w:rsidRDefault="00F248B6" w:rsidP="00D57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Theme="majorBidi" w:hAnsiTheme="majorBidi" w:cstheme="majorBidi"/>
          <w:sz w:val="30"/>
          <w:szCs w:val="30"/>
        </w:rPr>
      </w:pPr>
    </w:p>
    <w:p w14:paraId="67961AFB" w14:textId="5E50DA85" w:rsidR="006C731B" w:rsidRPr="006B6BD2" w:rsidRDefault="00CA3C16" w:rsidP="00D57DA4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2" w:hanging="515"/>
        <w:jc w:val="thaiDistribute"/>
        <w:rPr>
          <w:rFonts w:asciiTheme="majorBidi" w:hAnsiTheme="majorBidi" w:cstheme="majorBidi"/>
          <w:sz w:val="30"/>
          <w:szCs w:val="30"/>
        </w:rPr>
      </w:pPr>
      <w:r w:rsidRPr="006B6BD2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6B6BD2">
        <w:rPr>
          <w:rFonts w:asciiTheme="majorBidi" w:hAnsiTheme="majorBidi" w:cstheme="majorBidi"/>
          <w:sz w:val="30"/>
          <w:szCs w:val="30"/>
        </w:rPr>
        <w:t xml:space="preserve">21 </w:t>
      </w:r>
      <w:r w:rsidRPr="006B6BD2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6B6BD2">
        <w:rPr>
          <w:rFonts w:asciiTheme="majorBidi" w:hAnsiTheme="majorBidi" w:cstheme="majorBidi"/>
          <w:sz w:val="30"/>
          <w:szCs w:val="30"/>
        </w:rPr>
        <w:t>2566</w:t>
      </w:r>
      <w:r w:rsidRPr="006B6BD2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</w:t>
      </w:r>
      <w:r w:rsidR="006B6BD2" w:rsidRPr="006B6BD2">
        <w:rPr>
          <w:rFonts w:asciiTheme="majorBidi" w:hAnsiTheme="majorBidi" w:cstheme="majorBidi" w:hint="cs"/>
          <w:sz w:val="30"/>
          <w:szCs w:val="30"/>
          <w:cs/>
        </w:rPr>
        <w:t>กำไรเป็นสำรองตามก</w:t>
      </w:r>
      <w:r w:rsidR="007D15B7">
        <w:rPr>
          <w:rFonts w:asciiTheme="majorBidi" w:hAnsiTheme="majorBidi" w:cstheme="majorBidi" w:hint="cs"/>
          <w:sz w:val="30"/>
          <w:szCs w:val="30"/>
          <w:cs/>
        </w:rPr>
        <w:t>ฎ</w:t>
      </w:r>
      <w:r w:rsidR="006B6BD2" w:rsidRPr="006B6BD2">
        <w:rPr>
          <w:rFonts w:asciiTheme="majorBidi" w:hAnsiTheme="majorBidi" w:cstheme="majorBidi" w:hint="cs"/>
          <w:sz w:val="30"/>
          <w:szCs w:val="30"/>
          <w:cs/>
        </w:rPr>
        <w:t xml:space="preserve">หมายเป็นจำนวนเงิน </w:t>
      </w:r>
      <w:r w:rsidR="006B6BD2" w:rsidRPr="006B6BD2">
        <w:rPr>
          <w:rFonts w:asciiTheme="majorBidi" w:hAnsiTheme="majorBidi" w:cstheme="majorBidi"/>
          <w:sz w:val="30"/>
          <w:szCs w:val="30"/>
        </w:rPr>
        <w:t>345</w:t>
      </w:r>
      <w:r w:rsidR="006B6BD2" w:rsidRPr="006B6BD2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487534">
        <w:rPr>
          <w:rFonts w:asciiTheme="majorBidi" w:hAnsiTheme="majorBidi" w:cstheme="majorBidi" w:hint="cs"/>
          <w:sz w:val="30"/>
          <w:szCs w:val="30"/>
          <w:cs/>
        </w:rPr>
        <w:t xml:space="preserve">และอนุมัติการจ่ายเงินปันผลในอัตราหุ้นละ </w:t>
      </w:r>
      <w:r w:rsidR="00487534">
        <w:rPr>
          <w:rFonts w:asciiTheme="majorBidi" w:hAnsiTheme="majorBidi" w:cstheme="majorBidi"/>
          <w:sz w:val="30"/>
          <w:szCs w:val="30"/>
        </w:rPr>
        <w:t xml:space="preserve">8 </w:t>
      </w:r>
      <w:r w:rsidR="00487534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เป็นจำนวนเงินทั้งสิ้น </w:t>
      </w:r>
      <w:r w:rsidR="00487534">
        <w:rPr>
          <w:rFonts w:asciiTheme="majorBidi" w:hAnsiTheme="majorBidi" w:cstheme="majorBidi"/>
          <w:sz w:val="30"/>
          <w:szCs w:val="30"/>
        </w:rPr>
        <w:t>12,43</w:t>
      </w:r>
      <w:r w:rsidR="007A17C7">
        <w:rPr>
          <w:rFonts w:asciiTheme="majorBidi" w:hAnsiTheme="majorBidi" w:cstheme="majorBidi"/>
          <w:sz w:val="30"/>
          <w:szCs w:val="30"/>
        </w:rPr>
        <w:t>5</w:t>
      </w:r>
      <w:r w:rsidR="00487534">
        <w:rPr>
          <w:rFonts w:asciiTheme="majorBidi" w:hAnsiTheme="majorBidi" w:cstheme="majorBidi"/>
          <w:sz w:val="30"/>
          <w:szCs w:val="30"/>
        </w:rPr>
        <w:t xml:space="preserve"> </w:t>
      </w:r>
      <w:r w:rsidR="00487534">
        <w:rPr>
          <w:rFonts w:asciiTheme="majorBidi" w:hAnsiTheme="majorBidi" w:cstheme="majorBidi" w:hint="cs"/>
          <w:sz w:val="30"/>
          <w:szCs w:val="30"/>
          <w:cs/>
        </w:rPr>
        <w:t xml:space="preserve">ล้านบาท ทั้งนี้ในเดือนตุลาคม </w:t>
      </w:r>
      <w:r w:rsidR="00487534">
        <w:rPr>
          <w:rFonts w:asciiTheme="majorBidi" w:hAnsiTheme="majorBidi" w:cstheme="majorBidi"/>
          <w:sz w:val="30"/>
          <w:szCs w:val="30"/>
        </w:rPr>
        <w:t>2565</w:t>
      </w:r>
      <w:r w:rsidR="00666ACC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บริษัทได้จ่ายเงินปันผลระหว่างกาลไปแล้วในอัตราหุ้นละ </w:t>
      </w:r>
      <w:r w:rsidR="00666ACC">
        <w:rPr>
          <w:rFonts w:asciiTheme="majorBidi" w:hAnsiTheme="majorBidi" w:cstheme="majorBidi"/>
          <w:sz w:val="30"/>
          <w:szCs w:val="30"/>
        </w:rPr>
        <w:t>7</w:t>
      </w:r>
      <w:r w:rsidR="00666ACC">
        <w:rPr>
          <w:rFonts w:asciiTheme="majorBidi" w:hAnsiTheme="majorBidi" w:cstheme="majorBidi" w:hint="cs"/>
          <w:sz w:val="30"/>
          <w:szCs w:val="30"/>
          <w:cs/>
        </w:rPr>
        <w:t xml:space="preserve"> บาท เป็นจำนวนเงิน </w:t>
      </w:r>
      <w:r w:rsidR="00666ACC">
        <w:rPr>
          <w:rFonts w:asciiTheme="majorBidi" w:hAnsiTheme="majorBidi" w:cstheme="majorBidi"/>
          <w:sz w:val="30"/>
          <w:szCs w:val="30"/>
        </w:rPr>
        <w:t>10,500</w:t>
      </w:r>
      <w:r w:rsidR="00666ACC">
        <w:rPr>
          <w:rFonts w:asciiTheme="majorBidi" w:hAnsiTheme="majorBidi" w:cstheme="majorBidi" w:hint="cs"/>
          <w:sz w:val="30"/>
          <w:szCs w:val="30"/>
          <w:cs/>
        </w:rPr>
        <w:t xml:space="preserve"> ล้านบาท คงเหลือการจ่ายเงินปันผลในอัตรา</w:t>
      </w:r>
      <w:r w:rsidR="00666ACC" w:rsidRPr="0063484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หุ้นละ </w:t>
      </w:r>
      <w:r w:rsidR="0006280B">
        <w:rPr>
          <w:rFonts w:asciiTheme="majorBidi" w:hAnsiTheme="majorBidi" w:cstheme="majorBidi"/>
          <w:spacing w:val="-2"/>
          <w:sz w:val="30"/>
          <w:szCs w:val="30"/>
        </w:rPr>
        <w:br/>
      </w:r>
      <w:r w:rsidR="00666ACC" w:rsidRPr="00634849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666ACC" w:rsidRPr="0063484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 รวมเป็นเงิน</w:t>
      </w:r>
      <w:r w:rsidR="00666ACC" w:rsidRPr="00634849">
        <w:rPr>
          <w:rFonts w:asciiTheme="majorBidi" w:hAnsiTheme="majorBidi" w:cstheme="majorBidi"/>
          <w:spacing w:val="-2"/>
          <w:sz w:val="30"/>
          <w:szCs w:val="30"/>
        </w:rPr>
        <w:t xml:space="preserve"> 1,93</w:t>
      </w:r>
      <w:r w:rsidR="007A17C7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666ACC" w:rsidRPr="0063484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 เงินปันผลดังกล่าวจะจ่ายให้แก่ผู้ถือหุ้นในเดือนพฤษภาคม </w:t>
      </w:r>
      <w:r w:rsidR="00666ACC" w:rsidRPr="0063484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A17C7">
        <w:rPr>
          <w:rFonts w:asciiTheme="majorBidi" w:hAnsiTheme="majorBidi" w:cstheme="majorBidi"/>
          <w:spacing w:val="-2"/>
          <w:sz w:val="30"/>
          <w:szCs w:val="30"/>
        </w:rPr>
        <w:t>6</w:t>
      </w:r>
    </w:p>
    <w:p w14:paraId="7896D4D0" w14:textId="77777777" w:rsidR="00CA3C16" w:rsidRDefault="00CA3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B5A2D20" w14:textId="7ED5B538" w:rsidR="00ED00A6" w:rsidRDefault="00F248B6" w:rsidP="00001FBB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การจัดประเภทรายการใหม่</w:t>
      </w:r>
    </w:p>
    <w:p w14:paraId="53A17569" w14:textId="77777777" w:rsidR="00C9549B" w:rsidRPr="00C9549B" w:rsidRDefault="00C9549B" w:rsidP="00C9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p w14:paraId="59E71E15" w14:textId="4C6CA195" w:rsidR="00C9549B" w:rsidRPr="00C9549B" w:rsidRDefault="0068530B" w:rsidP="00C9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รายการในงบการเงิน</w:t>
      </w:r>
      <w:r w:rsidR="0043263F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E84499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="00DF5A47">
        <w:rPr>
          <w:rFonts w:asciiTheme="majorBidi" w:hAnsiTheme="majorBidi" w:cstheme="majorBidi" w:hint="cs"/>
          <w:sz w:val="30"/>
          <w:szCs w:val="30"/>
          <w:cs/>
        </w:rPr>
        <w:t>สิ้นสุดวันที่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71271">
        <w:rPr>
          <w:rFonts w:asciiTheme="majorBidi" w:hAnsiTheme="majorBidi" w:cstheme="majorBidi"/>
          <w:sz w:val="30"/>
          <w:szCs w:val="30"/>
        </w:rPr>
        <w:t>31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571271">
        <w:rPr>
          <w:rFonts w:asciiTheme="majorBidi" w:hAnsiTheme="majorBidi" w:cstheme="majorBidi"/>
          <w:sz w:val="30"/>
          <w:szCs w:val="30"/>
        </w:rPr>
        <w:t>2565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 xml:space="preserve"> บางรายการได้จัดประเภทใหม่ให้สอดคล้องกับรายการในงบการเงิน</w:t>
      </w:r>
      <w:r w:rsidR="0043263F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E84499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DF5A47">
        <w:rPr>
          <w:rFonts w:asciiTheme="majorBidi" w:hAnsiTheme="majorBidi" w:cstheme="majorBidi" w:hint="cs"/>
          <w:sz w:val="30"/>
          <w:szCs w:val="30"/>
          <w:cs/>
        </w:rPr>
        <w:t>สิ้นสุดวันที่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1A70">
        <w:rPr>
          <w:rFonts w:asciiTheme="majorBidi" w:hAnsiTheme="majorBidi" w:cstheme="majorBidi"/>
          <w:sz w:val="30"/>
          <w:szCs w:val="30"/>
        </w:rPr>
        <w:t>31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821A70">
        <w:rPr>
          <w:rFonts w:asciiTheme="majorBidi" w:hAnsiTheme="majorBidi" w:cstheme="majorBidi"/>
          <w:sz w:val="30"/>
          <w:szCs w:val="30"/>
        </w:rPr>
        <w:t xml:space="preserve">2566 </w:t>
      </w:r>
      <w:r w:rsidR="00821A70">
        <w:rPr>
          <w:rFonts w:asciiTheme="majorBidi" w:hAnsiTheme="majorBidi" w:cstheme="majorBidi" w:hint="cs"/>
          <w:sz w:val="30"/>
          <w:szCs w:val="30"/>
          <w:cs/>
        </w:rPr>
        <w:t>ด</w:t>
      </w:r>
      <w:r w:rsidR="00571271">
        <w:rPr>
          <w:rFonts w:asciiTheme="majorBidi" w:hAnsiTheme="majorBidi" w:cstheme="majorBidi" w:hint="cs"/>
          <w:sz w:val="30"/>
          <w:szCs w:val="30"/>
          <w:cs/>
        </w:rPr>
        <w:t>ังนี้</w:t>
      </w:r>
    </w:p>
    <w:p w14:paraId="4A1BB5B0" w14:textId="39275BB1" w:rsidR="003E444E" w:rsidRPr="00C9549B" w:rsidRDefault="003E444E" w:rsidP="00C95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4"/>
        <w:gridCol w:w="248"/>
        <w:gridCol w:w="1736"/>
        <w:gridCol w:w="263"/>
        <w:gridCol w:w="1615"/>
        <w:gridCol w:w="267"/>
        <w:gridCol w:w="1783"/>
      </w:tblGrid>
      <w:tr w:rsidR="00B5040C" w:rsidRPr="008457DC" w14:paraId="39C1D66C" w14:textId="77777777" w:rsidTr="00C47D14">
        <w:trPr>
          <w:trHeight w:val="282"/>
          <w:tblHeader/>
        </w:trPr>
        <w:tc>
          <w:tcPr>
            <w:tcW w:w="1833" w:type="pct"/>
            <w:shd w:val="clear" w:color="auto" w:fill="auto"/>
            <w:vAlign w:val="bottom"/>
          </w:tcPr>
          <w:p w14:paraId="6910C0BE" w14:textId="77777777" w:rsidR="00B5040C" w:rsidRPr="002C4E3E" w:rsidRDefault="00B5040C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42BF304F" w14:textId="77777777" w:rsidR="00B5040C" w:rsidRPr="008457DC" w:rsidRDefault="00B5040C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3BAD2722" w14:textId="77777777" w:rsidR="00B5040C" w:rsidRDefault="00B5040C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vAlign w:val="bottom"/>
          </w:tcPr>
          <w:p w14:paraId="7CC3146C" w14:textId="77777777" w:rsidR="00B5040C" w:rsidRPr="008457DC" w:rsidRDefault="00B5040C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3619A" w14:textId="549D88B3" w:rsidR="00B5040C" w:rsidRDefault="00B5040C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vAlign w:val="bottom"/>
          </w:tcPr>
          <w:p w14:paraId="2DF44037" w14:textId="77777777" w:rsidR="00B5040C" w:rsidRPr="008133D7" w:rsidRDefault="00B5040C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4DB5" w14:textId="77777777" w:rsidR="00B5040C" w:rsidRDefault="00B5040C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4A2D" w:rsidRPr="008457DC" w14:paraId="04766259" w14:textId="77777777" w:rsidTr="00C47D14">
        <w:trPr>
          <w:trHeight w:val="282"/>
          <w:tblHeader/>
        </w:trPr>
        <w:tc>
          <w:tcPr>
            <w:tcW w:w="1833" w:type="pct"/>
            <w:shd w:val="clear" w:color="auto" w:fill="auto"/>
            <w:vAlign w:val="bottom"/>
          </w:tcPr>
          <w:p w14:paraId="57859D26" w14:textId="380D9AC7" w:rsidR="00A84A2D" w:rsidRPr="002C4E3E" w:rsidRDefault="00A84A2D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1743F910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61F9FF3E" w14:textId="005115D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  <w:tc>
          <w:tcPr>
            <w:tcW w:w="141" w:type="pct"/>
            <w:tcBorders>
              <w:top w:val="single" w:sz="4" w:space="0" w:color="auto"/>
            </w:tcBorders>
            <w:vAlign w:val="bottom"/>
          </w:tcPr>
          <w:p w14:paraId="46B7A433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A9D56" w14:textId="49CDB0F2" w:rsidR="00A84A2D" w:rsidRPr="00A84A2D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32A2C09D" w14:textId="77777777" w:rsidR="00A84A2D" w:rsidRPr="008133D7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40EBE" w14:textId="66EE422E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</w:tr>
      <w:tr w:rsidR="00A84A2D" w:rsidRPr="008457DC" w14:paraId="13AFA621" w14:textId="77777777" w:rsidTr="00C47D14">
        <w:trPr>
          <w:trHeight w:val="282"/>
          <w:tblHeader/>
        </w:trPr>
        <w:tc>
          <w:tcPr>
            <w:tcW w:w="1833" w:type="pct"/>
            <w:shd w:val="clear" w:color="auto" w:fill="auto"/>
            <w:vAlign w:val="bottom"/>
          </w:tcPr>
          <w:p w14:paraId="4663DD05" w14:textId="77777777" w:rsidR="00A84A2D" w:rsidRPr="002C4E3E" w:rsidRDefault="00A84A2D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0022ECA0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4" w:type="pct"/>
            <w:gridSpan w:val="5"/>
            <w:vAlign w:val="bottom"/>
          </w:tcPr>
          <w:p w14:paraId="243B581A" w14:textId="24E4B8A8" w:rsidR="00A84A2D" w:rsidRPr="00A84A2D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60797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4A2D" w:rsidRPr="008457DC" w14:paraId="15401701" w14:textId="77777777" w:rsidTr="00C47D14">
        <w:trPr>
          <w:trHeight w:val="352"/>
        </w:trPr>
        <w:tc>
          <w:tcPr>
            <w:tcW w:w="1833" w:type="pct"/>
            <w:shd w:val="clear" w:color="auto" w:fill="auto"/>
            <w:vAlign w:val="bottom"/>
          </w:tcPr>
          <w:p w14:paraId="6AA7A505" w14:textId="48B0799A" w:rsidR="00A84A2D" w:rsidRPr="00A84A2D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3" w:type="pct"/>
          </w:tcPr>
          <w:p w14:paraId="6B577232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pct"/>
            <w:vAlign w:val="bottom"/>
          </w:tcPr>
          <w:p w14:paraId="003A10B6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7292D12C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3C7298BE" w14:textId="0E2312BF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135A8865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132F363A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4A2D" w:rsidRPr="008457DC" w14:paraId="07B29127" w14:textId="77777777" w:rsidTr="00C47D14">
        <w:trPr>
          <w:trHeight w:val="340"/>
        </w:trPr>
        <w:tc>
          <w:tcPr>
            <w:tcW w:w="1833" w:type="pct"/>
            <w:shd w:val="clear" w:color="auto" w:fill="auto"/>
            <w:vAlign w:val="bottom"/>
          </w:tcPr>
          <w:p w14:paraId="56BF4339" w14:textId="7D585FDB" w:rsidR="00A84A2D" w:rsidRPr="00A84A2D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3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กำไรจากการเปลี่ยนแปลง</w:t>
            </w:r>
            <w:r w:rsidRPr="00A84A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มูลค่ายุติธรรมของสินทรัพย์ชีวภาพ</w:t>
            </w:r>
          </w:p>
        </w:tc>
        <w:tc>
          <w:tcPr>
            <w:tcW w:w="133" w:type="pct"/>
          </w:tcPr>
          <w:p w14:paraId="5C254898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65168618" w14:textId="5ED69FF2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after="0"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41" w:type="pct"/>
            <w:vAlign w:val="bottom"/>
          </w:tcPr>
          <w:p w14:paraId="1F2D989A" w14:textId="77777777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0282D4F3" w14:textId="2CC8D992" w:rsidR="00A84A2D" w:rsidRPr="008457DC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</w:t>
            </w:r>
            <w:r w:rsidR="0060797F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70302FB0" w14:textId="77777777" w:rsidR="00A84A2D" w:rsidRPr="001B696F" w:rsidRDefault="00A84A2D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03A262BD" w14:textId="09F6FD90" w:rsidR="00A84A2D" w:rsidRPr="008457DC" w:rsidRDefault="00A84A2D" w:rsidP="0058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4A2D" w:rsidRPr="008457DC" w14:paraId="5639A41E" w14:textId="77777777" w:rsidTr="00C47D14">
        <w:trPr>
          <w:trHeight w:val="329"/>
        </w:trPr>
        <w:tc>
          <w:tcPr>
            <w:tcW w:w="1833" w:type="pct"/>
            <w:shd w:val="clear" w:color="auto" w:fill="auto"/>
            <w:vAlign w:val="bottom"/>
          </w:tcPr>
          <w:p w14:paraId="68774A40" w14:textId="4D3BF1DE" w:rsidR="00A84A2D" w:rsidRPr="00A84A2D" w:rsidRDefault="00A84A2D" w:rsidP="00A8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ต้นทุนจากการขายสินค้า</w:t>
            </w:r>
          </w:p>
        </w:tc>
        <w:tc>
          <w:tcPr>
            <w:tcW w:w="133" w:type="pct"/>
          </w:tcPr>
          <w:p w14:paraId="592BAC6C" w14:textId="77777777" w:rsidR="00A84A2D" w:rsidRPr="008457DC" w:rsidRDefault="00A84A2D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5E14780C" w14:textId="24D1CA36" w:rsidR="00A84A2D" w:rsidRPr="008457DC" w:rsidRDefault="00A84A2D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20,752</w:t>
            </w:r>
          </w:p>
        </w:tc>
        <w:tc>
          <w:tcPr>
            <w:tcW w:w="141" w:type="pct"/>
            <w:vAlign w:val="bottom"/>
          </w:tcPr>
          <w:p w14:paraId="55C12057" w14:textId="77777777" w:rsidR="00A84A2D" w:rsidRPr="008457DC" w:rsidRDefault="00A84A2D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43686539" w14:textId="5F236388" w:rsidR="00A84A2D" w:rsidRPr="008457DC" w:rsidRDefault="006F2883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4A2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B5040C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17000BBC" w14:textId="77777777" w:rsidR="00A84A2D" w:rsidRDefault="00A84A2D" w:rsidP="00A8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77CEDE78" w14:textId="17E0E8FF" w:rsidR="00A84A2D" w:rsidRPr="008457DC" w:rsidRDefault="006F2883" w:rsidP="006F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20,57</w:t>
            </w:r>
            <w:r w:rsidR="00B5040C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</w:tbl>
    <w:p w14:paraId="6E51C4B0" w14:textId="77777777" w:rsidR="00951599" w:rsidRDefault="00951599" w:rsidP="00697DE3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D57BD" w14:textId="27C83A57" w:rsidR="00B01B6D" w:rsidRPr="00697DE3" w:rsidRDefault="00B01B6D" w:rsidP="00697DE3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การจัดประเ</w:t>
      </w:r>
      <w:r w:rsidR="0075756E">
        <w:rPr>
          <w:rFonts w:asciiTheme="majorBidi" w:hAnsiTheme="majorBidi" w:cstheme="majorBidi" w:hint="cs"/>
          <w:sz w:val="30"/>
          <w:szCs w:val="30"/>
          <w:cs/>
        </w:rPr>
        <w:t>ภทรายการใหม่นี้เนื่องจากผู้บริหารเห็นว่ามีความเหมาะสมกับธุรกิจของกลุ่มบริษัท</w:t>
      </w:r>
      <w:r w:rsidR="00210C34">
        <w:rPr>
          <w:rFonts w:asciiTheme="majorBidi" w:hAnsiTheme="majorBidi" w:cstheme="majorBidi" w:hint="cs"/>
          <w:sz w:val="30"/>
          <w:szCs w:val="30"/>
          <w:cs/>
        </w:rPr>
        <w:t>และสามารถเปรียบเทียบกับอุตสาหกรรมได้</w:t>
      </w:r>
      <w:r w:rsidR="0075756E">
        <w:rPr>
          <w:rFonts w:asciiTheme="majorBidi" w:hAnsiTheme="majorBidi" w:cstheme="majorBidi" w:hint="cs"/>
          <w:sz w:val="30"/>
          <w:szCs w:val="30"/>
          <w:cs/>
        </w:rPr>
        <w:t>มากกว่า</w:t>
      </w:r>
    </w:p>
    <w:sectPr w:rsidR="00B01B6D" w:rsidRPr="00697DE3" w:rsidSect="00A96A58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2BCF1" w14:textId="77777777" w:rsidR="00553652" w:rsidRDefault="00553652">
      <w:r>
        <w:separator/>
      </w:r>
    </w:p>
  </w:endnote>
  <w:endnote w:type="continuationSeparator" w:id="0">
    <w:p w14:paraId="48B74003" w14:textId="77777777" w:rsidR="00553652" w:rsidRDefault="00553652">
      <w:r>
        <w:continuationSeparator/>
      </w:r>
    </w:p>
  </w:endnote>
  <w:endnote w:type="continuationNotice" w:id="1">
    <w:p w14:paraId="0BF5468C" w14:textId="77777777" w:rsidR="00553652" w:rsidRDefault="005536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9F41" w14:textId="0F66E75C" w:rsidR="005C3402" w:rsidRPr="009D5A10" w:rsidRDefault="005C3402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 w:rsidR="00263890">
      <w:rPr>
        <w:rFonts w:ascii="Angsana New" w:hAnsi="Angsana New"/>
        <w:noProof/>
        <w:sz w:val="30"/>
        <w:szCs w:val="30"/>
      </w:rPr>
      <w:t>16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0132" w14:textId="74358161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14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45EC171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5779" w14:textId="33480B68" w:rsidR="005C3402" w:rsidRPr="009D5A10" w:rsidRDefault="005C3402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 w:rsidR="00263890">
      <w:rPr>
        <w:rFonts w:ascii="Angsana New" w:hAnsi="Angsana New"/>
        <w:noProof/>
        <w:sz w:val="30"/>
        <w:szCs w:val="30"/>
      </w:rPr>
      <w:t>30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E1C20" w14:textId="160E6E84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22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5599DA3B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131F7" w14:textId="77777777" w:rsidR="00553652" w:rsidRDefault="00553652">
      <w:r>
        <w:separator/>
      </w:r>
    </w:p>
  </w:footnote>
  <w:footnote w:type="continuationSeparator" w:id="0">
    <w:p w14:paraId="07ECC367" w14:textId="77777777" w:rsidR="00553652" w:rsidRDefault="00553652">
      <w:r>
        <w:continuationSeparator/>
      </w:r>
    </w:p>
  </w:footnote>
  <w:footnote w:type="continuationNotice" w:id="1">
    <w:p w14:paraId="21F98741" w14:textId="77777777" w:rsidR="00553652" w:rsidRDefault="005536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A4C01" w14:textId="77777777" w:rsidR="005C3402" w:rsidRPr="008E10A7" w:rsidRDefault="005C3402" w:rsidP="00D245B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9E2825A" w14:textId="77777777" w:rsidR="005C3402" w:rsidRDefault="005C3402" w:rsidP="00D245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1AF952E" w14:textId="77777777" w:rsidR="005C3402" w:rsidRDefault="005C3402" w:rsidP="00D245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5915BF8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7103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61D24A0B" w14:textId="77777777" w:rsidR="005C3402" w:rsidRDefault="005C3402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B6F6C8C" w14:textId="131A928D" w:rsidR="005C3402" w:rsidRDefault="005C3402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5CA42DEB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3826" w14:textId="77777777" w:rsidR="005C3402" w:rsidRPr="008E10A7" w:rsidRDefault="005C3402" w:rsidP="00AA773A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DFDFB8C" w14:textId="77777777" w:rsidR="005C3402" w:rsidRDefault="005C3402" w:rsidP="00AA7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3A7F95C" w14:textId="77777777" w:rsidR="005C3402" w:rsidRDefault="005C3402" w:rsidP="00AA77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43F359DF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9FF06" w14:textId="77777777" w:rsidR="005C3402" w:rsidRPr="008E10A7" w:rsidRDefault="005C3402" w:rsidP="00AA773A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7EE97812" w14:textId="77777777" w:rsidR="005C3402" w:rsidRDefault="005C3402" w:rsidP="00AA7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DB04425" w14:textId="77777777" w:rsidR="005C3402" w:rsidRDefault="005C3402" w:rsidP="00AA77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6A815D27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3FE9" w14:textId="77777777" w:rsidR="005C3402" w:rsidRPr="008E10A7" w:rsidRDefault="005C3402" w:rsidP="00AA773A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228C4A2" w14:textId="77777777" w:rsidR="005C3402" w:rsidRDefault="005C3402" w:rsidP="00AA7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0C3F69" w14:textId="77777777" w:rsidR="005C3402" w:rsidRDefault="005C3402" w:rsidP="00AA77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60D8C" w14:textId="77777777" w:rsidR="005C3402" w:rsidRPr="008E10A7" w:rsidRDefault="005C3402" w:rsidP="00AA773A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3F128681" w14:textId="77777777" w:rsidR="005C3402" w:rsidRDefault="005C3402" w:rsidP="00AA7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4BEEA1D" w14:textId="77777777" w:rsidR="005C3402" w:rsidRDefault="005C3402" w:rsidP="00AA77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7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19"/>
  </w:num>
  <w:num w:numId="3" w16cid:durableId="1421297319">
    <w:abstractNumId w:val="12"/>
  </w:num>
  <w:num w:numId="4" w16cid:durableId="2021466238">
    <w:abstractNumId w:val="6"/>
  </w:num>
  <w:num w:numId="5" w16cid:durableId="890000956">
    <w:abstractNumId w:val="30"/>
  </w:num>
  <w:num w:numId="6" w16cid:durableId="1748382834">
    <w:abstractNumId w:val="10"/>
  </w:num>
  <w:num w:numId="7" w16cid:durableId="1491554610">
    <w:abstractNumId w:val="11"/>
  </w:num>
  <w:num w:numId="8" w16cid:durableId="1201935835">
    <w:abstractNumId w:val="26"/>
  </w:num>
  <w:num w:numId="9" w16cid:durableId="740981934">
    <w:abstractNumId w:val="25"/>
  </w:num>
  <w:num w:numId="10" w16cid:durableId="533538954">
    <w:abstractNumId w:val="23"/>
  </w:num>
  <w:num w:numId="11" w16cid:durableId="354697771">
    <w:abstractNumId w:val="21"/>
  </w:num>
  <w:num w:numId="12" w16cid:durableId="147868124">
    <w:abstractNumId w:val="8"/>
  </w:num>
  <w:num w:numId="13" w16cid:durableId="1967154160">
    <w:abstractNumId w:val="29"/>
  </w:num>
  <w:num w:numId="14" w16cid:durableId="1959025773">
    <w:abstractNumId w:val="34"/>
  </w:num>
  <w:num w:numId="15" w16cid:durableId="1610818368">
    <w:abstractNumId w:val="33"/>
  </w:num>
  <w:num w:numId="16" w16cid:durableId="1443449995">
    <w:abstractNumId w:val="32"/>
  </w:num>
  <w:num w:numId="17" w16cid:durableId="975990003">
    <w:abstractNumId w:val="0"/>
  </w:num>
  <w:num w:numId="18" w16cid:durableId="918831493">
    <w:abstractNumId w:val="18"/>
  </w:num>
  <w:num w:numId="19" w16cid:durableId="545990217">
    <w:abstractNumId w:val="27"/>
  </w:num>
  <w:num w:numId="20" w16cid:durableId="82922752">
    <w:abstractNumId w:val="4"/>
  </w:num>
  <w:num w:numId="21" w16cid:durableId="760640504">
    <w:abstractNumId w:val="20"/>
  </w:num>
  <w:num w:numId="22" w16cid:durableId="2028215818">
    <w:abstractNumId w:val="28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4"/>
  </w:num>
  <w:num w:numId="26" w16cid:durableId="1551846289">
    <w:abstractNumId w:val="14"/>
  </w:num>
  <w:num w:numId="27" w16cid:durableId="1078094171">
    <w:abstractNumId w:val="13"/>
  </w:num>
  <w:num w:numId="28" w16cid:durableId="342392137">
    <w:abstractNumId w:val="31"/>
  </w:num>
  <w:num w:numId="29" w16cid:durableId="1738816542">
    <w:abstractNumId w:val="3"/>
  </w:num>
  <w:num w:numId="30" w16cid:durableId="215356383">
    <w:abstractNumId w:val="16"/>
  </w:num>
  <w:num w:numId="31" w16cid:durableId="1978488861">
    <w:abstractNumId w:val="17"/>
  </w:num>
  <w:num w:numId="32" w16cid:durableId="987435093">
    <w:abstractNumId w:val="5"/>
  </w:num>
  <w:num w:numId="33" w16cid:durableId="1808427325">
    <w:abstractNumId w:val="15"/>
  </w:num>
  <w:num w:numId="34" w16cid:durableId="968392489">
    <w:abstractNumId w:val="22"/>
  </w:num>
  <w:num w:numId="35" w16cid:durableId="38051866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0CA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84B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1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D07"/>
    <w:rsid w:val="000A606C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7A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628"/>
    <w:rsid w:val="001626AB"/>
    <w:rsid w:val="001628A2"/>
    <w:rsid w:val="00162ADE"/>
    <w:rsid w:val="00162F4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716A"/>
    <w:rsid w:val="00167450"/>
    <w:rsid w:val="0016769D"/>
    <w:rsid w:val="001677E3"/>
    <w:rsid w:val="00167ADB"/>
    <w:rsid w:val="00167C40"/>
    <w:rsid w:val="00167D36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D7A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78D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6A7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A94"/>
    <w:rsid w:val="00285120"/>
    <w:rsid w:val="00285522"/>
    <w:rsid w:val="0028589F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0E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B12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CBC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B22"/>
    <w:rsid w:val="003F3C67"/>
    <w:rsid w:val="003F4102"/>
    <w:rsid w:val="003F4461"/>
    <w:rsid w:val="003F4740"/>
    <w:rsid w:val="003F4AEE"/>
    <w:rsid w:val="003F4C12"/>
    <w:rsid w:val="003F4D18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6A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C13"/>
    <w:rsid w:val="00426C36"/>
    <w:rsid w:val="0042712F"/>
    <w:rsid w:val="004273F1"/>
    <w:rsid w:val="004275CC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6A7"/>
    <w:rsid w:val="0043787E"/>
    <w:rsid w:val="004378F1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389"/>
    <w:rsid w:val="004E07C1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91C"/>
    <w:rsid w:val="005129FC"/>
    <w:rsid w:val="00512A5A"/>
    <w:rsid w:val="00512BA9"/>
    <w:rsid w:val="00512D0D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9DB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652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500A"/>
    <w:rsid w:val="00585406"/>
    <w:rsid w:val="005855EE"/>
    <w:rsid w:val="00585969"/>
    <w:rsid w:val="00585B3A"/>
    <w:rsid w:val="00585EEA"/>
    <w:rsid w:val="00586128"/>
    <w:rsid w:val="005861D3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8C3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2F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C87"/>
    <w:rsid w:val="005D7D8E"/>
    <w:rsid w:val="005E01F3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E3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B3C"/>
    <w:rsid w:val="00634C6B"/>
    <w:rsid w:val="00634D87"/>
    <w:rsid w:val="00634E0A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6B8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34D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23"/>
    <w:rsid w:val="0086639B"/>
    <w:rsid w:val="00866735"/>
    <w:rsid w:val="00866925"/>
    <w:rsid w:val="00866AFE"/>
    <w:rsid w:val="00866B41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347"/>
    <w:rsid w:val="00885486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2B6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48B"/>
    <w:rsid w:val="00915A0E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6CB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0F5"/>
    <w:rsid w:val="0096017D"/>
    <w:rsid w:val="0096070A"/>
    <w:rsid w:val="0096073C"/>
    <w:rsid w:val="009608C2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BAF"/>
    <w:rsid w:val="00982ED7"/>
    <w:rsid w:val="00983058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3179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49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74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695"/>
    <w:rsid w:val="00A106E9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606C"/>
    <w:rsid w:val="00A16091"/>
    <w:rsid w:val="00A16178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2011D"/>
    <w:rsid w:val="00A20459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237"/>
    <w:rsid w:val="00A82602"/>
    <w:rsid w:val="00A82EF7"/>
    <w:rsid w:val="00A82FE9"/>
    <w:rsid w:val="00A83276"/>
    <w:rsid w:val="00A835EC"/>
    <w:rsid w:val="00A83661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82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C0215"/>
    <w:rsid w:val="00AC027A"/>
    <w:rsid w:val="00AC0334"/>
    <w:rsid w:val="00AC06A9"/>
    <w:rsid w:val="00AC0862"/>
    <w:rsid w:val="00AC0A04"/>
    <w:rsid w:val="00AC0CA1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CA6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429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09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C"/>
    <w:rsid w:val="00BB2B75"/>
    <w:rsid w:val="00BB3169"/>
    <w:rsid w:val="00BB340D"/>
    <w:rsid w:val="00BB3922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784"/>
    <w:rsid w:val="00BC7B76"/>
    <w:rsid w:val="00BC7E0C"/>
    <w:rsid w:val="00BD0470"/>
    <w:rsid w:val="00BD084A"/>
    <w:rsid w:val="00BD0D25"/>
    <w:rsid w:val="00BD0D87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2F"/>
    <w:rsid w:val="00C17042"/>
    <w:rsid w:val="00C1704C"/>
    <w:rsid w:val="00C1738F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6FB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D14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B4"/>
    <w:rsid w:val="00C53AAE"/>
    <w:rsid w:val="00C53B1C"/>
    <w:rsid w:val="00C53DED"/>
    <w:rsid w:val="00C53EE3"/>
    <w:rsid w:val="00C5401A"/>
    <w:rsid w:val="00C54088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0BA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54B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048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EFF"/>
    <w:rsid w:val="00D54152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5F86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8DD"/>
    <w:rsid w:val="00E22B40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7FD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6B2"/>
    <w:rsid w:val="00E46C7E"/>
    <w:rsid w:val="00E470E1"/>
    <w:rsid w:val="00E47227"/>
    <w:rsid w:val="00E4772F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69D"/>
    <w:rsid w:val="00EA18D2"/>
    <w:rsid w:val="00EA1958"/>
    <w:rsid w:val="00EA1B0F"/>
    <w:rsid w:val="00EA1B44"/>
    <w:rsid w:val="00EA1C8D"/>
    <w:rsid w:val="00EA1CF9"/>
    <w:rsid w:val="00EA1E1D"/>
    <w:rsid w:val="00EA1E65"/>
    <w:rsid w:val="00EA1EC6"/>
    <w:rsid w:val="00EA21E9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A4A"/>
    <w:rsid w:val="00F272CC"/>
    <w:rsid w:val="00F27436"/>
    <w:rsid w:val="00F27DCF"/>
    <w:rsid w:val="00F27EF7"/>
    <w:rsid w:val="00F300A9"/>
    <w:rsid w:val="00F303B0"/>
    <w:rsid w:val="00F305C6"/>
    <w:rsid w:val="00F30792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7FB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DE"/>
    <w:rsid w:val="00F45937"/>
    <w:rsid w:val="00F45961"/>
    <w:rsid w:val="00F45BDB"/>
    <w:rsid w:val="00F45E20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4EC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B1F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3C5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6119"/>
    <w:rsid w:val="00F761B9"/>
    <w:rsid w:val="00F7634E"/>
    <w:rsid w:val="00F76E12"/>
    <w:rsid w:val="00F775CD"/>
    <w:rsid w:val="00F77724"/>
    <w:rsid w:val="00F77A5B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19"/>
    <w:rsid w:val="00FC473A"/>
    <w:rsid w:val="00FC4794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06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6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B8EB9-2E36-4A3D-BA80-2949586B7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16</Pages>
  <Words>3175</Words>
  <Characters>13193</Characters>
  <Application>Microsoft Office Word</Application>
  <DocSecurity>0</DocSecurity>
  <Lines>109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Suthipong Janthong</cp:lastModifiedBy>
  <cp:revision>5</cp:revision>
  <cp:lastPrinted>2023-05-09T03:33:00Z</cp:lastPrinted>
  <dcterms:created xsi:type="dcterms:W3CDTF">2023-05-10T13:42:00Z</dcterms:created>
  <dcterms:modified xsi:type="dcterms:W3CDTF">2023-05-11T09:27:00Z</dcterms:modified>
</cp:coreProperties>
</file>