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93FB4" w14:textId="77777777" w:rsidR="00677FA6" w:rsidRPr="0082412F" w:rsidRDefault="00677FA6" w:rsidP="005414B5">
      <w:pPr>
        <w:pStyle w:val="IndexHeading1"/>
        <w:tabs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  <w:r w:rsidRPr="0082412F">
        <w:rPr>
          <w:rFonts w:ascii="Angsana New" w:hAnsi="Angsana New" w:hint="cs"/>
          <w:b w:val="0"/>
          <w:bCs/>
          <w:sz w:val="30"/>
          <w:szCs w:val="30"/>
          <w:cs/>
          <w:lang w:bidi="th-TH"/>
        </w:rPr>
        <w:t>หมายเหตุ</w:t>
      </w:r>
      <w:r w:rsidRPr="0082412F">
        <w:rPr>
          <w:rFonts w:ascii="Angsana New" w:hAnsi="Angsana New" w:hint="cs"/>
          <w:b w:val="0"/>
          <w:bCs/>
          <w:sz w:val="30"/>
          <w:szCs w:val="30"/>
        </w:rPr>
        <w:tab/>
      </w:r>
      <w:r w:rsidR="007E1687" w:rsidRPr="0082412F">
        <w:rPr>
          <w:rFonts w:ascii="Angsana New" w:hAnsi="Angsana New" w:hint="cs"/>
          <w:b w:val="0"/>
          <w:bCs/>
          <w:sz w:val="30"/>
          <w:szCs w:val="30"/>
          <w:cs/>
          <w:lang w:bidi="th-TH"/>
        </w:rPr>
        <w:t>สารบัญ</w:t>
      </w:r>
    </w:p>
    <w:p w14:paraId="560DCA62" w14:textId="77777777" w:rsidR="00677FA6" w:rsidRPr="0082412F" w:rsidRDefault="00677FA6" w:rsidP="005414B5">
      <w:pPr>
        <w:pStyle w:val="IndexHeading1"/>
        <w:tabs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</w:p>
    <w:p w14:paraId="032474CA" w14:textId="77777777" w:rsidR="004F0871" w:rsidRPr="0082412F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82412F">
        <w:rPr>
          <w:rFonts w:ascii="Angsana New" w:hAnsi="Angsana New" w:hint="cs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28A1294C" w14:textId="4D9FFFF2" w:rsidR="004F0871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82412F">
        <w:rPr>
          <w:rFonts w:ascii="Angsana New" w:hAnsi="Angsana New" w:hint="cs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0E2AC75A" w14:textId="2E857EB4" w:rsidR="007D1F1F" w:rsidRDefault="007D1F1F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ลูกหนี้การค้า</w:t>
      </w:r>
    </w:p>
    <w:p w14:paraId="046F6277" w14:textId="77777777" w:rsidR="00E069CF" w:rsidRPr="002D479A" w:rsidRDefault="00E069CF" w:rsidP="00E069CF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2D479A">
        <w:rPr>
          <w:rFonts w:ascii="Angsana New" w:hAnsi="Angsana New" w:hint="cs"/>
          <w:sz w:val="30"/>
          <w:szCs w:val="30"/>
          <w:cs/>
          <w:lang w:bidi="th-TH"/>
        </w:rPr>
        <w:t>เงินลงทุนในบริษัทร่วมและการร่วมค้า</w:t>
      </w:r>
    </w:p>
    <w:p w14:paraId="402125DA" w14:textId="0B9A346E" w:rsidR="00EA6ADE" w:rsidRPr="002D479A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2D479A">
        <w:rPr>
          <w:rFonts w:ascii="Angsana New" w:hAnsi="Angsana New" w:hint="cs"/>
          <w:sz w:val="30"/>
          <w:szCs w:val="30"/>
          <w:cs/>
          <w:lang w:bidi="th-TH"/>
        </w:rPr>
        <w:t>เงินลงทุนในบริษัทย่อย</w:t>
      </w:r>
    </w:p>
    <w:p w14:paraId="2C10CD66" w14:textId="77777777" w:rsidR="004F0871" w:rsidRPr="0082412F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82412F">
        <w:rPr>
          <w:rFonts w:ascii="Angsana New" w:hAnsi="Angsana New" w:hint="cs"/>
          <w:sz w:val="30"/>
          <w:szCs w:val="30"/>
          <w:cs/>
          <w:lang w:bidi="th-TH"/>
        </w:rPr>
        <w:t>ที่ดิน อาคารและอุปกรณ์</w:t>
      </w:r>
    </w:p>
    <w:p w14:paraId="1BA479A7" w14:textId="3D1C79A1" w:rsidR="004F0871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82412F">
        <w:rPr>
          <w:rFonts w:ascii="Angsana New" w:hAnsi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0FDBCCF8" w14:textId="235CF20A" w:rsidR="00F855C2" w:rsidRDefault="00F855C2" w:rsidP="00F855C2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82412F">
        <w:rPr>
          <w:rFonts w:ascii="Angsana New" w:hAnsi="Angsana New" w:hint="cs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7E52FCA3" w14:textId="27F23532" w:rsidR="004F0871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82412F">
        <w:rPr>
          <w:rFonts w:ascii="Angsana New" w:hAnsi="Angsana New" w:hint="cs"/>
          <w:sz w:val="30"/>
          <w:szCs w:val="30"/>
          <w:cs/>
          <w:lang w:bidi="th-TH"/>
        </w:rPr>
        <w:t>ภาษีเงินได้</w:t>
      </w:r>
    </w:p>
    <w:p w14:paraId="50B30268" w14:textId="77777777" w:rsidR="009472D2" w:rsidRPr="0082412F" w:rsidRDefault="009472D2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82412F">
        <w:rPr>
          <w:rFonts w:ascii="Angsana New" w:hAnsi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7E704018" w14:textId="77777777" w:rsidR="007659F1" w:rsidRPr="0082412F" w:rsidRDefault="007659F1" w:rsidP="007659F1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82412F">
        <w:rPr>
          <w:rFonts w:ascii="Angsana New" w:hAnsi="Angsana New" w:hint="cs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3357E3A3" w14:textId="77777777" w:rsidR="007659F1" w:rsidRPr="0082412F" w:rsidRDefault="007659F1" w:rsidP="007659F1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82412F">
        <w:rPr>
          <w:rFonts w:ascii="Angsana New" w:hAnsi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4DC4B510" w14:textId="77777777" w:rsidR="0029029B" w:rsidRPr="0082412F" w:rsidRDefault="0029029B" w:rsidP="002F295D">
      <w:pPr>
        <w:pStyle w:val="index"/>
        <w:tabs>
          <w:tab w:val="clear" w:pos="1134"/>
          <w:tab w:val="left" w:pos="3735"/>
        </w:tabs>
        <w:spacing w:after="0" w:line="240" w:lineRule="atLeast"/>
        <w:ind w:left="1080" w:firstLine="0"/>
        <w:outlineLvl w:val="0"/>
        <w:rPr>
          <w:rFonts w:ascii="Angsana New" w:hAnsi="Angsana New"/>
          <w:bCs/>
          <w:sz w:val="30"/>
          <w:szCs w:val="30"/>
          <w:lang w:bidi="th-TH"/>
        </w:rPr>
      </w:pPr>
    </w:p>
    <w:p w14:paraId="0E630048" w14:textId="77777777" w:rsidR="004E58EC" w:rsidRPr="0082412F" w:rsidRDefault="004E5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82412F">
        <w:rPr>
          <w:rFonts w:ascii="Angsana New" w:hAnsi="Angsana New" w:hint="cs"/>
          <w:sz w:val="30"/>
          <w:szCs w:val="30"/>
          <w:cs/>
        </w:rPr>
        <w:br w:type="page"/>
      </w:r>
    </w:p>
    <w:p w14:paraId="070E78FE" w14:textId="77777777" w:rsidR="00D77AAD" w:rsidRPr="0082412F" w:rsidRDefault="00D77AAD" w:rsidP="00D77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82412F">
        <w:rPr>
          <w:rFonts w:ascii="Angsana New" w:hAnsi="Angsana New" w:hint="cs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5144498A" w14:textId="77777777" w:rsidR="00D77AAD" w:rsidRPr="00252778" w:rsidRDefault="00D77AAD" w:rsidP="003014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14:paraId="43C625D9" w14:textId="7DAFC7C0" w:rsidR="00361980" w:rsidRPr="0082412F" w:rsidRDefault="00361980" w:rsidP="003619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EE37D3">
        <w:rPr>
          <w:rFonts w:ascii="Angsana New" w:hAnsi="Angsana New" w:hint="cs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940656" w:rsidRPr="00EE37D3">
        <w:rPr>
          <w:rFonts w:ascii="Angsana New" w:hAnsi="Angsana New" w:hint="cs"/>
          <w:sz w:val="30"/>
          <w:szCs w:val="30"/>
          <w:cs/>
        </w:rPr>
        <w:t>ตรวจสอบตามการมอบหมายจากคณะกรรมการบริษัท</w:t>
      </w:r>
      <w:r w:rsidR="00C25B82" w:rsidRPr="00EE37D3">
        <w:rPr>
          <w:rFonts w:ascii="Angsana New" w:hAnsi="Angsana New" w:hint="cs"/>
          <w:sz w:val="30"/>
          <w:szCs w:val="30"/>
          <w:cs/>
        </w:rPr>
        <w:t>เมื่อ</w:t>
      </w:r>
      <w:r w:rsidRPr="00EE37D3">
        <w:rPr>
          <w:rFonts w:ascii="Angsana New" w:hAnsi="Angsana New" w:hint="cs"/>
          <w:sz w:val="30"/>
          <w:szCs w:val="30"/>
          <w:cs/>
        </w:rPr>
        <w:t>วันที่</w:t>
      </w:r>
      <w:r w:rsidR="00531ED9" w:rsidRPr="00EE37D3">
        <w:rPr>
          <w:rFonts w:ascii="Angsana New" w:hAnsi="Angsana New" w:hint="cs"/>
          <w:sz w:val="30"/>
          <w:szCs w:val="30"/>
        </w:rPr>
        <w:t xml:space="preserve"> </w:t>
      </w:r>
      <w:r w:rsidR="00EE37D3" w:rsidRPr="00EE37D3">
        <w:rPr>
          <w:rFonts w:ascii="Angsana New" w:hAnsi="Angsana New"/>
          <w:sz w:val="30"/>
          <w:szCs w:val="30"/>
        </w:rPr>
        <w:t>12</w:t>
      </w:r>
      <w:r w:rsidR="00160D31" w:rsidRPr="00EE37D3">
        <w:rPr>
          <w:rFonts w:ascii="Angsana New" w:hAnsi="Angsana New"/>
          <w:sz w:val="30"/>
          <w:szCs w:val="30"/>
        </w:rPr>
        <w:t xml:space="preserve"> </w:t>
      </w:r>
      <w:r w:rsidR="0083109A" w:rsidRPr="00EE37D3">
        <w:rPr>
          <w:rFonts w:ascii="Angsana New" w:hAnsi="Angsana New" w:hint="cs"/>
          <w:sz w:val="30"/>
          <w:szCs w:val="30"/>
          <w:cs/>
        </w:rPr>
        <w:t>พฤษภาคม</w:t>
      </w:r>
      <w:r w:rsidR="004E58EC" w:rsidRPr="00EE37D3">
        <w:rPr>
          <w:rFonts w:ascii="Angsana New" w:hAnsi="Angsana New" w:hint="cs"/>
          <w:sz w:val="30"/>
          <w:szCs w:val="30"/>
          <w:cs/>
        </w:rPr>
        <w:t xml:space="preserve"> </w:t>
      </w:r>
      <w:r w:rsidR="00492DC5" w:rsidRPr="00EE37D3">
        <w:rPr>
          <w:rFonts w:ascii="Angsana New" w:hAnsi="Angsana New" w:hint="cs"/>
          <w:sz w:val="30"/>
          <w:szCs w:val="30"/>
        </w:rPr>
        <w:t>256</w:t>
      </w:r>
      <w:r w:rsidR="00002EC7" w:rsidRPr="00EE37D3">
        <w:rPr>
          <w:rFonts w:ascii="Angsana New" w:hAnsi="Angsana New" w:hint="cs"/>
          <w:sz w:val="30"/>
          <w:szCs w:val="30"/>
        </w:rPr>
        <w:t>6</w:t>
      </w:r>
    </w:p>
    <w:p w14:paraId="23A6D332" w14:textId="77777777" w:rsidR="00E5413F" w:rsidRPr="00252778" w:rsidRDefault="00E5413F" w:rsidP="003014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14:paraId="6F5B3788" w14:textId="635BE347" w:rsidR="00515797" w:rsidRPr="0082412F" w:rsidRDefault="00515797" w:rsidP="00B23654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2412F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5E52A160" w14:textId="77777777" w:rsidR="00515797" w:rsidRPr="00252778" w:rsidRDefault="00515797" w:rsidP="00515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14:paraId="2305C973" w14:textId="0294F6D5" w:rsidR="000E046F" w:rsidRDefault="000E046F" w:rsidP="006224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7102F">
        <w:rPr>
          <w:rFonts w:ascii="Angsana New" w:hAnsi="Angsana New" w:hint="cs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BC6A20" w:rsidRPr="00C7102F">
        <w:rPr>
          <w:rFonts w:ascii="Angsana New" w:hAnsi="Angsana New"/>
          <w:sz w:val="30"/>
          <w:szCs w:val="30"/>
          <w:cs/>
        </w:rPr>
        <w:br/>
      </w:r>
      <w:r w:rsidRPr="00C7102F">
        <w:rPr>
          <w:rFonts w:ascii="Angsana New" w:hAnsi="Angsana New" w:hint="cs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BC6A20" w:rsidRPr="00C7102F">
        <w:rPr>
          <w:rFonts w:ascii="Angsana New" w:hAnsi="Angsana New"/>
          <w:sz w:val="30"/>
          <w:szCs w:val="30"/>
          <w:cs/>
        </w:rPr>
        <w:br/>
      </w:r>
      <w:r w:rsidRPr="00C7102F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="00492DC5" w:rsidRPr="00492DC5">
        <w:rPr>
          <w:rFonts w:ascii="Angsana New" w:hAnsi="Angsana New" w:hint="cs"/>
          <w:sz w:val="30"/>
          <w:szCs w:val="30"/>
        </w:rPr>
        <w:t>34</w:t>
      </w:r>
      <w:r w:rsidRPr="00C7102F">
        <w:rPr>
          <w:rFonts w:ascii="Angsana New" w:hAnsi="Angsana New" w:hint="cs"/>
          <w:sz w:val="30"/>
          <w:szCs w:val="30"/>
        </w:rPr>
        <w:t xml:space="preserve"> </w:t>
      </w:r>
      <w:r w:rsidRPr="00C7102F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C7102F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C7102F">
        <w:rPr>
          <w:rFonts w:ascii="Angsana New" w:hAnsi="Angsana New" w:hint="cs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C7102F" w:rsidRPr="00C7102F">
        <w:rPr>
          <w:rFonts w:ascii="Angsana New" w:hAnsi="Angsana New"/>
          <w:sz w:val="30"/>
          <w:szCs w:val="30"/>
        </w:rPr>
        <w:t xml:space="preserve"> </w:t>
      </w:r>
      <w:r w:rsidR="00C7102F" w:rsidRPr="00C7102F">
        <w:rPr>
          <w:rFonts w:ascii="Angsana New" w:hAnsi="Angsana New"/>
          <w:sz w:val="30"/>
          <w:szCs w:val="30"/>
          <w:cs/>
        </w:rPr>
        <w:t xml:space="preserve"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C7102F" w:rsidRPr="00C7102F">
        <w:rPr>
          <w:rFonts w:ascii="Angsana New" w:hAnsi="Angsana New"/>
          <w:sz w:val="30"/>
          <w:szCs w:val="30"/>
        </w:rPr>
        <w:t xml:space="preserve">31 </w:t>
      </w:r>
      <w:r w:rsidR="00C7102F" w:rsidRPr="00C7102F">
        <w:rPr>
          <w:rFonts w:ascii="Angsana New" w:hAnsi="Angsana New"/>
          <w:sz w:val="30"/>
          <w:szCs w:val="30"/>
          <w:cs/>
        </w:rPr>
        <w:t xml:space="preserve">ธันวาคม </w:t>
      </w:r>
      <w:r w:rsidR="00C7102F" w:rsidRPr="00C7102F">
        <w:rPr>
          <w:rFonts w:ascii="Angsana New" w:hAnsi="Angsana New"/>
          <w:sz w:val="30"/>
          <w:szCs w:val="30"/>
        </w:rPr>
        <w:t>256</w:t>
      </w:r>
      <w:r w:rsidR="00002EC7" w:rsidRPr="00002EC7">
        <w:rPr>
          <w:rFonts w:ascii="Angsana New" w:hAnsi="Angsana New" w:hint="cs"/>
          <w:sz w:val="30"/>
          <w:szCs w:val="30"/>
        </w:rPr>
        <w:t>5</w:t>
      </w:r>
    </w:p>
    <w:p w14:paraId="300E17FF" w14:textId="77777777" w:rsidR="00BC6A20" w:rsidRPr="00252778" w:rsidRDefault="00BC6A20" w:rsidP="006224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14:paraId="055F7B8E" w14:textId="23A3D829" w:rsidR="00C13362" w:rsidRPr="00607B5C" w:rsidRDefault="00C7102F" w:rsidP="000F1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7102F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</w:t>
      </w:r>
      <w:r w:rsidRPr="00607B5C">
        <w:rPr>
          <w:rFonts w:ascii="Angsana New" w:hAnsi="Angsana New"/>
          <w:sz w:val="30"/>
          <w:szCs w:val="30"/>
          <w:cs/>
        </w:rPr>
        <w:t xml:space="preserve">ไว้ในงบการเงินสำหรับปีสิ้นสุดวันที่ </w:t>
      </w:r>
      <w:r w:rsidR="00E866AA" w:rsidRPr="00607B5C">
        <w:rPr>
          <w:rFonts w:ascii="Angsana New" w:hAnsi="Angsana New"/>
          <w:sz w:val="30"/>
          <w:szCs w:val="30"/>
        </w:rPr>
        <w:t>31</w:t>
      </w:r>
      <w:r w:rsidRPr="00607B5C">
        <w:rPr>
          <w:rFonts w:ascii="Angsana New" w:hAnsi="Angsana New"/>
          <w:sz w:val="30"/>
          <w:szCs w:val="30"/>
          <w:cs/>
        </w:rPr>
        <w:t xml:space="preserve"> ธันวาคม </w:t>
      </w:r>
      <w:r w:rsidR="00E866AA" w:rsidRPr="00607B5C">
        <w:rPr>
          <w:rFonts w:ascii="Angsana New" w:hAnsi="Angsana New"/>
          <w:sz w:val="30"/>
          <w:szCs w:val="30"/>
        </w:rPr>
        <w:t>256</w:t>
      </w:r>
      <w:r w:rsidR="00002EC7" w:rsidRPr="00002EC7">
        <w:rPr>
          <w:rFonts w:ascii="Angsana New" w:hAnsi="Angsana New" w:hint="cs"/>
          <w:sz w:val="30"/>
          <w:szCs w:val="30"/>
        </w:rPr>
        <w:t>5</w:t>
      </w:r>
    </w:p>
    <w:p w14:paraId="41D100A6" w14:textId="77777777" w:rsidR="00C7102F" w:rsidRPr="00252778" w:rsidRDefault="00C7102F" w:rsidP="000F1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trike/>
          <w:sz w:val="28"/>
          <w:szCs w:val="28"/>
          <w:highlight w:val="yellow"/>
          <w:cs/>
        </w:rPr>
      </w:pPr>
    </w:p>
    <w:p w14:paraId="59EE0957" w14:textId="77777777" w:rsidR="008B61AD" w:rsidRPr="00BC6A20" w:rsidRDefault="008B61AD" w:rsidP="00567286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C6A20">
        <w:rPr>
          <w:rFonts w:ascii="Angsana New" w:hAnsi="Angsana New" w:hint="cs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1BE93509" w14:textId="77777777" w:rsidR="00E13D18" w:rsidRPr="00252778" w:rsidRDefault="00E13D18" w:rsidP="008E00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558139CB" w14:textId="38A8A76D" w:rsidR="00532F71" w:rsidRPr="008F01C4" w:rsidRDefault="00532F71" w:rsidP="00532F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843CB">
        <w:rPr>
          <w:rFonts w:ascii="Angsana New" w:hAnsi="Angsana New" w:hint="cs"/>
          <w:sz w:val="30"/>
          <w:szCs w:val="30"/>
          <w:cs/>
        </w:rPr>
        <w:t>ความสัมพันธ์ที่มีกับบริษัทย่อย บริษัทร่วมและการร่วมค้าที่มีการเปลี่ยนแปลงอย่างมีสาระสำคัญได้เปิดเผยใน</w:t>
      </w:r>
      <w:r w:rsidRPr="00A843CB">
        <w:rPr>
          <w:rFonts w:ascii="Angsana New" w:hAnsi="Angsana New"/>
          <w:sz w:val="30"/>
          <w:szCs w:val="30"/>
          <w:cs/>
        </w:rPr>
        <w:br/>
      </w:r>
      <w:r w:rsidRPr="00A843CB">
        <w:rPr>
          <w:rFonts w:ascii="Angsana New" w:hAnsi="Angsana New" w:hint="cs"/>
          <w:sz w:val="30"/>
          <w:szCs w:val="30"/>
          <w:cs/>
        </w:rPr>
        <w:t>หมายเหตุข้อ</w:t>
      </w:r>
      <w:r w:rsidRPr="00A843CB">
        <w:rPr>
          <w:rFonts w:ascii="Angsana New" w:hAnsi="Angsana New" w:hint="cs"/>
          <w:sz w:val="30"/>
          <w:szCs w:val="30"/>
        </w:rPr>
        <w:t xml:space="preserve"> </w:t>
      </w:r>
      <w:r w:rsidR="00EE37D3">
        <w:rPr>
          <w:rFonts w:ascii="Angsana New" w:hAnsi="Angsana New"/>
          <w:sz w:val="30"/>
          <w:szCs w:val="30"/>
        </w:rPr>
        <w:t>4</w:t>
      </w:r>
      <w:r w:rsidRPr="00A843CB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A843CB">
        <w:rPr>
          <w:rFonts w:ascii="Angsana New" w:hAnsi="Angsana New" w:hint="cs"/>
          <w:sz w:val="30"/>
          <w:szCs w:val="30"/>
        </w:rPr>
        <w:t xml:space="preserve"> </w:t>
      </w:r>
      <w:r w:rsidR="00EE37D3">
        <w:rPr>
          <w:rFonts w:ascii="Angsana New" w:hAnsi="Angsana New"/>
          <w:sz w:val="30"/>
          <w:szCs w:val="30"/>
        </w:rPr>
        <w:t>5</w:t>
      </w:r>
      <w:r w:rsidRPr="00A843CB">
        <w:rPr>
          <w:rFonts w:ascii="Angsana New" w:hAnsi="Angsana New" w:hint="cs"/>
          <w:sz w:val="30"/>
          <w:szCs w:val="30"/>
          <w:cs/>
        </w:rPr>
        <w:t xml:space="preserve"> สำหรับบุคคลหรือกิจการอื่นที่เกี่ยวข้องกันไม่มีการเปลี่ยนแปลงความสัมพันธ์อย่างมีสาระสำคัญในระหว่างงวด</w:t>
      </w:r>
    </w:p>
    <w:p w14:paraId="2804F604" w14:textId="00745826" w:rsidR="005A70CB" w:rsidRPr="00252778" w:rsidRDefault="005A70CB" w:rsidP="008E00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615EB7E4" w14:textId="07CD8E16" w:rsidR="008B61AD" w:rsidRPr="00D93034" w:rsidRDefault="00301E03" w:rsidP="008E00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D93034">
        <w:rPr>
          <w:rFonts w:ascii="Angsana New" w:hAnsi="Angsana New" w:hint="cs"/>
          <w:spacing w:val="-4"/>
          <w:sz w:val="30"/>
          <w:szCs w:val="30"/>
          <w:cs/>
        </w:rPr>
        <w:t>น</w:t>
      </w:r>
      <w:r w:rsidR="00AF5A01" w:rsidRPr="00D93034">
        <w:rPr>
          <w:rFonts w:ascii="Angsana New" w:hAnsi="Angsana New" w:hint="cs"/>
          <w:spacing w:val="-4"/>
          <w:sz w:val="30"/>
          <w:szCs w:val="30"/>
          <w:cs/>
        </w:rPr>
        <w:t>โยบายการกำหนดราคา</w:t>
      </w:r>
      <w:r w:rsidR="00AB371E" w:rsidRPr="00D93034">
        <w:rPr>
          <w:rFonts w:ascii="Angsana New" w:hAnsi="Angsana New" w:hint="cs"/>
          <w:spacing w:val="-4"/>
          <w:sz w:val="30"/>
          <w:szCs w:val="30"/>
          <w:cs/>
        </w:rPr>
        <w:t>ไม่มีการเปลี่ยนแปลง</w:t>
      </w:r>
      <w:r w:rsidR="00553C0C" w:rsidRPr="00D93034">
        <w:rPr>
          <w:rFonts w:ascii="Angsana New" w:hAnsi="Angsana New" w:hint="cs"/>
          <w:spacing w:val="-4"/>
          <w:sz w:val="30"/>
          <w:szCs w:val="30"/>
          <w:cs/>
        </w:rPr>
        <w:t>อย่างมีสาระสำคัญ</w:t>
      </w:r>
      <w:r w:rsidR="00AB371E" w:rsidRPr="00D93034">
        <w:rPr>
          <w:rFonts w:ascii="Angsana New" w:hAnsi="Angsana New" w:hint="cs"/>
          <w:spacing w:val="-4"/>
          <w:sz w:val="30"/>
          <w:szCs w:val="30"/>
          <w:cs/>
        </w:rPr>
        <w:t>ในระหว่าง</w:t>
      </w:r>
      <w:r w:rsidR="000271C5" w:rsidRPr="00D93034">
        <w:rPr>
          <w:rFonts w:ascii="Angsana New" w:hAnsi="Angsana New" w:hint="cs"/>
          <w:spacing w:val="-4"/>
          <w:sz w:val="30"/>
          <w:szCs w:val="30"/>
          <w:cs/>
        </w:rPr>
        <w:t>งวด</w:t>
      </w:r>
      <w:r w:rsidR="0083109A">
        <w:rPr>
          <w:rFonts w:ascii="Angsana New" w:hAnsi="Angsana New" w:hint="cs"/>
          <w:spacing w:val="-4"/>
          <w:sz w:val="30"/>
          <w:szCs w:val="30"/>
          <w:cs/>
        </w:rPr>
        <w:t>สาม</w:t>
      </w:r>
      <w:r w:rsidR="000271C5" w:rsidRPr="00D93034"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="00AB371E" w:rsidRPr="00D93034">
        <w:rPr>
          <w:rFonts w:ascii="Angsana New" w:hAnsi="Angsana New" w:hint="cs"/>
          <w:spacing w:val="-4"/>
          <w:sz w:val="30"/>
          <w:szCs w:val="30"/>
          <w:cs/>
        </w:rPr>
        <w:t xml:space="preserve">สิ้นสุดวันที่ </w:t>
      </w:r>
      <w:r w:rsidR="00E4020E">
        <w:rPr>
          <w:rFonts w:ascii="Angsana New" w:hAnsi="Angsana New"/>
          <w:spacing w:val="-4"/>
          <w:sz w:val="30"/>
          <w:szCs w:val="30"/>
        </w:rPr>
        <w:t>3</w:t>
      </w:r>
      <w:r w:rsidR="0083109A">
        <w:rPr>
          <w:rFonts w:ascii="Angsana New" w:hAnsi="Angsana New"/>
          <w:spacing w:val="-4"/>
          <w:sz w:val="30"/>
          <w:szCs w:val="30"/>
        </w:rPr>
        <w:t xml:space="preserve">1 </w:t>
      </w:r>
      <w:r w:rsidR="0083109A">
        <w:rPr>
          <w:rFonts w:ascii="Angsana New" w:hAnsi="Angsana New" w:hint="cs"/>
          <w:spacing w:val="-4"/>
          <w:sz w:val="30"/>
          <w:szCs w:val="30"/>
          <w:cs/>
        </w:rPr>
        <w:t>มีนาคม</w:t>
      </w:r>
      <w:r w:rsidR="00126C68" w:rsidRPr="00D9303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492DC5" w:rsidRPr="00492DC5">
        <w:rPr>
          <w:rFonts w:ascii="Angsana New" w:hAnsi="Angsana New" w:hint="cs"/>
          <w:spacing w:val="-4"/>
          <w:sz w:val="30"/>
          <w:szCs w:val="30"/>
        </w:rPr>
        <w:t>256</w:t>
      </w:r>
      <w:r w:rsidR="00002EC7" w:rsidRPr="00002EC7">
        <w:rPr>
          <w:rFonts w:ascii="Angsana New" w:hAnsi="Angsana New" w:hint="cs"/>
          <w:spacing w:val="-4"/>
          <w:sz w:val="30"/>
          <w:szCs w:val="30"/>
        </w:rPr>
        <w:t>6</w:t>
      </w:r>
    </w:p>
    <w:p w14:paraId="768E4337" w14:textId="43BE2864" w:rsidR="00AA534E" w:rsidRDefault="00AA534E" w:rsidP="00C768D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1205553" w14:textId="0076388F" w:rsidR="00911EB9" w:rsidRDefault="00911E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5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240"/>
        <w:gridCol w:w="240"/>
        <w:gridCol w:w="1200"/>
        <w:gridCol w:w="246"/>
        <w:gridCol w:w="1193"/>
        <w:gridCol w:w="252"/>
        <w:gridCol w:w="8"/>
        <w:gridCol w:w="1189"/>
      </w:tblGrid>
      <w:tr w:rsidR="0083109A" w:rsidRPr="00BC6A20" w14:paraId="1D1D2B70" w14:textId="77777777" w:rsidTr="008411CD">
        <w:trPr>
          <w:tblHeader/>
        </w:trPr>
        <w:tc>
          <w:tcPr>
            <w:tcW w:w="2078" w:type="pct"/>
            <w:vAlign w:val="bottom"/>
          </w:tcPr>
          <w:p w14:paraId="4EBEA1DB" w14:textId="77777777" w:rsidR="0083109A" w:rsidRPr="00D74B40" w:rsidRDefault="0083109A" w:rsidP="0084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3" w:hanging="24"/>
              <w:rPr>
                <w:rFonts w:ascii="Angsana New" w:hAnsi="Angsana New"/>
                <w:bCs/>
                <w:i/>
                <w:iCs/>
                <w:spacing w:val="-8"/>
                <w:sz w:val="30"/>
                <w:szCs w:val="30"/>
              </w:rPr>
            </w:pPr>
            <w:r w:rsidRPr="00BC6A20">
              <w:rPr>
                <w:rFonts w:ascii="Angsana New" w:hAnsi="Angsana New" w:hint="cs"/>
                <w:b/>
                <w:spacing w:val="-6"/>
                <w:sz w:val="30"/>
                <w:szCs w:val="30"/>
              </w:rPr>
              <w:lastRenderedPageBreak/>
              <w:br w:type="page"/>
            </w:r>
            <w:r w:rsidRPr="00D74B40">
              <w:rPr>
                <w:rFonts w:ascii="Angsana New" w:hAnsi="Angsana New"/>
                <w:bCs/>
                <w:i/>
                <w:iCs/>
                <w:spacing w:val="-8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407" w:type="pct"/>
            <w:gridSpan w:val="3"/>
            <w:vAlign w:val="bottom"/>
          </w:tcPr>
          <w:p w14:paraId="02542208" w14:textId="77777777" w:rsidR="0083109A" w:rsidRPr="00BC6A20" w:rsidRDefault="0083109A" w:rsidP="008411CD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6A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  <w:vAlign w:val="bottom"/>
          </w:tcPr>
          <w:p w14:paraId="70AA4DB7" w14:textId="77777777" w:rsidR="0083109A" w:rsidRPr="00BC6A20" w:rsidRDefault="0083109A" w:rsidP="008411CD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7" w:type="pct"/>
            <w:gridSpan w:val="4"/>
            <w:vAlign w:val="bottom"/>
          </w:tcPr>
          <w:p w14:paraId="50746A41" w14:textId="77777777" w:rsidR="0083109A" w:rsidRPr="00BC6A20" w:rsidRDefault="0083109A" w:rsidP="008411CD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6A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109A" w:rsidRPr="00BC6A20" w14:paraId="20217091" w14:textId="77777777" w:rsidTr="008411CD">
        <w:trPr>
          <w:tblHeader/>
        </w:trPr>
        <w:tc>
          <w:tcPr>
            <w:tcW w:w="2078" w:type="pct"/>
            <w:vAlign w:val="bottom"/>
          </w:tcPr>
          <w:p w14:paraId="031829C7" w14:textId="77777777" w:rsidR="0083109A" w:rsidRPr="00BC6A20" w:rsidRDefault="0083109A" w:rsidP="00831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</w:t>
            </w:r>
            <w:r w:rsidRPr="00BC6A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1A3AF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BC6A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651" w:type="pct"/>
            <w:shd w:val="clear" w:color="auto" w:fill="auto"/>
            <w:vAlign w:val="bottom"/>
          </w:tcPr>
          <w:p w14:paraId="510772B6" w14:textId="22B57D45" w:rsidR="0083109A" w:rsidRPr="00BC6A20" w:rsidRDefault="0083109A" w:rsidP="00831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02EC7" w:rsidRPr="00002EC7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26" w:type="pct"/>
            <w:vAlign w:val="bottom"/>
          </w:tcPr>
          <w:p w14:paraId="25C88B89" w14:textId="77777777" w:rsidR="0083109A" w:rsidRPr="00BC6A20" w:rsidRDefault="0083109A" w:rsidP="00831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199DC1F7" w14:textId="57201E2F" w:rsidR="0083109A" w:rsidRPr="00BC6A20" w:rsidRDefault="0083109A" w:rsidP="00831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02EC7" w:rsidRPr="00002EC7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29" w:type="pct"/>
            <w:vAlign w:val="bottom"/>
          </w:tcPr>
          <w:p w14:paraId="5426E73D" w14:textId="77777777" w:rsidR="0083109A" w:rsidRPr="00BC6A20" w:rsidRDefault="0083109A" w:rsidP="00831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  <w:vAlign w:val="bottom"/>
          </w:tcPr>
          <w:p w14:paraId="7381E613" w14:textId="615F4F2A" w:rsidR="0083109A" w:rsidRPr="00BC6A20" w:rsidRDefault="0083109A" w:rsidP="00831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02EC7" w:rsidRPr="00002EC7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36" w:type="pct"/>
            <w:gridSpan w:val="2"/>
            <w:vAlign w:val="bottom"/>
          </w:tcPr>
          <w:p w14:paraId="59645BB7" w14:textId="77777777" w:rsidR="0083109A" w:rsidRPr="00BC6A20" w:rsidRDefault="0083109A" w:rsidP="00831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14:paraId="7A1F5C36" w14:textId="658E0574" w:rsidR="0083109A" w:rsidRPr="00BC6A20" w:rsidRDefault="0083109A" w:rsidP="00831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02EC7" w:rsidRPr="00002EC7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83109A" w:rsidRPr="00BC6A20" w14:paraId="30D72E60" w14:textId="77777777" w:rsidTr="008411CD">
        <w:trPr>
          <w:trHeight w:val="255"/>
          <w:tblHeader/>
        </w:trPr>
        <w:tc>
          <w:tcPr>
            <w:tcW w:w="2078" w:type="pct"/>
            <w:vAlign w:val="bottom"/>
          </w:tcPr>
          <w:p w14:paraId="3DE82259" w14:textId="77777777" w:rsidR="0083109A" w:rsidRPr="00BC6A20" w:rsidRDefault="0083109A" w:rsidP="00831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2" w:type="pct"/>
            <w:gridSpan w:val="8"/>
            <w:vAlign w:val="bottom"/>
          </w:tcPr>
          <w:p w14:paraId="0D7A889A" w14:textId="77777777" w:rsidR="0083109A" w:rsidRPr="00BC6A20" w:rsidRDefault="0083109A" w:rsidP="00831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6A2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3109A" w:rsidRPr="00BC6A20" w14:paraId="7226043C" w14:textId="77777777" w:rsidTr="008411CD">
        <w:tc>
          <w:tcPr>
            <w:tcW w:w="2078" w:type="pct"/>
            <w:vAlign w:val="bottom"/>
          </w:tcPr>
          <w:p w14:paraId="4A1AD5B7" w14:textId="77777777" w:rsidR="0083109A" w:rsidRPr="00BC6A20" w:rsidRDefault="0083109A" w:rsidP="00831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6A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651" w:type="pct"/>
            <w:vAlign w:val="bottom"/>
          </w:tcPr>
          <w:p w14:paraId="0285BA35" w14:textId="77777777" w:rsidR="0083109A" w:rsidRPr="00BC6A20" w:rsidRDefault="0083109A" w:rsidP="00831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" w:type="pct"/>
            <w:vAlign w:val="bottom"/>
          </w:tcPr>
          <w:p w14:paraId="5F4525DF" w14:textId="77777777" w:rsidR="0083109A" w:rsidRPr="00BC6A20" w:rsidRDefault="0083109A" w:rsidP="00831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7ACAB2B4" w14:textId="77777777" w:rsidR="0083109A" w:rsidRPr="00BC6A20" w:rsidRDefault="0083109A" w:rsidP="00831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right="-1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4D369A4D" w14:textId="77777777" w:rsidR="0083109A" w:rsidRPr="00BC6A20" w:rsidRDefault="0083109A" w:rsidP="00831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42CA6001" w14:textId="77777777" w:rsidR="0083109A" w:rsidRPr="00BC6A20" w:rsidRDefault="0083109A" w:rsidP="00831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" w:type="pct"/>
            <w:vAlign w:val="bottom"/>
          </w:tcPr>
          <w:p w14:paraId="68D1CCA5" w14:textId="77777777" w:rsidR="0083109A" w:rsidRPr="00BC6A20" w:rsidRDefault="0083109A" w:rsidP="00831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53A4BE51" w14:textId="77777777" w:rsidR="0083109A" w:rsidRPr="00BC6A20" w:rsidRDefault="0083109A" w:rsidP="008310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A30A4" w:rsidRPr="00BC6A20" w14:paraId="54C35BFB" w14:textId="77777777" w:rsidTr="008411CD">
        <w:tc>
          <w:tcPr>
            <w:tcW w:w="2078" w:type="pct"/>
            <w:vAlign w:val="bottom"/>
          </w:tcPr>
          <w:p w14:paraId="377D77B2" w14:textId="77777777" w:rsidR="004A30A4" w:rsidRPr="00BC6A20" w:rsidRDefault="004A30A4" w:rsidP="004A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C6A20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651" w:type="pct"/>
            <w:shd w:val="clear" w:color="auto" w:fill="auto"/>
            <w:vAlign w:val="bottom"/>
          </w:tcPr>
          <w:p w14:paraId="6365B1EB" w14:textId="6BD21A12" w:rsidR="004A30A4" w:rsidRPr="00BC6A20" w:rsidRDefault="00CA081F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CA081F">
              <w:rPr>
                <w:rFonts w:ascii="Angsana New" w:hAnsi="Angsana New" w:hint="cs"/>
                <w:sz w:val="30"/>
                <w:szCs w:val="30"/>
                <w:lang w:val="en-GB"/>
              </w:rPr>
              <w:t>11</w:t>
            </w:r>
            <w:r w:rsidR="004A30A4">
              <w:rPr>
                <w:rFonts w:ascii="Angsana New" w:hAnsi="Angsana New"/>
                <w:sz w:val="30"/>
                <w:szCs w:val="30"/>
              </w:rPr>
              <w:t>,</w:t>
            </w:r>
            <w:r w:rsidR="000A77C3">
              <w:rPr>
                <w:rFonts w:ascii="Angsana New" w:hAnsi="Angsana New"/>
                <w:sz w:val="30"/>
                <w:szCs w:val="30"/>
              </w:rPr>
              <w:t>7</w:t>
            </w:r>
            <w:r w:rsidR="00A522BF">
              <w:rPr>
                <w:rFonts w:ascii="Angsana New" w:hAnsi="Angsana New"/>
                <w:sz w:val="30"/>
                <w:szCs w:val="30"/>
              </w:rPr>
              <w:t>24</w:t>
            </w:r>
            <w:r w:rsidR="004A30A4">
              <w:rPr>
                <w:rFonts w:ascii="Angsana New" w:hAnsi="Angsana New"/>
                <w:sz w:val="30"/>
                <w:szCs w:val="30"/>
              </w:rPr>
              <w:t>,</w:t>
            </w:r>
            <w:r w:rsidR="00A522BF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4F675E6F" w14:textId="77777777" w:rsidR="004A30A4" w:rsidRPr="00BC6A20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4B9EAEE7" w14:textId="3BCCCA8E" w:rsidR="004A30A4" w:rsidRPr="00BC6A20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14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402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129" w:type="pct"/>
            <w:vAlign w:val="bottom"/>
          </w:tcPr>
          <w:p w14:paraId="21A8A0F2" w14:textId="77777777" w:rsidR="004A30A4" w:rsidRPr="00BC6A20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5D333343" w14:textId="16F635BB" w:rsidR="004A30A4" w:rsidRPr="00BC6A20" w:rsidRDefault="004A30A4" w:rsidP="008A3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BC6A2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104278E5" w14:textId="77777777" w:rsidR="004A30A4" w:rsidRPr="00BC6A20" w:rsidRDefault="004A30A4" w:rsidP="008A3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61249DB7" w14:textId="287C5FE0" w:rsidR="004A30A4" w:rsidRPr="00BC6A20" w:rsidRDefault="004A30A4" w:rsidP="008A3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BC6A2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4A30A4" w:rsidRPr="00BC6A20" w14:paraId="5CB79C01" w14:textId="77777777" w:rsidTr="008411CD">
        <w:tc>
          <w:tcPr>
            <w:tcW w:w="2078" w:type="pct"/>
            <w:vAlign w:val="bottom"/>
          </w:tcPr>
          <w:p w14:paraId="65AC989A" w14:textId="77777777" w:rsidR="004A30A4" w:rsidRPr="00BC6A20" w:rsidRDefault="004A30A4" w:rsidP="004A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C6A20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รายได้ค่าบริการเดินเครื่องและบำรุงรักษา</w:t>
            </w:r>
          </w:p>
        </w:tc>
        <w:tc>
          <w:tcPr>
            <w:tcW w:w="651" w:type="pct"/>
            <w:shd w:val="clear" w:color="auto" w:fill="auto"/>
            <w:vAlign w:val="bottom"/>
          </w:tcPr>
          <w:p w14:paraId="296745C8" w14:textId="65FBF25F" w:rsidR="004A30A4" w:rsidRPr="00BC6A20" w:rsidRDefault="00CA081F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CA081F">
              <w:rPr>
                <w:rFonts w:ascii="Angsana New" w:hAnsi="Angsana New" w:hint="cs"/>
                <w:sz w:val="30"/>
                <w:szCs w:val="30"/>
                <w:lang w:val="en-GB"/>
              </w:rPr>
              <w:t>19</w:t>
            </w:r>
            <w:r w:rsidR="004A30A4">
              <w:rPr>
                <w:rFonts w:ascii="Angsana New" w:hAnsi="Angsana New"/>
                <w:sz w:val="30"/>
                <w:szCs w:val="30"/>
              </w:rPr>
              <w:t>,443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79ECCA77" w14:textId="77777777" w:rsidR="004A30A4" w:rsidRPr="00BC6A20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0C203C02" w14:textId="6072D3FF" w:rsidR="004A30A4" w:rsidRPr="00BC6A20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19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425</w:t>
            </w:r>
          </w:p>
        </w:tc>
        <w:tc>
          <w:tcPr>
            <w:tcW w:w="129" w:type="pct"/>
            <w:vAlign w:val="bottom"/>
          </w:tcPr>
          <w:p w14:paraId="4BAAC71B" w14:textId="77777777" w:rsidR="004A30A4" w:rsidRPr="00BC6A20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71A5415B" w14:textId="7E7815FB" w:rsidR="004A30A4" w:rsidRPr="00BC6A20" w:rsidRDefault="004A30A4" w:rsidP="008A3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BC6A2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6BC92522" w14:textId="77777777" w:rsidR="004A30A4" w:rsidRPr="00BC6A20" w:rsidRDefault="004A30A4" w:rsidP="008A3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1EA28AE8" w14:textId="593C2111" w:rsidR="004A30A4" w:rsidRPr="00BC6A20" w:rsidRDefault="004A30A4" w:rsidP="008A3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BC6A2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4A30A4" w:rsidRPr="00BC6A20" w14:paraId="49A78EAA" w14:textId="77777777" w:rsidTr="008411CD">
        <w:tc>
          <w:tcPr>
            <w:tcW w:w="2078" w:type="pct"/>
            <w:vAlign w:val="bottom"/>
          </w:tcPr>
          <w:p w14:paraId="0AE8B546" w14:textId="77777777" w:rsidR="004A30A4" w:rsidRPr="00BC6A20" w:rsidRDefault="004A30A4" w:rsidP="004A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C6A20">
              <w:rPr>
                <w:rFonts w:ascii="Angsana New" w:hAnsi="Angsana New" w:hint="cs"/>
                <w:sz w:val="30"/>
                <w:szCs w:val="30"/>
                <w:cs/>
              </w:rPr>
              <w:t>รายได้ตามสัญญาเช่า</w:t>
            </w:r>
          </w:p>
        </w:tc>
        <w:tc>
          <w:tcPr>
            <w:tcW w:w="651" w:type="pct"/>
            <w:shd w:val="clear" w:color="auto" w:fill="auto"/>
            <w:vAlign w:val="bottom"/>
          </w:tcPr>
          <w:p w14:paraId="1C7EE8EB" w14:textId="704B07BF" w:rsidR="004A30A4" w:rsidRPr="00BC6A20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318,604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4BBA3279" w14:textId="77777777" w:rsidR="004A30A4" w:rsidRPr="00BC6A20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412F2127" w14:textId="7E2E52A9" w:rsidR="004A30A4" w:rsidRPr="00BC6A20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  <w:cs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424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777</w:t>
            </w:r>
          </w:p>
        </w:tc>
        <w:tc>
          <w:tcPr>
            <w:tcW w:w="129" w:type="pct"/>
            <w:vAlign w:val="bottom"/>
          </w:tcPr>
          <w:p w14:paraId="48179CCD" w14:textId="77777777" w:rsidR="004A30A4" w:rsidRPr="00BC6A20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4CE730D3" w14:textId="5FF03039" w:rsidR="004A30A4" w:rsidRPr="00BC6A20" w:rsidRDefault="004A30A4" w:rsidP="008A3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BC6A2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5C48EC03" w14:textId="77777777" w:rsidR="004A30A4" w:rsidRPr="00BC6A20" w:rsidRDefault="004A30A4" w:rsidP="008A3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7493155D" w14:textId="50BD6FB0" w:rsidR="004A30A4" w:rsidRPr="00BC6A20" w:rsidRDefault="004A30A4" w:rsidP="008A3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BC6A2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4A30A4" w:rsidRPr="00B165D6" w14:paraId="1907957A" w14:textId="77777777" w:rsidTr="008411CD">
        <w:tc>
          <w:tcPr>
            <w:tcW w:w="2078" w:type="pct"/>
            <w:vAlign w:val="bottom"/>
          </w:tcPr>
          <w:p w14:paraId="3C18EF97" w14:textId="77777777" w:rsidR="004A30A4" w:rsidRPr="0082412F" w:rsidRDefault="004A30A4" w:rsidP="004A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ซื้อไฟฟ้า</w:t>
            </w:r>
          </w:p>
        </w:tc>
        <w:tc>
          <w:tcPr>
            <w:tcW w:w="651" w:type="pct"/>
            <w:shd w:val="clear" w:color="auto" w:fill="FFFFFF"/>
            <w:vAlign w:val="bottom"/>
          </w:tcPr>
          <w:p w14:paraId="23AC59E9" w14:textId="74E2302F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60,623</w:t>
            </w:r>
          </w:p>
        </w:tc>
        <w:tc>
          <w:tcPr>
            <w:tcW w:w="126" w:type="pct"/>
            <w:vAlign w:val="bottom"/>
          </w:tcPr>
          <w:p w14:paraId="26020242" w14:textId="77777777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FFFFFF"/>
            <w:vAlign w:val="bottom"/>
          </w:tcPr>
          <w:p w14:paraId="361D63D0" w14:textId="1B9AC4B6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48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414</w:t>
            </w:r>
          </w:p>
        </w:tc>
        <w:tc>
          <w:tcPr>
            <w:tcW w:w="129" w:type="pct"/>
            <w:vAlign w:val="bottom"/>
          </w:tcPr>
          <w:p w14:paraId="208AE121" w14:textId="77777777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0AEB7C2B" w14:textId="1C76E63B" w:rsidR="004A30A4" w:rsidRPr="0082412F" w:rsidRDefault="004A30A4" w:rsidP="008A3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0707348C" w14:textId="77777777" w:rsidR="004A30A4" w:rsidRPr="0082412F" w:rsidRDefault="004A30A4" w:rsidP="008A3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3A7797CE" w14:textId="5C1979C1" w:rsidR="004A30A4" w:rsidRPr="0082412F" w:rsidRDefault="004A30A4" w:rsidP="008A3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4A30A4" w:rsidRPr="00B165D6" w14:paraId="624A538E" w14:textId="77777777" w:rsidTr="008411CD">
        <w:tc>
          <w:tcPr>
            <w:tcW w:w="2078" w:type="pct"/>
            <w:vAlign w:val="bottom"/>
          </w:tcPr>
          <w:p w14:paraId="52FE226A" w14:textId="77777777" w:rsidR="004A30A4" w:rsidRPr="0082412F" w:rsidRDefault="004A30A4" w:rsidP="004A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ค่าปฏิบัติการและบำรุงรักษา</w:t>
            </w:r>
          </w:p>
        </w:tc>
        <w:tc>
          <w:tcPr>
            <w:tcW w:w="651" w:type="pct"/>
            <w:shd w:val="clear" w:color="auto" w:fill="FFFFFF"/>
            <w:vAlign w:val="bottom"/>
          </w:tcPr>
          <w:p w14:paraId="7A7B2614" w14:textId="02FB3230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328,774</w:t>
            </w:r>
          </w:p>
        </w:tc>
        <w:tc>
          <w:tcPr>
            <w:tcW w:w="126" w:type="pct"/>
            <w:vAlign w:val="bottom"/>
          </w:tcPr>
          <w:p w14:paraId="6170CAD8" w14:textId="77777777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FFFFFF"/>
            <w:vAlign w:val="bottom"/>
          </w:tcPr>
          <w:p w14:paraId="3F22AACB" w14:textId="13C58729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304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710</w:t>
            </w:r>
          </w:p>
        </w:tc>
        <w:tc>
          <w:tcPr>
            <w:tcW w:w="129" w:type="pct"/>
            <w:vAlign w:val="bottom"/>
          </w:tcPr>
          <w:p w14:paraId="2FFEFDEC" w14:textId="77777777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646007D8" w14:textId="186B3203" w:rsidR="004A30A4" w:rsidRPr="0082412F" w:rsidRDefault="004A30A4" w:rsidP="008A3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5319E3C0" w14:textId="77777777" w:rsidR="004A30A4" w:rsidRPr="0082412F" w:rsidRDefault="004A30A4" w:rsidP="008A3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23432760" w14:textId="16B97D39" w:rsidR="004A30A4" w:rsidRPr="0082412F" w:rsidRDefault="004A30A4" w:rsidP="008A3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4A30A4" w:rsidRPr="00B165D6" w14:paraId="367073E2" w14:textId="77777777" w:rsidTr="008411CD">
        <w:tc>
          <w:tcPr>
            <w:tcW w:w="2078" w:type="pct"/>
            <w:vAlign w:val="bottom"/>
          </w:tcPr>
          <w:p w14:paraId="58746BF1" w14:textId="77777777" w:rsidR="004A30A4" w:rsidRPr="0082412F" w:rsidRDefault="004A30A4" w:rsidP="004A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ค่าบริการจัดการเชื้อเพลิง</w:t>
            </w:r>
          </w:p>
        </w:tc>
        <w:tc>
          <w:tcPr>
            <w:tcW w:w="651" w:type="pct"/>
            <w:vAlign w:val="bottom"/>
          </w:tcPr>
          <w:p w14:paraId="055DD1F9" w14:textId="61F30EF6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548</w:t>
            </w:r>
          </w:p>
        </w:tc>
        <w:tc>
          <w:tcPr>
            <w:tcW w:w="126" w:type="pct"/>
            <w:vAlign w:val="bottom"/>
          </w:tcPr>
          <w:p w14:paraId="7B4CF3A0" w14:textId="77777777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522B4DD7" w14:textId="512FE066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541</w:t>
            </w:r>
          </w:p>
        </w:tc>
        <w:tc>
          <w:tcPr>
            <w:tcW w:w="129" w:type="pct"/>
            <w:vAlign w:val="bottom"/>
          </w:tcPr>
          <w:p w14:paraId="62560FBD" w14:textId="77777777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1AA6AF50" w14:textId="636A68FE" w:rsidR="004A30A4" w:rsidRPr="0082412F" w:rsidRDefault="004A30A4" w:rsidP="008A3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07A047E3" w14:textId="77777777" w:rsidR="004A30A4" w:rsidRPr="0082412F" w:rsidRDefault="004A30A4" w:rsidP="008A3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2AF28F4E" w14:textId="2638F8BF" w:rsidR="004A30A4" w:rsidRPr="0082412F" w:rsidRDefault="004A30A4" w:rsidP="008A3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4A30A4" w:rsidRPr="00B165D6" w14:paraId="7D36F810" w14:textId="77777777" w:rsidTr="008411CD">
        <w:tc>
          <w:tcPr>
            <w:tcW w:w="2078" w:type="pct"/>
            <w:vAlign w:val="bottom"/>
          </w:tcPr>
          <w:p w14:paraId="131A890F" w14:textId="77777777" w:rsidR="004A30A4" w:rsidRPr="0082412F" w:rsidRDefault="004A30A4" w:rsidP="004A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651" w:type="pct"/>
            <w:vAlign w:val="bottom"/>
          </w:tcPr>
          <w:p w14:paraId="7C08C3C3" w14:textId="71F673FE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616</w:t>
            </w:r>
          </w:p>
        </w:tc>
        <w:tc>
          <w:tcPr>
            <w:tcW w:w="126" w:type="pct"/>
            <w:vAlign w:val="bottom"/>
          </w:tcPr>
          <w:p w14:paraId="774AFC55" w14:textId="77777777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12BF49AF" w14:textId="587E7BF5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331</w:t>
            </w:r>
          </w:p>
        </w:tc>
        <w:tc>
          <w:tcPr>
            <w:tcW w:w="129" w:type="pct"/>
            <w:vAlign w:val="bottom"/>
          </w:tcPr>
          <w:p w14:paraId="4F7A7B57" w14:textId="77777777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28DA9E5C" w14:textId="044AB231" w:rsidR="004A30A4" w:rsidRPr="00E35CB3" w:rsidRDefault="004A30A4" w:rsidP="008A3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BC6A2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65F9FC85" w14:textId="77777777" w:rsidR="004A30A4" w:rsidRPr="0082412F" w:rsidRDefault="004A30A4" w:rsidP="008A3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right="-1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425976FF" w14:textId="38378F0A" w:rsidR="004A30A4" w:rsidRPr="0082412F" w:rsidRDefault="004A30A4" w:rsidP="008A3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BC6A2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4A30A4" w:rsidRPr="006B2EB6" w14:paraId="269336FD" w14:textId="77777777" w:rsidTr="008411CD">
        <w:trPr>
          <w:trHeight w:val="111"/>
        </w:trPr>
        <w:tc>
          <w:tcPr>
            <w:tcW w:w="2078" w:type="pct"/>
            <w:vAlign w:val="bottom"/>
          </w:tcPr>
          <w:p w14:paraId="40D77F70" w14:textId="77777777" w:rsidR="004A30A4" w:rsidRPr="006B2EB6" w:rsidRDefault="004A30A4" w:rsidP="004A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  <w:vAlign w:val="bottom"/>
          </w:tcPr>
          <w:p w14:paraId="2640CED2" w14:textId="77777777" w:rsidR="004A30A4" w:rsidRPr="006B2EB6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" w:type="pct"/>
            <w:vAlign w:val="bottom"/>
          </w:tcPr>
          <w:p w14:paraId="1F4B0DAE" w14:textId="77777777" w:rsidR="004A30A4" w:rsidRPr="006B2EB6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1D589951" w14:textId="77777777" w:rsidR="004A30A4" w:rsidRPr="006B2EB6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  <w:vAlign w:val="bottom"/>
          </w:tcPr>
          <w:p w14:paraId="6AFE6861" w14:textId="77777777" w:rsidR="004A30A4" w:rsidRPr="006B2EB6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3CF734AB" w14:textId="77777777" w:rsidR="004A30A4" w:rsidRPr="006B2EB6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" w:type="pct"/>
            <w:vAlign w:val="bottom"/>
          </w:tcPr>
          <w:p w14:paraId="72AC5F75" w14:textId="77777777" w:rsidR="004A30A4" w:rsidRPr="006B2EB6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59D6F574" w14:textId="77777777" w:rsidR="004A30A4" w:rsidRPr="006B2EB6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A30A4" w:rsidRPr="00B165D6" w14:paraId="77F24D8E" w14:textId="77777777" w:rsidTr="008411CD">
        <w:tc>
          <w:tcPr>
            <w:tcW w:w="2078" w:type="pct"/>
            <w:vAlign w:val="bottom"/>
          </w:tcPr>
          <w:p w14:paraId="78B14533" w14:textId="77777777" w:rsidR="004A30A4" w:rsidRPr="0082412F" w:rsidRDefault="004A30A4" w:rsidP="004A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</w:rPr>
              <w:br w:type="page"/>
            </w: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1" w:type="pct"/>
            <w:vAlign w:val="bottom"/>
          </w:tcPr>
          <w:p w14:paraId="43B8A5B2" w14:textId="3CE33889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" w:type="pct"/>
            <w:vAlign w:val="bottom"/>
          </w:tcPr>
          <w:p w14:paraId="1DB9745C" w14:textId="77777777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6EB1A6F7" w14:textId="77777777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  <w:vAlign w:val="bottom"/>
          </w:tcPr>
          <w:p w14:paraId="305F3EC1" w14:textId="77777777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50F730AD" w14:textId="77777777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" w:type="pct"/>
            <w:vAlign w:val="bottom"/>
          </w:tcPr>
          <w:p w14:paraId="36135063" w14:textId="77777777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1DFFC341" w14:textId="77777777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A30A4" w:rsidRPr="00B165D6" w14:paraId="68332B88" w14:textId="77777777" w:rsidTr="008411CD">
        <w:tc>
          <w:tcPr>
            <w:tcW w:w="2078" w:type="pct"/>
            <w:vAlign w:val="bottom"/>
          </w:tcPr>
          <w:p w14:paraId="25964297" w14:textId="77777777" w:rsidR="004A30A4" w:rsidRPr="0082412F" w:rsidRDefault="004A30A4" w:rsidP="004A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รายได้ค่าบริการการจัดการ</w:t>
            </w:r>
          </w:p>
        </w:tc>
        <w:tc>
          <w:tcPr>
            <w:tcW w:w="651" w:type="pct"/>
            <w:vAlign w:val="bottom"/>
          </w:tcPr>
          <w:p w14:paraId="10855407" w14:textId="54915659" w:rsidR="004A30A4" w:rsidRPr="0082412F" w:rsidRDefault="004A30A4" w:rsidP="008A3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65F55AB8" w14:textId="77777777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10A63E4E" w14:textId="7A07E37D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54B0FAAB" w14:textId="77777777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248D6523" w14:textId="3DF21EF9" w:rsidR="004A30A4" w:rsidRPr="0082412F" w:rsidRDefault="00335B5B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</w:t>
            </w:r>
            <w:r w:rsidR="004A30A4">
              <w:rPr>
                <w:rFonts w:ascii="Angsana New" w:hAnsi="Angsana New"/>
                <w:sz w:val="30"/>
                <w:szCs w:val="30"/>
              </w:rPr>
              <w:t>,7</w:t>
            </w:r>
            <w:r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132" w:type="pct"/>
            <w:vAlign w:val="bottom"/>
          </w:tcPr>
          <w:p w14:paraId="5F6DC295" w14:textId="77777777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10CECA4A" w14:textId="69A690A9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50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196</w:t>
            </w:r>
          </w:p>
        </w:tc>
      </w:tr>
      <w:tr w:rsidR="004A30A4" w:rsidRPr="00B165D6" w14:paraId="0FF6B43E" w14:textId="77777777" w:rsidTr="008411CD">
        <w:tc>
          <w:tcPr>
            <w:tcW w:w="2078" w:type="pct"/>
            <w:vAlign w:val="bottom"/>
          </w:tcPr>
          <w:p w14:paraId="0E19F885" w14:textId="77777777" w:rsidR="004A30A4" w:rsidRPr="0082412F" w:rsidRDefault="004A30A4" w:rsidP="004A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51" w:type="pct"/>
            <w:vAlign w:val="bottom"/>
          </w:tcPr>
          <w:p w14:paraId="155FC050" w14:textId="66AA6B52" w:rsidR="004A30A4" w:rsidRPr="0082412F" w:rsidRDefault="004A30A4" w:rsidP="008A3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1561872B" w14:textId="77777777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598B48BF" w14:textId="2B272381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4F72B634" w14:textId="77777777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7EC4DB87" w14:textId="31FEDA4F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29,451</w:t>
            </w:r>
          </w:p>
        </w:tc>
        <w:tc>
          <w:tcPr>
            <w:tcW w:w="132" w:type="pct"/>
            <w:vAlign w:val="bottom"/>
          </w:tcPr>
          <w:p w14:paraId="6126C6CC" w14:textId="77777777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27A56A96" w14:textId="0398C058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23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598</w:t>
            </w:r>
          </w:p>
        </w:tc>
      </w:tr>
      <w:tr w:rsidR="004A30A4" w:rsidRPr="00B165D6" w14:paraId="0C32DBA7" w14:textId="77777777" w:rsidTr="008411CD">
        <w:tc>
          <w:tcPr>
            <w:tcW w:w="2078" w:type="pct"/>
            <w:vAlign w:val="bottom"/>
          </w:tcPr>
          <w:p w14:paraId="066D6766" w14:textId="77777777" w:rsidR="004A30A4" w:rsidRPr="0082412F" w:rsidRDefault="004A30A4" w:rsidP="004A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51" w:type="pct"/>
            <w:vAlign w:val="bottom"/>
          </w:tcPr>
          <w:p w14:paraId="2E24625D" w14:textId="32E42492" w:rsidR="004A30A4" w:rsidRPr="0082412F" w:rsidRDefault="004A30A4" w:rsidP="008A3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44DE4700" w14:textId="77777777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1E56B434" w14:textId="1F9A2370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7F4BE343" w14:textId="77777777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1D5A8045" w14:textId="73805FD9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184,166</w:t>
            </w:r>
          </w:p>
        </w:tc>
        <w:tc>
          <w:tcPr>
            <w:tcW w:w="132" w:type="pct"/>
            <w:vAlign w:val="bottom"/>
          </w:tcPr>
          <w:p w14:paraId="33F7A584" w14:textId="77777777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3E95999C" w14:textId="260285C6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533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707</w:t>
            </w:r>
          </w:p>
        </w:tc>
      </w:tr>
      <w:tr w:rsidR="004A30A4" w:rsidRPr="00B165D6" w14:paraId="371BD4A8" w14:textId="77777777" w:rsidTr="008411CD">
        <w:tc>
          <w:tcPr>
            <w:tcW w:w="2078" w:type="pct"/>
            <w:vAlign w:val="bottom"/>
          </w:tcPr>
          <w:p w14:paraId="16215150" w14:textId="77777777" w:rsidR="004A30A4" w:rsidRPr="00840EA3" w:rsidRDefault="004A30A4" w:rsidP="004A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0EA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51" w:type="pct"/>
            <w:vAlign w:val="bottom"/>
          </w:tcPr>
          <w:p w14:paraId="17393405" w14:textId="755BD193" w:rsidR="004A30A4" w:rsidRPr="00840EA3" w:rsidRDefault="004A30A4" w:rsidP="008A3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840EA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088D6203" w14:textId="77777777" w:rsidR="004A30A4" w:rsidRPr="00840EA3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32F5B76D" w14:textId="0EB17C90" w:rsidR="004A30A4" w:rsidRPr="00840EA3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840EA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178A9C21" w14:textId="77777777" w:rsidR="004A30A4" w:rsidRPr="00840EA3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3B945510" w14:textId="17976DA3" w:rsidR="004A30A4" w:rsidRPr="00840EA3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18,085</w:t>
            </w:r>
          </w:p>
        </w:tc>
        <w:tc>
          <w:tcPr>
            <w:tcW w:w="132" w:type="pct"/>
            <w:vAlign w:val="bottom"/>
          </w:tcPr>
          <w:p w14:paraId="44900DB2" w14:textId="77777777" w:rsidR="004A30A4" w:rsidRPr="00840EA3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656A390F" w14:textId="375562F3" w:rsidR="004A30A4" w:rsidRPr="00840EA3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933</w:t>
            </w:r>
          </w:p>
        </w:tc>
      </w:tr>
      <w:tr w:rsidR="004A30A4" w:rsidRPr="006B2EB6" w14:paraId="0FD6E339" w14:textId="77777777" w:rsidTr="008411CD">
        <w:tc>
          <w:tcPr>
            <w:tcW w:w="2078" w:type="pct"/>
            <w:vAlign w:val="bottom"/>
          </w:tcPr>
          <w:p w14:paraId="41BA1390" w14:textId="77777777" w:rsidR="004A30A4" w:rsidRPr="006B2EB6" w:rsidRDefault="004A30A4" w:rsidP="004A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1" w:type="pct"/>
            <w:vAlign w:val="bottom"/>
          </w:tcPr>
          <w:p w14:paraId="1A8D4FAF" w14:textId="77777777" w:rsidR="004A30A4" w:rsidRPr="006B2EB6" w:rsidRDefault="004A30A4" w:rsidP="004A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vAlign w:val="bottom"/>
          </w:tcPr>
          <w:p w14:paraId="3A36B448" w14:textId="77777777" w:rsidR="004A30A4" w:rsidRPr="006B2EB6" w:rsidRDefault="004A30A4" w:rsidP="004A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5FAF017A" w14:textId="77777777" w:rsidR="004A30A4" w:rsidRPr="006B2EB6" w:rsidRDefault="004A30A4" w:rsidP="004A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57D87E8F" w14:textId="77777777" w:rsidR="004A30A4" w:rsidRPr="006B2EB6" w:rsidRDefault="004A30A4" w:rsidP="004A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277C1A9A" w14:textId="77777777" w:rsidR="004A30A4" w:rsidRPr="006B2EB6" w:rsidRDefault="004A30A4" w:rsidP="004A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5F1559F0" w14:textId="77777777" w:rsidR="004A30A4" w:rsidRPr="006B2EB6" w:rsidRDefault="004A30A4" w:rsidP="004A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51283DC7" w14:textId="77777777" w:rsidR="004A30A4" w:rsidRPr="006B2EB6" w:rsidRDefault="004A30A4" w:rsidP="004A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30A4" w:rsidRPr="00B165D6" w14:paraId="503A096A" w14:textId="77777777" w:rsidTr="008411CD">
        <w:trPr>
          <w:trHeight w:val="173"/>
        </w:trPr>
        <w:tc>
          <w:tcPr>
            <w:tcW w:w="2078" w:type="pct"/>
            <w:vAlign w:val="bottom"/>
          </w:tcPr>
          <w:p w14:paraId="41D7B2B6" w14:textId="77777777" w:rsidR="004A30A4" w:rsidRPr="0082412F" w:rsidRDefault="004A30A4" w:rsidP="004A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51" w:type="pct"/>
            <w:vAlign w:val="bottom"/>
          </w:tcPr>
          <w:p w14:paraId="0AEFC204" w14:textId="77777777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vAlign w:val="bottom"/>
          </w:tcPr>
          <w:p w14:paraId="2AF2DB63" w14:textId="77777777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41D726D4" w14:textId="77777777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75F95FE4" w14:textId="77777777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7AE0959A" w14:textId="77777777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14D824D1" w14:textId="77777777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430920BF" w14:textId="77777777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30A4" w:rsidRPr="00B165D6" w14:paraId="3804C9CC" w14:textId="77777777" w:rsidTr="008411CD">
        <w:trPr>
          <w:trHeight w:val="191"/>
        </w:trPr>
        <w:tc>
          <w:tcPr>
            <w:tcW w:w="2078" w:type="pct"/>
            <w:vAlign w:val="bottom"/>
          </w:tcPr>
          <w:p w14:paraId="5D881307" w14:textId="77777777" w:rsidR="004A30A4" w:rsidRPr="0082412F" w:rsidRDefault="004A30A4" w:rsidP="004A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รายได้ค่าบริการการจัดการ</w:t>
            </w:r>
          </w:p>
        </w:tc>
        <w:tc>
          <w:tcPr>
            <w:tcW w:w="651" w:type="pct"/>
            <w:vAlign w:val="bottom"/>
          </w:tcPr>
          <w:p w14:paraId="484EE67C" w14:textId="11D03078" w:rsidR="004A30A4" w:rsidRPr="0082412F" w:rsidRDefault="004A30A4" w:rsidP="004A30A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583</w:t>
            </w:r>
          </w:p>
        </w:tc>
        <w:tc>
          <w:tcPr>
            <w:tcW w:w="126" w:type="pct"/>
            <w:vAlign w:val="bottom"/>
          </w:tcPr>
          <w:p w14:paraId="15ECEEF4" w14:textId="77777777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3D97BA31" w14:textId="224BC6DA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569</w:t>
            </w:r>
          </w:p>
        </w:tc>
        <w:tc>
          <w:tcPr>
            <w:tcW w:w="129" w:type="pct"/>
            <w:vAlign w:val="bottom"/>
          </w:tcPr>
          <w:p w14:paraId="00CEC272" w14:textId="77777777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17063E52" w14:textId="40D309D8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583</w:t>
            </w:r>
          </w:p>
        </w:tc>
        <w:tc>
          <w:tcPr>
            <w:tcW w:w="132" w:type="pct"/>
            <w:vAlign w:val="bottom"/>
          </w:tcPr>
          <w:p w14:paraId="65919E63" w14:textId="77777777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1E763610" w14:textId="61DB1FF4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569</w:t>
            </w:r>
          </w:p>
        </w:tc>
      </w:tr>
      <w:tr w:rsidR="004A30A4" w:rsidRPr="00B165D6" w14:paraId="4002ED1B" w14:textId="77777777" w:rsidTr="008411CD">
        <w:trPr>
          <w:trHeight w:val="191"/>
        </w:trPr>
        <w:tc>
          <w:tcPr>
            <w:tcW w:w="2078" w:type="pct"/>
            <w:vAlign w:val="bottom"/>
          </w:tcPr>
          <w:p w14:paraId="2ABE639D" w14:textId="77777777" w:rsidR="004A30A4" w:rsidRPr="0082412F" w:rsidRDefault="004A30A4" w:rsidP="004A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51" w:type="pct"/>
            <w:vAlign w:val="bottom"/>
          </w:tcPr>
          <w:p w14:paraId="650042F8" w14:textId="13DBF698" w:rsidR="004A30A4" w:rsidRPr="0082412F" w:rsidRDefault="004A30A4" w:rsidP="004A30A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1,175</w:t>
            </w:r>
          </w:p>
        </w:tc>
        <w:tc>
          <w:tcPr>
            <w:tcW w:w="126" w:type="pct"/>
            <w:vAlign w:val="bottom"/>
          </w:tcPr>
          <w:p w14:paraId="56160221" w14:textId="77777777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255C8441" w14:textId="50F160C2" w:rsidR="004A30A4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398</w:t>
            </w:r>
          </w:p>
        </w:tc>
        <w:tc>
          <w:tcPr>
            <w:tcW w:w="129" w:type="pct"/>
            <w:vAlign w:val="bottom"/>
          </w:tcPr>
          <w:p w14:paraId="694A8A67" w14:textId="77777777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6BAC749F" w14:textId="18363384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1,175</w:t>
            </w:r>
          </w:p>
        </w:tc>
        <w:tc>
          <w:tcPr>
            <w:tcW w:w="132" w:type="pct"/>
            <w:vAlign w:val="bottom"/>
          </w:tcPr>
          <w:p w14:paraId="5202E47B" w14:textId="77777777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5404321A" w14:textId="0FD3C14E" w:rsidR="004A30A4" w:rsidRPr="00492DC5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398</w:t>
            </w:r>
          </w:p>
        </w:tc>
      </w:tr>
      <w:tr w:rsidR="004A30A4" w:rsidRPr="00B165D6" w14:paraId="0CBA5192" w14:textId="77777777" w:rsidTr="008411CD">
        <w:trPr>
          <w:trHeight w:val="191"/>
        </w:trPr>
        <w:tc>
          <w:tcPr>
            <w:tcW w:w="2078" w:type="pct"/>
            <w:vAlign w:val="bottom"/>
          </w:tcPr>
          <w:p w14:paraId="4B4F0098" w14:textId="77777777" w:rsidR="004A30A4" w:rsidRPr="0082412F" w:rsidRDefault="004A30A4" w:rsidP="004A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51" w:type="pct"/>
            <w:vAlign w:val="bottom"/>
          </w:tcPr>
          <w:p w14:paraId="30D6B49E" w14:textId="788FEB80" w:rsidR="004A30A4" w:rsidRPr="0082412F" w:rsidRDefault="004A30A4" w:rsidP="008A3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37DBCC5E" w14:textId="77777777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063C0A1E" w14:textId="13081961" w:rsidR="004A30A4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840EA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485CDDD1" w14:textId="77777777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2DB66841" w14:textId="7C11A867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12,399</w:t>
            </w:r>
          </w:p>
        </w:tc>
        <w:tc>
          <w:tcPr>
            <w:tcW w:w="132" w:type="pct"/>
            <w:vAlign w:val="bottom"/>
          </w:tcPr>
          <w:p w14:paraId="49CA4A79" w14:textId="77777777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7097DB05" w14:textId="5384FCB7" w:rsidR="004A30A4" w:rsidRPr="00492DC5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200</w:t>
            </w:r>
          </w:p>
        </w:tc>
      </w:tr>
      <w:tr w:rsidR="004A30A4" w:rsidRPr="006B2EB6" w14:paraId="2589CFF4" w14:textId="77777777" w:rsidTr="008411CD">
        <w:tc>
          <w:tcPr>
            <w:tcW w:w="2078" w:type="pct"/>
            <w:vAlign w:val="bottom"/>
          </w:tcPr>
          <w:p w14:paraId="62D8002A" w14:textId="77777777" w:rsidR="004A30A4" w:rsidRPr="006B2EB6" w:rsidRDefault="004A30A4" w:rsidP="004A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1" w:type="pct"/>
            <w:vAlign w:val="bottom"/>
          </w:tcPr>
          <w:p w14:paraId="138B38F5" w14:textId="77777777" w:rsidR="004A30A4" w:rsidRPr="006B2EB6" w:rsidRDefault="004A30A4" w:rsidP="004A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6" w:type="pct"/>
            <w:vAlign w:val="bottom"/>
          </w:tcPr>
          <w:p w14:paraId="5F14BF7B" w14:textId="77777777" w:rsidR="004A30A4" w:rsidRPr="006B2EB6" w:rsidRDefault="004A30A4" w:rsidP="004A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3A02BF87" w14:textId="77777777" w:rsidR="004A30A4" w:rsidRPr="006B2EB6" w:rsidRDefault="004A30A4" w:rsidP="004A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9" w:type="pct"/>
            <w:vAlign w:val="bottom"/>
          </w:tcPr>
          <w:p w14:paraId="167A82D3" w14:textId="77777777" w:rsidR="004A30A4" w:rsidRPr="006B2EB6" w:rsidRDefault="004A30A4" w:rsidP="004A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74F997E4" w14:textId="77777777" w:rsidR="004A30A4" w:rsidRPr="006B2EB6" w:rsidRDefault="004A30A4" w:rsidP="004A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" w:type="pct"/>
            <w:vAlign w:val="bottom"/>
          </w:tcPr>
          <w:p w14:paraId="2644EB5C" w14:textId="77777777" w:rsidR="004A30A4" w:rsidRPr="006B2EB6" w:rsidRDefault="004A30A4" w:rsidP="004A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3D05E0B2" w14:textId="77777777" w:rsidR="004A30A4" w:rsidRPr="006B2EB6" w:rsidRDefault="004A30A4" w:rsidP="004A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A30A4" w:rsidRPr="00B165D6" w14:paraId="0A3328D8" w14:textId="77777777" w:rsidTr="008411CD">
        <w:trPr>
          <w:trHeight w:val="137"/>
        </w:trPr>
        <w:tc>
          <w:tcPr>
            <w:tcW w:w="2078" w:type="pct"/>
            <w:vAlign w:val="bottom"/>
          </w:tcPr>
          <w:p w14:paraId="32FB7B77" w14:textId="77777777" w:rsidR="004A30A4" w:rsidRPr="0082412F" w:rsidRDefault="004A30A4" w:rsidP="004A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51" w:type="pct"/>
            <w:vAlign w:val="bottom"/>
          </w:tcPr>
          <w:p w14:paraId="74BC4411" w14:textId="77777777" w:rsidR="004A30A4" w:rsidRPr="0082412F" w:rsidRDefault="004A30A4" w:rsidP="004A30A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6" w:type="pct"/>
            <w:vAlign w:val="bottom"/>
          </w:tcPr>
          <w:p w14:paraId="758C3716" w14:textId="77777777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1F2A2B06" w14:textId="77777777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9" w:type="pct"/>
            <w:vAlign w:val="bottom"/>
          </w:tcPr>
          <w:p w14:paraId="2FC14B8A" w14:textId="77777777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257BB61D" w14:textId="77777777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" w:type="pct"/>
            <w:vAlign w:val="bottom"/>
          </w:tcPr>
          <w:p w14:paraId="16064D3B" w14:textId="77777777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0ACD89FB" w14:textId="77777777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A30A4" w:rsidRPr="00B165D6" w14:paraId="27BBB9E7" w14:textId="77777777" w:rsidTr="008411CD">
        <w:trPr>
          <w:trHeight w:val="137"/>
        </w:trPr>
        <w:tc>
          <w:tcPr>
            <w:tcW w:w="2078" w:type="pct"/>
            <w:vAlign w:val="bottom"/>
          </w:tcPr>
          <w:p w14:paraId="67B2A4F5" w14:textId="77777777" w:rsidR="004A30A4" w:rsidRPr="0082412F" w:rsidRDefault="004A30A4" w:rsidP="004A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รายได้ค่าบริการเดินเครื่องและบำรุงรักษา</w:t>
            </w:r>
          </w:p>
        </w:tc>
        <w:tc>
          <w:tcPr>
            <w:tcW w:w="651" w:type="pct"/>
            <w:vAlign w:val="bottom"/>
          </w:tcPr>
          <w:p w14:paraId="4B6F3793" w14:textId="2A180F65" w:rsidR="004A30A4" w:rsidRPr="0082412F" w:rsidRDefault="004A30A4" w:rsidP="004A30A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386</w:t>
            </w:r>
          </w:p>
        </w:tc>
        <w:tc>
          <w:tcPr>
            <w:tcW w:w="126" w:type="pct"/>
            <w:vAlign w:val="bottom"/>
          </w:tcPr>
          <w:p w14:paraId="04B3E3D0" w14:textId="77777777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04375B23" w14:textId="10FC7435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  <w:cs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504</w:t>
            </w:r>
          </w:p>
        </w:tc>
        <w:tc>
          <w:tcPr>
            <w:tcW w:w="129" w:type="pct"/>
            <w:vAlign w:val="bottom"/>
          </w:tcPr>
          <w:p w14:paraId="5AB00682" w14:textId="77777777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2DF69D4B" w14:textId="0043DE4C" w:rsidR="004A30A4" w:rsidRPr="0082412F" w:rsidRDefault="004A30A4" w:rsidP="008A3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68FD0795" w14:textId="77777777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4E18C7F4" w14:textId="3BCA8079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240" w:lineRule="auto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A30A4" w:rsidRPr="00B165D6" w14:paraId="17B819C9" w14:textId="77777777" w:rsidTr="008411CD">
        <w:tc>
          <w:tcPr>
            <w:tcW w:w="2078" w:type="pct"/>
            <w:vAlign w:val="bottom"/>
          </w:tcPr>
          <w:p w14:paraId="67D799B9" w14:textId="77777777" w:rsidR="004A30A4" w:rsidRPr="0082412F" w:rsidRDefault="004A30A4" w:rsidP="004A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รายได้ค่าบริการการจัดการ</w:t>
            </w:r>
          </w:p>
        </w:tc>
        <w:tc>
          <w:tcPr>
            <w:tcW w:w="651" w:type="pct"/>
            <w:vAlign w:val="bottom"/>
          </w:tcPr>
          <w:p w14:paraId="553140FF" w14:textId="08B5BC0B" w:rsidR="004A30A4" w:rsidRPr="0082412F" w:rsidRDefault="004A30A4" w:rsidP="004A30A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0A77C3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A77C3">
              <w:rPr>
                <w:rFonts w:ascii="Angsana New" w:hAnsi="Angsana New"/>
                <w:sz w:val="30"/>
                <w:szCs w:val="30"/>
                <w:lang w:val="en-US" w:bidi="th-TH"/>
              </w:rPr>
              <w:t>29</w:t>
            </w:r>
            <w:r w:rsidR="00B5164C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5D975AF7" w14:textId="77777777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128997E4" w14:textId="48C6DDFB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67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129" w:type="pct"/>
            <w:vAlign w:val="bottom"/>
          </w:tcPr>
          <w:p w14:paraId="4394B75B" w14:textId="77777777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3B4AFA5F" w14:textId="0BAA2F05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335B5B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335B5B">
              <w:rPr>
                <w:rFonts w:ascii="Angsana New" w:hAnsi="Angsana New"/>
                <w:sz w:val="30"/>
                <w:szCs w:val="30"/>
              </w:rPr>
              <w:t>693</w:t>
            </w:r>
          </w:p>
        </w:tc>
        <w:tc>
          <w:tcPr>
            <w:tcW w:w="132" w:type="pct"/>
            <w:vAlign w:val="bottom"/>
          </w:tcPr>
          <w:p w14:paraId="4673DFF5" w14:textId="77777777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6663A4DA" w14:textId="02B40132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66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657</w:t>
            </w:r>
          </w:p>
        </w:tc>
      </w:tr>
      <w:tr w:rsidR="004A30A4" w:rsidRPr="00B165D6" w14:paraId="5398E2E6" w14:textId="77777777" w:rsidTr="008411CD">
        <w:tc>
          <w:tcPr>
            <w:tcW w:w="2078" w:type="pct"/>
            <w:vAlign w:val="bottom"/>
          </w:tcPr>
          <w:p w14:paraId="0CC1FEA7" w14:textId="77777777" w:rsidR="004A30A4" w:rsidRPr="0082412F" w:rsidRDefault="004A30A4" w:rsidP="004A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51" w:type="pct"/>
            <w:vAlign w:val="bottom"/>
          </w:tcPr>
          <w:p w14:paraId="0952FCDA" w14:textId="033F0375" w:rsidR="004A30A4" w:rsidRPr="0082412F" w:rsidRDefault="004A30A4" w:rsidP="004A30A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13,362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4FBAE2CE" w14:textId="77777777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4F9BC7BC" w14:textId="52AFB3F9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686</w:t>
            </w:r>
          </w:p>
        </w:tc>
        <w:tc>
          <w:tcPr>
            <w:tcW w:w="129" w:type="pct"/>
            <w:vAlign w:val="bottom"/>
          </w:tcPr>
          <w:p w14:paraId="264A5B67" w14:textId="77777777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0DA14BAC" w14:textId="711ECF50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13,362</w:t>
            </w:r>
          </w:p>
        </w:tc>
        <w:tc>
          <w:tcPr>
            <w:tcW w:w="132" w:type="pct"/>
            <w:vAlign w:val="bottom"/>
          </w:tcPr>
          <w:p w14:paraId="7FE0C35F" w14:textId="77777777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6CB4150F" w14:textId="3600A22A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686</w:t>
            </w:r>
          </w:p>
        </w:tc>
      </w:tr>
      <w:tr w:rsidR="004A30A4" w:rsidRPr="00B165D6" w14:paraId="64B30A47" w14:textId="77777777" w:rsidTr="008411CD">
        <w:tc>
          <w:tcPr>
            <w:tcW w:w="2078" w:type="pct"/>
            <w:vAlign w:val="bottom"/>
          </w:tcPr>
          <w:p w14:paraId="2B457489" w14:textId="77777777" w:rsidR="004A30A4" w:rsidRPr="0082412F" w:rsidRDefault="004A30A4" w:rsidP="004A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51" w:type="pct"/>
            <w:vAlign w:val="bottom"/>
          </w:tcPr>
          <w:p w14:paraId="22948396" w14:textId="0FC329C3" w:rsidR="004A30A4" w:rsidRPr="00357E78" w:rsidRDefault="004A30A4" w:rsidP="004A30A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13,</w:t>
            </w:r>
            <w:r w:rsidR="000A77C3">
              <w:rPr>
                <w:rFonts w:ascii="Angsana New" w:hAnsi="Angsana New"/>
                <w:sz w:val="30"/>
                <w:szCs w:val="30"/>
                <w:lang w:val="en-US" w:bidi="th-TH"/>
              </w:rPr>
              <w:t>707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3688E6D6" w14:textId="77777777" w:rsidR="004A30A4" w:rsidRPr="00357E78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3D0C7550" w14:textId="1D4F11CE" w:rsidR="004A30A4" w:rsidRPr="00357E78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13</w:t>
            </w:r>
            <w:r w:rsidRPr="00357E78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554</w:t>
            </w:r>
          </w:p>
        </w:tc>
        <w:tc>
          <w:tcPr>
            <w:tcW w:w="129" w:type="pct"/>
            <w:vAlign w:val="bottom"/>
          </w:tcPr>
          <w:p w14:paraId="21FD422D" w14:textId="77777777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0BE07019" w14:textId="46042926" w:rsidR="004A30A4" w:rsidRDefault="004A30A4" w:rsidP="008A3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3C3927F4" w14:textId="77777777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77BE904E" w14:textId="03296471" w:rsidR="004A30A4" w:rsidRPr="00492DC5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A30A4" w:rsidRPr="00B165D6" w14:paraId="55B6FFD5" w14:textId="77777777" w:rsidTr="008411CD">
        <w:tc>
          <w:tcPr>
            <w:tcW w:w="2078" w:type="pct"/>
            <w:vAlign w:val="bottom"/>
          </w:tcPr>
          <w:p w14:paraId="439E2F11" w14:textId="77777777" w:rsidR="004A30A4" w:rsidRPr="00DC1820" w:rsidRDefault="004A30A4" w:rsidP="004A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1820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51" w:type="pct"/>
            <w:vAlign w:val="bottom"/>
          </w:tcPr>
          <w:p w14:paraId="268080E2" w14:textId="59262881" w:rsidR="004A30A4" w:rsidRPr="00357E78" w:rsidRDefault="004A30A4" w:rsidP="004A30A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3,068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2ADD328C" w14:textId="77777777" w:rsidR="004A30A4" w:rsidRPr="00357E78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02E8F38A" w14:textId="0287F9C2" w:rsidR="004A30A4" w:rsidRPr="00357E78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5</w:t>
            </w:r>
            <w:r w:rsidRPr="00357E78"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135</w:t>
            </w:r>
          </w:p>
        </w:tc>
        <w:tc>
          <w:tcPr>
            <w:tcW w:w="129" w:type="pct"/>
            <w:vAlign w:val="bottom"/>
          </w:tcPr>
          <w:p w14:paraId="3DD39DF8" w14:textId="77777777" w:rsidR="004A30A4" w:rsidRPr="00DC1820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7A600CB5" w14:textId="28AB5EAA" w:rsidR="004A30A4" w:rsidRPr="00DC1820" w:rsidRDefault="004A30A4" w:rsidP="008A3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51D475E3" w14:textId="77777777" w:rsidR="004A30A4" w:rsidRPr="00DC1820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5EBB624D" w14:textId="006154F0" w:rsidR="004A30A4" w:rsidRPr="00DC1820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A30A4" w:rsidRPr="006B2EB6" w14:paraId="0B4A543A" w14:textId="77777777" w:rsidTr="008411CD">
        <w:tc>
          <w:tcPr>
            <w:tcW w:w="2078" w:type="pct"/>
            <w:vAlign w:val="bottom"/>
          </w:tcPr>
          <w:p w14:paraId="688182BE" w14:textId="199FB0B5" w:rsidR="004A30A4" w:rsidRPr="006B2EB6" w:rsidRDefault="000A77C3" w:rsidP="000A7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ค่าบริการการจัดการ</w:t>
            </w:r>
          </w:p>
        </w:tc>
        <w:tc>
          <w:tcPr>
            <w:tcW w:w="651" w:type="pct"/>
            <w:vAlign w:val="bottom"/>
          </w:tcPr>
          <w:p w14:paraId="4B81903C" w14:textId="5C4CFE4E" w:rsidR="004A30A4" w:rsidRPr="006B2EB6" w:rsidRDefault="00CA081F" w:rsidP="004A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A081F">
              <w:rPr>
                <w:rFonts w:ascii="Angsana New" w:hAnsi="Angsana New" w:hint="cs"/>
                <w:sz w:val="30"/>
                <w:szCs w:val="30"/>
                <w:lang w:val="en-GB"/>
              </w:rPr>
              <w:t>10</w:t>
            </w:r>
            <w:r w:rsidR="000A77C3">
              <w:rPr>
                <w:rFonts w:ascii="Angsana New" w:hAnsi="Angsana New"/>
                <w:sz w:val="30"/>
                <w:szCs w:val="30"/>
              </w:rPr>
              <w:t>,</w:t>
            </w:r>
            <w:r w:rsidRPr="00CA081F">
              <w:rPr>
                <w:rFonts w:ascii="Angsana New" w:hAnsi="Angsana New" w:hint="cs"/>
                <w:sz w:val="30"/>
                <w:szCs w:val="30"/>
                <w:lang w:val="en-GB"/>
              </w:rPr>
              <w:t>350</w:t>
            </w:r>
          </w:p>
        </w:tc>
        <w:tc>
          <w:tcPr>
            <w:tcW w:w="126" w:type="pct"/>
            <w:vAlign w:val="bottom"/>
          </w:tcPr>
          <w:p w14:paraId="44872623" w14:textId="77777777" w:rsidR="004A30A4" w:rsidRPr="006B2EB6" w:rsidRDefault="004A30A4" w:rsidP="004A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0FCEEC7A" w14:textId="69032884" w:rsidR="004A30A4" w:rsidRPr="006B2EB6" w:rsidRDefault="000A77C3" w:rsidP="000A77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  <w:vAlign w:val="bottom"/>
          </w:tcPr>
          <w:p w14:paraId="1052BD0B" w14:textId="77777777" w:rsidR="004A30A4" w:rsidRPr="006B2EB6" w:rsidRDefault="004A30A4" w:rsidP="000A7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512B15BA" w14:textId="39363854" w:rsidR="004A30A4" w:rsidRPr="006B2EB6" w:rsidRDefault="000A77C3" w:rsidP="000A77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2" w:type="pct"/>
            <w:vAlign w:val="bottom"/>
          </w:tcPr>
          <w:p w14:paraId="7CED6C64" w14:textId="77777777" w:rsidR="004A30A4" w:rsidRPr="006B2EB6" w:rsidRDefault="004A30A4" w:rsidP="000A7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3B6420C7" w14:textId="701BC953" w:rsidR="004A30A4" w:rsidRPr="006B2EB6" w:rsidRDefault="000A77C3" w:rsidP="000A77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911EB9" w:rsidRPr="006B2EB6" w14:paraId="7A984FA7" w14:textId="77777777" w:rsidTr="008411CD">
        <w:tc>
          <w:tcPr>
            <w:tcW w:w="2078" w:type="pct"/>
            <w:vAlign w:val="bottom"/>
          </w:tcPr>
          <w:p w14:paraId="7552CBE8" w14:textId="77777777" w:rsidR="00911EB9" w:rsidRDefault="00911EB9" w:rsidP="000A7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1" w:type="pct"/>
            <w:vAlign w:val="bottom"/>
          </w:tcPr>
          <w:p w14:paraId="046580A4" w14:textId="77777777" w:rsidR="00911EB9" w:rsidRPr="00CA081F" w:rsidRDefault="00911EB9" w:rsidP="004A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" w:type="pct"/>
            <w:vAlign w:val="bottom"/>
          </w:tcPr>
          <w:p w14:paraId="4504C2B5" w14:textId="77777777" w:rsidR="00911EB9" w:rsidRPr="006B2EB6" w:rsidRDefault="00911EB9" w:rsidP="004A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62AE7D42" w14:textId="77777777" w:rsidR="00911EB9" w:rsidRDefault="00911EB9" w:rsidP="000A77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  <w:vAlign w:val="bottom"/>
          </w:tcPr>
          <w:p w14:paraId="5B082F35" w14:textId="77777777" w:rsidR="00911EB9" w:rsidRPr="006B2EB6" w:rsidRDefault="00911EB9" w:rsidP="000A7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6407E31C" w14:textId="77777777" w:rsidR="00911EB9" w:rsidRDefault="00911EB9" w:rsidP="000A77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" w:type="pct"/>
            <w:vAlign w:val="bottom"/>
          </w:tcPr>
          <w:p w14:paraId="1DA0A7BA" w14:textId="77777777" w:rsidR="00911EB9" w:rsidRPr="006B2EB6" w:rsidRDefault="00911EB9" w:rsidP="000A7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374F5C65" w14:textId="77777777" w:rsidR="00911EB9" w:rsidRDefault="00911EB9" w:rsidP="000A77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11EB9" w:rsidRPr="006B2EB6" w14:paraId="757DDBA5" w14:textId="77777777" w:rsidTr="008411CD">
        <w:tc>
          <w:tcPr>
            <w:tcW w:w="2078" w:type="pct"/>
            <w:vAlign w:val="bottom"/>
          </w:tcPr>
          <w:p w14:paraId="67D17D68" w14:textId="77777777" w:rsidR="00911EB9" w:rsidRDefault="00911EB9" w:rsidP="000A7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1" w:type="pct"/>
            <w:vAlign w:val="bottom"/>
          </w:tcPr>
          <w:p w14:paraId="6AC4F936" w14:textId="77777777" w:rsidR="00911EB9" w:rsidRPr="00CA081F" w:rsidRDefault="00911EB9" w:rsidP="004A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" w:type="pct"/>
            <w:vAlign w:val="bottom"/>
          </w:tcPr>
          <w:p w14:paraId="2199852E" w14:textId="77777777" w:rsidR="00911EB9" w:rsidRPr="006B2EB6" w:rsidRDefault="00911EB9" w:rsidP="004A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1996F33B" w14:textId="77777777" w:rsidR="00911EB9" w:rsidRDefault="00911EB9" w:rsidP="000A77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  <w:vAlign w:val="bottom"/>
          </w:tcPr>
          <w:p w14:paraId="4EFDD6C7" w14:textId="77777777" w:rsidR="00911EB9" w:rsidRPr="006B2EB6" w:rsidRDefault="00911EB9" w:rsidP="000A7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7B2580E8" w14:textId="77777777" w:rsidR="00911EB9" w:rsidRDefault="00911EB9" w:rsidP="000A77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" w:type="pct"/>
            <w:vAlign w:val="bottom"/>
          </w:tcPr>
          <w:p w14:paraId="68CF44B5" w14:textId="77777777" w:rsidR="00911EB9" w:rsidRPr="006B2EB6" w:rsidRDefault="00911EB9" w:rsidP="000A7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728BBA7A" w14:textId="77777777" w:rsidR="00911EB9" w:rsidRDefault="00911EB9" w:rsidP="000A77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A30A4" w:rsidRPr="00B165D6" w14:paraId="05E63EDE" w14:textId="77777777" w:rsidTr="008411CD">
        <w:tc>
          <w:tcPr>
            <w:tcW w:w="2078" w:type="pct"/>
            <w:vAlign w:val="bottom"/>
          </w:tcPr>
          <w:p w14:paraId="2721E9F4" w14:textId="77777777" w:rsidR="004A30A4" w:rsidRPr="0082412F" w:rsidRDefault="004A30A4" w:rsidP="004A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651" w:type="pct"/>
            <w:vAlign w:val="bottom"/>
          </w:tcPr>
          <w:p w14:paraId="5B190F7A" w14:textId="77777777" w:rsidR="004A30A4" w:rsidRPr="0082412F" w:rsidRDefault="004A30A4" w:rsidP="004A30A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6B73B35A" w14:textId="77777777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50B48373" w14:textId="77777777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9" w:type="pct"/>
            <w:vAlign w:val="bottom"/>
          </w:tcPr>
          <w:p w14:paraId="3823A114" w14:textId="77777777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49E74EFC" w14:textId="77777777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49CE07C4" w14:textId="77777777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000CCB77" w14:textId="77777777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30A4" w:rsidRPr="00B165D6" w14:paraId="70366F1D" w14:textId="77777777" w:rsidTr="008411CD">
        <w:tc>
          <w:tcPr>
            <w:tcW w:w="2078" w:type="pct"/>
            <w:vAlign w:val="bottom"/>
          </w:tcPr>
          <w:p w14:paraId="6D068BAF" w14:textId="77777777" w:rsidR="004A30A4" w:rsidRPr="00A86BC0" w:rsidRDefault="004A30A4" w:rsidP="004A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6BC0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51" w:type="pct"/>
            <w:vAlign w:val="bottom"/>
          </w:tcPr>
          <w:p w14:paraId="2F29B98C" w14:textId="7370275B" w:rsidR="004A30A4" w:rsidRPr="0082412F" w:rsidRDefault="004A30A4" w:rsidP="004A30A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6EBFF2C5" w14:textId="77777777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54D15146" w14:textId="77777777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  <w:rtl/>
              </w:rPr>
            </w:pPr>
          </w:p>
        </w:tc>
        <w:tc>
          <w:tcPr>
            <w:tcW w:w="129" w:type="pct"/>
            <w:vAlign w:val="bottom"/>
          </w:tcPr>
          <w:p w14:paraId="7D27BEDF" w14:textId="77777777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78D2660C" w14:textId="77777777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3AA1D013" w14:textId="77777777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6CB82A2A" w14:textId="77777777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30A4" w:rsidRPr="00B165D6" w14:paraId="18B6E22A" w14:textId="77777777" w:rsidTr="008411CD">
        <w:tc>
          <w:tcPr>
            <w:tcW w:w="2078" w:type="pct"/>
            <w:vAlign w:val="bottom"/>
          </w:tcPr>
          <w:p w14:paraId="73518E10" w14:textId="58708718" w:rsidR="004A30A4" w:rsidRPr="0082412F" w:rsidRDefault="003D03CC" w:rsidP="004A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4A30A4" w:rsidRPr="0082412F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51" w:type="pct"/>
            <w:vAlign w:val="bottom"/>
          </w:tcPr>
          <w:p w14:paraId="1AC3F69F" w14:textId="6648018B" w:rsidR="004A30A4" w:rsidRPr="0082412F" w:rsidRDefault="00FB76F2" w:rsidP="004A30A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52,521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6AD90082" w14:textId="77777777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21F577C2" w14:textId="512E0B98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49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231</w:t>
            </w:r>
          </w:p>
        </w:tc>
        <w:tc>
          <w:tcPr>
            <w:tcW w:w="129" w:type="pct"/>
            <w:vAlign w:val="bottom"/>
          </w:tcPr>
          <w:p w14:paraId="6100231E" w14:textId="77777777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5D502757" w14:textId="5CF90B43" w:rsidR="004A30A4" w:rsidRPr="0082412F" w:rsidRDefault="00FB76F2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18,004</w:t>
            </w:r>
          </w:p>
        </w:tc>
        <w:tc>
          <w:tcPr>
            <w:tcW w:w="132" w:type="pct"/>
            <w:vAlign w:val="bottom"/>
          </w:tcPr>
          <w:p w14:paraId="67020E98" w14:textId="77777777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54F6BCD4" w14:textId="08EC3C85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20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510</w:t>
            </w:r>
          </w:p>
        </w:tc>
      </w:tr>
      <w:tr w:rsidR="004A30A4" w:rsidRPr="00B165D6" w14:paraId="1BAC0E8C" w14:textId="77777777" w:rsidTr="008411CD">
        <w:tc>
          <w:tcPr>
            <w:tcW w:w="2078" w:type="pct"/>
            <w:vAlign w:val="bottom"/>
          </w:tcPr>
          <w:p w14:paraId="3B0F343C" w14:textId="1D631041" w:rsidR="004A30A4" w:rsidRPr="001E7807" w:rsidRDefault="003D03CC" w:rsidP="004A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4A30A4" w:rsidRPr="001E7807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651" w:type="pct"/>
            <w:vAlign w:val="bottom"/>
          </w:tcPr>
          <w:p w14:paraId="5153A681" w14:textId="2B979791" w:rsidR="004A30A4" w:rsidRPr="0082412F" w:rsidRDefault="00FB76F2" w:rsidP="004A30A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2,291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1127925C" w14:textId="77777777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362691B0" w14:textId="30BC162B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157</w:t>
            </w:r>
          </w:p>
        </w:tc>
        <w:tc>
          <w:tcPr>
            <w:tcW w:w="129" w:type="pct"/>
            <w:vAlign w:val="bottom"/>
          </w:tcPr>
          <w:p w14:paraId="00AFE49C" w14:textId="77777777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76E1D5B6" w14:textId="51364940" w:rsidR="004A30A4" w:rsidRPr="0082412F" w:rsidRDefault="00FB76F2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587</w:t>
            </w:r>
          </w:p>
        </w:tc>
        <w:tc>
          <w:tcPr>
            <w:tcW w:w="132" w:type="pct"/>
            <w:vAlign w:val="bottom"/>
          </w:tcPr>
          <w:p w14:paraId="50D0AB4B" w14:textId="77777777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vAlign w:val="bottom"/>
          </w:tcPr>
          <w:p w14:paraId="70482B25" w14:textId="7D50C3CB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483</w:t>
            </w:r>
          </w:p>
        </w:tc>
      </w:tr>
      <w:tr w:rsidR="004A30A4" w:rsidRPr="00B165D6" w14:paraId="715F98F6" w14:textId="77777777" w:rsidTr="008411CD">
        <w:tc>
          <w:tcPr>
            <w:tcW w:w="2078" w:type="pct"/>
            <w:vAlign w:val="bottom"/>
          </w:tcPr>
          <w:p w14:paraId="32B6DE1D" w14:textId="6E77CB4C" w:rsidR="004A30A4" w:rsidRPr="001E7807" w:rsidRDefault="003D03CC" w:rsidP="004A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4A30A4" w:rsidRPr="001E7807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651" w:type="pct"/>
            <w:tcBorders>
              <w:bottom w:val="single" w:sz="4" w:space="0" w:color="auto"/>
            </w:tcBorders>
            <w:vAlign w:val="bottom"/>
          </w:tcPr>
          <w:p w14:paraId="2C73BC6D" w14:textId="45BEAFC1" w:rsidR="004A30A4" w:rsidRPr="0082412F" w:rsidRDefault="00FB76F2" w:rsidP="004A30A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670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6F107CC8" w14:textId="77777777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66900708" w14:textId="5376BBDB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sz w:val="30"/>
                <w:szCs w:val="30"/>
              </w:rPr>
              <w:t>336</w:t>
            </w:r>
          </w:p>
        </w:tc>
        <w:tc>
          <w:tcPr>
            <w:tcW w:w="129" w:type="pct"/>
            <w:vAlign w:val="bottom"/>
          </w:tcPr>
          <w:p w14:paraId="3E6A99D8" w14:textId="77777777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14:paraId="1A9CC871" w14:textId="73696C11" w:rsidR="004A30A4" w:rsidRPr="0082412F" w:rsidRDefault="00FB76F2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549</w:t>
            </w:r>
          </w:p>
        </w:tc>
        <w:tc>
          <w:tcPr>
            <w:tcW w:w="132" w:type="pct"/>
            <w:vAlign w:val="bottom"/>
          </w:tcPr>
          <w:p w14:paraId="0BC249C8" w14:textId="77777777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tcBorders>
              <w:bottom w:val="single" w:sz="4" w:space="0" w:color="auto"/>
            </w:tcBorders>
            <w:vAlign w:val="bottom"/>
          </w:tcPr>
          <w:p w14:paraId="37953002" w14:textId="6A7615D6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1A3AFF">
              <w:rPr>
                <w:rFonts w:ascii="Angsana New" w:hAnsi="Angsana New"/>
                <w:sz w:val="30"/>
                <w:szCs w:val="30"/>
              </w:rPr>
              <w:t>600</w:t>
            </w:r>
          </w:p>
        </w:tc>
      </w:tr>
      <w:tr w:rsidR="004A30A4" w:rsidRPr="00B165D6" w14:paraId="05D99AB2" w14:textId="77777777" w:rsidTr="008411CD">
        <w:tc>
          <w:tcPr>
            <w:tcW w:w="2078" w:type="pct"/>
            <w:vAlign w:val="bottom"/>
          </w:tcPr>
          <w:p w14:paraId="7B7C0635" w14:textId="3356DAEE" w:rsidR="004A30A4" w:rsidRPr="0082412F" w:rsidRDefault="003D03CC" w:rsidP="004A3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="004A30A4" w:rsidRPr="008241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070E5F" w14:textId="13859132" w:rsidR="004A30A4" w:rsidRPr="0082412F" w:rsidRDefault="00FB76F2" w:rsidP="004A30A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55,482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09BF3ABE" w14:textId="77777777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3D318A" w14:textId="77F845BD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3AFF">
              <w:rPr>
                <w:rFonts w:ascii="Angsana New" w:hAnsi="Angsana New"/>
                <w:b/>
                <w:bCs/>
                <w:sz w:val="30"/>
                <w:szCs w:val="30"/>
              </w:rPr>
              <w:t>53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30"/>
                <w:szCs w:val="30"/>
              </w:rPr>
              <w:t>724</w:t>
            </w:r>
          </w:p>
        </w:tc>
        <w:tc>
          <w:tcPr>
            <w:tcW w:w="129" w:type="pct"/>
            <w:vAlign w:val="bottom"/>
          </w:tcPr>
          <w:p w14:paraId="2EA23C8C" w14:textId="77777777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F9904B" w14:textId="7D725E93" w:rsidR="004A30A4" w:rsidRPr="0082412F" w:rsidRDefault="00FB76F2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19,140</w:t>
            </w:r>
          </w:p>
        </w:tc>
        <w:tc>
          <w:tcPr>
            <w:tcW w:w="132" w:type="pct"/>
            <w:vAlign w:val="bottom"/>
          </w:tcPr>
          <w:p w14:paraId="21214106" w14:textId="77777777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C84A5D" w14:textId="17FABA5C" w:rsidR="004A30A4" w:rsidRPr="0082412F" w:rsidRDefault="004A30A4" w:rsidP="004A30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3AFF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30"/>
                <w:szCs w:val="30"/>
              </w:rPr>
              <w:t>593</w:t>
            </w:r>
          </w:p>
        </w:tc>
      </w:tr>
    </w:tbl>
    <w:p w14:paraId="2F8248FB" w14:textId="77777777" w:rsidR="00631816" w:rsidRDefault="00631816" w:rsidP="00631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4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164"/>
        <w:gridCol w:w="272"/>
        <w:gridCol w:w="1177"/>
        <w:gridCol w:w="240"/>
        <w:gridCol w:w="1109"/>
        <w:gridCol w:w="276"/>
        <w:gridCol w:w="1074"/>
      </w:tblGrid>
      <w:tr w:rsidR="00631816" w:rsidRPr="00D246FB" w14:paraId="750FFE43" w14:textId="77777777" w:rsidTr="008411CD">
        <w:trPr>
          <w:trHeight w:val="405"/>
          <w:tblHeader/>
        </w:trPr>
        <w:tc>
          <w:tcPr>
            <w:tcW w:w="2189" w:type="pct"/>
            <w:vAlign w:val="bottom"/>
          </w:tcPr>
          <w:p w14:paraId="34369CED" w14:textId="7C030CEA" w:rsidR="00631816" w:rsidRPr="00063EF2" w:rsidRDefault="00631816" w:rsidP="008411CD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5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ยอดคงเหลือกับบุคคลหรือกิจการ</w:t>
            </w:r>
          </w:p>
        </w:tc>
        <w:tc>
          <w:tcPr>
            <w:tcW w:w="1383" w:type="pct"/>
            <w:gridSpan w:val="3"/>
            <w:shd w:val="clear" w:color="auto" w:fill="auto"/>
            <w:vAlign w:val="bottom"/>
          </w:tcPr>
          <w:p w14:paraId="2E2EFE79" w14:textId="77777777" w:rsidR="00631816" w:rsidRPr="00063EF2" w:rsidRDefault="00631816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5BE541A5" w14:textId="77777777" w:rsidR="00631816" w:rsidRPr="00063EF2" w:rsidRDefault="00631816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pct"/>
            <w:gridSpan w:val="3"/>
            <w:shd w:val="clear" w:color="auto" w:fill="auto"/>
            <w:vAlign w:val="bottom"/>
          </w:tcPr>
          <w:p w14:paraId="0514410B" w14:textId="77777777" w:rsidR="00631816" w:rsidRPr="00063EF2" w:rsidRDefault="00631816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31816" w:rsidRPr="00D246FB" w14:paraId="16DE82EF" w14:textId="77777777" w:rsidTr="008411CD">
        <w:trPr>
          <w:trHeight w:val="405"/>
          <w:tblHeader/>
        </w:trPr>
        <w:tc>
          <w:tcPr>
            <w:tcW w:w="2189" w:type="pct"/>
            <w:vAlign w:val="bottom"/>
          </w:tcPr>
          <w:p w14:paraId="6A0F9B93" w14:textId="38B57804" w:rsidR="00631816" w:rsidRPr="00E656AD" w:rsidRDefault="00E656AD" w:rsidP="00E656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E656A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 ณ วันที่</w:t>
            </w:r>
          </w:p>
        </w:tc>
        <w:tc>
          <w:tcPr>
            <w:tcW w:w="616" w:type="pct"/>
            <w:shd w:val="clear" w:color="auto" w:fill="auto"/>
            <w:vAlign w:val="bottom"/>
          </w:tcPr>
          <w:p w14:paraId="73D052B5" w14:textId="62DF9E84" w:rsidR="00631816" w:rsidRPr="0001010D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1A01D0B5" w14:textId="77777777" w:rsidR="00631816" w:rsidRPr="00063EF2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  <w:vAlign w:val="bottom"/>
          </w:tcPr>
          <w:p w14:paraId="52B07968" w14:textId="022F31D3" w:rsidR="00631816" w:rsidRPr="0001010D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572E79D3" w14:textId="77777777" w:rsidR="00631816" w:rsidRPr="00063EF2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2D0474D6" w14:textId="2C82695D" w:rsidR="00631816" w:rsidRPr="0001010D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4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F02FFC6" w14:textId="77777777" w:rsidR="00631816" w:rsidRPr="00063EF2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  <w:vAlign w:val="bottom"/>
          </w:tcPr>
          <w:p w14:paraId="511B1416" w14:textId="2210E69C" w:rsidR="00631816" w:rsidRPr="0001010D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631816" w:rsidRPr="00D246FB" w14:paraId="48407AF2" w14:textId="77777777" w:rsidTr="008411CD">
        <w:trPr>
          <w:trHeight w:val="405"/>
          <w:tblHeader/>
        </w:trPr>
        <w:tc>
          <w:tcPr>
            <w:tcW w:w="2189" w:type="pct"/>
            <w:vAlign w:val="bottom"/>
          </w:tcPr>
          <w:p w14:paraId="019A442F" w14:textId="7B59084D" w:rsidR="00631816" w:rsidRPr="00344F73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6" w:type="pct"/>
            <w:shd w:val="clear" w:color="auto" w:fill="auto"/>
            <w:vAlign w:val="bottom"/>
          </w:tcPr>
          <w:p w14:paraId="16366BA9" w14:textId="6E8B6A36" w:rsidR="00631816" w:rsidRPr="00063EF2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40CCE8CB" w14:textId="77777777" w:rsidR="00631816" w:rsidRPr="00063EF2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  <w:vAlign w:val="bottom"/>
          </w:tcPr>
          <w:p w14:paraId="100B9425" w14:textId="5E0CAC3E" w:rsidR="00631816" w:rsidRPr="00063EF2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273F09E3" w14:textId="77777777" w:rsidR="00631816" w:rsidRPr="00063EF2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386B1704" w14:textId="273DC633" w:rsidR="00631816" w:rsidRPr="00063EF2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4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F5ECE37" w14:textId="77777777" w:rsidR="00631816" w:rsidRPr="00063EF2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  <w:vAlign w:val="bottom"/>
          </w:tcPr>
          <w:p w14:paraId="731A050B" w14:textId="1EF53A95" w:rsidR="00631816" w:rsidRPr="00063EF2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631816" w:rsidRPr="00D246FB" w14:paraId="52C67BA0" w14:textId="77777777" w:rsidTr="008411CD">
        <w:trPr>
          <w:trHeight w:val="405"/>
          <w:tblHeader/>
        </w:trPr>
        <w:tc>
          <w:tcPr>
            <w:tcW w:w="2189" w:type="pct"/>
            <w:vAlign w:val="bottom"/>
          </w:tcPr>
          <w:p w14:paraId="6CB96ACE" w14:textId="77777777" w:rsidR="00631816" w:rsidRPr="00063EF2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1" w:type="pct"/>
            <w:gridSpan w:val="7"/>
            <w:vAlign w:val="bottom"/>
          </w:tcPr>
          <w:p w14:paraId="20435953" w14:textId="77777777" w:rsidR="00631816" w:rsidRPr="00063EF2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31816" w:rsidRPr="00D246FB" w14:paraId="6ED77174" w14:textId="77777777" w:rsidTr="008411CD">
        <w:trPr>
          <w:trHeight w:val="389"/>
        </w:trPr>
        <w:tc>
          <w:tcPr>
            <w:tcW w:w="2189" w:type="pct"/>
            <w:vAlign w:val="bottom"/>
          </w:tcPr>
          <w:p w14:paraId="238184FD" w14:textId="77777777" w:rsidR="00631816" w:rsidRPr="00063EF2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16" w:type="pct"/>
            <w:vAlign w:val="bottom"/>
          </w:tcPr>
          <w:p w14:paraId="3AD7ABE9" w14:textId="77777777" w:rsidR="00631816" w:rsidRPr="00063EF2" w:rsidRDefault="00631816" w:rsidP="00631816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  <w:vAlign w:val="bottom"/>
          </w:tcPr>
          <w:p w14:paraId="7EEAE6DA" w14:textId="77777777" w:rsidR="00631816" w:rsidRPr="00063EF2" w:rsidRDefault="00631816" w:rsidP="00631816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14A737E7" w14:textId="77777777" w:rsidR="00631816" w:rsidRPr="00063EF2" w:rsidRDefault="00631816" w:rsidP="00631816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  <w:vAlign w:val="bottom"/>
          </w:tcPr>
          <w:p w14:paraId="6E185263" w14:textId="77777777" w:rsidR="00631816" w:rsidRPr="00063EF2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361D8605" w14:textId="77777777" w:rsidR="00631816" w:rsidRPr="00063EF2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  <w:vAlign w:val="bottom"/>
          </w:tcPr>
          <w:p w14:paraId="25AB3094" w14:textId="77777777" w:rsidR="00631816" w:rsidRPr="00063EF2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33737189" w14:textId="77777777" w:rsidR="00631816" w:rsidRPr="00063EF2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D30B9" w:rsidRPr="00D246FB" w14:paraId="7B5050E9" w14:textId="77777777" w:rsidTr="008411CD">
        <w:trPr>
          <w:trHeight w:val="389"/>
        </w:trPr>
        <w:tc>
          <w:tcPr>
            <w:tcW w:w="2189" w:type="pct"/>
            <w:vAlign w:val="bottom"/>
          </w:tcPr>
          <w:p w14:paraId="5A28636E" w14:textId="77777777" w:rsidR="003D30B9" w:rsidRPr="00063EF2" w:rsidRDefault="003D30B9" w:rsidP="003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616" w:type="pct"/>
            <w:vAlign w:val="bottom"/>
          </w:tcPr>
          <w:p w14:paraId="5A7B4934" w14:textId="5F0959C2" w:rsidR="003D30B9" w:rsidRPr="002C5881" w:rsidRDefault="003D30B9" w:rsidP="003D30B9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</w:t>
            </w:r>
            <w:r w:rsidR="00B966A9">
              <w:rPr>
                <w:rFonts w:ascii="Angsana New" w:hAnsi="Angsana New"/>
                <w:sz w:val="30"/>
                <w:szCs w:val="30"/>
                <w:lang w:val="en-US" w:bidi="th-TH"/>
              </w:rPr>
              <w:t>685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B966A9">
              <w:rPr>
                <w:rFonts w:ascii="Angsana New" w:hAnsi="Angsana New"/>
                <w:sz w:val="30"/>
                <w:szCs w:val="30"/>
                <w:lang w:val="en-US" w:bidi="th-TH"/>
              </w:rPr>
              <w:t>930</w:t>
            </w:r>
          </w:p>
        </w:tc>
        <w:tc>
          <w:tcPr>
            <w:tcW w:w="144" w:type="pct"/>
            <w:vAlign w:val="bottom"/>
          </w:tcPr>
          <w:p w14:paraId="46B42C5A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09165815" w14:textId="20421886" w:rsidR="003D30B9" w:rsidRPr="00063EF2" w:rsidRDefault="003D30B9" w:rsidP="003D30B9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,515,948</w:t>
            </w:r>
          </w:p>
        </w:tc>
        <w:tc>
          <w:tcPr>
            <w:tcW w:w="127" w:type="pct"/>
            <w:vAlign w:val="bottom"/>
          </w:tcPr>
          <w:p w14:paraId="393DD9DF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14DC1B5A" w14:textId="4ABE23C9" w:rsidR="003D30B9" w:rsidRPr="00307EC5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5B120F48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5EE110D9" w14:textId="19543504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D30B9" w:rsidRPr="00D246FB" w14:paraId="1CCEF0D9" w14:textId="77777777" w:rsidTr="008411CD">
        <w:trPr>
          <w:trHeight w:val="389"/>
        </w:trPr>
        <w:tc>
          <w:tcPr>
            <w:tcW w:w="2189" w:type="pct"/>
            <w:vAlign w:val="bottom"/>
          </w:tcPr>
          <w:p w14:paraId="533CF30E" w14:textId="77777777" w:rsidR="003D30B9" w:rsidRPr="00063EF2" w:rsidRDefault="003D30B9" w:rsidP="003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17F5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6" w:type="pct"/>
            <w:vAlign w:val="bottom"/>
          </w:tcPr>
          <w:p w14:paraId="64453607" w14:textId="48025BA1" w:rsidR="003D30B9" w:rsidRPr="000D72D7" w:rsidRDefault="003D30B9" w:rsidP="003D30B9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1,97</w:t>
            </w:r>
            <w:r w:rsidR="00FA33A1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4" w:type="pct"/>
            <w:vAlign w:val="bottom"/>
          </w:tcPr>
          <w:p w14:paraId="4E36917E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1E787EA5" w14:textId="5B98CC95" w:rsidR="003D30B9" w:rsidRPr="000D72D7" w:rsidRDefault="003D30B9" w:rsidP="003D30B9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597</w:t>
            </w:r>
          </w:p>
        </w:tc>
        <w:tc>
          <w:tcPr>
            <w:tcW w:w="127" w:type="pct"/>
            <w:vAlign w:val="bottom"/>
          </w:tcPr>
          <w:p w14:paraId="0F9F3AB0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6A9B34FF" w14:textId="7B6FA3DE" w:rsidR="003D30B9" w:rsidRPr="00307EC5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07EC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5F4D0A47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2990385C" w14:textId="046B9408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07EC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D30B9" w:rsidRPr="00D246FB" w14:paraId="5527C64F" w14:textId="77777777" w:rsidTr="008411CD">
        <w:trPr>
          <w:trHeight w:val="389"/>
        </w:trPr>
        <w:tc>
          <w:tcPr>
            <w:tcW w:w="2189" w:type="pct"/>
            <w:vAlign w:val="bottom"/>
          </w:tcPr>
          <w:p w14:paraId="49FA7CFD" w14:textId="77777777" w:rsidR="003D30B9" w:rsidRPr="00063EF2" w:rsidRDefault="003D30B9" w:rsidP="003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6" w:type="pct"/>
            <w:vAlign w:val="bottom"/>
          </w:tcPr>
          <w:p w14:paraId="2999CCAE" w14:textId="49A4B1AB" w:rsidR="003D30B9" w:rsidRDefault="003D30B9" w:rsidP="003D30B9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140</w:t>
            </w:r>
          </w:p>
        </w:tc>
        <w:tc>
          <w:tcPr>
            <w:tcW w:w="144" w:type="pct"/>
            <w:vAlign w:val="bottom"/>
          </w:tcPr>
          <w:p w14:paraId="0C4DEFBA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24F2751C" w14:textId="1D1EC210" w:rsidR="003D30B9" w:rsidRPr="00063EF2" w:rsidRDefault="003D30B9" w:rsidP="003D30B9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133</w:t>
            </w:r>
          </w:p>
        </w:tc>
        <w:tc>
          <w:tcPr>
            <w:tcW w:w="127" w:type="pct"/>
            <w:vAlign w:val="bottom"/>
          </w:tcPr>
          <w:p w14:paraId="0483720A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41BAAC52" w14:textId="04EE714A" w:rsidR="003D30B9" w:rsidRPr="00307EC5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07EC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31719297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6D118BA9" w14:textId="4D162528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07EC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D30B9" w:rsidRPr="00D246FB" w14:paraId="0DA56987" w14:textId="77777777" w:rsidTr="008411CD">
        <w:trPr>
          <w:trHeight w:val="389"/>
        </w:trPr>
        <w:tc>
          <w:tcPr>
            <w:tcW w:w="2189" w:type="pct"/>
            <w:vAlign w:val="bottom"/>
          </w:tcPr>
          <w:p w14:paraId="71EF9E89" w14:textId="454CAF15" w:rsidR="003D30B9" w:rsidRPr="00063EF2" w:rsidRDefault="0077705B" w:rsidP="00777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770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6" w:type="pct"/>
            <w:tcBorders>
              <w:top w:val="single" w:sz="4" w:space="0" w:color="auto"/>
            </w:tcBorders>
            <w:vAlign w:val="bottom"/>
          </w:tcPr>
          <w:p w14:paraId="10A1E5CF" w14:textId="0A282947" w:rsidR="003D30B9" w:rsidRPr="00AE6A15" w:rsidRDefault="003D30B9" w:rsidP="003D30B9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4,</w:t>
            </w:r>
            <w:r w:rsidR="00B966A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688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B966A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047</w:t>
            </w:r>
          </w:p>
        </w:tc>
        <w:tc>
          <w:tcPr>
            <w:tcW w:w="144" w:type="pct"/>
            <w:vAlign w:val="bottom"/>
          </w:tcPr>
          <w:p w14:paraId="2DF9E960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  <w:vAlign w:val="bottom"/>
          </w:tcPr>
          <w:p w14:paraId="677AE409" w14:textId="7E064B6A" w:rsidR="003D30B9" w:rsidRPr="00063EF2" w:rsidRDefault="003D30B9" w:rsidP="003D30B9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6A1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</w:t>
            </w:r>
            <w:r w:rsidRPr="00AE6A1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AE6A1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517</w:t>
            </w:r>
            <w:r w:rsidRPr="00AE6A1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,678</w:t>
            </w:r>
          </w:p>
        </w:tc>
        <w:tc>
          <w:tcPr>
            <w:tcW w:w="127" w:type="pct"/>
            <w:vAlign w:val="bottom"/>
          </w:tcPr>
          <w:p w14:paraId="708B1724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vAlign w:val="bottom"/>
          </w:tcPr>
          <w:p w14:paraId="2303B32C" w14:textId="3E2CCA32" w:rsidR="003D30B9" w:rsidRPr="00307EC5" w:rsidRDefault="003D30B9" w:rsidP="003D30B9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vAlign w:val="bottom"/>
          </w:tcPr>
          <w:p w14:paraId="5FFD5275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vAlign w:val="bottom"/>
          </w:tcPr>
          <w:p w14:paraId="14514A8B" w14:textId="387B0A64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3D30B9" w:rsidRPr="00D246FB" w14:paraId="3120E026" w14:textId="77777777" w:rsidTr="008411CD">
        <w:trPr>
          <w:trHeight w:val="389"/>
        </w:trPr>
        <w:tc>
          <w:tcPr>
            <w:tcW w:w="2189" w:type="pct"/>
            <w:vAlign w:val="bottom"/>
          </w:tcPr>
          <w:p w14:paraId="1DCE07E8" w14:textId="77777777" w:rsidR="003D30B9" w:rsidRPr="00063EF2" w:rsidRDefault="003D30B9" w:rsidP="003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063EF2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vAlign w:val="bottom"/>
          </w:tcPr>
          <w:p w14:paraId="04121B0A" w14:textId="3F4451FF" w:rsidR="003D30B9" w:rsidRPr="00AE6A15" w:rsidRDefault="003D30B9" w:rsidP="003D30B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45A3F43F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  <w:vAlign w:val="bottom"/>
          </w:tcPr>
          <w:p w14:paraId="3DDDF5C5" w14:textId="48ECF29C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AE6A1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072A5B17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14:paraId="7EF530A2" w14:textId="5755A818" w:rsidR="003D30B9" w:rsidRPr="00307EC5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1F57A84C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vAlign w:val="bottom"/>
          </w:tcPr>
          <w:p w14:paraId="00E01F64" w14:textId="391F303F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07EC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D30B9" w:rsidRPr="00D246FB" w14:paraId="34918A65" w14:textId="77777777" w:rsidTr="008411CD">
        <w:trPr>
          <w:trHeight w:val="405"/>
        </w:trPr>
        <w:tc>
          <w:tcPr>
            <w:tcW w:w="2189" w:type="pct"/>
            <w:vAlign w:val="bottom"/>
          </w:tcPr>
          <w:p w14:paraId="5543DAB6" w14:textId="77777777" w:rsidR="003D30B9" w:rsidRPr="00063EF2" w:rsidRDefault="003D30B9" w:rsidP="003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2A5358" w14:textId="5714A08C" w:rsidR="003D30B9" w:rsidRPr="00AE6A15" w:rsidRDefault="003D30B9" w:rsidP="003D30B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</w:t>
            </w:r>
            <w:r w:rsidR="00B966A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688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B966A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047</w:t>
            </w:r>
          </w:p>
        </w:tc>
        <w:tc>
          <w:tcPr>
            <w:tcW w:w="144" w:type="pct"/>
            <w:vAlign w:val="bottom"/>
          </w:tcPr>
          <w:p w14:paraId="1DCC2340" w14:textId="77777777" w:rsidR="003D30B9" w:rsidRPr="00063EF2" w:rsidRDefault="003D30B9" w:rsidP="003D30B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70FE48" w14:textId="15E46F69" w:rsidR="003D30B9" w:rsidRPr="00063EF2" w:rsidRDefault="003D30B9" w:rsidP="003D30B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E6A1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11,517,678</w:t>
            </w:r>
          </w:p>
        </w:tc>
        <w:tc>
          <w:tcPr>
            <w:tcW w:w="127" w:type="pct"/>
            <w:vAlign w:val="bottom"/>
          </w:tcPr>
          <w:p w14:paraId="78D7D430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F432F2" w14:textId="0C1E88F3" w:rsidR="003D30B9" w:rsidRPr="00307EC5" w:rsidRDefault="003D30B9" w:rsidP="003D30B9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vAlign w:val="bottom"/>
          </w:tcPr>
          <w:p w14:paraId="55532AFB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A4BA72" w14:textId="6DA96B9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3D30B9" w:rsidRPr="00D246FB" w14:paraId="64906136" w14:textId="77777777" w:rsidTr="008411CD">
        <w:trPr>
          <w:trHeight w:val="405"/>
        </w:trPr>
        <w:tc>
          <w:tcPr>
            <w:tcW w:w="2189" w:type="pct"/>
            <w:vAlign w:val="bottom"/>
          </w:tcPr>
          <w:p w14:paraId="4E771C95" w14:textId="77777777" w:rsidR="003D30B9" w:rsidRPr="00063EF2" w:rsidRDefault="003D30B9" w:rsidP="003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  <w:vAlign w:val="bottom"/>
          </w:tcPr>
          <w:p w14:paraId="4A905C71" w14:textId="77777777" w:rsidR="003D30B9" w:rsidRPr="00AE6A15" w:rsidRDefault="003D30B9" w:rsidP="003D30B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vAlign w:val="bottom"/>
          </w:tcPr>
          <w:p w14:paraId="1F372C80" w14:textId="77777777" w:rsidR="003D30B9" w:rsidRPr="00063EF2" w:rsidRDefault="003D30B9" w:rsidP="003D30B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  <w:vAlign w:val="bottom"/>
          </w:tcPr>
          <w:p w14:paraId="22B2EEFD" w14:textId="77777777" w:rsidR="003D30B9" w:rsidRPr="0001010D" w:rsidRDefault="003D30B9" w:rsidP="003D30B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vAlign w:val="bottom"/>
          </w:tcPr>
          <w:p w14:paraId="45871423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vAlign w:val="bottom"/>
          </w:tcPr>
          <w:p w14:paraId="6A1C4D57" w14:textId="77777777" w:rsidR="003D30B9" w:rsidRDefault="003D30B9" w:rsidP="003D30B9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vAlign w:val="bottom"/>
          </w:tcPr>
          <w:p w14:paraId="5ACFFF82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vAlign w:val="bottom"/>
          </w:tcPr>
          <w:p w14:paraId="788A168F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D30B9" w:rsidRPr="00D246FB" w14:paraId="682FD703" w14:textId="77777777" w:rsidTr="008411CD">
        <w:trPr>
          <w:trHeight w:val="425"/>
        </w:trPr>
        <w:tc>
          <w:tcPr>
            <w:tcW w:w="2189" w:type="pct"/>
            <w:vAlign w:val="bottom"/>
          </w:tcPr>
          <w:p w14:paraId="11EE38CD" w14:textId="77777777" w:rsidR="003D30B9" w:rsidRPr="00063EF2" w:rsidRDefault="003D30B9" w:rsidP="003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เงินจ่ายล่วงหน้าและลูกหนี้หมุนเวียนอื่น</w:t>
            </w:r>
          </w:p>
        </w:tc>
        <w:tc>
          <w:tcPr>
            <w:tcW w:w="616" w:type="pct"/>
            <w:vAlign w:val="bottom"/>
          </w:tcPr>
          <w:p w14:paraId="7B05BE53" w14:textId="77777777" w:rsidR="003D30B9" w:rsidRPr="00063EF2" w:rsidRDefault="003D30B9" w:rsidP="003D30B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vAlign w:val="bottom"/>
          </w:tcPr>
          <w:p w14:paraId="26637CA7" w14:textId="77777777" w:rsidR="003D30B9" w:rsidRPr="00063EF2" w:rsidRDefault="003D30B9" w:rsidP="003D30B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51B1C7F1" w14:textId="77777777" w:rsidR="003D30B9" w:rsidRPr="00063EF2" w:rsidRDefault="003D30B9" w:rsidP="003D30B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  <w:vAlign w:val="bottom"/>
          </w:tcPr>
          <w:p w14:paraId="2C504803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vAlign w:val="bottom"/>
          </w:tcPr>
          <w:p w14:paraId="1EE75E4E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2D198731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476426C3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D30B9" w:rsidRPr="00D246FB" w14:paraId="20256A96" w14:textId="77777777" w:rsidTr="008411CD">
        <w:trPr>
          <w:trHeight w:val="152"/>
        </w:trPr>
        <w:tc>
          <w:tcPr>
            <w:tcW w:w="2189" w:type="pct"/>
            <w:vAlign w:val="bottom"/>
          </w:tcPr>
          <w:p w14:paraId="0E587592" w14:textId="77777777" w:rsidR="003D30B9" w:rsidRPr="00063EF2" w:rsidRDefault="003D30B9" w:rsidP="003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616" w:type="pct"/>
            <w:vAlign w:val="bottom"/>
          </w:tcPr>
          <w:p w14:paraId="72A30F98" w14:textId="40B3C54C" w:rsidR="003D30B9" w:rsidRPr="00063EF2" w:rsidRDefault="00B966A9" w:rsidP="003D30B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246</w:t>
            </w:r>
            <w:r w:rsidR="003D30B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016</w:t>
            </w:r>
          </w:p>
        </w:tc>
        <w:tc>
          <w:tcPr>
            <w:tcW w:w="144" w:type="pct"/>
            <w:vAlign w:val="bottom"/>
          </w:tcPr>
          <w:p w14:paraId="749A24D7" w14:textId="77777777" w:rsidR="003D30B9" w:rsidRPr="00063EF2" w:rsidRDefault="003D30B9" w:rsidP="003D30B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5884383A" w14:textId="58998D62" w:rsidR="003D30B9" w:rsidRPr="00063EF2" w:rsidRDefault="003D30B9" w:rsidP="003D30B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592</w:t>
            </w:r>
          </w:p>
        </w:tc>
        <w:tc>
          <w:tcPr>
            <w:tcW w:w="127" w:type="pct"/>
            <w:vAlign w:val="bottom"/>
          </w:tcPr>
          <w:p w14:paraId="636DE71A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vAlign w:val="bottom"/>
          </w:tcPr>
          <w:p w14:paraId="0A47CF14" w14:textId="0A7878CB" w:rsidR="003D30B9" w:rsidRPr="00063EF2" w:rsidRDefault="003D30B9" w:rsidP="00F628B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7FDFE4B0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4B553D81" w14:textId="411631C9" w:rsidR="003D30B9" w:rsidRPr="00063EF2" w:rsidRDefault="003D30B9" w:rsidP="003D30B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057</w:t>
            </w:r>
          </w:p>
        </w:tc>
      </w:tr>
      <w:tr w:rsidR="003D30B9" w:rsidRPr="00D246FB" w14:paraId="78864F5E" w14:textId="77777777" w:rsidTr="008411CD">
        <w:trPr>
          <w:trHeight w:val="152"/>
        </w:trPr>
        <w:tc>
          <w:tcPr>
            <w:tcW w:w="2189" w:type="pct"/>
            <w:vAlign w:val="bottom"/>
          </w:tcPr>
          <w:p w14:paraId="5676C579" w14:textId="77777777" w:rsidR="003D30B9" w:rsidRPr="00063EF2" w:rsidRDefault="003D30B9" w:rsidP="003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6" w:type="pct"/>
            <w:vAlign w:val="bottom"/>
          </w:tcPr>
          <w:p w14:paraId="258289A7" w14:textId="08C7A986" w:rsidR="003D30B9" w:rsidRPr="00063EF2" w:rsidRDefault="003D30B9" w:rsidP="003D30B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  <w:vAlign w:val="bottom"/>
          </w:tcPr>
          <w:p w14:paraId="1BE78537" w14:textId="77777777" w:rsidR="003D30B9" w:rsidRPr="00063EF2" w:rsidRDefault="003D30B9" w:rsidP="003D30B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1BEE55A4" w14:textId="2D845F0C" w:rsidR="003D30B9" w:rsidRPr="00063EF2" w:rsidRDefault="003D30B9" w:rsidP="003D30B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  <w:vAlign w:val="bottom"/>
          </w:tcPr>
          <w:p w14:paraId="21583312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vAlign w:val="bottom"/>
          </w:tcPr>
          <w:p w14:paraId="4FABFFBF" w14:textId="3D0162B9" w:rsidR="003D30B9" w:rsidRPr="006B6ED1" w:rsidRDefault="003D30B9" w:rsidP="003D30B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8A5A52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8A5A52">
              <w:rPr>
                <w:rFonts w:ascii="Angsana New" w:hAnsi="Angsana New"/>
                <w:sz w:val="30"/>
                <w:szCs w:val="30"/>
                <w:lang w:val="en-US" w:bidi="th-TH"/>
              </w:rPr>
              <w:t>482</w:t>
            </w:r>
          </w:p>
        </w:tc>
        <w:tc>
          <w:tcPr>
            <w:tcW w:w="146" w:type="pct"/>
            <w:vAlign w:val="bottom"/>
          </w:tcPr>
          <w:p w14:paraId="147F23CC" w14:textId="77777777" w:rsidR="003D30B9" w:rsidRPr="006B6ED1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6C8D01AE" w14:textId="6794EAAF" w:rsidR="003D30B9" w:rsidRPr="00063EF2" w:rsidRDefault="003D30B9" w:rsidP="003D30B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82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787</w:t>
            </w:r>
          </w:p>
        </w:tc>
      </w:tr>
      <w:tr w:rsidR="003D30B9" w:rsidRPr="00D246FB" w14:paraId="4EB6634C" w14:textId="77777777" w:rsidTr="008411CD">
        <w:trPr>
          <w:trHeight w:val="152"/>
        </w:trPr>
        <w:tc>
          <w:tcPr>
            <w:tcW w:w="2189" w:type="pct"/>
            <w:vAlign w:val="bottom"/>
          </w:tcPr>
          <w:p w14:paraId="539FBD5D" w14:textId="77777777" w:rsidR="003D30B9" w:rsidRPr="008D4A00" w:rsidRDefault="003D30B9" w:rsidP="003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D4A00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6" w:type="pct"/>
            <w:vAlign w:val="bottom"/>
          </w:tcPr>
          <w:p w14:paraId="32306823" w14:textId="6F358E1C" w:rsidR="003D30B9" w:rsidRPr="008D4A00" w:rsidRDefault="003D30B9" w:rsidP="003D30B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208</w:t>
            </w:r>
          </w:p>
        </w:tc>
        <w:tc>
          <w:tcPr>
            <w:tcW w:w="144" w:type="pct"/>
            <w:vAlign w:val="bottom"/>
          </w:tcPr>
          <w:p w14:paraId="0617C7E8" w14:textId="77777777" w:rsidR="003D30B9" w:rsidRPr="008D4A00" w:rsidRDefault="003D30B9" w:rsidP="003D30B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595CC3CE" w14:textId="741C5B32" w:rsidR="003D30B9" w:rsidRPr="008D4A00" w:rsidRDefault="003D30B9" w:rsidP="003D30B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203</w:t>
            </w:r>
          </w:p>
        </w:tc>
        <w:tc>
          <w:tcPr>
            <w:tcW w:w="127" w:type="pct"/>
            <w:vAlign w:val="bottom"/>
          </w:tcPr>
          <w:p w14:paraId="56D09C56" w14:textId="77777777" w:rsidR="003D30B9" w:rsidRPr="008D4A00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vAlign w:val="bottom"/>
          </w:tcPr>
          <w:p w14:paraId="1C0A7BAA" w14:textId="25860BBA" w:rsidR="003D30B9" w:rsidRPr="008D4A00" w:rsidRDefault="003D30B9" w:rsidP="003D30B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208</w:t>
            </w:r>
          </w:p>
        </w:tc>
        <w:tc>
          <w:tcPr>
            <w:tcW w:w="146" w:type="pct"/>
            <w:vAlign w:val="bottom"/>
          </w:tcPr>
          <w:p w14:paraId="5936FC3A" w14:textId="77777777" w:rsidR="003D30B9" w:rsidRPr="008D4A00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2D77243F" w14:textId="244381D7" w:rsidR="003D30B9" w:rsidRPr="008D4A00" w:rsidRDefault="003D30B9" w:rsidP="003D30B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203</w:t>
            </w:r>
          </w:p>
        </w:tc>
      </w:tr>
      <w:tr w:rsidR="003D30B9" w:rsidRPr="00D246FB" w14:paraId="7B930EB2" w14:textId="77777777" w:rsidTr="008411CD">
        <w:trPr>
          <w:trHeight w:val="152"/>
        </w:trPr>
        <w:tc>
          <w:tcPr>
            <w:tcW w:w="2189" w:type="pct"/>
            <w:vAlign w:val="bottom"/>
          </w:tcPr>
          <w:p w14:paraId="460C2F5A" w14:textId="77777777" w:rsidR="003D30B9" w:rsidRPr="008D4A00" w:rsidRDefault="003D30B9" w:rsidP="003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D4A00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6" w:type="pct"/>
            <w:vAlign w:val="bottom"/>
          </w:tcPr>
          <w:p w14:paraId="5C817A3E" w14:textId="1CDB3B92" w:rsidR="003D30B9" w:rsidRPr="008D4A00" w:rsidRDefault="008A5A52" w:rsidP="003D30B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  <w:r w:rsidR="003D30B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929</w:t>
            </w:r>
          </w:p>
        </w:tc>
        <w:tc>
          <w:tcPr>
            <w:tcW w:w="144" w:type="pct"/>
            <w:vAlign w:val="bottom"/>
          </w:tcPr>
          <w:p w14:paraId="6E3B8199" w14:textId="77777777" w:rsidR="003D30B9" w:rsidRPr="008D4A00" w:rsidRDefault="003D30B9" w:rsidP="003D30B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7BE7CC0E" w14:textId="7AA1E1AB" w:rsidR="003D30B9" w:rsidRPr="008D4A00" w:rsidRDefault="003D30B9" w:rsidP="003D30B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53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023</w:t>
            </w:r>
          </w:p>
        </w:tc>
        <w:tc>
          <w:tcPr>
            <w:tcW w:w="127" w:type="pct"/>
            <w:vAlign w:val="bottom"/>
          </w:tcPr>
          <w:p w14:paraId="068C307F" w14:textId="77777777" w:rsidR="003D30B9" w:rsidRPr="008D4A00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vAlign w:val="bottom"/>
          </w:tcPr>
          <w:p w14:paraId="4B2D31E8" w14:textId="4F4FE32B" w:rsidR="003D30B9" w:rsidRPr="008D4A00" w:rsidRDefault="003D30B9" w:rsidP="003D30B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8A5A5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,0</w:t>
            </w:r>
            <w:r w:rsidR="008A5A52">
              <w:rPr>
                <w:rFonts w:ascii="Angsana New" w:hAnsi="Angsana New"/>
                <w:sz w:val="30"/>
                <w:szCs w:val="30"/>
                <w:lang w:val="en-US" w:bidi="th-TH"/>
              </w:rPr>
              <w:t>08</w:t>
            </w:r>
          </w:p>
        </w:tc>
        <w:tc>
          <w:tcPr>
            <w:tcW w:w="146" w:type="pct"/>
            <w:vAlign w:val="bottom"/>
          </w:tcPr>
          <w:p w14:paraId="1FE06CD9" w14:textId="77777777" w:rsidR="003D30B9" w:rsidRPr="008D4A00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7FBC72F5" w14:textId="358AD72B" w:rsidR="003D30B9" w:rsidRPr="008D4A00" w:rsidRDefault="003D30B9" w:rsidP="003D30B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35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 w:bidi="th-TH"/>
              </w:rPr>
              <w:t>345</w:t>
            </w:r>
          </w:p>
        </w:tc>
      </w:tr>
      <w:tr w:rsidR="003D30B9" w:rsidRPr="00D246FB" w14:paraId="366AA33D" w14:textId="77777777" w:rsidTr="008411CD">
        <w:trPr>
          <w:trHeight w:val="152"/>
        </w:trPr>
        <w:tc>
          <w:tcPr>
            <w:tcW w:w="2189" w:type="pct"/>
            <w:vAlign w:val="bottom"/>
          </w:tcPr>
          <w:p w14:paraId="53A7BFDE" w14:textId="77777777" w:rsidR="003D30B9" w:rsidRPr="00063EF2" w:rsidRDefault="003D30B9" w:rsidP="003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789591" w14:textId="4A5EBB66" w:rsidR="003D30B9" w:rsidRPr="00063EF2" w:rsidRDefault="00B966A9" w:rsidP="003D30B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298</w:t>
            </w:r>
            <w:r w:rsidR="003D30B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153</w:t>
            </w:r>
          </w:p>
        </w:tc>
        <w:tc>
          <w:tcPr>
            <w:tcW w:w="144" w:type="pct"/>
            <w:vAlign w:val="bottom"/>
          </w:tcPr>
          <w:p w14:paraId="5E0EC76C" w14:textId="77777777" w:rsidR="003D30B9" w:rsidRPr="00063EF2" w:rsidRDefault="003D30B9" w:rsidP="003D30B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055BB7" w14:textId="5E09D70E" w:rsidR="003D30B9" w:rsidRPr="00063EF2" w:rsidRDefault="003D30B9" w:rsidP="003D30B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818</w:t>
            </w:r>
          </w:p>
        </w:tc>
        <w:tc>
          <w:tcPr>
            <w:tcW w:w="127" w:type="pct"/>
            <w:vAlign w:val="bottom"/>
          </w:tcPr>
          <w:p w14:paraId="009C6163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50C7A5" w14:textId="56C015F8" w:rsidR="003D30B9" w:rsidRPr="00EA0B9E" w:rsidRDefault="003D30B9" w:rsidP="003D30B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110,698</w:t>
            </w:r>
          </w:p>
        </w:tc>
        <w:tc>
          <w:tcPr>
            <w:tcW w:w="146" w:type="pct"/>
            <w:vAlign w:val="bottom"/>
          </w:tcPr>
          <w:p w14:paraId="5807ACA7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777259" w14:textId="431761FF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123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392</w:t>
            </w:r>
          </w:p>
        </w:tc>
      </w:tr>
      <w:tr w:rsidR="003D30B9" w:rsidRPr="00D246FB" w14:paraId="0B80418F" w14:textId="77777777" w:rsidTr="008411CD">
        <w:trPr>
          <w:trHeight w:val="152"/>
        </w:trPr>
        <w:tc>
          <w:tcPr>
            <w:tcW w:w="2189" w:type="pct"/>
            <w:vAlign w:val="bottom"/>
          </w:tcPr>
          <w:p w14:paraId="34052C02" w14:textId="01C25DBB" w:rsidR="003D30B9" w:rsidRPr="00063EF2" w:rsidRDefault="003D30B9" w:rsidP="003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  <w:vAlign w:val="bottom"/>
          </w:tcPr>
          <w:p w14:paraId="45762231" w14:textId="77777777" w:rsidR="003D30B9" w:rsidRPr="0001010D" w:rsidRDefault="003D30B9" w:rsidP="003D30B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  <w:vAlign w:val="bottom"/>
          </w:tcPr>
          <w:p w14:paraId="600A86FE" w14:textId="77777777" w:rsidR="003D30B9" w:rsidRPr="00063EF2" w:rsidRDefault="003D30B9" w:rsidP="003D30B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  <w:vAlign w:val="bottom"/>
          </w:tcPr>
          <w:p w14:paraId="0EE9AC46" w14:textId="77777777" w:rsidR="003D30B9" w:rsidRPr="0001010D" w:rsidRDefault="003D30B9" w:rsidP="003D30B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  <w:vAlign w:val="bottom"/>
          </w:tcPr>
          <w:p w14:paraId="35829F6B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vAlign w:val="bottom"/>
          </w:tcPr>
          <w:p w14:paraId="6F2AA93B" w14:textId="77777777" w:rsidR="003D30B9" w:rsidRPr="0001010D" w:rsidRDefault="003D30B9" w:rsidP="003D30B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14:paraId="52AB22B6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vAlign w:val="bottom"/>
          </w:tcPr>
          <w:p w14:paraId="0A5F77B6" w14:textId="77777777" w:rsidR="003D30B9" w:rsidRPr="0001010D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527F613B" w14:textId="77777777" w:rsidR="00607B5C" w:rsidRDefault="00607B5C"/>
    <w:p w14:paraId="2A7B2349" w14:textId="481E6E6F" w:rsidR="00631816" w:rsidRDefault="00631816">
      <w:r>
        <w:br w:type="page"/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164"/>
        <w:gridCol w:w="272"/>
        <w:gridCol w:w="1177"/>
        <w:gridCol w:w="240"/>
        <w:gridCol w:w="1109"/>
        <w:gridCol w:w="276"/>
        <w:gridCol w:w="1074"/>
      </w:tblGrid>
      <w:tr w:rsidR="00631816" w:rsidRPr="00D246FB" w14:paraId="6A96CE04" w14:textId="77777777" w:rsidTr="008411CD">
        <w:trPr>
          <w:trHeight w:val="405"/>
          <w:tblHeader/>
        </w:trPr>
        <w:tc>
          <w:tcPr>
            <w:tcW w:w="2189" w:type="pct"/>
            <w:vAlign w:val="bottom"/>
          </w:tcPr>
          <w:p w14:paraId="7CF6E120" w14:textId="5097D0D6" w:rsidR="00631816" w:rsidRPr="00063EF2" w:rsidRDefault="00631816" w:rsidP="008411CD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5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</w:t>
            </w:r>
          </w:p>
        </w:tc>
        <w:tc>
          <w:tcPr>
            <w:tcW w:w="1383" w:type="pct"/>
            <w:gridSpan w:val="3"/>
            <w:shd w:val="clear" w:color="auto" w:fill="auto"/>
            <w:vAlign w:val="bottom"/>
          </w:tcPr>
          <w:p w14:paraId="26279352" w14:textId="77777777" w:rsidR="00631816" w:rsidRPr="00063EF2" w:rsidRDefault="00631816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574B6CA8" w14:textId="77777777" w:rsidR="00631816" w:rsidRPr="00063EF2" w:rsidRDefault="00631816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pct"/>
            <w:gridSpan w:val="3"/>
            <w:shd w:val="clear" w:color="auto" w:fill="auto"/>
            <w:vAlign w:val="bottom"/>
          </w:tcPr>
          <w:p w14:paraId="039447E5" w14:textId="77777777" w:rsidR="00631816" w:rsidRPr="00063EF2" w:rsidRDefault="00631816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31816" w:rsidRPr="00D246FB" w14:paraId="6FC4B0B6" w14:textId="77777777" w:rsidTr="008411CD">
        <w:trPr>
          <w:trHeight w:val="405"/>
          <w:tblHeader/>
        </w:trPr>
        <w:tc>
          <w:tcPr>
            <w:tcW w:w="2189" w:type="pct"/>
            <w:vAlign w:val="bottom"/>
          </w:tcPr>
          <w:p w14:paraId="366A67A4" w14:textId="7415C19E" w:rsidR="00631816" w:rsidRPr="00344F73" w:rsidRDefault="00E656AD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E656A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 ณ วันที่</w:t>
            </w:r>
          </w:p>
        </w:tc>
        <w:tc>
          <w:tcPr>
            <w:tcW w:w="616" w:type="pct"/>
            <w:shd w:val="clear" w:color="auto" w:fill="auto"/>
            <w:vAlign w:val="bottom"/>
          </w:tcPr>
          <w:p w14:paraId="2B16BF8B" w14:textId="77777777" w:rsidR="00631816" w:rsidRPr="0001010D" w:rsidRDefault="00631816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22BEFD7B" w14:textId="77777777" w:rsidR="00631816" w:rsidRPr="00063EF2" w:rsidRDefault="00631816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  <w:vAlign w:val="bottom"/>
          </w:tcPr>
          <w:p w14:paraId="140F2430" w14:textId="77777777" w:rsidR="00631816" w:rsidRPr="0001010D" w:rsidRDefault="00631816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23EC0A60" w14:textId="77777777" w:rsidR="00631816" w:rsidRPr="00063EF2" w:rsidRDefault="00631816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3156BC8C" w14:textId="77777777" w:rsidR="00631816" w:rsidRPr="0001010D" w:rsidRDefault="00631816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4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78C1F1F" w14:textId="77777777" w:rsidR="00631816" w:rsidRPr="00063EF2" w:rsidRDefault="00631816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  <w:vAlign w:val="bottom"/>
          </w:tcPr>
          <w:p w14:paraId="0592E76B" w14:textId="77777777" w:rsidR="00631816" w:rsidRPr="0001010D" w:rsidRDefault="00631816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631816" w:rsidRPr="00D246FB" w14:paraId="44BCD15F" w14:textId="77777777" w:rsidTr="008411CD">
        <w:trPr>
          <w:trHeight w:val="405"/>
          <w:tblHeader/>
        </w:trPr>
        <w:tc>
          <w:tcPr>
            <w:tcW w:w="2189" w:type="pct"/>
            <w:vAlign w:val="bottom"/>
          </w:tcPr>
          <w:p w14:paraId="67BC22D6" w14:textId="77777777" w:rsidR="00631816" w:rsidRPr="00344F73" w:rsidRDefault="00631816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6" w:type="pct"/>
            <w:shd w:val="clear" w:color="auto" w:fill="auto"/>
            <w:vAlign w:val="bottom"/>
          </w:tcPr>
          <w:p w14:paraId="37915B29" w14:textId="77777777" w:rsidR="00631816" w:rsidRPr="00063EF2" w:rsidRDefault="00631816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5E63118E" w14:textId="77777777" w:rsidR="00631816" w:rsidRPr="00063EF2" w:rsidRDefault="00631816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  <w:vAlign w:val="bottom"/>
          </w:tcPr>
          <w:p w14:paraId="19A55060" w14:textId="77777777" w:rsidR="00631816" w:rsidRPr="00063EF2" w:rsidRDefault="00631816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760939E7" w14:textId="77777777" w:rsidR="00631816" w:rsidRPr="00063EF2" w:rsidRDefault="00631816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5AFF5A9D" w14:textId="77777777" w:rsidR="00631816" w:rsidRPr="00063EF2" w:rsidRDefault="00631816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4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1441114" w14:textId="77777777" w:rsidR="00631816" w:rsidRPr="00063EF2" w:rsidRDefault="00631816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  <w:vAlign w:val="bottom"/>
          </w:tcPr>
          <w:p w14:paraId="7B4FF026" w14:textId="77777777" w:rsidR="00631816" w:rsidRPr="00063EF2" w:rsidRDefault="00631816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631816" w:rsidRPr="00D246FB" w14:paraId="302E1284" w14:textId="77777777" w:rsidTr="008411CD">
        <w:trPr>
          <w:trHeight w:val="405"/>
          <w:tblHeader/>
        </w:trPr>
        <w:tc>
          <w:tcPr>
            <w:tcW w:w="2189" w:type="pct"/>
            <w:vAlign w:val="bottom"/>
          </w:tcPr>
          <w:p w14:paraId="1AB91530" w14:textId="77777777" w:rsidR="00631816" w:rsidRPr="00063EF2" w:rsidRDefault="00631816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1" w:type="pct"/>
            <w:gridSpan w:val="7"/>
            <w:vAlign w:val="bottom"/>
          </w:tcPr>
          <w:p w14:paraId="496E8696" w14:textId="77777777" w:rsidR="00631816" w:rsidRPr="00063EF2" w:rsidRDefault="00631816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E23F6" w:rsidRPr="00D246FB" w14:paraId="0F9044ED" w14:textId="77777777" w:rsidTr="009D3FC3">
        <w:trPr>
          <w:trHeight w:val="152"/>
        </w:trPr>
        <w:tc>
          <w:tcPr>
            <w:tcW w:w="2189" w:type="pct"/>
            <w:vAlign w:val="bottom"/>
          </w:tcPr>
          <w:p w14:paraId="525FC684" w14:textId="50ED163D" w:rsidR="00BE23F6" w:rsidRPr="00063EF2" w:rsidRDefault="00BE23F6" w:rsidP="00BE2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616" w:type="pct"/>
            <w:vAlign w:val="bottom"/>
          </w:tcPr>
          <w:p w14:paraId="3F4F9F4D" w14:textId="77777777" w:rsidR="00BE23F6" w:rsidRPr="00063EF2" w:rsidRDefault="00BE23F6" w:rsidP="00BE23F6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  <w:vAlign w:val="bottom"/>
          </w:tcPr>
          <w:p w14:paraId="6C9F35A5" w14:textId="77777777" w:rsidR="00BE23F6" w:rsidRPr="00063EF2" w:rsidRDefault="00BE23F6" w:rsidP="00BE23F6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32D9F1A1" w14:textId="77777777" w:rsidR="00BE23F6" w:rsidRPr="00063EF2" w:rsidRDefault="00BE23F6" w:rsidP="00BE23F6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vAlign w:val="bottom"/>
          </w:tcPr>
          <w:p w14:paraId="6E177C89" w14:textId="77777777" w:rsidR="00BE23F6" w:rsidRPr="00063EF2" w:rsidRDefault="00BE23F6" w:rsidP="00BE2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vAlign w:val="bottom"/>
          </w:tcPr>
          <w:p w14:paraId="161185D0" w14:textId="77777777" w:rsidR="00BE23F6" w:rsidRPr="00063EF2" w:rsidRDefault="00BE23F6" w:rsidP="00BE2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394741B9" w14:textId="77777777" w:rsidR="00BE23F6" w:rsidRPr="00063EF2" w:rsidRDefault="00BE23F6" w:rsidP="00BE2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7DB122C8" w14:textId="77777777" w:rsidR="00BE23F6" w:rsidRPr="00063EF2" w:rsidRDefault="00BE23F6" w:rsidP="00BE23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86604" w:rsidRPr="00D246FB" w14:paraId="264BC1BE" w14:textId="77777777" w:rsidTr="009D3FC3">
        <w:trPr>
          <w:trHeight w:val="152"/>
        </w:trPr>
        <w:tc>
          <w:tcPr>
            <w:tcW w:w="2189" w:type="pct"/>
            <w:vAlign w:val="bottom"/>
          </w:tcPr>
          <w:p w14:paraId="3B39D044" w14:textId="54CAD2D0" w:rsidR="00886604" w:rsidRPr="00063EF2" w:rsidRDefault="00886604" w:rsidP="0088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D4A00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6" w:type="pct"/>
            <w:tcBorders>
              <w:bottom w:val="double" w:sz="4" w:space="0" w:color="auto"/>
            </w:tcBorders>
            <w:vAlign w:val="bottom"/>
          </w:tcPr>
          <w:p w14:paraId="33F79393" w14:textId="66E8E9FE" w:rsidR="00886604" w:rsidRPr="009D3FC3" w:rsidRDefault="003D30B9" w:rsidP="00886604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D3FC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190,333</w:t>
            </w:r>
          </w:p>
        </w:tc>
        <w:tc>
          <w:tcPr>
            <w:tcW w:w="144" w:type="pct"/>
            <w:vAlign w:val="bottom"/>
          </w:tcPr>
          <w:p w14:paraId="3BE54432" w14:textId="77777777" w:rsidR="00886604" w:rsidRPr="009D3FC3" w:rsidRDefault="00886604" w:rsidP="00886604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double" w:sz="4" w:space="0" w:color="auto"/>
            </w:tcBorders>
            <w:vAlign w:val="bottom"/>
          </w:tcPr>
          <w:p w14:paraId="65760B2D" w14:textId="7B39821F" w:rsidR="00886604" w:rsidRPr="009D3FC3" w:rsidRDefault="00886604" w:rsidP="008A371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D3FC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  <w:vAlign w:val="bottom"/>
          </w:tcPr>
          <w:p w14:paraId="7C97B574" w14:textId="77777777" w:rsidR="00886604" w:rsidRPr="009D3FC3" w:rsidRDefault="00886604" w:rsidP="00886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  <w:vAlign w:val="bottom"/>
          </w:tcPr>
          <w:p w14:paraId="631929DC" w14:textId="2F36C5D3" w:rsidR="00886604" w:rsidRPr="009D3FC3" w:rsidRDefault="003D30B9" w:rsidP="00886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3FC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5767CD8A" w14:textId="77777777" w:rsidR="00886604" w:rsidRPr="009D3FC3" w:rsidRDefault="00886604" w:rsidP="00886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  <w:vAlign w:val="bottom"/>
          </w:tcPr>
          <w:p w14:paraId="44450132" w14:textId="3F468268" w:rsidR="00886604" w:rsidRPr="009D3FC3" w:rsidRDefault="00886604" w:rsidP="00F62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3FC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3D30B9" w:rsidRPr="00D246FB" w14:paraId="01866F6B" w14:textId="77777777" w:rsidTr="00886604">
        <w:trPr>
          <w:trHeight w:val="152"/>
        </w:trPr>
        <w:tc>
          <w:tcPr>
            <w:tcW w:w="2189" w:type="pct"/>
            <w:vAlign w:val="bottom"/>
          </w:tcPr>
          <w:p w14:paraId="2F968BE3" w14:textId="77777777" w:rsidR="003D30B9" w:rsidRPr="00063EF2" w:rsidRDefault="003D30B9" w:rsidP="003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6" w:type="pct"/>
            <w:tcBorders>
              <w:top w:val="double" w:sz="4" w:space="0" w:color="auto"/>
            </w:tcBorders>
            <w:vAlign w:val="bottom"/>
          </w:tcPr>
          <w:p w14:paraId="3D814B2C" w14:textId="77777777" w:rsidR="003D30B9" w:rsidRPr="00063EF2" w:rsidRDefault="003D30B9" w:rsidP="003D30B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  <w:vAlign w:val="bottom"/>
          </w:tcPr>
          <w:p w14:paraId="242DAA4F" w14:textId="77777777" w:rsidR="003D30B9" w:rsidRPr="00063EF2" w:rsidRDefault="003D30B9" w:rsidP="003D30B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double" w:sz="4" w:space="0" w:color="auto"/>
            </w:tcBorders>
            <w:vAlign w:val="bottom"/>
          </w:tcPr>
          <w:p w14:paraId="06EB4B94" w14:textId="77777777" w:rsidR="003D30B9" w:rsidRPr="00063EF2" w:rsidRDefault="003D30B9" w:rsidP="003D30B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vAlign w:val="bottom"/>
          </w:tcPr>
          <w:p w14:paraId="0BBF2D0F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  <w:vAlign w:val="bottom"/>
          </w:tcPr>
          <w:p w14:paraId="40304615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16FD5EDC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  <w:vAlign w:val="bottom"/>
          </w:tcPr>
          <w:p w14:paraId="112CDF7D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D30B9" w:rsidRPr="00D246FB" w14:paraId="1DBE530D" w14:textId="77777777" w:rsidTr="008411CD">
        <w:trPr>
          <w:trHeight w:val="152"/>
        </w:trPr>
        <w:tc>
          <w:tcPr>
            <w:tcW w:w="2189" w:type="pct"/>
            <w:vAlign w:val="bottom"/>
          </w:tcPr>
          <w:p w14:paraId="0E0B02FC" w14:textId="3BCD2954" w:rsidR="003D30B9" w:rsidRPr="00063EF2" w:rsidRDefault="003D30B9" w:rsidP="003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16" w:type="pct"/>
            <w:vAlign w:val="bottom"/>
          </w:tcPr>
          <w:p w14:paraId="577E252F" w14:textId="77777777" w:rsidR="003D30B9" w:rsidRPr="00063EF2" w:rsidRDefault="003D30B9" w:rsidP="003D30B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  <w:vAlign w:val="bottom"/>
          </w:tcPr>
          <w:p w14:paraId="1D65594A" w14:textId="77777777" w:rsidR="003D30B9" w:rsidRPr="00063EF2" w:rsidRDefault="003D30B9" w:rsidP="003D30B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541F1DDC" w14:textId="77777777" w:rsidR="003D30B9" w:rsidRPr="00063EF2" w:rsidRDefault="003D30B9" w:rsidP="003D30B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vAlign w:val="bottom"/>
          </w:tcPr>
          <w:p w14:paraId="48C960AE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vAlign w:val="bottom"/>
          </w:tcPr>
          <w:p w14:paraId="708ED24B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32267458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084A196E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D30B9" w:rsidRPr="00D246FB" w14:paraId="7258BBE6" w14:textId="77777777" w:rsidTr="008411CD">
        <w:trPr>
          <w:trHeight w:val="152"/>
        </w:trPr>
        <w:tc>
          <w:tcPr>
            <w:tcW w:w="2189" w:type="pct"/>
            <w:vAlign w:val="bottom"/>
          </w:tcPr>
          <w:p w14:paraId="2CB0EBBA" w14:textId="77777777" w:rsidR="003D30B9" w:rsidRPr="00063EF2" w:rsidRDefault="003D30B9" w:rsidP="003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6" w:type="pct"/>
            <w:vAlign w:val="bottom"/>
          </w:tcPr>
          <w:p w14:paraId="1A4FF7D1" w14:textId="2217A862" w:rsidR="003D30B9" w:rsidRPr="00063EF2" w:rsidRDefault="003D30B9" w:rsidP="003D30B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  <w:vAlign w:val="bottom"/>
          </w:tcPr>
          <w:p w14:paraId="08E2DE14" w14:textId="77777777" w:rsidR="003D30B9" w:rsidRPr="00063EF2" w:rsidRDefault="003D30B9" w:rsidP="003D30B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026E4DE1" w14:textId="2B88DD0E" w:rsidR="003D30B9" w:rsidRPr="00063EF2" w:rsidRDefault="003D30B9" w:rsidP="003D30B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3EF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  <w:vAlign w:val="bottom"/>
          </w:tcPr>
          <w:p w14:paraId="5CAE7572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vAlign w:val="bottom"/>
          </w:tcPr>
          <w:p w14:paraId="2BDC85E9" w14:textId="5546CA9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145,233</w:t>
            </w:r>
          </w:p>
        </w:tc>
        <w:tc>
          <w:tcPr>
            <w:tcW w:w="146" w:type="pct"/>
            <w:vAlign w:val="bottom"/>
          </w:tcPr>
          <w:p w14:paraId="460A10EA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0B37AF9C" w14:textId="5D88CF92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144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269</w:t>
            </w:r>
          </w:p>
        </w:tc>
      </w:tr>
      <w:tr w:rsidR="003D30B9" w:rsidRPr="00D246FB" w14:paraId="464D4636" w14:textId="77777777" w:rsidTr="008411CD">
        <w:trPr>
          <w:trHeight w:val="152"/>
        </w:trPr>
        <w:tc>
          <w:tcPr>
            <w:tcW w:w="2189" w:type="pct"/>
            <w:vAlign w:val="bottom"/>
          </w:tcPr>
          <w:p w14:paraId="512D6AA7" w14:textId="4387FB76" w:rsidR="003D30B9" w:rsidRPr="00063EF2" w:rsidRDefault="0077705B" w:rsidP="003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7770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6" w:type="pct"/>
            <w:tcBorders>
              <w:top w:val="single" w:sz="4" w:space="0" w:color="auto"/>
            </w:tcBorders>
            <w:vAlign w:val="bottom"/>
          </w:tcPr>
          <w:p w14:paraId="56616B7F" w14:textId="00A3708D" w:rsidR="003D30B9" w:rsidRPr="009E7DF4" w:rsidRDefault="003D30B9" w:rsidP="003D30B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  <w:vAlign w:val="bottom"/>
          </w:tcPr>
          <w:p w14:paraId="7265D760" w14:textId="77777777" w:rsidR="003D30B9" w:rsidRPr="00D848F2" w:rsidRDefault="003D30B9" w:rsidP="003D30B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  <w:vAlign w:val="bottom"/>
          </w:tcPr>
          <w:p w14:paraId="480481D3" w14:textId="3FF89502" w:rsidR="003D30B9" w:rsidRPr="00D848F2" w:rsidRDefault="003D30B9" w:rsidP="003D30B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848F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  <w:vAlign w:val="bottom"/>
          </w:tcPr>
          <w:p w14:paraId="6FF5508B" w14:textId="77777777" w:rsidR="003D30B9" w:rsidRPr="00D848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vAlign w:val="bottom"/>
          </w:tcPr>
          <w:p w14:paraId="311FDCFB" w14:textId="489F2084" w:rsidR="003D30B9" w:rsidRPr="00D848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145,233</w:t>
            </w:r>
          </w:p>
        </w:tc>
        <w:tc>
          <w:tcPr>
            <w:tcW w:w="146" w:type="pct"/>
            <w:vAlign w:val="bottom"/>
          </w:tcPr>
          <w:p w14:paraId="2E6D6605" w14:textId="77777777" w:rsidR="003D30B9" w:rsidRPr="00D848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vAlign w:val="bottom"/>
          </w:tcPr>
          <w:p w14:paraId="35EFA9AE" w14:textId="04D8B20C" w:rsidR="003D30B9" w:rsidRPr="00D848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144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269</w:t>
            </w:r>
          </w:p>
        </w:tc>
      </w:tr>
      <w:tr w:rsidR="003D30B9" w:rsidRPr="00D246FB" w14:paraId="3E3DE9E9" w14:textId="77777777" w:rsidTr="008411CD">
        <w:trPr>
          <w:trHeight w:val="152"/>
        </w:trPr>
        <w:tc>
          <w:tcPr>
            <w:tcW w:w="2189" w:type="pct"/>
            <w:vAlign w:val="bottom"/>
          </w:tcPr>
          <w:p w14:paraId="1D8B62D5" w14:textId="77777777" w:rsidR="003D30B9" w:rsidRPr="00063EF2" w:rsidRDefault="003D30B9" w:rsidP="003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063EF2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vAlign w:val="bottom"/>
          </w:tcPr>
          <w:p w14:paraId="075B375C" w14:textId="19218680" w:rsidR="003D30B9" w:rsidRPr="00063EF2" w:rsidRDefault="003D30B9" w:rsidP="003D30B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  <w:vAlign w:val="bottom"/>
          </w:tcPr>
          <w:p w14:paraId="51677DD1" w14:textId="77777777" w:rsidR="003D30B9" w:rsidRPr="00063EF2" w:rsidRDefault="003D30B9" w:rsidP="003D30B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  <w:vAlign w:val="bottom"/>
          </w:tcPr>
          <w:p w14:paraId="0A529A03" w14:textId="4E0EB399" w:rsidR="003D30B9" w:rsidRPr="00063EF2" w:rsidRDefault="003D30B9" w:rsidP="003D30B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3EF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  <w:vAlign w:val="bottom"/>
          </w:tcPr>
          <w:p w14:paraId="1DEB2BD3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14:paraId="61FD031C" w14:textId="2CED51B4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(698)</w:t>
            </w:r>
          </w:p>
        </w:tc>
        <w:tc>
          <w:tcPr>
            <w:tcW w:w="146" w:type="pct"/>
            <w:vAlign w:val="bottom"/>
          </w:tcPr>
          <w:p w14:paraId="426D319F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vAlign w:val="bottom"/>
          </w:tcPr>
          <w:p w14:paraId="7215828A" w14:textId="2CC4D4D5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01010D">
              <w:rPr>
                <w:rFonts w:ascii="Angsana New" w:hAnsi="Angsana New"/>
                <w:sz w:val="30"/>
                <w:szCs w:val="30"/>
              </w:rPr>
              <w:t>627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D30B9" w:rsidRPr="00D246FB" w14:paraId="6FEBDF8E" w14:textId="77777777" w:rsidTr="008411CD">
        <w:trPr>
          <w:trHeight w:val="152"/>
        </w:trPr>
        <w:tc>
          <w:tcPr>
            <w:tcW w:w="2189" w:type="pct"/>
            <w:vAlign w:val="bottom"/>
          </w:tcPr>
          <w:p w14:paraId="68435A32" w14:textId="77777777" w:rsidR="003D30B9" w:rsidRPr="00063EF2" w:rsidRDefault="003D30B9" w:rsidP="003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E82619" w14:textId="36319599" w:rsidR="003D30B9" w:rsidRPr="009E7DF4" w:rsidRDefault="003D30B9" w:rsidP="003D30B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4" w:type="pct"/>
            <w:vAlign w:val="bottom"/>
          </w:tcPr>
          <w:p w14:paraId="370A898A" w14:textId="77777777" w:rsidR="003D30B9" w:rsidRPr="00D848F2" w:rsidRDefault="003D30B9" w:rsidP="003D30B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4B41BC" w14:textId="769CFF4F" w:rsidR="003D30B9" w:rsidRPr="00D848F2" w:rsidRDefault="003D30B9" w:rsidP="003D30B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848F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  <w:vAlign w:val="bottom"/>
          </w:tcPr>
          <w:p w14:paraId="24259188" w14:textId="77777777" w:rsidR="003D30B9" w:rsidRPr="00D848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4CC5C7" w14:textId="5827DF9B" w:rsidR="003D30B9" w:rsidRPr="00D848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144,535</w:t>
            </w:r>
          </w:p>
        </w:tc>
        <w:tc>
          <w:tcPr>
            <w:tcW w:w="146" w:type="pct"/>
            <w:vAlign w:val="bottom"/>
          </w:tcPr>
          <w:p w14:paraId="2C4C460D" w14:textId="77777777" w:rsidR="003D30B9" w:rsidRPr="00D848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2823A3" w14:textId="3EA02951" w:rsidR="003D30B9" w:rsidRPr="00D848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143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642</w:t>
            </w:r>
          </w:p>
        </w:tc>
      </w:tr>
      <w:tr w:rsidR="003D30B9" w:rsidRPr="007917B4" w14:paraId="5494D90D" w14:textId="77777777" w:rsidTr="008411CD">
        <w:trPr>
          <w:trHeight w:val="152"/>
        </w:trPr>
        <w:tc>
          <w:tcPr>
            <w:tcW w:w="2189" w:type="pct"/>
            <w:vAlign w:val="bottom"/>
          </w:tcPr>
          <w:p w14:paraId="46EC4565" w14:textId="77777777" w:rsidR="003D30B9" w:rsidRPr="007917B4" w:rsidRDefault="003D30B9" w:rsidP="003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6" w:type="pct"/>
            <w:vAlign w:val="bottom"/>
          </w:tcPr>
          <w:p w14:paraId="712F0270" w14:textId="77777777" w:rsidR="003D30B9" w:rsidRPr="007917B4" w:rsidRDefault="003D30B9" w:rsidP="003D30B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vAlign w:val="bottom"/>
          </w:tcPr>
          <w:p w14:paraId="337D7F38" w14:textId="77777777" w:rsidR="003D30B9" w:rsidRPr="007917B4" w:rsidRDefault="003D30B9" w:rsidP="003D30B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70865CFC" w14:textId="77777777" w:rsidR="003D30B9" w:rsidRPr="007917B4" w:rsidRDefault="003D30B9" w:rsidP="003D30B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vAlign w:val="bottom"/>
          </w:tcPr>
          <w:p w14:paraId="6DAA20FC" w14:textId="77777777" w:rsidR="003D30B9" w:rsidRPr="007917B4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vAlign w:val="bottom"/>
          </w:tcPr>
          <w:p w14:paraId="32C0640D" w14:textId="77777777" w:rsidR="003D30B9" w:rsidRPr="007917B4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19CB0DFB" w14:textId="77777777" w:rsidR="003D30B9" w:rsidRPr="007917B4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1DE4260F" w14:textId="77777777" w:rsidR="003D30B9" w:rsidRPr="007917B4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D30B9" w:rsidRPr="00D246FB" w14:paraId="3109E060" w14:textId="77777777" w:rsidTr="008411CD">
        <w:trPr>
          <w:trHeight w:val="152"/>
        </w:trPr>
        <w:tc>
          <w:tcPr>
            <w:tcW w:w="2189" w:type="pct"/>
            <w:vAlign w:val="bottom"/>
          </w:tcPr>
          <w:p w14:paraId="6D57AC20" w14:textId="77777777" w:rsidR="003D30B9" w:rsidRPr="00063EF2" w:rsidRDefault="003D30B9" w:rsidP="003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ลูกหนี้ไม่หมุนเวียนอื่น</w:t>
            </w:r>
          </w:p>
        </w:tc>
        <w:tc>
          <w:tcPr>
            <w:tcW w:w="616" w:type="pct"/>
            <w:vAlign w:val="bottom"/>
          </w:tcPr>
          <w:p w14:paraId="577330C0" w14:textId="77777777" w:rsidR="003D30B9" w:rsidRDefault="003D30B9" w:rsidP="003D30B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  <w:vAlign w:val="bottom"/>
          </w:tcPr>
          <w:p w14:paraId="79220997" w14:textId="77777777" w:rsidR="003D30B9" w:rsidRPr="00063EF2" w:rsidRDefault="003D30B9" w:rsidP="003D30B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29D6EFE0" w14:textId="77777777" w:rsidR="003D30B9" w:rsidRPr="00063EF2" w:rsidRDefault="003D30B9" w:rsidP="003D30B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vAlign w:val="bottom"/>
          </w:tcPr>
          <w:p w14:paraId="35BD2E55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vAlign w:val="bottom"/>
          </w:tcPr>
          <w:p w14:paraId="35A73112" w14:textId="77777777" w:rsidR="003D30B9" w:rsidRPr="000D72D7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6A12503C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5B9CFFB0" w14:textId="77777777" w:rsidR="003D30B9" w:rsidRPr="000D72D7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D30B9" w:rsidRPr="00D246FB" w14:paraId="1508A0AB" w14:textId="77777777" w:rsidTr="008411CD">
        <w:trPr>
          <w:trHeight w:val="152"/>
        </w:trPr>
        <w:tc>
          <w:tcPr>
            <w:tcW w:w="2189" w:type="pct"/>
            <w:vAlign w:val="bottom"/>
          </w:tcPr>
          <w:p w14:paraId="62F189C1" w14:textId="77777777" w:rsidR="003D30B9" w:rsidRPr="00063EF2" w:rsidRDefault="003D30B9" w:rsidP="003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6" w:type="pct"/>
            <w:vAlign w:val="bottom"/>
          </w:tcPr>
          <w:p w14:paraId="673EAADF" w14:textId="0CBA2F47" w:rsidR="003D30B9" w:rsidRPr="00063EF2" w:rsidRDefault="003D30B9" w:rsidP="003D30B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  <w:vAlign w:val="bottom"/>
          </w:tcPr>
          <w:p w14:paraId="6A2E0D38" w14:textId="77777777" w:rsidR="003D30B9" w:rsidRPr="00063EF2" w:rsidRDefault="003D30B9" w:rsidP="003D30B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03BDFFE1" w14:textId="6D554687" w:rsidR="003D30B9" w:rsidRPr="00063EF2" w:rsidRDefault="003D30B9" w:rsidP="003D30B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  <w:vAlign w:val="bottom"/>
          </w:tcPr>
          <w:p w14:paraId="2B0E08BF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vAlign w:val="bottom"/>
          </w:tcPr>
          <w:p w14:paraId="54724F18" w14:textId="15EC3A9F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122,297</w:t>
            </w:r>
          </w:p>
        </w:tc>
        <w:tc>
          <w:tcPr>
            <w:tcW w:w="146" w:type="pct"/>
            <w:vAlign w:val="bottom"/>
          </w:tcPr>
          <w:p w14:paraId="40511F0A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03209BE0" w14:textId="268DC11B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93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760</w:t>
            </w:r>
          </w:p>
        </w:tc>
      </w:tr>
      <w:tr w:rsidR="003D30B9" w:rsidRPr="00D246FB" w14:paraId="4A93EACF" w14:textId="77777777" w:rsidTr="008411CD">
        <w:trPr>
          <w:trHeight w:val="152"/>
        </w:trPr>
        <w:tc>
          <w:tcPr>
            <w:tcW w:w="2189" w:type="pct"/>
            <w:vAlign w:val="bottom"/>
          </w:tcPr>
          <w:p w14:paraId="07086DC2" w14:textId="77777777" w:rsidR="003D30B9" w:rsidRPr="008D4A00" w:rsidRDefault="003D30B9" w:rsidP="003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D4A00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6" w:type="pct"/>
            <w:vAlign w:val="bottom"/>
          </w:tcPr>
          <w:p w14:paraId="69676758" w14:textId="303C980F" w:rsidR="003D30B9" w:rsidRPr="008D4A00" w:rsidRDefault="003D30B9" w:rsidP="003D30B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3,5</w:t>
            </w:r>
            <w:r w:rsidR="009B4B09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144" w:type="pct"/>
            <w:vAlign w:val="bottom"/>
          </w:tcPr>
          <w:p w14:paraId="3EF479D4" w14:textId="77777777" w:rsidR="003D30B9" w:rsidRPr="008D4A00" w:rsidRDefault="003D30B9" w:rsidP="003D30B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43F29235" w14:textId="69424204" w:rsidR="003D30B9" w:rsidRPr="008D4A00" w:rsidRDefault="003D30B9" w:rsidP="003D30B9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413</w:t>
            </w:r>
          </w:p>
        </w:tc>
        <w:tc>
          <w:tcPr>
            <w:tcW w:w="127" w:type="pct"/>
            <w:vAlign w:val="bottom"/>
          </w:tcPr>
          <w:p w14:paraId="4BDFCD13" w14:textId="77777777" w:rsidR="003D30B9" w:rsidRPr="008D4A00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vAlign w:val="bottom"/>
          </w:tcPr>
          <w:p w14:paraId="63CB393A" w14:textId="682A7CD3" w:rsidR="003D30B9" w:rsidRPr="008D4A00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</w:t>
            </w:r>
            <w:r w:rsidR="009B4B09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6" w:type="pct"/>
            <w:vAlign w:val="bottom"/>
          </w:tcPr>
          <w:p w14:paraId="065F526C" w14:textId="77777777" w:rsidR="003D30B9" w:rsidRPr="008D4A00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11E99F60" w14:textId="5B2ACD57" w:rsidR="003D30B9" w:rsidRPr="008D4A00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413</w:t>
            </w:r>
          </w:p>
        </w:tc>
      </w:tr>
      <w:tr w:rsidR="003D30B9" w:rsidRPr="00D246FB" w14:paraId="4554D42D" w14:textId="77777777" w:rsidTr="008411CD">
        <w:trPr>
          <w:trHeight w:val="152"/>
        </w:trPr>
        <w:tc>
          <w:tcPr>
            <w:tcW w:w="2189" w:type="pct"/>
            <w:vAlign w:val="bottom"/>
          </w:tcPr>
          <w:p w14:paraId="27A3E53C" w14:textId="77777777" w:rsidR="003D30B9" w:rsidRPr="008D4A00" w:rsidRDefault="003D30B9" w:rsidP="003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D4A00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6" w:type="pct"/>
            <w:vAlign w:val="bottom"/>
          </w:tcPr>
          <w:p w14:paraId="559E0710" w14:textId="2B998094" w:rsidR="003D30B9" w:rsidRPr="008D4A00" w:rsidRDefault="003D30B9" w:rsidP="003D30B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128,433</w:t>
            </w:r>
          </w:p>
        </w:tc>
        <w:tc>
          <w:tcPr>
            <w:tcW w:w="144" w:type="pct"/>
            <w:vAlign w:val="bottom"/>
          </w:tcPr>
          <w:p w14:paraId="2A81C99B" w14:textId="77777777" w:rsidR="003D30B9" w:rsidRPr="008D4A00" w:rsidRDefault="003D30B9" w:rsidP="003D30B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501FFC26" w14:textId="3C4B223A" w:rsidR="003D30B9" w:rsidRPr="008D4A00" w:rsidRDefault="003D30B9" w:rsidP="003D30B9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115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  <w:lang w:val="en-US"/>
              </w:rPr>
              <w:t>695</w:t>
            </w:r>
          </w:p>
        </w:tc>
        <w:tc>
          <w:tcPr>
            <w:tcW w:w="127" w:type="pct"/>
            <w:vAlign w:val="bottom"/>
          </w:tcPr>
          <w:p w14:paraId="76192A86" w14:textId="77777777" w:rsidR="003D30B9" w:rsidRPr="008D4A00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vAlign w:val="bottom"/>
          </w:tcPr>
          <w:p w14:paraId="3E814606" w14:textId="546C6713" w:rsidR="003D30B9" w:rsidRPr="008D4A00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128,433</w:t>
            </w:r>
          </w:p>
        </w:tc>
        <w:tc>
          <w:tcPr>
            <w:tcW w:w="146" w:type="pct"/>
            <w:vAlign w:val="bottom"/>
          </w:tcPr>
          <w:p w14:paraId="00682B07" w14:textId="77777777" w:rsidR="003D30B9" w:rsidRPr="008D4A00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37474CAA" w14:textId="70362487" w:rsidR="003D30B9" w:rsidRPr="008D4A00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115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695</w:t>
            </w:r>
          </w:p>
        </w:tc>
      </w:tr>
      <w:tr w:rsidR="003D30B9" w:rsidRPr="00D246FB" w14:paraId="079B2D92" w14:textId="77777777" w:rsidTr="008411CD">
        <w:trPr>
          <w:trHeight w:val="152"/>
        </w:trPr>
        <w:tc>
          <w:tcPr>
            <w:tcW w:w="2189" w:type="pct"/>
            <w:vAlign w:val="bottom"/>
          </w:tcPr>
          <w:p w14:paraId="625C8FF9" w14:textId="77777777" w:rsidR="003D30B9" w:rsidRPr="00063EF2" w:rsidRDefault="003D30B9" w:rsidP="003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0C2431" w14:textId="0853BD63" w:rsidR="003D30B9" w:rsidRPr="00063EF2" w:rsidRDefault="003D30B9" w:rsidP="003D30B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</w:t>
            </w:r>
            <w:r w:rsidR="009B4B0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9B4B0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4" w:type="pct"/>
            <w:vAlign w:val="bottom"/>
          </w:tcPr>
          <w:p w14:paraId="30D53262" w14:textId="77777777" w:rsidR="003D30B9" w:rsidRPr="00063EF2" w:rsidRDefault="003D30B9" w:rsidP="003D30B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FAB77C" w14:textId="5317BEFC" w:rsidR="003D30B9" w:rsidRPr="00063EF2" w:rsidRDefault="003D30B9" w:rsidP="003D30B9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108</w:t>
            </w:r>
          </w:p>
        </w:tc>
        <w:tc>
          <w:tcPr>
            <w:tcW w:w="127" w:type="pct"/>
            <w:vAlign w:val="bottom"/>
          </w:tcPr>
          <w:p w14:paraId="165E00BE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4F33B2" w14:textId="6C523B5E" w:rsidR="003D30B9" w:rsidRPr="00063EF2" w:rsidRDefault="003D30B9" w:rsidP="003D30B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254,</w:t>
            </w:r>
            <w:r w:rsidR="009B4B09">
              <w:rPr>
                <w:rFonts w:ascii="Angsana New" w:hAnsi="Angsana New"/>
                <w:b/>
                <w:bCs/>
                <w:sz w:val="30"/>
                <w:szCs w:val="30"/>
              </w:rPr>
              <w:t>319</w:t>
            </w:r>
          </w:p>
        </w:tc>
        <w:tc>
          <w:tcPr>
            <w:tcW w:w="146" w:type="pct"/>
            <w:vAlign w:val="bottom"/>
          </w:tcPr>
          <w:p w14:paraId="0C7EEFC3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C0B2E0" w14:textId="5012E2E6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211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868</w:t>
            </w:r>
          </w:p>
        </w:tc>
      </w:tr>
      <w:tr w:rsidR="003D30B9" w:rsidRPr="007917B4" w14:paraId="1117EF0B" w14:textId="77777777" w:rsidTr="008411CD">
        <w:trPr>
          <w:trHeight w:val="323"/>
        </w:trPr>
        <w:tc>
          <w:tcPr>
            <w:tcW w:w="2189" w:type="pct"/>
            <w:vAlign w:val="bottom"/>
          </w:tcPr>
          <w:p w14:paraId="672FE69F" w14:textId="77777777" w:rsidR="003D30B9" w:rsidRPr="007917B4" w:rsidRDefault="003D30B9" w:rsidP="003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  <w:vAlign w:val="bottom"/>
          </w:tcPr>
          <w:p w14:paraId="33AF3E86" w14:textId="77777777" w:rsidR="003D30B9" w:rsidRPr="007917B4" w:rsidRDefault="003D30B9" w:rsidP="003D30B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vAlign w:val="bottom"/>
          </w:tcPr>
          <w:p w14:paraId="64FE6F92" w14:textId="77777777" w:rsidR="003D30B9" w:rsidRPr="007917B4" w:rsidRDefault="003D30B9" w:rsidP="003D30B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  <w:vAlign w:val="bottom"/>
          </w:tcPr>
          <w:p w14:paraId="100B2C87" w14:textId="77777777" w:rsidR="003D30B9" w:rsidRPr="007917B4" w:rsidRDefault="003D30B9" w:rsidP="003D30B9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vAlign w:val="bottom"/>
          </w:tcPr>
          <w:p w14:paraId="17B7ED85" w14:textId="77777777" w:rsidR="003D30B9" w:rsidRPr="007917B4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vAlign w:val="bottom"/>
          </w:tcPr>
          <w:p w14:paraId="061FBCD2" w14:textId="77777777" w:rsidR="003D30B9" w:rsidRPr="007917B4" w:rsidRDefault="003D30B9" w:rsidP="003D30B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vAlign w:val="bottom"/>
          </w:tcPr>
          <w:p w14:paraId="0A9B6BEE" w14:textId="77777777" w:rsidR="003D30B9" w:rsidRPr="007917B4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vAlign w:val="bottom"/>
          </w:tcPr>
          <w:p w14:paraId="07884050" w14:textId="77777777" w:rsidR="003D30B9" w:rsidRPr="007917B4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D30B9" w:rsidRPr="00D246FB" w14:paraId="6E7B5EF4" w14:textId="77777777" w:rsidTr="008411CD">
        <w:trPr>
          <w:trHeight w:val="152"/>
        </w:trPr>
        <w:tc>
          <w:tcPr>
            <w:tcW w:w="2189" w:type="pct"/>
            <w:vAlign w:val="bottom"/>
          </w:tcPr>
          <w:p w14:paraId="5E3A3264" w14:textId="77777777" w:rsidR="003D30B9" w:rsidRPr="00063EF2" w:rsidRDefault="003D30B9" w:rsidP="003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616" w:type="pct"/>
            <w:vAlign w:val="bottom"/>
          </w:tcPr>
          <w:p w14:paraId="79AC0569" w14:textId="77777777" w:rsidR="003D30B9" w:rsidRPr="00063EF2" w:rsidRDefault="003D30B9" w:rsidP="003D30B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  <w:vAlign w:val="bottom"/>
          </w:tcPr>
          <w:p w14:paraId="57587A3D" w14:textId="77777777" w:rsidR="003D30B9" w:rsidRPr="00063EF2" w:rsidRDefault="003D30B9" w:rsidP="003D30B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785661FB" w14:textId="77777777" w:rsidR="003D30B9" w:rsidRPr="00AC0B8A" w:rsidRDefault="003D30B9" w:rsidP="003D30B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7" w:type="pct"/>
            <w:vAlign w:val="bottom"/>
          </w:tcPr>
          <w:p w14:paraId="24F9C2A3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vAlign w:val="bottom"/>
          </w:tcPr>
          <w:p w14:paraId="1CACA2C9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25EDBC02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2C525B0A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D30B9" w:rsidRPr="00D246FB" w14:paraId="30606C4E" w14:textId="77777777" w:rsidTr="008411CD">
        <w:trPr>
          <w:trHeight w:val="152"/>
        </w:trPr>
        <w:tc>
          <w:tcPr>
            <w:tcW w:w="2189" w:type="pct"/>
            <w:vAlign w:val="bottom"/>
          </w:tcPr>
          <w:p w14:paraId="0DF6AC0F" w14:textId="77777777" w:rsidR="003D30B9" w:rsidRPr="00063EF2" w:rsidRDefault="003D30B9" w:rsidP="003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6" w:type="pct"/>
            <w:vAlign w:val="bottom"/>
          </w:tcPr>
          <w:p w14:paraId="4B3360D7" w14:textId="5B47375C" w:rsidR="003D30B9" w:rsidRPr="00063EF2" w:rsidRDefault="003D30B9" w:rsidP="003D30B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  <w:vAlign w:val="bottom"/>
          </w:tcPr>
          <w:p w14:paraId="0D16E416" w14:textId="77777777" w:rsidR="003D30B9" w:rsidRPr="00063EF2" w:rsidRDefault="003D30B9" w:rsidP="003D30B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23" w:type="pct"/>
            <w:vAlign w:val="bottom"/>
          </w:tcPr>
          <w:p w14:paraId="4238DA83" w14:textId="0A20B753" w:rsidR="003D30B9" w:rsidRPr="00063EF2" w:rsidRDefault="003D30B9" w:rsidP="003D30B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  <w:vAlign w:val="bottom"/>
          </w:tcPr>
          <w:p w14:paraId="1A23A81D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vAlign w:val="bottom"/>
          </w:tcPr>
          <w:p w14:paraId="64F50FD0" w14:textId="5770BE58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</w:t>
            </w:r>
            <w:r w:rsidR="00B5164C">
              <w:rPr>
                <w:rFonts w:ascii="Angsana New" w:hAnsi="Angsana New"/>
                <w:sz w:val="30"/>
                <w:szCs w:val="30"/>
              </w:rPr>
              <w:t>338,358</w:t>
            </w:r>
          </w:p>
        </w:tc>
        <w:tc>
          <w:tcPr>
            <w:tcW w:w="146" w:type="pct"/>
            <w:vAlign w:val="bottom"/>
          </w:tcPr>
          <w:p w14:paraId="286C9001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67DD505A" w14:textId="6DA9C2C0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141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604</w:t>
            </w:r>
          </w:p>
        </w:tc>
      </w:tr>
      <w:tr w:rsidR="003D30B9" w:rsidRPr="00D246FB" w14:paraId="18FABE7D" w14:textId="77777777" w:rsidTr="008411CD">
        <w:trPr>
          <w:trHeight w:val="152"/>
        </w:trPr>
        <w:tc>
          <w:tcPr>
            <w:tcW w:w="2189" w:type="pct"/>
            <w:vAlign w:val="bottom"/>
          </w:tcPr>
          <w:p w14:paraId="7E27BD7B" w14:textId="77777777" w:rsidR="003D30B9" w:rsidRPr="00063EF2" w:rsidRDefault="003D30B9" w:rsidP="003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6" w:type="pct"/>
            <w:vAlign w:val="bottom"/>
          </w:tcPr>
          <w:p w14:paraId="559D0D05" w14:textId="6BD66E6A" w:rsidR="003D30B9" w:rsidRDefault="00417A6D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128</w:t>
            </w:r>
            <w:r w:rsidR="003D30B9">
              <w:rPr>
                <w:rFonts w:ascii="Angsana New" w:hAnsi="Angsana New"/>
                <w:sz w:val="30"/>
                <w:szCs w:val="30"/>
              </w:rPr>
              <w:t>,</w:t>
            </w:r>
            <w:r w:rsidR="00B5164C">
              <w:rPr>
                <w:rFonts w:ascii="Angsana New" w:hAnsi="Angsana New"/>
                <w:sz w:val="30"/>
                <w:szCs w:val="30"/>
              </w:rPr>
              <w:t>582</w:t>
            </w:r>
          </w:p>
        </w:tc>
        <w:tc>
          <w:tcPr>
            <w:tcW w:w="144" w:type="pct"/>
            <w:vAlign w:val="bottom"/>
          </w:tcPr>
          <w:p w14:paraId="0509640B" w14:textId="77777777" w:rsidR="003D30B9" w:rsidRPr="00063EF2" w:rsidRDefault="003D30B9" w:rsidP="003D30B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544FAAB3" w14:textId="542C022C" w:rsidR="003D30B9" w:rsidRPr="00063EF2" w:rsidRDefault="003D30B9" w:rsidP="003D30B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81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921</w:t>
            </w:r>
          </w:p>
        </w:tc>
        <w:tc>
          <w:tcPr>
            <w:tcW w:w="127" w:type="pct"/>
            <w:vAlign w:val="bottom"/>
          </w:tcPr>
          <w:p w14:paraId="0F54716B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vAlign w:val="bottom"/>
          </w:tcPr>
          <w:p w14:paraId="358FC7ED" w14:textId="173DB806" w:rsidR="003D30B9" w:rsidRPr="000D72D7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417A6D">
              <w:rPr>
                <w:rFonts w:ascii="Angsana New" w:hAnsi="Angsana New"/>
                <w:sz w:val="30"/>
                <w:szCs w:val="30"/>
              </w:rPr>
              <w:t>28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B5164C">
              <w:rPr>
                <w:rFonts w:ascii="Angsana New" w:hAnsi="Angsana New"/>
                <w:sz w:val="30"/>
                <w:szCs w:val="30"/>
              </w:rPr>
              <w:t>582</w:t>
            </w:r>
          </w:p>
        </w:tc>
        <w:tc>
          <w:tcPr>
            <w:tcW w:w="146" w:type="pct"/>
            <w:vAlign w:val="bottom"/>
          </w:tcPr>
          <w:p w14:paraId="67F58F75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528D7CD4" w14:textId="57D1D463" w:rsidR="003D30B9" w:rsidRPr="000D72D7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81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921</w:t>
            </w:r>
          </w:p>
        </w:tc>
      </w:tr>
      <w:tr w:rsidR="003D30B9" w:rsidRPr="00D246FB" w14:paraId="27920E2B" w14:textId="77777777" w:rsidTr="008411CD">
        <w:trPr>
          <w:trHeight w:val="152"/>
        </w:trPr>
        <w:tc>
          <w:tcPr>
            <w:tcW w:w="2189" w:type="pct"/>
            <w:vAlign w:val="bottom"/>
          </w:tcPr>
          <w:p w14:paraId="666A8358" w14:textId="77777777" w:rsidR="003D30B9" w:rsidRPr="00063EF2" w:rsidRDefault="003D30B9" w:rsidP="003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6" w:type="pct"/>
            <w:vAlign w:val="bottom"/>
          </w:tcPr>
          <w:p w14:paraId="1F3DC12E" w14:textId="41080533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B5164C">
              <w:rPr>
                <w:rFonts w:ascii="Angsana New" w:hAnsi="Angsana New"/>
                <w:sz w:val="30"/>
                <w:szCs w:val="30"/>
              </w:rPr>
              <w:t>92,</w:t>
            </w:r>
            <w:r w:rsidR="009D3FC3">
              <w:rPr>
                <w:rFonts w:ascii="Angsana New" w:hAnsi="Angsana New"/>
                <w:sz w:val="30"/>
                <w:szCs w:val="30"/>
              </w:rPr>
              <w:t>199</w:t>
            </w:r>
          </w:p>
        </w:tc>
        <w:tc>
          <w:tcPr>
            <w:tcW w:w="144" w:type="pct"/>
            <w:vAlign w:val="bottom"/>
          </w:tcPr>
          <w:p w14:paraId="1F28BF01" w14:textId="77777777" w:rsidR="003D30B9" w:rsidRPr="00063EF2" w:rsidRDefault="003D30B9" w:rsidP="003D30B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7934532A" w14:textId="6A375F36" w:rsidR="003D30B9" w:rsidRPr="00063EF2" w:rsidRDefault="003D30B9" w:rsidP="003D30B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700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863</w:t>
            </w:r>
          </w:p>
        </w:tc>
        <w:tc>
          <w:tcPr>
            <w:tcW w:w="127" w:type="pct"/>
            <w:vAlign w:val="bottom"/>
          </w:tcPr>
          <w:p w14:paraId="67676F3C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vAlign w:val="bottom"/>
          </w:tcPr>
          <w:p w14:paraId="0623501B" w14:textId="33C090C8" w:rsidR="003D30B9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B5164C">
              <w:rPr>
                <w:rFonts w:ascii="Angsana New" w:hAnsi="Angsana New"/>
                <w:sz w:val="30"/>
                <w:szCs w:val="30"/>
              </w:rPr>
              <w:t>92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B5164C">
              <w:rPr>
                <w:rFonts w:ascii="Angsana New" w:hAnsi="Angsana New"/>
                <w:sz w:val="30"/>
                <w:szCs w:val="30"/>
              </w:rPr>
              <w:t>200</w:t>
            </w:r>
          </w:p>
        </w:tc>
        <w:tc>
          <w:tcPr>
            <w:tcW w:w="146" w:type="pct"/>
            <w:vAlign w:val="bottom"/>
          </w:tcPr>
          <w:p w14:paraId="13C4C03A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vAlign w:val="bottom"/>
          </w:tcPr>
          <w:p w14:paraId="7E0F2F2F" w14:textId="1D182DBD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700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863</w:t>
            </w:r>
          </w:p>
        </w:tc>
      </w:tr>
      <w:tr w:rsidR="003D30B9" w:rsidRPr="00D246FB" w14:paraId="76258B21" w14:textId="77777777" w:rsidTr="008411CD">
        <w:trPr>
          <w:trHeight w:val="152"/>
        </w:trPr>
        <w:tc>
          <w:tcPr>
            <w:tcW w:w="2189" w:type="pct"/>
            <w:vAlign w:val="bottom"/>
          </w:tcPr>
          <w:p w14:paraId="29365746" w14:textId="4A482DEF" w:rsidR="003D30B9" w:rsidRPr="00063EF2" w:rsidRDefault="0077705B" w:rsidP="003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770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6" w:type="pct"/>
            <w:tcBorders>
              <w:top w:val="single" w:sz="4" w:space="0" w:color="auto"/>
            </w:tcBorders>
            <w:vAlign w:val="bottom"/>
          </w:tcPr>
          <w:p w14:paraId="24BECF21" w14:textId="3196E253" w:rsidR="003D30B9" w:rsidRPr="009B70F7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417A6D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17A6D">
              <w:rPr>
                <w:rFonts w:ascii="Angsana New" w:hAnsi="Angsana New"/>
                <w:b/>
                <w:bCs/>
                <w:sz w:val="30"/>
                <w:szCs w:val="30"/>
              </w:rPr>
              <w:t>78</w:t>
            </w:r>
            <w:r w:rsidR="009D3FC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4" w:type="pct"/>
            <w:vAlign w:val="bottom"/>
          </w:tcPr>
          <w:p w14:paraId="471CEF64" w14:textId="77777777" w:rsidR="003D30B9" w:rsidRPr="00063EF2" w:rsidRDefault="003D30B9" w:rsidP="003D30B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  <w:vAlign w:val="bottom"/>
          </w:tcPr>
          <w:p w14:paraId="3C18B754" w14:textId="3B047A27" w:rsidR="003D30B9" w:rsidRPr="00063EF2" w:rsidRDefault="003D30B9" w:rsidP="003D30B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782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784</w:t>
            </w:r>
          </w:p>
        </w:tc>
        <w:tc>
          <w:tcPr>
            <w:tcW w:w="127" w:type="pct"/>
            <w:vAlign w:val="bottom"/>
          </w:tcPr>
          <w:p w14:paraId="1B3DEFDA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vAlign w:val="bottom"/>
          </w:tcPr>
          <w:p w14:paraId="32274BF9" w14:textId="482A0616" w:rsidR="003D30B9" w:rsidRPr="00692971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4,1</w:t>
            </w:r>
            <w:r w:rsidR="00417A6D">
              <w:rPr>
                <w:rFonts w:ascii="Angsana New" w:hAnsi="Angsana New"/>
                <w:b/>
                <w:bCs/>
                <w:sz w:val="30"/>
                <w:szCs w:val="30"/>
              </w:rPr>
              <w:t>59,1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40</w:t>
            </w:r>
          </w:p>
        </w:tc>
        <w:tc>
          <w:tcPr>
            <w:tcW w:w="146" w:type="pct"/>
            <w:vAlign w:val="bottom"/>
          </w:tcPr>
          <w:p w14:paraId="289A57C4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vAlign w:val="bottom"/>
          </w:tcPr>
          <w:p w14:paraId="4425B88B" w14:textId="55BDE01E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924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388</w:t>
            </w:r>
          </w:p>
        </w:tc>
      </w:tr>
      <w:tr w:rsidR="003D30B9" w:rsidRPr="00D246FB" w14:paraId="5F7874F0" w14:textId="77777777" w:rsidTr="008411CD">
        <w:trPr>
          <w:trHeight w:val="152"/>
        </w:trPr>
        <w:tc>
          <w:tcPr>
            <w:tcW w:w="2189" w:type="pct"/>
            <w:vAlign w:val="bottom"/>
          </w:tcPr>
          <w:p w14:paraId="19575AA4" w14:textId="77777777" w:rsidR="003D30B9" w:rsidRPr="00063EF2" w:rsidRDefault="003D30B9" w:rsidP="003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63E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063EF2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</w:t>
            </w:r>
            <w:r w:rsidRPr="00063EF2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vAlign w:val="bottom"/>
          </w:tcPr>
          <w:p w14:paraId="473CFD8D" w14:textId="47DFFA35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(11,9</w:t>
            </w:r>
            <w:r w:rsidR="00417A6D">
              <w:rPr>
                <w:rFonts w:ascii="Angsana New" w:hAnsi="Angsana New"/>
                <w:sz w:val="30"/>
                <w:szCs w:val="30"/>
              </w:rPr>
              <w:t>48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" w:type="pct"/>
            <w:vAlign w:val="bottom"/>
          </w:tcPr>
          <w:p w14:paraId="09D7D800" w14:textId="77777777" w:rsidR="003D30B9" w:rsidRPr="00063EF2" w:rsidRDefault="003D30B9" w:rsidP="003D30B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  <w:vAlign w:val="bottom"/>
          </w:tcPr>
          <w:p w14:paraId="3886404E" w14:textId="5EE2B48A" w:rsidR="003D30B9" w:rsidRPr="00063EF2" w:rsidRDefault="003D30B9" w:rsidP="003D30B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01010D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150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7" w:type="pct"/>
            <w:vAlign w:val="bottom"/>
          </w:tcPr>
          <w:p w14:paraId="115DD50B" w14:textId="77777777" w:rsidR="003D30B9" w:rsidRPr="003D30B9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14:paraId="57C2BF44" w14:textId="4EF57902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(72,1</w:t>
            </w:r>
            <w:r w:rsidR="00417A6D">
              <w:rPr>
                <w:rFonts w:ascii="Angsana New" w:hAnsi="Angsana New"/>
                <w:sz w:val="30"/>
                <w:szCs w:val="30"/>
              </w:rPr>
              <w:t>44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  <w:vAlign w:val="bottom"/>
          </w:tcPr>
          <w:p w14:paraId="65307D5A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vAlign w:val="bottom"/>
          </w:tcPr>
          <w:p w14:paraId="1045C3E2" w14:textId="23E11D7F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01010D">
              <w:rPr>
                <w:rFonts w:ascii="Angsana New" w:hAnsi="Angsana New"/>
                <w:sz w:val="30"/>
                <w:szCs w:val="30"/>
              </w:rPr>
              <w:t>69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939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D30B9" w:rsidRPr="00D246FB" w14:paraId="2497C30A" w14:textId="77777777" w:rsidTr="008411CD">
        <w:trPr>
          <w:trHeight w:val="152"/>
        </w:trPr>
        <w:tc>
          <w:tcPr>
            <w:tcW w:w="2189" w:type="pct"/>
            <w:vAlign w:val="bottom"/>
          </w:tcPr>
          <w:p w14:paraId="2B2B121A" w14:textId="77777777" w:rsidR="003D30B9" w:rsidRPr="00063EF2" w:rsidRDefault="003D30B9" w:rsidP="003D3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3E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622D0A" w14:textId="220C0CAE" w:rsidR="003D30B9" w:rsidRPr="009B70F7" w:rsidRDefault="00417A6D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808</w:t>
            </w:r>
            <w:r w:rsidR="003D30B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83</w:t>
            </w:r>
            <w:r w:rsidR="009D3FC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4" w:type="pct"/>
            <w:vAlign w:val="bottom"/>
          </w:tcPr>
          <w:p w14:paraId="076697F3" w14:textId="77777777" w:rsidR="003D30B9" w:rsidRPr="00063EF2" w:rsidRDefault="003D30B9" w:rsidP="003D30B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E00B6A" w14:textId="1D4D2A1C" w:rsidR="003D30B9" w:rsidRPr="00063EF2" w:rsidRDefault="003D30B9" w:rsidP="003D30B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770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634</w:t>
            </w:r>
          </w:p>
        </w:tc>
        <w:tc>
          <w:tcPr>
            <w:tcW w:w="127" w:type="pct"/>
            <w:vAlign w:val="bottom"/>
          </w:tcPr>
          <w:p w14:paraId="7F229594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D1582F" w14:textId="005F1EEC" w:rsidR="003D30B9" w:rsidRPr="00692971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4,0</w:t>
            </w:r>
            <w:r w:rsidR="00417A6D">
              <w:rPr>
                <w:rFonts w:ascii="Angsana New" w:hAnsi="Angsana New"/>
                <w:b/>
                <w:bCs/>
                <w:sz w:val="30"/>
                <w:szCs w:val="30"/>
              </w:rPr>
              <w:t>86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17A6D">
              <w:rPr>
                <w:rFonts w:ascii="Angsana New" w:hAnsi="Angsana New"/>
                <w:b/>
                <w:bCs/>
                <w:sz w:val="30"/>
                <w:szCs w:val="30"/>
              </w:rPr>
              <w:t>996</w:t>
            </w:r>
          </w:p>
        </w:tc>
        <w:tc>
          <w:tcPr>
            <w:tcW w:w="146" w:type="pct"/>
            <w:vAlign w:val="bottom"/>
          </w:tcPr>
          <w:p w14:paraId="3630E202" w14:textId="7777777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5B45F7" w14:textId="32168D57" w:rsidR="003D30B9" w:rsidRPr="00063EF2" w:rsidRDefault="003D30B9" w:rsidP="003D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854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449</w:t>
            </w:r>
          </w:p>
        </w:tc>
      </w:tr>
    </w:tbl>
    <w:p w14:paraId="6D2213D9" w14:textId="77777777" w:rsidR="00631816" w:rsidRDefault="00631816" w:rsidP="00631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7E5C559" w14:textId="77777777" w:rsidR="00631816" w:rsidRDefault="00631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pPr w:leftFromText="180" w:rightFromText="180" w:vertAnchor="text" w:horzAnchor="margin" w:tblpX="360" w:tblpY="31"/>
        <w:tblW w:w="9812" w:type="dxa"/>
        <w:tblLayout w:type="fixed"/>
        <w:tblLook w:val="0000" w:firstRow="0" w:lastRow="0" w:firstColumn="0" w:lastColumn="0" w:noHBand="0" w:noVBand="0"/>
      </w:tblPr>
      <w:tblGrid>
        <w:gridCol w:w="2610"/>
        <w:gridCol w:w="989"/>
        <w:gridCol w:w="239"/>
        <w:gridCol w:w="934"/>
        <w:gridCol w:w="238"/>
        <w:gridCol w:w="1021"/>
        <w:gridCol w:w="236"/>
        <w:gridCol w:w="1027"/>
        <w:gridCol w:w="236"/>
        <w:gridCol w:w="1019"/>
        <w:gridCol w:w="236"/>
        <w:gridCol w:w="1027"/>
      </w:tblGrid>
      <w:tr w:rsidR="00631816" w:rsidRPr="00D246FB" w14:paraId="74AEF34F" w14:textId="77777777" w:rsidTr="00631816">
        <w:tc>
          <w:tcPr>
            <w:tcW w:w="2610" w:type="dxa"/>
            <w:vAlign w:val="bottom"/>
          </w:tcPr>
          <w:p w14:paraId="0789B1C9" w14:textId="77777777" w:rsidR="00631816" w:rsidRPr="000548B9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9D628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 xml:space="preserve">ลูกหนี้ตามสัญญาเช่า </w:t>
            </w:r>
          </w:p>
        </w:tc>
        <w:tc>
          <w:tcPr>
            <w:tcW w:w="7202" w:type="dxa"/>
            <w:gridSpan w:val="11"/>
            <w:vAlign w:val="bottom"/>
          </w:tcPr>
          <w:p w14:paraId="48761275" w14:textId="77777777" w:rsidR="00631816" w:rsidRPr="000548B9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548B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31816" w:rsidRPr="00D246FB" w14:paraId="3EF1A4C0" w14:textId="77777777" w:rsidTr="00631816">
        <w:tc>
          <w:tcPr>
            <w:tcW w:w="2610" w:type="dxa"/>
            <w:vAlign w:val="bottom"/>
          </w:tcPr>
          <w:p w14:paraId="76B9119C" w14:textId="77777777" w:rsidR="00631816" w:rsidRPr="000548B9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2" w:type="dxa"/>
            <w:gridSpan w:val="3"/>
            <w:vAlign w:val="bottom"/>
          </w:tcPr>
          <w:p w14:paraId="34E58DE0" w14:textId="77777777" w:rsidR="00631816" w:rsidRPr="000548B9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548B9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</w:t>
            </w:r>
          </w:p>
        </w:tc>
        <w:tc>
          <w:tcPr>
            <w:tcW w:w="238" w:type="dxa"/>
            <w:vAlign w:val="bottom"/>
          </w:tcPr>
          <w:p w14:paraId="65809C1F" w14:textId="77777777" w:rsidR="00631816" w:rsidRPr="000548B9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84" w:type="dxa"/>
            <w:gridSpan w:val="3"/>
            <w:vAlign w:val="bottom"/>
          </w:tcPr>
          <w:p w14:paraId="11F2319F" w14:textId="77777777" w:rsidR="00631816" w:rsidRPr="000548B9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548B9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</w:t>
            </w:r>
          </w:p>
        </w:tc>
        <w:tc>
          <w:tcPr>
            <w:tcW w:w="236" w:type="dxa"/>
            <w:vAlign w:val="bottom"/>
          </w:tcPr>
          <w:p w14:paraId="13666ADE" w14:textId="77777777" w:rsidR="00631816" w:rsidRPr="000548B9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82" w:type="dxa"/>
            <w:gridSpan w:val="3"/>
            <w:vAlign w:val="bottom"/>
          </w:tcPr>
          <w:p w14:paraId="5B1E92C6" w14:textId="77777777" w:rsidR="00631816" w:rsidRPr="000548B9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1816" w:rsidRPr="00D246FB" w14:paraId="17C3E61D" w14:textId="77777777" w:rsidTr="00631816">
        <w:tc>
          <w:tcPr>
            <w:tcW w:w="2610" w:type="dxa"/>
            <w:vAlign w:val="bottom"/>
          </w:tcPr>
          <w:p w14:paraId="574A2607" w14:textId="77777777" w:rsidR="00631816" w:rsidRPr="000548B9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2" w:type="dxa"/>
            <w:gridSpan w:val="3"/>
            <w:vAlign w:val="bottom"/>
          </w:tcPr>
          <w:p w14:paraId="52A1B0EF" w14:textId="77777777" w:rsidR="00631816" w:rsidRPr="000548B9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48B9">
              <w:rPr>
                <w:rFonts w:ascii="Angsana New" w:hAnsi="Angsana New" w:hint="cs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38" w:type="dxa"/>
            <w:vAlign w:val="bottom"/>
          </w:tcPr>
          <w:p w14:paraId="200DAB3A" w14:textId="77777777" w:rsidR="00631816" w:rsidRPr="000548B9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84" w:type="dxa"/>
            <w:gridSpan w:val="3"/>
            <w:vAlign w:val="bottom"/>
          </w:tcPr>
          <w:p w14:paraId="476E80D9" w14:textId="77777777" w:rsidR="00631816" w:rsidRPr="000548B9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548B9">
              <w:rPr>
                <w:rFonts w:ascii="Angsana New" w:hAnsi="Angsana New" w:hint="cs"/>
                <w:sz w:val="28"/>
                <w:szCs w:val="28"/>
                <w:cs/>
              </w:rPr>
              <w:t>เกินกว่าหนึ่งปี</w:t>
            </w:r>
          </w:p>
        </w:tc>
        <w:tc>
          <w:tcPr>
            <w:tcW w:w="236" w:type="dxa"/>
            <w:vAlign w:val="bottom"/>
          </w:tcPr>
          <w:p w14:paraId="7551E82F" w14:textId="77777777" w:rsidR="00631816" w:rsidRPr="000548B9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82" w:type="dxa"/>
            <w:gridSpan w:val="3"/>
            <w:vAlign w:val="bottom"/>
          </w:tcPr>
          <w:p w14:paraId="62454DBB" w14:textId="77777777" w:rsidR="00631816" w:rsidRPr="000548B9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48B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631816" w:rsidRPr="00D246FB" w14:paraId="05D1310D" w14:textId="77777777" w:rsidTr="00631816">
        <w:tc>
          <w:tcPr>
            <w:tcW w:w="2610" w:type="dxa"/>
            <w:vAlign w:val="bottom"/>
          </w:tcPr>
          <w:p w14:paraId="5BDC9171" w14:textId="77777777" w:rsidR="00631816" w:rsidRPr="000548B9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37C4962F" w14:textId="750DEFD2" w:rsidR="00631816" w:rsidRPr="0001010D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39" w:type="dxa"/>
            <w:vAlign w:val="bottom"/>
          </w:tcPr>
          <w:p w14:paraId="0BC265C4" w14:textId="77777777" w:rsidR="00631816" w:rsidRPr="000548B9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3BC6B7C4" w14:textId="13CB73A0" w:rsidR="00631816" w:rsidRPr="0001010D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8" w:type="dxa"/>
            <w:vAlign w:val="bottom"/>
          </w:tcPr>
          <w:p w14:paraId="5184B072" w14:textId="77777777" w:rsidR="00631816" w:rsidRPr="000548B9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6A71E1E0" w14:textId="3A08515C" w:rsidR="00631816" w:rsidRPr="0001010D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  <w:vAlign w:val="bottom"/>
          </w:tcPr>
          <w:p w14:paraId="2DF32DC3" w14:textId="77777777" w:rsidR="00631816" w:rsidRPr="000548B9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7" w:type="dxa"/>
            <w:vAlign w:val="bottom"/>
          </w:tcPr>
          <w:p w14:paraId="652F4E15" w14:textId="6C2600AC" w:rsidR="00631816" w:rsidRPr="0001010D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62D356F7" w14:textId="77777777" w:rsidR="00631816" w:rsidRPr="000548B9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60BC2BAD" w14:textId="4BB0BFF3" w:rsidR="00631816" w:rsidRPr="0001010D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  <w:vAlign w:val="bottom"/>
          </w:tcPr>
          <w:p w14:paraId="2DE485E8" w14:textId="77777777" w:rsidR="00631816" w:rsidRPr="000548B9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7" w:type="dxa"/>
            <w:vAlign w:val="bottom"/>
          </w:tcPr>
          <w:p w14:paraId="32F1EB00" w14:textId="56C0B520" w:rsidR="00631816" w:rsidRPr="0001010D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631816" w:rsidRPr="00D246FB" w14:paraId="4826EE83" w14:textId="77777777" w:rsidTr="00631816">
        <w:tc>
          <w:tcPr>
            <w:tcW w:w="2610" w:type="dxa"/>
            <w:vAlign w:val="bottom"/>
          </w:tcPr>
          <w:p w14:paraId="515F9E95" w14:textId="77777777" w:rsidR="00631816" w:rsidRPr="000548B9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5C538EDF" w14:textId="148F6890" w:rsidR="00631816" w:rsidRPr="000548B9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9" w:type="dxa"/>
            <w:vAlign w:val="bottom"/>
          </w:tcPr>
          <w:p w14:paraId="0C9CEB90" w14:textId="77777777" w:rsidR="00631816" w:rsidRPr="000548B9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7B05B206" w14:textId="20E5AFA7" w:rsidR="00631816" w:rsidRPr="000548B9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8" w:type="dxa"/>
            <w:vAlign w:val="bottom"/>
          </w:tcPr>
          <w:p w14:paraId="248B91A8" w14:textId="77777777" w:rsidR="00631816" w:rsidRPr="000548B9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195FAF14" w14:textId="317FBF5F" w:rsidR="00631816" w:rsidRPr="000548B9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6" w:type="dxa"/>
            <w:vAlign w:val="bottom"/>
          </w:tcPr>
          <w:p w14:paraId="06CC4BF7" w14:textId="77777777" w:rsidR="00631816" w:rsidRPr="000548B9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7" w:type="dxa"/>
            <w:vAlign w:val="bottom"/>
          </w:tcPr>
          <w:p w14:paraId="668AF0F6" w14:textId="27B0616E" w:rsidR="00631816" w:rsidRPr="000548B9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  <w:vAlign w:val="bottom"/>
          </w:tcPr>
          <w:p w14:paraId="7B4AE9FA" w14:textId="77777777" w:rsidR="00631816" w:rsidRPr="000548B9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03FF0925" w14:textId="014A42FD" w:rsidR="00631816" w:rsidRPr="000548B9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6" w:type="dxa"/>
            <w:vAlign w:val="bottom"/>
          </w:tcPr>
          <w:p w14:paraId="6A0E8484" w14:textId="77777777" w:rsidR="00631816" w:rsidRPr="000548B9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7" w:type="dxa"/>
            <w:vAlign w:val="bottom"/>
          </w:tcPr>
          <w:p w14:paraId="49FE9F02" w14:textId="11172232" w:rsidR="00631816" w:rsidRPr="000548B9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010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631816" w:rsidRPr="00D246FB" w14:paraId="4D98C0D0" w14:textId="77777777" w:rsidTr="00631816">
        <w:tc>
          <w:tcPr>
            <w:tcW w:w="2610" w:type="dxa"/>
            <w:vAlign w:val="bottom"/>
          </w:tcPr>
          <w:p w14:paraId="1898E8D1" w14:textId="77777777" w:rsidR="00631816" w:rsidRPr="000548B9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2" w:type="dxa"/>
            <w:gridSpan w:val="11"/>
            <w:vAlign w:val="bottom"/>
          </w:tcPr>
          <w:p w14:paraId="3D284981" w14:textId="77777777" w:rsidR="00631816" w:rsidRPr="000548B9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0548B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31816" w:rsidRPr="00D246FB" w14:paraId="22800E08" w14:textId="77777777" w:rsidTr="00631816">
        <w:tc>
          <w:tcPr>
            <w:tcW w:w="2610" w:type="dxa"/>
            <w:vAlign w:val="bottom"/>
          </w:tcPr>
          <w:p w14:paraId="7829DB6D" w14:textId="77777777" w:rsidR="00631816" w:rsidRPr="000548B9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548B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ผู้ถือหุ้นรายใหญ่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78D3EC11" w14:textId="77777777" w:rsidR="00631816" w:rsidRPr="000548B9" w:rsidRDefault="00631816" w:rsidP="00631816">
            <w:pPr>
              <w:pStyle w:val="a2"/>
              <w:tabs>
                <w:tab w:val="decimal" w:pos="776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5143199" w14:textId="77777777" w:rsidR="00631816" w:rsidRPr="000548B9" w:rsidRDefault="00631816" w:rsidP="00631816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2BFAA4D" w14:textId="77777777" w:rsidR="00631816" w:rsidRPr="000548B9" w:rsidRDefault="00631816" w:rsidP="00631816">
            <w:pPr>
              <w:pStyle w:val="a2"/>
              <w:tabs>
                <w:tab w:val="decimal" w:pos="738"/>
              </w:tabs>
              <w:ind w:left="-108" w:right="-2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2DF51F38" w14:textId="77777777" w:rsidR="00631816" w:rsidRPr="000548B9" w:rsidRDefault="00631816" w:rsidP="00631816">
            <w:pPr>
              <w:pStyle w:val="a2"/>
              <w:tabs>
                <w:tab w:val="decimal" w:pos="774"/>
              </w:tabs>
              <w:ind w:left="-254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2FBB799E" w14:textId="77777777" w:rsidR="00631816" w:rsidRPr="000548B9" w:rsidRDefault="00631816" w:rsidP="00631816">
            <w:pPr>
              <w:pStyle w:val="a2"/>
              <w:tabs>
                <w:tab w:val="decimal" w:pos="801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63566CF" w14:textId="77777777" w:rsidR="00631816" w:rsidRPr="000548B9" w:rsidRDefault="00631816" w:rsidP="00631816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09B5E6D3" w14:textId="77777777" w:rsidR="00631816" w:rsidRPr="000548B9" w:rsidRDefault="00631816" w:rsidP="00631816">
            <w:pPr>
              <w:pStyle w:val="a2"/>
              <w:tabs>
                <w:tab w:val="decimal" w:pos="828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264D50A" w14:textId="77777777" w:rsidR="00631816" w:rsidRPr="000548B9" w:rsidRDefault="00631816" w:rsidP="00631816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114DB6CE" w14:textId="77777777" w:rsidR="00631816" w:rsidRPr="000548B9" w:rsidRDefault="00631816" w:rsidP="00631816">
            <w:pPr>
              <w:pStyle w:val="a2"/>
              <w:tabs>
                <w:tab w:val="decimal" w:pos="801"/>
              </w:tabs>
              <w:ind w:left="-108" w:right="-2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D6AABF7" w14:textId="77777777" w:rsidR="00631816" w:rsidRPr="000548B9" w:rsidRDefault="00631816" w:rsidP="00631816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3054063D" w14:textId="77777777" w:rsidR="00631816" w:rsidRPr="000548B9" w:rsidRDefault="00631816" w:rsidP="00631816">
            <w:pPr>
              <w:pStyle w:val="a2"/>
              <w:tabs>
                <w:tab w:val="decimal" w:pos="814"/>
              </w:tabs>
              <w:ind w:left="-108" w:right="-2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31816" w:rsidRPr="00D246FB" w14:paraId="3D77F80D" w14:textId="77777777" w:rsidTr="00631816">
        <w:tc>
          <w:tcPr>
            <w:tcW w:w="2610" w:type="dxa"/>
            <w:vAlign w:val="bottom"/>
          </w:tcPr>
          <w:p w14:paraId="25A70167" w14:textId="77777777" w:rsidR="00631816" w:rsidRPr="000548B9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8"/>
                <w:szCs w:val="28"/>
                <w:cs/>
              </w:rPr>
            </w:pPr>
            <w:r w:rsidRPr="000548B9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12EDA49D" w14:textId="78DDE73E" w:rsidR="00631816" w:rsidRPr="000548B9" w:rsidRDefault="00F60896" w:rsidP="00631816">
            <w:pPr>
              <w:pStyle w:val="a2"/>
              <w:tabs>
                <w:tab w:val="decimal" w:pos="776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2,743,59</w:t>
            </w:r>
            <w:r w:rsidR="000049DF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1D0C67E" w14:textId="77777777" w:rsidR="00631816" w:rsidRPr="000548B9" w:rsidRDefault="00631816" w:rsidP="00631816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15BB71B" w14:textId="24988593" w:rsidR="00631816" w:rsidRPr="000548B9" w:rsidRDefault="00631816" w:rsidP="00631816">
            <w:pPr>
              <w:pStyle w:val="a2"/>
              <w:tabs>
                <w:tab w:val="decimal" w:pos="738"/>
              </w:tabs>
              <w:ind w:left="-108" w:right="-2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832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826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68C266E" w14:textId="77777777" w:rsidR="00631816" w:rsidRPr="000548B9" w:rsidRDefault="00631816" w:rsidP="00631816">
            <w:pPr>
              <w:pStyle w:val="a2"/>
              <w:tabs>
                <w:tab w:val="decimal" w:pos="774"/>
              </w:tabs>
              <w:ind w:left="-254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8B9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  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39AB1677" w14:textId="48EB14CF" w:rsidR="00631816" w:rsidRPr="000548B9" w:rsidRDefault="00F60896" w:rsidP="00631816">
            <w:pPr>
              <w:pStyle w:val="a2"/>
              <w:tabs>
                <w:tab w:val="decimal" w:pos="801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7,285,190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89A3A0" w14:textId="77777777" w:rsidR="00631816" w:rsidRPr="000548B9" w:rsidRDefault="00631816" w:rsidP="00631816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02572D83" w14:textId="5D22EE80" w:rsidR="00631816" w:rsidRPr="000548B9" w:rsidRDefault="00631816" w:rsidP="00631816">
            <w:pPr>
              <w:pStyle w:val="a2"/>
              <w:tabs>
                <w:tab w:val="decimal" w:pos="828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891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863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799BC8" w14:textId="77777777" w:rsidR="00631816" w:rsidRPr="000548B9" w:rsidRDefault="00631816" w:rsidP="00631816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055A3369" w14:textId="73A6BB22" w:rsidR="00631816" w:rsidRPr="000548B9" w:rsidRDefault="00F60896" w:rsidP="00631816">
            <w:pPr>
              <w:pStyle w:val="a2"/>
              <w:tabs>
                <w:tab w:val="decimal" w:pos="801"/>
              </w:tabs>
              <w:ind w:left="-108" w:right="-2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10,028,78</w:t>
            </w:r>
            <w:r w:rsidR="000049DF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72EEE6" w14:textId="77777777" w:rsidR="00631816" w:rsidRPr="000548B9" w:rsidRDefault="00631816" w:rsidP="00631816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0443F0C2" w14:textId="60BEC24A" w:rsidR="00631816" w:rsidRPr="000548B9" w:rsidRDefault="00631816" w:rsidP="00631816">
            <w:pPr>
              <w:pStyle w:val="a2"/>
              <w:tabs>
                <w:tab w:val="decimal" w:pos="814"/>
              </w:tabs>
              <w:ind w:left="-108" w:right="-2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724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689</w:t>
            </w:r>
          </w:p>
        </w:tc>
      </w:tr>
      <w:tr w:rsidR="00631816" w:rsidRPr="00D246FB" w14:paraId="74EFE661" w14:textId="77777777" w:rsidTr="00631816">
        <w:tc>
          <w:tcPr>
            <w:tcW w:w="2610" w:type="dxa"/>
            <w:vAlign w:val="bottom"/>
          </w:tcPr>
          <w:p w14:paraId="3E73DFB1" w14:textId="77777777" w:rsidR="00631816" w:rsidRPr="000548B9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459" w:right="-171" w:hanging="45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0548B9">
              <w:rPr>
                <w:rFonts w:ascii="Angsana New" w:hAnsi="Angsana New" w:hint="cs"/>
                <w:i/>
                <w:iCs/>
                <w:spacing w:val="-6"/>
                <w:sz w:val="28"/>
                <w:szCs w:val="28"/>
                <w:cs/>
              </w:rPr>
              <w:t xml:space="preserve">หัก </w:t>
            </w:r>
            <w:r w:rsidRPr="000548B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96263" w14:textId="55676248" w:rsidR="00631816" w:rsidRPr="000548B9" w:rsidRDefault="00F60896" w:rsidP="00631816">
            <w:pPr>
              <w:pStyle w:val="a2"/>
              <w:tabs>
                <w:tab w:val="decimal" w:pos="776"/>
              </w:tabs>
              <w:ind w:left="-108" w:right="-2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(1,053,47</w:t>
            </w:r>
            <w:r w:rsidR="000049DF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6206F0B" w14:textId="77777777" w:rsidR="00631816" w:rsidRPr="000548B9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50D53B" w14:textId="2F708760" w:rsidR="00631816" w:rsidRPr="000548B9" w:rsidRDefault="00631816" w:rsidP="00631816">
            <w:pPr>
              <w:pStyle w:val="a2"/>
              <w:tabs>
                <w:tab w:val="decimal" w:pos="758"/>
              </w:tabs>
              <w:ind w:left="-108" w:right="-2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121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903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9112946" w14:textId="77777777" w:rsidR="00631816" w:rsidRPr="000548B9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695166" w14:textId="345C8DD8" w:rsidR="00631816" w:rsidRPr="000548B9" w:rsidRDefault="00F60896" w:rsidP="00631816">
            <w:pPr>
              <w:pStyle w:val="a2"/>
              <w:tabs>
                <w:tab w:val="decimal" w:pos="801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(1,609,186)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649045" w14:textId="77777777" w:rsidR="00631816" w:rsidRPr="000548B9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FF7538" w14:textId="3437B3F5" w:rsidR="00631816" w:rsidRPr="000548B9" w:rsidRDefault="00631816" w:rsidP="00631816">
            <w:pPr>
              <w:pStyle w:val="a2"/>
              <w:tabs>
                <w:tab w:val="decimal" w:pos="828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847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478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40AA21" w14:textId="77777777" w:rsidR="00631816" w:rsidRPr="000548B9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CB8417" w14:textId="0C2299FD" w:rsidR="00631816" w:rsidRPr="000548B9" w:rsidRDefault="00F60896" w:rsidP="00631816">
            <w:pPr>
              <w:pStyle w:val="a2"/>
              <w:tabs>
                <w:tab w:val="decimal" w:pos="801"/>
              </w:tabs>
              <w:ind w:left="-108" w:right="-2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(2,662,66</w:t>
            </w:r>
            <w:r w:rsidR="000049DF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972080" w14:textId="77777777" w:rsidR="00631816" w:rsidRPr="000548B9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6A68B" w14:textId="0D40E16E" w:rsidR="00631816" w:rsidRPr="000548B9" w:rsidRDefault="00631816" w:rsidP="00631816">
            <w:pPr>
              <w:pStyle w:val="a2"/>
              <w:tabs>
                <w:tab w:val="decimal" w:pos="814"/>
              </w:tabs>
              <w:ind w:left="-108" w:right="-2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969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  <w:lang w:val="en-US"/>
              </w:rPr>
              <w:t>381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631816" w:rsidRPr="00D246FB" w14:paraId="37124ADE" w14:textId="77777777" w:rsidTr="00631816">
        <w:tc>
          <w:tcPr>
            <w:tcW w:w="2610" w:type="dxa"/>
            <w:vAlign w:val="bottom"/>
          </w:tcPr>
          <w:p w14:paraId="326606CF" w14:textId="77777777" w:rsidR="00631816" w:rsidRPr="000548B9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1FF883" w14:textId="7BC4D977" w:rsidR="00631816" w:rsidRPr="000548B9" w:rsidRDefault="00F60896" w:rsidP="00631816">
            <w:pPr>
              <w:pStyle w:val="a2"/>
              <w:tabs>
                <w:tab w:val="decimal" w:pos="776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1,690,117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88D6DBD" w14:textId="77777777" w:rsidR="00631816" w:rsidRPr="000548B9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B7D5AF" w14:textId="0BB7C09F" w:rsidR="00631816" w:rsidRPr="000548B9" w:rsidRDefault="00631816" w:rsidP="00631816">
            <w:pPr>
              <w:pStyle w:val="a2"/>
              <w:tabs>
                <w:tab w:val="decimal" w:pos="738"/>
              </w:tabs>
              <w:ind w:left="-108" w:right="-234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710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923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B8D753C" w14:textId="77777777" w:rsidR="00631816" w:rsidRPr="000548B9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D776C1" w14:textId="242FE34D" w:rsidR="00631816" w:rsidRPr="000548B9" w:rsidRDefault="00F60896" w:rsidP="00631816">
            <w:pPr>
              <w:pStyle w:val="a2"/>
              <w:tabs>
                <w:tab w:val="decimal" w:pos="801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5,676,004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F3C2E6" w14:textId="77777777" w:rsidR="00631816" w:rsidRPr="000548B9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88C3E7" w14:textId="0300F030" w:rsidR="00631816" w:rsidRPr="000548B9" w:rsidRDefault="00631816" w:rsidP="00631816">
            <w:pPr>
              <w:pStyle w:val="a2"/>
              <w:tabs>
                <w:tab w:val="decimal" w:pos="828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044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385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D0404C" w14:textId="77777777" w:rsidR="00631816" w:rsidRPr="000548B9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3F731C" w14:textId="4A1486F8" w:rsidR="00631816" w:rsidRPr="000548B9" w:rsidRDefault="00F60896" w:rsidP="00631816">
            <w:pPr>
              <w:pStyle w:val="a2"/>
              <w:tabs>
                <w:tab w:val="decimal" w:pos="801"/>
              </w:tabs>
              <w:ind w:left="-108" w:right="-234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7,366,121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2FC84C" w14:textId="77777777" w:rsidR="00631816" w:rsidRPr="000548B9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23DE41" w14:textId="76241D57" w:rsidR="00631816" w:rsidRPr="000548B9" w:rsidRDefault="00631816" w:rsidP="00631816">
            <w:pPr>
              <w:pStyle w:val="a2"/>
              <w:tabs>
                <w:tab w:val="decimal" w:pos="832"/>
              </w:tabs>
              <w:ind w:left="-108" w:right="-234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755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308</w:t>
            </w:r>
          </w:p>
        </w:tc>
      </w:tr>
      <w:tr w:rsidR="00631816" w:rsidRPr="00D246FB" w14:paraId="6F95F86D" w14:textId="77777777" w:rsidTr="00631816">
        <w:tc>
          <w:tcPr>
            <w:tcW w:w="2610" w:type="dxa"/>
            <w:vAlign w:val="bottom"/>
          </w:tcPr>
          <w:p w14:paraId="53CEE5D0" w14:textId="77777777" w:rsidR="00631816" w:rsidRPr="000548B9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i/>
                <w:iCs/>
                <w:sz w:val="28"/>
                <w:szCs w:val="28"/>
                <w:cs/>
                <w:lang w:val="th-TH"/>
              </w:rPr>
            </w:pPr>
            <w:r w:rsidRPr="000548B9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th-TH"/>
              </w:rPr>
              <w:t>หัก</w:t>
            </w:r>
            <w:r w:rsidRPr="000548B9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</w:t>
            </w:r>
            <w:r w:rsidRPr="000548B9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ด้านเครดิต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ที่คาดว่าจะเกิดขึ้น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533B1F" w14:textId="49D7A5C9" w:rsidR="00631816" w:rsidRDefault="00F60896" w:rsidP="00631816">
            <w:pPr>
              <w:pStyle w:val="a2"/>
              <w:tabs>
                <w:tab w:val="decimal" w:pos="500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B0FF6F1" w14:textId="77777777" w:rsidR="00631816" w:rsidRPr="000548B9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815DDB" w14:textId="7ED5478E" w:rsidR="00631816" w:rsidRPr="000548B9" w:rsidRDefault="00631816" w:rsidP="00631816">
            <w:pPr>
              <w:pStyle w:val="a2"/>
              <w:tabs>
                <w:tab w:val="decimal" w:pos="500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3FA8063" w14:textId="77777777" w:rsidR="00631816" w:rsidRPr="000548B9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1C2A08" w14:textId="751070FE" w:rsidR="00631816" w:rsidRDefault="00F6089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(1,644)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856D77" w14:textId="77777777" w:rsidR="00631816" w:rsidRPr="000548B9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C55208" w14:textId="0333BAEB" w:rsidR="00631816" w:rsidRPr="000548B9" w:rsidRDefault="00631816" w:rsidP="00631816">
            <w:pPr>
              <w:pStyle w:val="a2"/>
              <w:tabs>
                <w:tab w:val="decimal" w:pos="828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01010D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</w:rPr>
              <w:t>644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E8FB03" w14:textId="77777777" w:rsidR="00631816" w:rsidRPr="000548B9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F2708A" w14:textId="1C0B817E" w:rsidR="00631816" w:rsidRDefault="00F6089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3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01010D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</w:rPr>
              <w:t>644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D43ECA" w14:textId="77777777" w:rsidR="00631816" w:rsidRPr="000548B9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79B15B" w14:textId="5E846EE9" w:rsidR="00631816" w:rsidRPr="000548B9" w:rsidRDefault="00631816" w:rsidP="00631816">
            <w:pPr>
              <w:pStyle w:val="a2"/>
              <w:tabs>
                <w:tab w:val="decimal" w:pos="814"/>
              </w:tabs>
              <w:ind w:left="-108" w:right="-23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01010D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sz w:val="28"/>
                <w:szCs w:val="28"/>
              </w:rPr>
              <w:t>644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31816" w:rsidRPr="00D246FB" w14:paraId="7FABDA8D" w14:textId="77777777" w:rsidTr="00631816">
        <w:trPr>
          <w:trHeight w:val="400"/>
        </w:trPr>
        <w:tc>
          <w:tcPr>
            <w:tcW w:w="2610" w:type="dxa"/>
            <w:vAlign w:val="bottom"/>
          </w:tcPr>
          <w:p w14:paraId="67685DEA" w14:textId="77777777" w:rsidR="00631816" w:rsidRPr="000548B9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548B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ลูกหนี้ตามสัญญาเช่า</w:t>
            </w:r>
            <w:r w:rsidRPr="000548B9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- </w:t>
            </w:r>
            <w:r w:rsidRPr="000548B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E7BEA3" w14:textId="7C058FCE" w:rsidR="00631816" w:rsidRPr="000548B9" w:rsidRDefault="00CA081F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081F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1</w:t>
            </w:r>
            <w:r w:rsidR="00F60896">
              <w:rPr>
                <w:rFonts w:ascii="Angsana New" w:hAnsi="Angsana New"/>
                <w:b/>
                <w:bCs/>
                <w:sz w:val="28"/>
                <w:szCs w:val="28"/>
              </w:rPr>
              <w:t>,690,117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A894AE2" w14:textId="77777777" w:rsidR="00631816" w:rsidRPr="000548B9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0A8782" w14:textId="0E95FD53" w:rsidR="00631816" w:rsidRPr="000548B9" w:rsidRDefault="00631816" w:rsidP="00631816">
            <w:pPr>
              <w:pStyle w:val="a2"/>
              <w:tabs>
                <w:tab w:val="decimal" w:pos="738"/>
              </w:tabs>
              <w:ind w:left="-108" w:right="-234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1010D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  <w:szCs w:val="28"/>
              </w:rPr>
              <w:t>710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  <w:szCs w:val="28"/>
              </w:rPr>
              <w:t>923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EFD6409" w14:textId="77777777" w:rsidR="00631816" w:rsidRPr="000548B9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F396FF" w14:textId="57D78479" w:rsidR="00631816" w:rsidRPr="000548B9" w:rsidRDefault="00F60896" w:rsidP="00631816">
            <w:pPr>
              <w:pStyle w:val="a2"/>
              <w:tabs>
                <w:tab w:val="decimal" w:pos="801"/>
              </w:tabs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5,674,360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F47380" w14:textId="77777777" w:rsidR="00631816" w:rsidRPr="000548B9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FFDE8D" w14:textId="112C6EED" w:rsidR="00631816" w:rsidRPr="000548B9" w:rsidRDefault="00631816" w:rsidP="00631816">
            <w:pPr>
              <w:pStyle w:val="a2"/>
              <w:tabs>
                <w:tab w:val="decimal" w:pos="813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042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741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099407" w14:textId="77777777" w:rsidR="00631816" w:rsidRPr="000548B9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808AFD" w14:textId="5D4BFA09" w:rsidR="00631816" w:rsidRPr="000548B9" w:rsidRDefault="00CA081F" w:rsidP="00631816">
            <w:pPr>
              <w:pStyle w:val="a2"/>
              <w:tabs>
                <w:tab w:val="decimal" w:pos="801"/>
              </w:tabs>
              <w:ind w:left="-108" w:right="-234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CA081F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7</w:t>
            </w:r>
            <w:r w:rsidR="00F6089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,364,477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60D976" w14:textId="77777777" w:rsidR="00631816" w:rsidRPr="000548B9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835DA2" w14:textId="243165A3" w:rsidR="00631816" w:rsidRPr="000548B9" w:rsidRDefault="00631816" w:rsidP="00631816">
            <w:pPr>
              <w:pStyle w:val="a2"/>
              <w:tabs>
                <w:tab w:val="decimal" w:pos="832"/>
              </w:tabs>
              <w:ind w:left="-108" w:right="-234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753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664</w:t>
            </w:r>
          </w:p>
        </w:tc>
      </w:tr>
    </w:tbl>
    <w:p w14:paraId="2A6B8EFB" w14:textId="77777777" w:rsidR="00631816" w:rsidRPr="005D4D4B" w:rsidRDefault="00631816" w:rsidP="00F561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450"/>
        <w:jc w:val="thaiDistribute"/>
        <w:rPr>
          <w:rFonts w:ascii="Angsana New" w:hAnsi="Angsana New"/>
          <w:sz w:val="22"/>
          <w:szCs w:val="22"/>
        </w:rPr>
      </w:pPr>
    </w:p>
    <w:p w14:paraId="0C4078D0" w14:textId="6524555C" w:rsidR="00B02723" w:rsidRPr="00631816" w:rsidRDefault="00B02723" w:rsidP="00F561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450"/>
        <w:jc w:val="thaiDistribute"/>
        <w:rPr>
          <w:rFonts w:ascii="Angsana New" w:hAnsi="Angsana New"/>
          <w:sz w:val="30"/>
          <w:szCs w:val="30"/>
        </w:rPr>
      </w:pPr>
      <w:r w:rsidRPr="00631816">
        <w:rPr>
          <w:rFonts w:ascii="Angsana New" w:hAnsi="Angsana New" w:hint="cs"/>
          <w:sz w:val="30"/>
          <w:szCs w:val="30"/>
          <w:cs/>
        </w:rPr>
        <w:t xml:space="preserve">ผลรวมของลูกหนี้และผลตอบแทนตามสัญญาเช่า ณ วันที่ </w:t>
      </w:r>
      <w:r w:rsidR="00492DC5" w:rsidRPr="00631816">
        <w:rPr>
          <w:rFonts w:ascii="Angsana New" w:hAnsi="Angsana New" w:hint="cs"/>
          <w:sz w:val="30"/>
          <w:szCs w:val="30"/>
        </w:rPr>
        <w:t>3</w:t>
      </w:r>
      <w:r w:rsidR="00631816" w:rsidRPr="00631816">
        <w:rPr>
          <w:rFonts w:ascii="Angsana New" w:hAnsi="Angsana New"/>
          <w:sz w:val="30"/>
          <w:szCs w:val="30"/>
        </w:rPr>
        <w:t>1</w:t>
      </w:r>
      <w:r w:rsidRPr="00631816">
        <w:rPr>
          <w:rFonts w:ascii="Angsana New" w:hAnsi="Angsana New" w:hint="cs"/>
          <w:sz w:val="30"/>
          <w:szCs w:val="30"/>
          <w:cs/>
        </w:rPr>
        <w:t xml:space="preserve"> </w:t>
      </w:r>
      <w:r w:rsidR="00631816" w:rsidRPr="00631816">
        <w:rPr>
          <w:rFonts w:ascii="Angsana New" w:hAnsi="Angsana New" w:hint="cs"/>
          <w:sz w:val="30"/>
          <w:szCs w:val="30"/>
          <w:cs/>
        </w:rPr>
        <w:t>มีนาคม</w:t>
      </w:r>
      <w:r w:rsidRPr="00631816">
        <w:rPr>
          <w:rFonts w:ascii="Angsana New" w:hAnsi="Angsana New" w:hint="cs"/>
          <w:sz w:val="30"/>
          <w:szCs w:val="30"/>
          <w:cs/>
        </w:rPr>
        <w:t xml:space="preserve"> </w:t>
      </w:r>
      <w:r w:rsidR="00492DC5" w:rsidRPr="00631816">
        <w:rPr>
          <w:rFonts w:ascii="Angsana New" w:hAnsi="Angsana New" w:hint="cs"/>
          <w:sz w:val="30"/>
          <w:szCs w:val="30"/>
        </w:rPr>
        <w:t>256</w:t>
      </w:r>
      <w:r w:rsidR="00631816" w:rsidRPr="00631816">
        <w:rPr>
          <w:rFonts w:ascii="Angsana New" w:hAnsi="Angsana New"/>
          <w:sz w:val="30"/>
          <w:szCs w:val="30"/>
        </w:rPr>
        <w:t>6</w:t>
      </w:r>
      <w:r w:rsidRPr="00631816">
        <w:rPr>
          <w:rFonts w:ascii="Angsana New" w:hAnsi="Angsana New" w:hint="cs"/>
          <w:sz w:val="30"/>
          <w:szCs w:val="30"/>
          <w:cs/>
        </w:rPr>
        <w:t xml:space="preserve"> และ </w:t>
      </w:r>
      <w:r w:rsidR="00492DC5" w:rsidRPr="00631816">
        <w:rPr>
          <w:rFonts w:ascii="Angsana New" w:hAnsi="Angsana New" w:hint="cs"/>
          <w:sz w:val="30"/>
          <w:szCs w:val="30"/>
        </w:rPr>
        <w:t>31</w:t>
      </w:r>
      <w:r w:rsidRPr="00631816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492DC5" w:rsidRPr="00631816">
        <w:rPr>
          <w:rFonts w:ascii="Angsana New" w:hAnsi="Angsana New" w:hint="cs"/>
          <w:sz w:val="30"/>
          <w:szCs w:val="30"/>
        </w:rPr>
        <w:t>256</w:t>
      </w:r>
      <w:r w:rsidR="00631816" w:rsidRPr="00631816">
        <w:rPr>
          <w:rFonts w:ascii="Angsana New" w:hAnsi="Angsana New"/>
          <w:sz w:val="30"/>
          <w:szCs w:val="30"/>
        </w:rPr>
        <w:t>5</w:t>
      </w:r>
      <w:r w:rsidRPr="00631816">
        <w:rPr>
          <w:rFonts w:ascii="Angsana New" w:hAnsi="Angsana New" w:hint="cs"/>
          <w:sz w:val="30"/>
          <w:szCs w:val="30"/>
        </w:rPr>
        <w:t xml:space="preserve"> </w:t>
      </w:r>
      <w:r w:rsidRPr="00631816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075ACC62" w14:textId="77777777" w:rsidR="00631816" w:rsidRPr="005D4D4B" w:rsidRDefault="00631816" w:rsidP="00631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 w:firstLine="90"/>
        <w:jc w:val="thaiDistribute"/>
        <w:rPr>
          <w:rFonts w:ascii="Angsana New" w:hAnsi="Angsana New"/>
          <w:sz w:val="22"/>
          <w:szCs w:val="22"/>
          <w:cs/>
        </w:rPr>
      </w:pPr>
    </w:p>
    <w:tbl>
      <w:tblPr>
        <w:tblW w:w="936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76"/>
        <w:gridCol w:w="1331"/>
        <w:gridCol w:w="265"/>
        <w:gridCol w:w="1359"/>
        <w:gridCol w:w="273"/>
        <w:gridCol w:w="1406"/>
        <w:gridCol w:w="265"/>
        <w:gridCol w:w="1386"/>
      </w:tblGrid>
      <w:tr w:rsidR="00631816" w:rsidRPr="00D246FB" w14:paraId="4AAE6331" w14:textId="77777777" w:rsidTr="00631816">
        <w:tc>
          <w:tcPr>
            <w:tcW w:w="3076" w:type="dxa"/>
            <w:shd w:val="clear" w:color="auto" w:fill="auto"/>
            <w:vAlign w:val="bottom"/>
          </w:tcPr>
          <w:p w14:paraId="415F8632" w14:textId="77777777" w:rsidR="00631816" w:rsidRPr="00D246FB" w:rsidRDefault="00631816" w:rsidP="0084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6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85" w:type="dxa"/>
            <w:gridSpan w:val="7"/>
            <w:shd w:val="clear" w:color="auto" w:fill="auto"/>
            <w:vAlign w:val="bottom"/>
          </w:tcPr>
          <w:p w14:paraId="08AC07A8" w14:textId="77777777" w:rsidR="00631816" w:rsidRPr="00D246FB" w:rsidRDefault="00631816" w:rsidP="0084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31816" w:rsidRPr="00D246FB" w14:paraId="287E37A0" w14:textId="77777777" w:rsidTr="00631816">
        <w:tc>
          <w:tcPr>
            <w:tcW w:w="3076" w:type="dxa"/>
            <w:shd w:val="clear" w:color="auto" w:fill="auto"/>
            <w:vAlign w:val="bottom"/>
          </w:tcPr>
          <w:p w14:paraId="1F201A42" w14:textId="77777777" w:rsidR="00631816" w:rsidRPr="00D246FB" w:rsidRDefault="00631816" w:rsidP="0084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6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2D9C0615" w14:textId="77777777" w:rsidR="00631816" w:rsidRPr="00D246FB" w:rsidRDefault="00631816" w:rsidP="0084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ผลรวมของ</w:t>
            </w:r>
          </w:p>
          <w:p w14:paraId="55A21EA2" w14:textId="77777777" w:rsidR="00631816" w:rsidRPr="00D246FB" w:rsidRDefault="00631816" w:rsidP="0084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ลูกหนี้และ</w:t>
            </w:r>
          </w:p>
          <w:p w14:paraId="477DFFDF" w14:textId="77777777" w:rsidR="00631816" w:rsidRPr="00D246FB" w:rsidRDefault="00631816" w:rsidP="0084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ผลตอบแทน</w:t>
            </w:r>
          </w:p>
          <w:p w14:paraId="47CDF1BE" w14:textId="77777777" w:rsidR="00631816" w:rsidRPr="00D246FB" w:rsidRDefault="00631816" w:rsidP="0084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2BFD6CC" w14:textId="77777777" w:rsidR="00631816" w:rsidRPr="00D246FB" w:rsidRDefault="00631816" w:rsidP="0084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54A0229B" w14:textId="77777777" w:rsidR="00631816" w:rsidRPr="00D246FB" w:rsidRDefault="00631816" w:rsidP="0084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</w:p>
          <w:p w14:paraId="1E5C6DA0" w14:textId="77777777" w:rsidR="00631816" w:rsidRPr="00D246FB" w:rsidRDefault="00631816" w:rsidP="0084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ตามสัญญาเช่า</w:t>
            </w:r>
          </w:p>
          <w:p w14:paraId="5AE65A61" w14:textId="77777777" w:rsidR="00631816" w:rsidRPr="00D246FB" w:rsidRDefault="00631816" w:rsidP="0084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D246F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52263179" w14:textId="77777777" w:rsidR="00631816" w:rsidRPr="00D246FB" w:rsidRDefault="00631816" w:rsidP="0084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1E44E0ED" w14:textId="77777777" w:rsidR="00631816" w:rsidRPr="00D246FB" w:rsidRDefault="00631816" w:rsidP="0084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ผลรวมของ</w:t>
            </w:r>
          </w:p>
          <w:p w14:paraId="5375A223" w14:textId="77777777" w:rsidR="00631816" w:rsidRPr="00D246FB" w:rsidRDefault="00631816" w:rsidP="0084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ลูกหนี้และ</w:t>
            </w:r>
          </w:p>
          <w:p w14:paraId="62DA01D6" w14:textId="77777777" w:rsidR="00631816" w:rsidRPr="00D246FB" w:rsidRDefault="00631816" w:rsidP="0084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ผลตอบแทน</w:t>
            </w:r>
          </w:p>
          <w:p w14:paraId="608568E0" w14:textId="77777777" w:rsidR="00631816" w:rsidRPr="00D246FB" w:rsidRDefault="00631816" w:rsidP="0084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7915360F" w14:textId="77777777" w:rsidR="00631816" w:rsidRPr="00D246FB" w:rsidRDefault="00631816" w:rsidP="0084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3DC7D1BD" w14:textId="77777777" w:rsidR="00631816" w:rsidRPr="00D246FB" w:rsidRDefault="00631816" w:rsidP="0084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</w:p>
          <w:p w14:paraId="35C615E7" w14:textId="77777777" w:rsidR="00631816" w:rsidRPr="00D246FB" w:rsidRDefault="00631816" w:rsidP="0084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ตามสัญญาเช่า</w:t>
            </w:r>
          </w:p>
          <w:p w14:paraId="0B431B62" w14:textId="77777777" w:rsidR="00631816" w:rsidRPr="00D246FB" w:rsidRDefault="00631816" w:rsidP="0084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5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D246FB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</w:tr>
      <w:tr w:rsidR="00631816" w:rsidRPr="00D246FB" w14:paraId="12241857" w14:textId="77777777" w:rsidTr="00631816">
        <w:tc>
          <w:tcPr>
            <w:tcW w:w="3076" w:type="dxa"/>
            <w:shd w:val="clear" w:color="auto" w:fill="auto"/>
            <w:vAlign w:val="bottom"/>
          </w:tcPr>
          <w:p w14:paraId="0D28B15F" w14:textId="77777777" w:rsidR="00631816" w:rsidRPr="00D246FB" w:rsidRDefault="00631816" w:rsidP="0084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6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55" w:type="dxa"/>
            <w:gridSpan w:val="3"/>
            <w:shd w:val="clear" w:color="auto" w:fill="auto"/>
            <w:vAlign w:val="bottom"/>
          </w:tcPr>
          <w:p w14:paraId="6D293E7C" w14:textId="10B5BE70" w:rsidR="00631816" w:rsidRPr="00D246FB" w:rsidRDefault="00631816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01010D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624F04FE" w14:textId="77777777" w:rsidR="00631816" w:rsidRPr="00D246FB" w:rsidRDefault="00631816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57" w:type="dxa"/>
            <w:gridSpan w:val="3"/>
            <w:shd w:val="clear" w:color="auto" w:fill="auto"/>
            <w:vAlign w:val="bottom"/>
          </w:tcPr>
          <w:p w14:paraId="0C7F7E7C" w14:textId="2FE6EBAF" w:rsidR="00631816" w:rsidRPr="00D246FB" w:rsidRDefault="00631816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01010D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631816" w:rsidRPr="00D246FB" w14:paraId="4CB93EC7" w14:textId="77777777" w:rsidTr="00631816">
        <w:tc>
          <w:tcPr>
            <w:tcW w:w="3076" w:type="dxa"/>
            <w:shd w:val="clear" w:color="auto" w:fill="auto"/>
            <w:vAlign w:val="bottom"/>
          </w:tcPr>
          <w:p w14:paraId="0DC68B6A" w14:textId="77777777" w:rsidR="00631816" w:rsidRPr="00D246FB" w:rsidRDefault="00631816" w:rsidP="0084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6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85" w:type="dxa"/>
            <w:gridSpan w:val="7"/>
            <w:shd w:val="clear" w:color="auto" w:fill="auto"/>
            <w:vAlign w:val="bottom"/>
          </w:tcPr>
          <w:p w14:paraId="14DF11C4" w14:textId="77777777" w:rsidR="00631816" w:rsidRPr="00D246FB" w:rsidRDefault="00631816" w:rsidP="0084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31816" w:rsidRPr="00D246FB" w14:paraId="08AFBADF" w14:textId="77777777" w:rsidTr="00631816">
        <w:tc>
          <w:tcPr>
            <w:tcW w:w="3076" w:type="dxa"/>
            <w:shd w:val="clear" w:color="auto" w:fill="auto"/>
            <w:vAlign w:val="bottom"/>
          </w:tcPr>
          <w:p w14:paraId="79AA496E" w14:textId="77777777" w:rsidR="00631816" w:rsidRPr="00D246FB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14D00BCE" w14:textId="3C3BCB7C" w:rsidR="00631816" w:rsidRPr="00D246FB" w:rsidRDefault="00CA081F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A081F">
              <w:rPr>
                <w:rFonts w:ascii="Angsana New" w:hAnsi="Angsana New" w:hint="cs"/>
                <w:sz w:val="30"/>
                <w:szCs w:val="30"/>
                <w:lang w:val="en-GB"/>
              </w:rPr>
              <w:t>2</w:t>
            </w:r>
            <w:r w:rsidR="000412E6">
              <w:rPr>
                <w:rFonts w:ascii="Angsana New" w:hAnsi="Angsana New"/>
                <w:sz w:val="30"/>
                <w:szCs w:val="30"/>
              </w:rPr>
              <w:t>,743,59</w:t>
            </w:r>
            <w:r w:rsidR="000049D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C61A7A5" w14:textId="77777777" w:rsidR="00631816" w:rsidRPr="00D246FB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19691533" w14:textId="56506F70" w:rsidR="00631816" w:rsidRPr="00D246FB" w:rsidRDefault="000412E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1,690,117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6F5EF81A" w14:textId="77777777" w:rsidR="00631816" w:rsidRPr="00D246FB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2960EE97" w14:textId="76459FCC" w:rsidR="00631816" w:rsidRPr="00D246FB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832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826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6ADD520" w14:textId="77777777" w:rsidR="00631816" w:rsidRPr="00D246FB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55D5DDED" w14:textId="570A1FC6" w:rsidR="00631816" w:rsidRPr="00D246FB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710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923</w:t>
            </w:r>
          </w:p>
        </w:tc>
      </w:tr>
      <w:tr w:rsidR="00631816" w:rsidRPr="00D246FB" w14:paraId="0B70320D" w14:textId="77777777" w:rsidTr="00631816">
        <w:tc>
          <w:tcPr>
            <w:tcW w:w="3076" w:type="dxa"/>
            <w:shd w:val="clear" w:color="auto" w:fill="auto"/>
            <w:vAlign w:val="bottom"/>
          </w:tcPr>
          <w:p w14:paraId="58A0B475" w14:textId="77777777" w:rsidR="00631816" w:rsidRPr="00D246FB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sz w:val="30"/>
                <w:szCs w:val="30"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ส่วนที่ถึงกำหนดชำระหลังจาก</w:t>
            </w:r>
          </w:p>
          <w:p w14:paraId="2837D63B" w14:textId="77777777" w:rsidR="00631816" w:rsidRPr="00D246FB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 xml:space="preserve">   หนึ่งปีแต่ไม่เกินห้าปี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0122543A" w14:textId="260AF038" w:rsidR="00631816" w:rsidRPr="00D246FB" w:rsidRDefault="000412E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7,285,190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1D05F0CA" w14:textId="77777777" w:rsidR="00631816" w:rsidRPr="00D246FB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07F3464F" w14:textId="0B5E9A50" w:rsidR="00631816" w:rsidRPr="00D246FB" w:rsidRDefault="000412E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5,676,004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1ADD0A46" w14:textId="77777777" w:rsidR="00631816" w:rsidRPr="00D246FB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2CDFD8CA" w14:textId="3952A932" w:rsidR="00631816" w:rsidRPr="00D246FB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891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863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228C85CE" w14:textId="77777777" w:rsidR="00631816" w:rsidRPr="00D246FB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03F5E573" w14:textId="17AAEFD6" w:rsidR="00631816" w:rsidRPr="00D246FB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044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385</w:t>
            </w:r>
          </w:p>
        </w:tc>
      </w:tr>
      <w:tr w:rsidR="00631816" w:rsidRPr="00D246FB" w14:paraId="2C1CDFCF" w14:textId="77777777" w:rsidTr="00631816">
        <w:tc>
          <w:tcPr>
            <w:tcW w:w="3076" w:type="dxa"/>
            <w:shd w:val="clear" w:color="auto" w:fill="auto"/>
            <w:vAlign w:val="bottom"/>
          </w:tcPr>
          <w:p w14:paraId="6A3CE091" w14:textId="77777777" w:rsidR="00631816" w:rsidRPr="00D246FB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ส่วนที่ถึงกำหนดชำระหลังจากห้าปี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8019F1" w14:textId="0CAE63B2" w:rsidR="00631816" w:rsidRPr="00D246FB" w:rsidRDefault="000412E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2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19700D11" w14:textId="77777777" w:rsidR="00631816" w:rsidRPr="00D246FB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B208D5" w14:textId="4752B259" w:rsidR="00631816" w:rsidRPr="00D246FB" w:rsidRDefault="000412E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2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1B09D468" w14:textId="77777777" w:rsidR="00631816" w:rsidRPr="00D246FB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266B87" w14:textId="3C475F97" w:rsidR="00631816" w:rsidRPr="00D246FB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3F7FA66" w14:textId="77777777" w:rsidR="00631816" w:rsidRPr="00D246FB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4E0B85" w14:textId="1E036D7D" w:rsidR="00631816" w:rsidRPr="00D246FB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31816" w:rsidRPr="00D246FB" w14:paraId="3BE96BD2" w14:textId="77777777" w:rsidTr="00631816">
        <w:tc>
          <w:tcPr>
            <w:tcW w:w="3076" w:type="dxa"/>
            <w:shd w:val="clear" w:color="auto" w:fill="auto"/>
            <w:vAlign w:val="bottom"/>
          </w:tcPr>
          <w:p w14:paraId="6AC2D0A7" w14:textId="77777777" w:rsidR="00631816" w:rsidRPr="00D246FB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26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CB894F" w14:textId="0676FB5B" w:rsidR="00631816" w:rsidRPr="00D246FB" w:rsidRDefault="000412E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10,028,78</w:t>
            </w:r>
            <w:r w:rsidR="000049DF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715F7217" w14:textId="77777777" w:rsidR="00631816" w:rsidRPr="00D246FB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A8C6C0" w14:textId="4AD2D91C" w:rsidR="00631816" w:rsidRPr="00D246FB" w:rsidRDefault="000412E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7,366,121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66DDB141" w14:textId="77777777" w:rsidR="00631816" w:rsidRPr="00D246FB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E5EE0B" w14:textId="0EFCD444" w:rsidR="00631816" w:rsidRPr="00D246FB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724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689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CE9F742" w14:textId="77777777" w:rsidR="00631816" w:rsidRPr="00D246FB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BF81F5" w14:textId="6F9C7164" w:rsidR="00631816" w:rsidRPr="00D246FB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755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308</w:t>
            </w:r>
          </w:p>
        </w:tc>
      </w:tr>
      <w:tr w:rsidR="00631816" w:rsidRPr="00D246FB" w14:paraId="726AA64E" w14:textId="77777777" w:rsidTr="00631816">
        <w:tc>
          <w:tcPr>
            <w:tcW w:w="3076" w:type="dxa"/>
            <w:shd w:val="clear" w:color="auto" w:fill="auto"/>
            <w:vAlign w:val="bottom"/>
          </w:tcPr>
          <w:p w14:paraId="04DA2CA3" w14:textId="77777777" w:rsidR="00631816" w:rsidRPr="00D246FB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40EF186C" w14:textId="099E6810" w:rsidR="00631816" w:rsidRPr="00D246FB" w:rsidRDefault="000412E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(2,662,66</w:t>
            </w:r>
            <w:r w:rsidR="000049DF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2F88AB58" w14:textId="77777777" w:rsidR="00631816" w:rsidRPr="00D246FB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29222D15" w14:textId="53E325F5" w:rsidR="00631816" w:rsidRPr="00D246FB" w:rsidRDefault="000412E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2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1F283780" w14:textId="77777777" w:rsidR="00631816" w:rsidRPr="00D246FB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64E5FE2B" w14:textId="0AB0A6D8" w:rsidR="00631816" w:rsidRPr="00D246FB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01010D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969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381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6549B33" w14:textId="77777777" w:rsidR="00631816" w:rsidRPr="00D246FB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56D2DCBA" w14:textId="57281820" w:rsidR="00631816" w:rsidRPr="00D246FB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23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12E6" w:rsidRPr="00D246FB" w14:paraId="1AB8EA52" w14:textId="77777777" w:rsidTr="00631816">
        <w:tc>
          <w:tcPr>
            <w:tcW w:w="3076" w:type="dxa"/>
            <w:shd w:val="clear" w:color="auto" w:fill="auto"/>
            <w:vAlign w:val="bottom"/>
          </w:tcPr>
          <w:p w14:paraId="007AFD45" w14:textId="77777777" w:rsidR="000412E6" w:rsidRPr="00D246FB" w:rsidRDefault="000412E6" w:rsidP="0004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D246F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 xml:space="preserve">หัก </w:t>
            </w:r>
            <w:r w:rsidRPr="00D246FB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ค่าเผื่อผลขาดทุน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ด้านเครดิต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ที่คาดว่าจะเกิดขึ้น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52E828" w14:textId="1D71B916" w:rsidR="000412E6" w:rsidRPr="00E025C1" w:rsidRDefault="000412E6" w:rsidP="0004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(1,644)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CA100D4" w14:textId="77777777" w:rsidR="000412E6" w:rsidRPr="00E025C1" w:rsidRDefault="000412E6" w:rsidP="0004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57A99021" w14:textId="716FD884" w:rsidR="000412E6" w:rsidRPr="00E025C1" w:rsidRDefault="000412E6" w:rsidP="0004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(1,644)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1F0B32AF" w14:textId="77777777" w:rsidR="000412E6" w:rsidRPr="00E025C1" w:rsidRDefault="000412E6" w:rsidP="0004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A41E3F" w14:textId="7F5DCE38" w:rsidR="000412E6" w:rsidRPr="00E025C1" w:rsidRDefault="000412E6" w:rsidP="0004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01010D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644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22912FB" w14:textId="77777777" w:rsidR="000412E6" w:rsidRPr="00D246FB" w:rsidRDefault="000412E6" w:rsidP="0004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6CC9F495" w14:textId="102319B7" w:rsidR="000412E6" w:rsidRPr="00D246FB" w:rsidRDefault="000412E6" w:rsidP="0004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spacing w:line="240" w:lineRule="auto"/>
              <w:ind w:right="-2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01010D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644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412E6" w:rsidRPr="00D246FB" w14:paraId="11478510" w14:textId="77777777" w:rsidTr="00631816">
        <w:tc>
          <w:tcPr>
            <w:tcW w:w="3076" w:type="dxa"/>
            <w:shd w:val="clear" w:color="auto" w:fill="auto"/>
            <w:vAlign w:val="bottom"/>
          </w:tcPr>
          <w:p w14:paraId="43021EBC" w14:textId="77777777" w:rsidR="000412E6" w:rsidRPr="00D246FB" w:rsidRDefault="000412E6" w:rsidP="0004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ลูกหนี้ตามสัญญาเช่า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D246F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61EF0F" w14:textId="6E862C4E" w:rsidR="000412E6" w:rsidRPr="00E025C1" w:rsidRDefault="000412E6" w:rsidP="0004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left="-117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7,364,477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1F1CE758" w14:textId="77777777" w:rsidR="000412E6" w:rsidRPr="00E025C1" w:rsidRDefault="000412E6" w:rsidP="0004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E3ED17" w14:textId="5F05D405" w:rsidR="000412E6" w:rsidRPr="00E025C1" w:rsidRDefault="000412E6" w:rsidP="0004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7,364,477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6D0B6830" w14:textId="77777777" w:rsidR="000412E6" w:rsidRPr="00E025C1" w:rsidRDefault="000412E6" w:rsidP="0004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A8FBA9" w14:textId="284019BD" w:rsidR="000412E6" w:rsidRPr="00E025C1" w:rsidRDefault="000412E6" w:rsidP="0004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-117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753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664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12CB76E9" w14:textId="77777777" w:rsidR="000412E6" w:rsidRPr="00D246FB" w:rsidRDefault="000412E6" w:rsidP="0004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9D8D6E" w14:textId="287707E8" w:rsidR="000412E6" w:rsidRPr="00D246FB" w:rsidRDefault="000412E6" w:rsidP="0004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753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664</w:t>
            </w:r>
          </w:p>
        </w:tc>
      </w:tr>
    </w:tbl>
    <w:p w14:paraId="38602D82" w14:textId="4D466149" w:rsidR="008F3025" w:rsidRPr="002A5D42" w:rsidRDefault="008F3025" w:rsidP="004F49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9357" w:type="dxa"/>
        <w:tblInd w:w="454" w:type="dxa"/>
        <w:tblLayout w:type="fixed"/>
        <w:tblLook w:val="04A0" w:firstRow="1" w:lastRow="0" w:firstColumn="1" w:lastColumn="0" w:noHBand="0" w:noVBand="1"/>
      </w:tblPr>
      <w:tblGrid>
        <w:gridCol w:w="4404"/>
        <w:gridCol w:w="1079"/>
        <w:gridCol w:w="238"/>
        <w:gridCol w:w="1024"/>
        <w:gridCol w:w="266"/>
        <w:gridCol w:w="1084"/>
        <w:gridCol w:w="240"/>
        <w:gridCol w:w="1022"/>
      </w:tblGrid>
      <w:tr w:rsidR="002A5D42" w:rsidRPr="00700441" w14:paraId="38A68D12" w14:textId="77777777" w:rsidTr="00512B31">
        <w:trPr>
          <w:tblHeader/>
        </w:trPr>
        <w:tc>
          <w:tcPr>
            <w:tcW w:w="2354" w:type="pct"/>
            <w:hideMark/>
          </w:tcPr>
          <w:p w14:paraId="4E4EFE50" w14:textId="77777777" w:rsidR="002A5D42" w:rsidRPr="00063EF2" w:rsidRDefault="002A5D42" w:rsidP="00C710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2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1" w:type="pct"/>
            <w:gridSpan w:val="3"/>
            <w:hideMark/>
          </w:tcPr>
          <w:p w14:paraId="477F145C" w14:textId="77777777" w:rsidR="002A5D42" w:rsidRPr="00063EF2" w:rsidRDefault="002A5D42" w:rsidP="00C7102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713CEA55" w14:textId="77777777" w:rsidR="002A5D42" w:rsidRPr="00700441" w:rsidRDefault="002A5D42" w:rsidP="00C7102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pct"/>
            <w:gridSpan w:val="3"/>
            <w:hideMark/>
          </w:tcPr>
          <w:p w14:paraId="48F6A1B6" w14:textId="77777777" w:rsidR="002A5D42" w:rsidRPr="00063EF2" w:rsidRDefault="002A5D42" w:rsidP="00C7102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1816" w:rsidRPr="00700441" w14:paraId="1C8A7BBE" w14:textId="77777777" w:rsidTr="00512B31">
        <w:trPr>
          <w:tblHeader/>
        </w:trPr>
        <w:tc>
          <w:tcPr>
            <w:tcW w:w="2354" w:type="pct"/>
            <w:hideMark/>
          </w:tcPr>
          <w:p w14:paraId="687ED017" w14:textId="77777777" w:rsidR="00631816" w:rsidRPr="00063EF2" w:rsidRDefault="00631816" w:rsidP="006318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7" w:type="pct"/>
            <w:hideMark/>
          </w:tcPr>
          <w:p w14:paraId="6401F96A" w14:textId="3CD6D1E1" w:rsidR="00631816" w:rsidRPr="00700441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7" w:type="pct"/>
          </w:tcPr>
          <w:p w14:paraId="3ACA4966" w14:textId="77777777" w:rsidR="00631816" w:rsidRPr="00700441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hideMark/>
          </w:tcPr>
          <w:p w14:paraId="7D6EAB7D" w14:textId="3000CBA5" w:rsidR="00631816" w:rsidRPr="00700441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2" w:type="pct"/>
          </w:tcPr>
          <w:p w14:paraId="19B5C7A9" w14:textId="77777777" w:rsidR="00631816" w:rsidRPr="00700441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hideMark/>
          </w:tcPr>
          <w:p w14:paraId="6DB94B93" w14:textId="4E69D152" w:rsidR="00631816" w:rsidRPr="00700441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8" w:type="pct"/>
          </w:tcPr>
          <w:p w14:paraId="7895348B" w14:textId="77777777" w:rsidR="00631816" w:rsidRPr="00700441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  <w:hideMark/>
          </w:tcPr>
          <w:p w14:paraId="0F0DB94D" w14:textId="50B7C12E" w:rsidR="00631816" w:rsidRPr="00700441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72D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631816" w:rsidRPr="00700441" w14:paraId="600B28FD" w14:textId="77777777" w:rsidTr="00512B31">
        <w:trPr>
          <w:trHeight w:val="209"/>
          <w:tblHeader/>
        </w:trPr>
        <w:tc>
          <w:tcPr>
            <w:tcW w:w="2354" w:type="pct"/>
          </w:tcPr>
          <w:p w14:paraId="07B9E76B" w14:textId="77777777" w:rsidR="00631816" w:rsidRPr="00700441" w:rsidRDefault="00631816" w:rsidP="006318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6" w:type="pct"/>
            <w:gridSpan w:val="7"/>
            <w:hideMark/>
          </w:tcPr>
          <w:p w14:paraId="01EF9A9D" w14:textId="77777777" w:rsidR="00631816" w:rsidRPr="00700441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4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31816" w:rsidRPr="00700441" w14:paraId="2D9430ED" w14:textId="77777777" w:rsidTr="00512B31">
        <w:trPr>
          <w:trHeight w:val="209"/>
          <w:tblHeader/>
        </w:trPr>
        <w:tc>
          <w:tcPr>
            <w:tcW w:w="2354" w:type="pct"/>
          </w:tcPr>
          <w:p w14:paraId="27305558" w14:textId="195F5815" w:rsidR="00631816" w:rsidRPr="00814D1B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945"/>
              </w:tabs>
              <w:spacing w:line="240" w:lineRule="auto"/>
              <w:ind w:hanging="20"/>
              <w:jc w:val="thaiDistribute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814D1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(กลับรายการ) ผลขาดทุนด้านเครดิตที่คาดว่า</w:t>
            </w:r>
          </w:p>
        </w:tc>
        <w:tc>
          <w:tcPr>
            <w:tcW w:w="2646" w:type="pct"/>
            <w:gridSpan w:val="7"/>
          </w:tcPr>
          <w:p w14:paraId="0446DCE0" w14:textId="77777777" w:rsidR="00631816" w:rsidRPr="00300116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</w:p>
        </w:tc>
      </w:tr>
      <w:tr w:rsidR="00631816" w:rsidRPr="00700441" w14:paraId="5A81BBDF" w14:textId="77777777" w:rsidTr="00512B31">
        <w:tc>
          <w:tcPr>
            <w:tcW w:w="2354" w:type="pct"/>
          </w:tcPr>
          <w:p w14:paraId="2925CCBD" w14:textId="45270497" w:rsidR="00631816" w:rsidRPr="00814D1B" w:rsidRDefault="00631816" w:rsidP="00631816">
            <w:pPr>
              <w:pStyle w:val="BodyText"/>
              <w:tabs>
                <w:tab w:val="left" w:pos="156"/>
              </w:tabs>
              <w:spacing w:after="0" w:line="240" w:lineRule="auto"/>
              <w:ind w:left="156" w:right="-110" w:hanging="17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14D1B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 xml:space="preserve">   </w:t>
            </w:r>
            <w:r w:rsidRPr="00814D1B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จะเกิดขึ้น</w:t>
            </w:r>
            <w:r w:rsidRPr="00814D1B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814D1B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 xml:space="preserve">31 </w:t>
            </w:r>
            <w:r w:rsidRPr="00814D1B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มีนาคม</w:t>
            </w:r>
          </w:p>
        </w:tc>
        <w:tc>
          <w:tcPr>
            <w:tcW w:w="577" w:type="pct"/>
            <w:shd w:val="clear" w:color="auto" w:fill="auto"/>
          </w:tcPr>
          <w:p w14:paraId="2A2C43EE" w14:textId="77777777" w:rsidR="00631816" w:rsidRPr="00E6358C" w:rsidRDefault="00631816" w:rsidP="00631816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7" w:type="pct"/>
            <w:shd w:val="clear" w:color="auto" w:fill="auto"/>
          </w:tcPr>
          <w:p w14:paraId="7F36D00F" w14:textId="77777777" w:rsidR="00631816" w:rsidRPr="00E6358C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7" w:type="pct"/>
            <w:shd w:val="clear" w:color="auto" w:fill="auto"/>
          </w:tcPr>
          <w:p w14:paraId="74D8BE0A" w14:textId="77777777" w:rsidR="00631816" w:rsidRPr="00E6358C" w:rsidRDefault="00631816" w:rsidP="00631816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2" w:type="pct"/>
            <w:shd w:val="clear" w:color="auto" w:fill="auto"/>
          </w:tcPr>
          <w:p w14:paraId="39FF89BB" w14:textId="77777777" w:rsidR="00631816" w:rsidRPr="00E6358C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9" w:type="pct"/>
            <w:shd w:val="clear" w:color="auto" w:fill="auto"/>
          </w:tcPr>
          <w:p w14:paraId="1B53ADC4" w14:textId="77777777" w:rsidR="00631816" w:rsidRPr="00E6358C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9"/>
                <w:tab w:val="left" w:pos="789"/>
              </w:tabs>
              <w:spacing w:after="0"/>
              <w:ind w:left="-108"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743E0214" w14:textId="77777777" w:rsidR="00631816" w:rsidRPr="00E6358C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45" w:type="pct"/>
            <w:shd w:val="clear" w:color="auto" w:fill="auto"/>
          </w:tcPr>
          <w:p w14:paraId="09E2BD38" w14:textId="77777777" w:rsidR="00631816" w:rsidRPr="00E6358C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9"/>
                <w:tab w:val="left" w:pos="789"/>
              </w:tabs>
              <w:spacing w:after="0"/>
              <w:ind w:left="-108"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1816" w:rsidRPr="00E6358C" w14:paraId="53D173D7" w14:textId="77777777" w:rsidTr="00512B31">
        <w:tc>
          <w:tcPr>
            <w:tcW w:w="2354" w:type="pct"/>
            <w:hideMark/>
          </w:tcPr>
          <w:p w14:paraId="3E11527F" w14:textId="4DF41468" w:rsidR="00631816" w:rsidRPr="00814D1B" w:rsidRDefault="00631816" w:rsidP="00E63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14D1B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77" w:type="pct"/>
            <w:shd w:val="clear" w:color="auto" w:fill="auto"/>
          </w:tcPr>
          <w:p w14:paraId="3996AEF9" w14:textId="54683C94" w:rsidR="00631816" w:rsidRPr="00E6358C" w:rsidRDefault="00814D1B" w:rsidP="00004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108" w:right="158" w:hanging="26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358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64C36251" w14:textId="77777777" w:rsidR="00631816" w:rsidRPr="00E6358C" w:rsidRDefault="00631816" w:rsidP="00E63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7" w:type="pct"/>
            <w:shd w:val="clear" w:color="auto" w:fill="auto"/>
          </w:tcPr>
          <w:p w14:paraId="369FB1CA" w14:textId="4BDC749B" w:rsidR="00631816" w:rsidRPr="00E6358C" w:rsidRDefault="00631816" w:rsidP="00004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5"/>
                <w:tab w:val="decimal" w:pos="1099"/>
              </w:tabs>
              <w:spacing w:line="240" w:lineRule="auto"/>
              <w:ind w:left="-108" w:right="-19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35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27746F98" w14:textId="77777777" w:rsidR="00631816" w:rsidRPr="00E6358C" w:rsidRDefault="00631816" w:rsidP="00E63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38E9F28F" w14:textId="3994759D" w:rsidR="00631816" w:rsidRPr="00E6358C" w:rsidRDefault="00CA081F" w:rsidP="00814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A081F">
              <w:rPr>
                <w:rFonts w:ascii="Angsana New" w:hAnsi="Angsana New" w:hint="cs"/>
                <w:sz w:val="30"/>
                <w:szCs w:val="30"/>
                <w:lang w:val="en-GB"/>
              </w:rPr>
              <w:t>7</w:t>
            </w:r>
            <w:r w:rsidR="000049DF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</w:p>
        </w:tc>
        <w:tc>
          <w:tcPr>
            <w:tcW w:w="128" w:type="pct"/>
            <w:shd w:val="clear" w:color="auto" w:fill="auto"/>
          </w:tcPr>
          <w:p w14:paraId="020B37B6" w14:textId="77777777" w:rsidR="00631816" w:rsidRPr="00E6358C" w:rsidRDefault="00631816" w:rsidP="00814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0364F9D8" w14:textId="3D735331" w:rsidR="00631816" w:rsidRPr="00E6358C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E6358C">
              <w:rPr>
                <w:rFonts w:ascii="Angsana New" w:hAnsi="Angsana New"/>
                <w:sz w:val="30"/>
                <w:szCs w:val="30"/>
              </w:rPr>
              <w:t>298</w:t>
            </w:r>
          </w:p>
        </w:tc>
      </w:tr>
      <w:tr w:rsidR="00631816" w:rsidRPr="00E6358C" w14:paraId="5B2DAA24" w14:textId="77777777" w:rsidTr="00512B31">
        <w:tc>
          <w:tcPr>
            <w:tcW w:w="2354" w:type="pct"/>
            <w:hideMark/>
          </w:tcPr>
          <w:p w14:paraId="2555DB8F" w14:textId="48320C6F" w:rsidR="00631816" w:rsidRPr="00814D1B" w:rsidRDefault="00631816" w:rsidP="00E63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14D1B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577" w:type="pct"/>
            <w:shd w:val="clear" w:color="auto" w:fill="auto"/>
          </w:tcPr>
          <w:p w14:paraId="69D4CD0C" w14:textId="735B52DE" w:rsidR="00631816" w:rsidRPr="00E6358C" w:rsidRDefault="00814D1B" w:rsidP="00E63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E6358C">
              <w:rPr>
                <w:rFonts w:ascii="Angsana New" w:hAnsi="Angsana New"/>
                <w:sz w:val="30"/>
                <w:szCs w:val="30"/>
              </w:rPr>
              <w:t>(202)</w:t>
            </w:r>
          </w:p>
        </w:tc>
        <w:tc>
          <w:tcPr>
            <w:tcW w:w="127" w:type="pct"/>
            <w:shd w:val="clear" w:color="auto" w:fill="auto"/>
          </w:tcPr>
          <w:p w14:paraId="23CB25DE" w14:textId="77777777" w:rsidR="00631816" w:rsidRPr="00E6358C" w:rsidRDefault="00631816" w:rsidP="00E63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14:paraId="43788DB0" w14:textId="31B28687" w:rsidR="00631816" w:rsidRPr="00E6358C" w:rsidRDefault="00631816" w:rsidP="00E63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E6358C">
              <w:rPr>
                <w:rFonts w:ascii="Angsana New" w:hAnsi="Angsana New"/>
                <w:sz w:val="30"/>
                <w:szCs w:val="30"/>
              </w:rPr>
              <w:t>(82)</w:t>
            </w:r>
          </w:p>
        </w:tc>
        <w:tc>
          <w:tcPr>
            <w:tcW w:w="142" w:type="pct"/>
            <w:shd w:val="clear" w:color="auto" w:fill="auto"/>
          </w:tcPr>
          <w:p w14:paraId="02E08331" w14:textId="77777777" w:rsidR="00631816" w:rsidRPr="00E6358C" w:rsidRDefault="00631816" w:rsidP="00E63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7A1591A4" w14:textId="76ECB32F" w:rsidR="00631816" w:rsidRPr="00E6358C" w:rsidRDefault="00814D1B" w:rsidP="00814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E6358C">
              <w:rPr>
                <w:rFonts w:ascii="Angsana New" w:hAnsi="Angsana New"/>
                <w:sz w:val="30"/>
                <w:szCs w:val="30"/>
              </w:rPr>
              <w:t>2,20</w:t>
            </w:r>
            <w:r w:rsidR="000049D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8" w:type="pct"/>
            <w:shd w:val="clear" w:color="auto" w:fill="auto"/>
          </w:tcPr>
          <w:p w14:paraId="28812C2E" w14:textId="77777777" w:rsidR="00631816" w:rsidRPr="00E6358C" w:rsidRDefault="00631816" w:rsidP="00814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5" w:type="pct"/>
            <w:shd w:val="clear" w:color="auto" w:fill="auto"/>
          </w:tcPr>
          <w:p w14:paraId="7E88A4F8" w14:textId="42047835" w:rsidR="00631816" w:rsidRPr="00E6358C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E6358C">
              <w:rPr>
                <w:rFonts w:ascii="Angsana New" w:hAnsi="Angsana New"/>
                <w:sz w:val="30"/>
                <w:szCs w:val="30"/>
              </w:rPr>
              <w:t>5,088</w:t>
            </w:r>
          </w:p>
        </w:tc>
      </w:tr>
    </w:tbl>
    <w:p w14:paraId="1CEACFFF" w14:textId="773A2799" w:rsidR="00631816" w:rsidRPr="00631816" w:rsidRDefault="00631816" w:rsidP="00E63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1099"/>
        </w:tabs>
        <w:spacing w:line="240" w:lineRule="auto"/>
        <w:ind w:left="-108"/>
        <w:rPr>
          <w:rFonts w:ascii="Angsana New" w:hAnsi="Angsana New"/>
          <w:sz w:val="30"/>
          <w:szCs w:val="30"/>
        </w:rPr>
      </w:pPr>
    </w:p>
    <w:tbl>
      <w:tblPr>
        <w:tblW w:w="9446" w:type="dxa"/>
        <w:tblInd w:w="454" w:type="dxa"/>
        <w:tblLayout w:type="fixed"/>
        <w:tblLook w:val="04A0" w:firstRow="1" w:lastRow="0" w:firstColumn="1" w:lastColumn="0" w:noHBand="0" w:noVBand="1"/>
      </w:tblPr>
      <w:tblGrid>
        <w:gridCol w:w="4136"/>
        <w:gridCol w:w="1173"/>
        <w:gridCol w:w="270"/>
        <w:gridCol w:w="1083"/>
        <w:gridCol w:w="270"/>
        <w:gridCol w:w="1169"/>
        <w:gridCol w:w="268"/>
        <w:gridCol w:w="1077"/>
      </w:tblGrid>
      <w:tr w:rsidR="00631816" w:rsidRPr="00700441" w14:paraId="61E8B4CB" w14:textId="77777777" w:rsidTr="00631816">
        <w:trPr>
          <w:tblHeader/>
        </w:trPr>
        <w:tc>
          <w:tcPr>
            <w:tcW w:w="2189" w:type="pct"/>
            <w:vAlign w:val="bottom"/>
            <w:hideMark/>
          </w:tcPr>
          <w:p w14:paraId="59A15F97" w14:textId="12F0C828" w:rsidR="00631816" w:rsidRPr="00DE25E4" w:rsidRDefault="00631816" w:rsidP="008411CD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  <w:tab w:val="left" w:pos="2865"/>
              </w:tabs>
              <w:spacing w:line="240" w:lineRule="auto"/>
              <w:ind w:right="-19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E25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</w:t>
            </w:r>
          </w:p>
        </w:tc>
        <w:tc>
          <w:tcPr>
            <w:tcW w:w="1337" w:type="pct"/>
            <w:gridSpan w:val="3"/>
            <w:hideMark/>
          </w:tcPr>
          <w:p w14:paraId="1EDD112E" w14:textId="77777777" w:rsidR="00631816" w:rsidRPr="00063EF2" w:rsidRDefault="00631816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21E8C5B7" w14:textId="77777777" w:rsidR="00631816" w:rsidRPr="00700441" w:rsidRDefault="00631816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1" w:type="pct"/>
            <w:gridSpan w:val="3"/>
            <w:hideMark/>
          </w:tcPr>
          <w:p w14:paraId="79F5B333" w14:textId="77777777" w:rsidR="00631816" w:rsidRPr="00063EF2" w:rsidRDefault="00631816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3E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1816" w:rsidRPr="00700441" w14:paraId="24415921" w14:textId="77777777" w:rsidTr="00631816">
        <w:trPr>
          <w:tblHeader/>
        </w:trPr>
        <w:tc>
          <w:tcPr>
            <w:tcW w:w="2189" w:type="pct"/>
            <w:vAlign w:val="bottom"/>
          </w:tcPr>
          <w:p w14:paraId="1104F26C" w14:textId="332B3EAC" w:rsidR="00631816" w:rsidRPr="00063EF2" w:rsidRDefault="007D1F1F" w:rsidP="006318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Pr="00DE25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ณ วันที่</w:t>
            </w:r>
          </w:p>
        </w:tc>
        <w:tc>
          <w:tcPr>
            <w:tcW w:w="621" w:type="pct"/>
          </w:tcPr>
          <w:p w14:paraId="05D4D0D6" w14:textId="62AC4DEB" w:rsidR="00631816" w:rsidRPr="0001010D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</w:tcPr>
          <w:p w14:paraId="505C4CAD" w14:textId="77777777" w:rsidR="00631816" w:rsidRPr="00700441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7FF665C1" w14:textId="5D22DECA" w:rsidR="00631816" w:rsidRPr="0001010D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3" w:type="pct"/>
          </w:tcPr>
          <w:p w14:paraId="2AAAA64F" w14:textId="77777777" w:rsidR="00631816" w:rsidRPr="00700441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6FBAEEA7" w14:textId="2B55684B" w:rsidR="00631816" w:rsidRPr="0001010D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2" w:type="pct"/>
          </w:tcPr>
          <w:p w14:paraId="71626138" w14:textId="77777777" w:rsidR="00631816" w:rsidRPr="00700441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6638988D" w14:textId="068ED307" w:rsidR="00631816" w:rsidRPr="0001010D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631816" w:rsidRPr="00700441" w14:paraId="65DDDC82" w14:textId="77777777" w:rsidTr="00631816">
        <w:trPr>
          <w:tblHeader/>
        </w:trPr>
        <w:tc>
          <w:tcPr>
            <w:tcW w:w="2189" w:type="pct"/>
            <w:vAlign w:val="bottom"/>
          </w:tcPr>
          <w:p w14:paraId="376CC6F5" w14:textId="42EA2331" w:rsidR="00631816" w:rsidRPr="00063EF2" w:rsidRDefault="00631816" w:rsidP="006318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  <w:hideMark/>
          </w:tcPr>
          <w:p w14:paraId="63197E77" w14:textId="41E46C40" w:rsidR="00631816" w:rsidRPr="00700441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3" w:type="pct"/>
          </w:tcPr>
          <w:p w14:paraId="641596C9" w14:textId="77777777" w:rsidR="00631816" w:rsidRPr="00700441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hideMark/>
          </w:tcPr>
          <w:p w14:paraId="2B468B04" w14:textId="3C42CF52" w:rsidR="00631816" w:rsidRPr="00700441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3" w:type="pct"/>
          </w:tcPr>
          <w:p w14:paraId="4C4FE4CE" w14:textId="77777777" w:rsidR="00631816" w:rsidRPr="00700441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hideMark/>
          </w:tcPr>
          <w:p w14:paraId="30099033" w14:textId="7BD65ABF" w:rsidR="00631816" w:rsidRPr="00700441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2" w:type="pct"/>
          </w:tcPr>
          <w:p w14:paraId="79EDB470" w14:textId="77777777" w:rsidR="00631816" w:rsidRPr="00700441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hideMark/>
          </w:tcPr>
          <w:p w14:paraId="2F302A92" w14:textId="4952D753" w:rsidR="00631816" w:rsidRPr="00700441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631816" w:rsidRPr="00700441" w14:paraId="29BE9C67" w14:textId="77777777" w:rsidTr="00631816">
        <w:trPr>
          <w:trHeight w:val="209"/>
          <w:tblHeader/>
        </w:trPr>
        <w:tc>
          <w:tcPr>
            <w:tcW w:w="2189" w:type="pct"/>
          </w:tcPr>
          <w:p w14:paraId="0B614D48" w14:textId="77777777" w:rsidR="00631816" w:rsidRPr="00700441" w:rsidRDefault="00631816" w:rsidP="006318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1" w:type="pct"/>
            <w:gridSpan w:val="7"/>
            <w:hideMark/>
          </w:tcPr>
          <w:p w14:paraId="2EDE85C5" w14:textId="77777777" w:rsidR="00631816" w:rsidRPr="00700441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004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31816" w:rsidRPr="00700441" w14:paraId="6D31F485" w14:textId="77777777" w:rsidTr="00631816">
        <w:tc>
          <w:tcPr>
            <w:tcW w:w="2189" w:type="pct"/>
            <w:hideMark/>
          </w:tcPr>
          <w:p w14:paraId="1082D9FC" w14:textId="77777777" w:rsidR="00631816" w:rsidRPr="00700441" w:rsidRDefault="00631816" w:rsidP="00631816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5666">
              <w:rPr>
                <w:rFonts w:ascii="Angsana New" w:hAnsi="Angsana New"/>
                <w:b/>
                <w:bCs/>
                <w:i/>
                <w:iCs/>
                <w:spacing w:val="4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621" w:type="pct"/>
          </w:tcPr>
          <w:p w14:paraId="06F165BA" w14:textId="77777777" w:rsidR="00631816" w:rsidRPr="00B51914" w:rsidRDefault="00631816" w:rsidP="00631816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3" w:type="pct"/>
          </w:tcPr>
          <w:p w14:paraId="75D8477D" w14:textId="77777777" w:rsidR="00631816" w:rsidRPr="00700441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3" w:type="pct"/>
          </w:tcPr>
          <w:p w14:paraId="053B8C16" w14:textId="77777777" w:rsidR="00631816" w:rsidRPr="00700441" w:rsidRDefault="00631816" w:rsidP="00631816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3" w:type="pct"/>
          </w:tcPr>
          <w:p w14:paraId="5879DD44" w14:textId="77777777" w:rsidR="00631816" w:rsidRPr="00700441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19" w:type="pct"/>
          </w:tcPr>
          <w:p w14:paraId="562A5929" w14:textId="77777777" w:rsidR="00631816" w:rsidRPr="00700441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9"/>
                <w:tab w:val="left" w:pos="789"/>
              </w:tabs>
              <w:spacing w:after="0"/>
              <w:ind w:left="-108" w:right="75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2" w:type="pct"/>
          </w:tcPr>
          <w:p w14:paraId="31AB6378" w14:textId="77777777" w:rsidR="00631816" w:rsidRPr="00700441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0" w:type="pct"/>
          </w:tcPr>
          <w:p w14:paraId="1713C9D0" w14:textId="77777777" w:rsidR="00631816" w:rsidRPr="00700441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9"/>
                <w:tab w:val="left" w:pos="789"/>
              </w:tabs>
              <w:spacing w:after="0"/>
              <w:ind w:left="-108" w:right="75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631816" w:rsidRPr="00700441" w14:paraId="4B9CAB09" w14:textId="77777777" w:rsidTr="00631816">
        <w:tc>
          <w:tcPr>
            <w:tcW w:w="2189" w:type="pct"/>
            <w:hideMark/>
          </w:tcPr>
          <w:p w14:paraId="307E88DB" w14:textId="77777777" w:rsidR="00631816" w:rsidRPr="00700441" w:rsidRDefault="00631816" w:rsidP="00631816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1" w:type="pct"/>
            <w:tcBorders>
              <w:bottom w:val="double" w:sz="4" w:space="0" w:color="auto"/>
            </w:tcBorders>
          </w:tcPr>
          <w:p w14:paraId="0154FAD3" w14:textId="24A37847" w:rsidR="00631816" w:rsidRPr="002E16E6" w:rsidRDefault="00F628B0" w:rsidP="00911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34272C25" w14:textId="77777777" w:rsidR="00631816" w:rsidRPr="007B7463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double" w:sz="4" w:space="0" w:color="auto"/>
            </w:tcBorders>
          </w:tcPr>
          <w:p w14:paraId="5DD569D2" w14:textId="6CB6BAA3" w:rsidR="00631816" w:rsidRPr="006B502F" w:rsidRDefault="00631816" w:rsidP="00911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16E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F499596" w14:textId="77777777" w:rsidR="00631816" w:rsidRPr="007B7463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24FC7A0E" w14:textId="16BEE4EF" w:rsidR="00631816" w:rsidRPr="00116C0D" w:rsidRDefault="00CA081F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081F">
              <w:rPr>
                <w:rFonts w:ascii="Angsana New" w:hAnsi="Angsana New" w:hint="cs"/>
                <w:b/>
                <w:bCs/>
                <w:sz w:val="30"/>
                <w:szCs w:val="30"/>
                <w:lang w:val="en-GB"/>
              </w:rPr>
              <w:t>5</w:t>
            </w:r>
            <w:r w:rsidR="00F628B0">
              <w:rPr>
                <w:rFonts w:ascii="Angsana New" w:hAnsi="Angsana New"/>
                <w:b/>
                <w:bCs/>
                <w:sz w:val="30"/>
                <w:szCs w:val="30"/>
              </w:rPr>
              <w:t>,080,000</w:t>
            </w:r>
          </w:p>
        </w:tc>
        <w:tc>
          <w:tcPr>
            <w:tcW w:w="142" w:type="pct"/>
          </w:tcPr>
          <w:p w14:paraId="04E32768" w14:textId="77777777" w:rsidR="00631816" w:rsidRPr="007B7463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</w:tcPr>
          <w:p w14:paraId="196B7CBA" w14:textId="1068C03C" w:rsidR="00631816" w:rsidRPr="00D84B69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090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</w:tr>
      <w:tr w:rsidR="00631816" w:rsidRPr="004B67B6" w14:paraId="4BEAE99A" w14:textId="77777777" w:rsidTr="00B5164C">
        <w:tc>
          <w:tcPr>
            <w:tcW w:w="2189" w:type="pct"/>
          </w:tcPr>
          <w:p w14:paraId="545A4C57" w14:textId="77777777" w:rsidR="00631816" w:rsidRPr="004B67B6" w:rsidRDefault="00631816" w:rsidP="00631816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spacing w:val="4"/>
                <w:sz w:val="22"/>
                <w:szCs w:val="22"/>
                <w:cs/>
              </w:rPr>
            </w:pPr>
          </w:p>
        </w:tc>
        <w:tc>
          <w:tcPr>
            <w:tcW w:w="621" w:type="pct"/>
          </w:tcPr>
          <w:p w14:paraId="272F77CE" w14:textId="77777777" w:rsidR="00631816" w:rsidRPr="004B67B6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3" w:type="pct"/>
          </w:tcPr>
          <w:p w14:paraId="6313D746" w14:textId="77777777" w:rsidR="00631816" w:rsidRPr="004B67B6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73" w:type="pct"/>
          </w:tcPr>
          <w:p w14:paraId="0B36968A" w14:textId="77777777" w:rsidR="00631816" w:rsidRPr="004B67B6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3" w:type="pct"/>
          </w:tcPr>
          <w:p w14:paraId="4839D425" w14:textId="77777777" w:rsidR="00631816" w:rsidRPr="004B67B6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26" w:right="-108"/>
              <w:rPr>
                <w:rFonts w:ascii="Angsana New" w:hAnsi="Angsan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619" w:type="pct"/>
          </w:tcPr>
          <w:p w14:paraId="6D8C6921" w14:textId="77777777" w:rsidR="00631816" w:rsidRPr="004B67B6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2" w:type="pct"/>
          </w:tcPr>
          <w:p w14:paraId="3EAA0116" w14:textId="77777777" w:rsidR="00631816" w:rsidRPr="004B67B6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570" w:type="pct"/>
          </w:tcPr>
          <w:p w14:paraId="1AF88AA0" w14:textId="77777777" w:rsidR="00631816" w:rsidRPr="004B67B6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631816" w:rsidRPr="00700441" w14:paraId="2F154BD7" w14:textId="77777777" w:rsidTr="00B5164C">
        <w:tc>
          <w:tcPr>
            <w:tcW w:w="2189" w:type="pct"/>
          </w:tcPr>
          <w:p w14:paraId="0E108BBF" w14:textId="77777777" w:rsidR="00631816" w:rsidRPr="00B5164C" w:rsidRDefault="00631816" w:rsidP="00631816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b/>
                <w:bCs/>
                <w:i/>
                <w:iCs/>
                <w:spacing w:val="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pacing w:val="4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21" w:type="pct"/>
          </w:tcPr>
          <w:p w14:paraId="2BCDC6D9" w14:textId="77777777" w:rsidR="00631816" w:rsidRPr="002E16E6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10524FF9" w14:textId="77777777" w:rsidR="00631816" w:rsidRPr="00700441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</w:tcPr>
          <w:p w14:paraId="40D2AE77" w14:textId="77777777" w:rsidR="00631816" w:rsidRPr="00D84B69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D7BEF1C" w14:textId="77777777" w:rsidR="00631816" w:rsidRPr="00700441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4690E3E2" w14:textId="77777777" w:rsidR="00631816" w:rsidRPr="00D84B69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3F831F5B" w14:textId="77777777" w:rsidR="00631816" w:rsidRPr="00700441" w:rsidRDefault="00631816" w:rsidP="00631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</w:tcPr>
          <w:p w14:paraId="2456C020" w14:textId="77777777" w:rsidR="00631816" w:rsidRPr="00D84B69" w:rsidRDefault="00631816" w:rsidP="00631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83771" w:rsidRPr="00700441" w14:paraId="6C895D30" w14:textId="77777777" w:rsidTr="00B5164C">
        <w:tc>
          <w:tcPr>
            <w:tcW w:w="2189" w:type="pct"/>
          </w:tcPr>
          <w:p w14:paraId="5F0B4421" w14:textId="77777777" w:rsidR="00983771" w:rsidRPr="00116C0D" w:rsidRDefault="00983771" w:rsidP="00983771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spacing w:val="4"/>
                <w:sz w:val="30"/>
                <w:szCs w:val="30"/>
                <w:cs/>
              </w:rPr>
            </w:pPr>
            <w:r w:rsidRPr="00116C0D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621" w:type="pct"/>
          </w:tcPr>
          <w:p w14:paraId="4E419BB3" w14:textId="1E08DD97" w:rsidR="00983771" w:rsidRPr="00116C0D" w:rsidRDefault="00983771" w:rsidP="00983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4</w:t>
            </w:r>
            <w:r w:rsidRPr="00116C0D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38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45FF0994" w14:textId="77777777" w:rsidR="00983771" w:rsidRPr="00700441" w:rsidRDefault="00983771" w:rsidP="00983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</w:tcPr>
          <w:p w14:paraId="641F4DA7" w14:textId="099A3814" w:rsidR="00983771" w:rsidRPr="00414138" w:rsidRDefault="00983771" w:rsidP="00983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4</w:t>
            </w:r>
            <w:r w:rsidRPr="00116C0D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383</w:t>
            </w:r>
          </w:p>
        </w:tc>
        <w:tc>
          <w:tcPr>
            <w:tcW w:w="143" w:type="pct"/>
          </w:tcPr>
          <w:p w14:paraId="1FF2E62C" w14:textId="77777777" w:rsidR="00983771" w:rsidRPr="00700441" w:rsidRDefault="00983771" w:rsidP="00983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4474EC0B" w14:textId="39B369F9" w:rsidR="00983771" w:rsidRPr="00983771" w:rsidRDefault="00983771" w:rsidP="00983771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8377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4903577" w14:textId="77777777" w:rsidR="00983771" w:rsidRPr="00983771" w:rsidRDefault="00983771" w:rsidP="00983771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3B5FFD68" w14:textId="2528BA7B" w:rsidR="00983771" w:rsidRPr="00983771" w:rsidRDefault="00983771" w:rsidP="00983771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8377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983771" w:rsidRPr="00700441" w14:paraId="043EE399" w14:textId="77777777" w:rsidTr="00631816">
        <w:tc>
          <w:tcPr>
            <w:tcW w:w="2189" w:type="pct"/>
          </w:tcPr>
          <w:p w14:paraId="6CC8F58B" w14:textId="77777777" w:rsidR="00983771" w:rsidRPr="00116C0D" w:rsidRDefault="00983771" w:rsidP="00983771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spacing w:val="4"/>
                <w:sz w:val="30"/>
                <w:szCs w:val="30"/>
                <w:cs/>
              </w:rPr>
            </w:pPr>
            <w:r w:rsidRPr="00116C0D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21" w:type="pct"/>
          </w:tcPr>
          <w:p w14:paraId="7480C01E" w14:textId="5529A533" w:rsidR="00983771" w:rsidRPr="00116C0D" w:rsidRDefault="00983771" w:rsidP="00911EB9">
            <w:pPr>
              <w:pStyle w:val="a2"/>
              <w:tabs>
                <w:tab w:val="decimal" w:pos="610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A572B06" w14:textId="77777777" w:rsidR="00983771" w:rsidRPr="00700441" w:rsidRDefault="00983771" w:rsidP="00983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</w:tcPr>
          <w:p w14:paraId="4D1A3CDA" w14:textId="70219EED" w:rsidR="00983771" w:rsidRPr="00414138" w:rsidRDefault="00983771" w:rsidP="00983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143" w:type="pct"/>
          </w:tcPr>
          <w:p w14:paraId="029D4F77" w14:textId="77777777" w:rsidR="00983771" w:rsidRPr="00700441" w:rsidRDefault="00983771" w:rsidP="00983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67FE3AA8" w14:textId="32F54422" w:rsidR="00983771" w:rsidRPr="00983771" w:rsidRDefault="00983771" w:rsidP="00983771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8377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F1D223E" w14:textId="77777777" w:rsidR="00983771" w:rsidRPr="00983771" w:rsidRDefault="00983771" w:rsidP="00983771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3BB75B85" w14:textId="191096B0" w:rsidR="00983771" w:rsidRPr="00983771" w:rsidRDefault="00983771" w:rsidP="00983771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8377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983771" w:rsidRPr="004B67B6" w14:paraId="50E07A47" w14:textId="77777777" w:rsidTr="00631816">
        <w:tc>
          <w:tcPr>
            <w:tcW w:w="2189" w:type="pct"/>
          </w:tcPr>
          <w:p w14:paraId="7BAE15BB" w14:textId="77777777" w:rsidR="00983771" w:rsidRPr="004B67B6" w:rsidRDefault="00983771" w:rsidP="00983771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b/>
                <w:bCs/>
                <w:i/>
                <w:iCs/>
                <w:spacing w:val="4"/>
                <w:sz w:val="22"/>
                <w:szCs w:val="22"/>
                <w:cs/>
              </w:rPr>
            </w:pPr>
          </w:p>
        </w:tc>
        <w:tc>
          <w:tcPr>
            <w:tcW w:w="621" w:type="pct"/>
          </w:tcPr>
          <w:p w14:paraId="6084AD21" w14:textId="77777777" w:rsidR="00983771" w:rsidRPr="004B67B6" w:rsidRDefault="00983771" w:rsidP="00983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3" w:type="pct"/>
          </w:tcPr>
          <w:p w14:paraId="5CF2B11D" w14:textId="77777777" w:rsidR="00983771" w:rsidRPr="004B67B6" w:rsidRDefault="00983771" w:rsidP="00983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73" w:type="pct"/>
          </w:tcPr>
          <w:p w14:paraId="6581957A" w14:textId="77777777" w:rsidR="00983771" w:rsidRPr="004B67B6" w:rsidRDefault="00983771" w:rsidP="00983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3" w:type="pct"/>
          </w:tcPr>
          <w:p w14:paraId="37505166" w14:textId="77777777" w:rsidR="00983771" w:rsidRPr="004B67B6" w:rsidRDefault="00983771" w:rsidP="00983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3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9" w:type="pct"/>
          </w:tcPr>
          <w:p w14:paraId="1F4F74FF" w14:textId="77777777" w:rsidR="00983771" w:rsidRPr="004B67B6" w:rsidRDefault="00983771" w:rsidP="00983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pct"/>
          </w:tcPr>
          <w:p w14:paraId="4648244B" w14:textId="77777777" w:rsidR="00983771" w:rsidRPr="004B67B6" w:rsidRDefault="00983771" w:rsidP="00983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70" w:type="pct"/>
          </w:tcPr>
          <w:p w14:paraId="58A519ED" w14:textId="77777777" w:rsidR="00983771" w:rsidRPr="004B67B6" w:rsidRDefault="00983771" w:rsidP="00983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</w:tr>
      <w:tr w:rsidR="00983771" w:rsidRPr="00700441" w14:paraId="3E693A74" w14:textId="77777777" w:rsidTr="00631816">
        <w:tc>
          <w:tcPr>
            <w:tcW w:w="2189" w:type="pct"/>
          </w:tcPr>
          <w:p w14:paraId="4EBFE62F" w14:textId="77777777" w:rsidR="00983771" w:rsidRPr="001F208A" w:rsidRDefault="00983771" w:rsidP="00983771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b/>
                <w:bCs/>
                <w:i/>
                <w:iCs/>
                <w:spacing w:val="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pacing w:val="4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621" w:type="pct"/>
          </w:tcPr>
          <w:p w14:paraId="32EE8499" w14:textId="77777777" w:rsidR="00983771" w:rsidRPr="002E16E6" w:rsidRDefault="00983771" w:rsidP="00983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361AE2A" w14:textId="77777777" w:rsidR="00983771" w:rsidRPr="00700441" w:rsidRDefault="00983771" w:rsidP="00983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</w:tcPr>
          <w:p w14:paraId="556326CC" w14:textId="77777777" w:rsidR="00983771" w:rsidRPr="00D84B69" w:rsidRDefault="00983771" w:rsidP="00983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7D43A06" w14:textId="77777777" w:rsidR="00983771" w:rsidRPr="00700441" w:rsidRDefault="00983771" w:rsidP="00983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03C2D0D3" w14:textId="77777777" w:rsidR="00983771" w:rsidRPr="00D84B69" w:rsidRDefault="00983771" w:rsidP="00983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63D1DD8E" w14:textId="77777777" w:rsidR="00983771" w:rsidRPr="00700441" w:rsidRDefault="00983771" w:rsidP="00983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</w:tcPr>
          <w:p w14:paraId="052D858E" w14:textId="77777777" w:rsidR="00983771" w:rsidRPr="00414138" w:rsidRDefault="00983771" w:rsidP="00983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983771" w:rsidRPr="00700441" w14:paraId="229D44C5" w14:textId="77777777" w:rsidTr="00631816">
        <w:tc>
          <w:tcPr>
            <w:tcW w:w="2189" w:type="pct"/>
          </w:tcPr>
          <w:p w14:paraId="65F451E0" w14:textId="77777777" w:rsidR="00983771" w:rsidRPr="00700441" w:rsidRDefault="00983771" w:rsidP="00983771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spacing w:val="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621" w:type="pct"/>
          </w:tcPr>
          <w:p w14:paraId="68F5E121" w14:textId="468FACE8" w:rsidR="00983771" w:rsidRPr="002E16E6" w:rsidRDefault="00983771" w:rsidP="00983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49,192</w:t>
            </w:r>
          </w:p>
        </w:tc>
        <w:tc>
          <w:tcPr>
            <w:tcW w:w="143" w:type="pct"/>
          </w:tcPr>
          <w:p w14:paraId="3BCA9843" w14:textId="77777777" w:rsidR="00983771" w:rsidRPr="00700441" w:rsidRDefault="00983771" w:rsidP="00983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</w:tcPr>
          <w:p w14:paraId="6640240B" w14:textId="6E2494AA" w:rsidR="00983771" w:rsidRPr="00D84B69" w:rsidRDefault="00983771" w:rsidP="00983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117</w:t>
            </w:r>
            <w:r w:rsidRPr="002E16E6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255</w:t>
            </w:r>
          </w:p>
        </w:tc>
        <w:tc>
          <w:tcPr>
            <w:tcW w:w="143" w:type="pct"/>
          </w:tcPr>
          <w:p w14:paraId="45B3B4CE" w14:textId="77777777" w:rsidR="00983771" w:rsidRPr="00700441" w:rsidRDefault="00983771" w:rsidP="00983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1A2C1183" w14:textId="2E161A2F" w:rsidR="00983771" w:rsidRPr="00D84B69" w:rsidRDefault="00983771" w:rsidP="00983771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7A89DCA" w14:textId="77777777" w:rsidR="00983771" w:rsidRPr="00700441" w:rsidRDefault="00983771" w:rsidP="00983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</w:tcPr>
          <w:p w14:paraId="0ABA2800" w14:textId="204B2E7C" w:rsidR="00983771" w:rsidRPr="00414138" w:rsidRDefault="00983771" w:rsidP="00983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84B69">
              <w:rPr>
                <w:rFonts w:ascii="Angsana New" w:hAnsi="Angsana New"/>
                <w:sz w:val="30"/>
                <w:szCs w:val="30"/>
              </w:rPr>
              <w:t>540</w:t>
            </w:r>
          </w:p>
        </w:tc>
      </w:tr>
      <w:tr w:rsidR="00983771" w:rsidRPr="00700441" w14:paraId="29027A9B" w14:textId="77777777" w:rsidTr="00631816">
        <w:tc>
          <w:tcPr>
            <w:tcW w:w="2189" w:type="pct"/>
          </w:tcPr>
          <w:p w14:paraId="0663F8F6" w14:textId="77777777" w:rsidR="00983771" w:rsidRPr="00700441" w:rsidRDefault="00983771" w:rsidP="00983771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spacing w:val="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1" w:type="pct"/>
          </w:tcPr>
          <w:p w14:paraId="44529C1B" w14:textId="10E91960" w:rsidR="00983771" w:rsidRPr="002E16E6" w:rsidRDefault="00983771" w:rsidP="00911EB9">
            <w:pPr>
              <w:pStyle w:val="a2"/>
              <w:tabs>
                <w:tab w:val="decimal" w:pos="610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03B8E21" w14:textId="77777777" w:rsidR="00983771" w:rsidRPr="00700441" w:rsidRDefault="00983771" w:rsidP="00983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</w:tcPr>
          <w:p w14:paraId="77C8450D" w14:textId="141B4F31" w:rsidR="00983771" w:rsidRPr="00D84B69" w:rsidRDefault="00983771" w:rsidP="00911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E16E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90E0559" w14:textId="77777777" w:rsidR="00983771" w:rsidRPr="00700441" w:rsidRDefault="00983771" w:rsidP="00983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09F00A77" w14:textId="115C016F" w:rsidR="00983771" w:rsidRPr="00D84B69" w:rsidRDefault="00983771" w:rsidP="00983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23,575</w:t>
            </w:r>
          </w:p>
        </w:tc>
        <w:tc>
          <w:tcPr>
            <w:tcW w:w="142" w:type="pct"/>
          </w:tcPr>
          <w:p w14:paraId="58CE369E" w14:textId="77777777" w:rsidR="00983771" w:rsidRPr="00700441" w:rsidRDefault="00983771" w:rsidP="00983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</w:tcPr>
          <w:p w14:paraId="7A123EDC" w14:textId="4D38B228" w:rsidR="00983771" w:rsidRPr="00DF381B" w:rsidRDefault="00983771" w:rsidP="00983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84B69">
              <w:rPr>
                <w:rFonts w:ascii="Angsana New" w:hAnsi="Angsana New"/>
                <w:sz w:val="30"/>
                <w:szCs w:val="30"/>
              </w:rPr>
              <w:t>18,794</w:t>
            </w:r>
          </w:p>
        </w:tc>
      </w:tr>
      <w:tr w:rsidR="00983771" w:rsidRPr="00700441" w14:paraId="3D3E5FF5" w14:textId="77777777" w:rsidTr="00631816">
        <w:tc>
          <w:tcPr>
            <w:tcW w:w="2189" w:type="pct"/>
          </w:tcPr>
          <w:p w14:paraId="5F264960" w14:textId="77777777" w:rsidR="00983771" w:rsidRPr="00700441" w:rsidRDefault="00983771" w:rsidP="00983771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spacing w:val="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21" w:type="pct"/>
          </w:tcPr>
          <w:p w14:paraId="5AD9C323" w14:textId="0BA81783" w:rsidR="00983771" w:rsidRPr="002E16E6" w:rsidRDefault="00983771" w:rsidP="00983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49,571</w:t>
            </w:r>
          </w:p>
        </w:tc>
        <w:tc>
          <w:tcPr>
            <w:tcW w:w="143" w:type="pct"/>
          </w:tcPr>
          <w:p w14:paraId="6F1FF8B1" w14:textId="77777777" w:rsidR="00983771" w:rsidRPr="00700441" w:rsidRDefault="00983771" w:rsidP="00983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</w:tcPr>
          <w:p w14:paraId="38949C7B" w14:textId="50048D1C" w:rsidR="00983771" w:rsidRPr="00D84B69" w:rsidRDefault="00983771" w:rsidP="00983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1010D">
              <w:rPr>
                <w:rFonts w:ascii="Angsana New" w:hAnsi="Angsana New"/>
                <w:sz w:val="30"/>
                <w:szCs w:val="30"/>
              </w:rPr>
              <w:t>16</w:t>
            </w:r>
            <w:r w:rsidRPr="002E16E6">
              <w:rPr>
                <w:rFonts w:ascii="Angsana New" w:hAnsi="Angsana New"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sz w:val="30"/>
                <w:szCs w:val="30"/>
              </w:rPr>
              <w:t>776</w:t>
            </w:r>
          </w:p>
        </w:tc>
        <w:tc>
          <w:tcPr>
            <w:tcW w:w="143" w:type="pct"/>
          </w:tcPr>
          <w:p w14:paraId="3843F007" w14:textId="77777777" w:rsidR="00983771" w:rsidRPr="00700441" w:rsidRDefault="00983771" w:rsidP="00983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215C121D" w14:textId="7AFDF700" w:rsidR="00983771" w:rsidRPr="00D84B69" w:rsidRDefault="00983771" w:rsidP="00983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13,915</w:t>
            </w:r>
          </w:p>
        </w:tc>
        <w:tc>
          <w:tcPr>
            <w:tcW w:w="142" w:type="pct"/>
          </w:tcPr>
          <w:p w14:paraId="642FA6A5" w14:textId="77777777" w:rsidR="00983771" w:rsidRPr="00700441" w:rsidRDefault="00983771" w:rsidP="00983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</w:tcPr>
          <w:p w14:paraId="1318E60E" w14:textId="05EBDF77" w:rsidR="00983771" w:rsidRPr="00DF381B" w:rsidRDefault="00983771" w:rsidP="00983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84B69">
              <w:rPr>
                <w:rFonts w:ascii="Angsana New" w:hAnsi="Angsana New"/>
                <w:sz w:val="30"/>
                <w:szCs w:val="30"/>
              </w:rPr>
              <w:t>15,258</w:t>
            </w:r>
          </w:p>
        </w:tc>
      </w:tr>
      <w:tr w:rsidR="00983771" w:rsidRPr="00700441" w14:paraId="510F4EB6" w14:textId="77777777" w:rsidTr="00631816">
        <w:tc>
          <w:tcPr>
            <w:tcW w:w="2189" w:type="pct"/>
          </w:tcPr>
          <w:p w14:paraId="671E2857" w14:textId="77777777" w:rsidR="00983771" w:rsidRPr="001F208A" w:rsidRDefault="00983771" w:rsidP="00983771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b/>
                <w:bCs/>
                <w:spacing w:val="4"/>
                <w:sz w:val="30"/>
                <w:szCs w:val="30"/>
                <w:cs/>
              </w:rPr>
            </w:pPr>
            <w:r w:rsidRPr="001F208A">
              <w:rPr>
                <w:rFonts w:ascii="Angsana New" w:hAnsi="Angsana New" w:hint="cs"/>
                <w:b/>
                <w:bCs/>
                <w:spacing w:val="4"/>
                <w:sz w:val="30"/>
                <w:szCs w:val="30"/>
                <w:cs/>
              </w:rPr>
              <w:t>รวม</w:t>
            </w: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0AFE7903" w14:textId="38CC7616" w:rsidR="00983771" w:rsidRPr="002E16E6" w:rsidRDefault="00983771" w:rsidP="00983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98,763</w:t>
            </w:r>
          </w:p>
        </w:tc>
        <w:tc>
          <w:tcPr>
            <w:tcW w:w="143" w:type="pct"/>
          </w:tcPr>
          <w:p w14:paraId="5F750EAD" w14:textId="77777777" w:rsidR="00983771" w:rsidRPr="001F208A" w:rsidRDefault="00983771" w:rsidP="00983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28C0F198" w14:textId="71F2938D" w:rsidR="00983771" w:rsidRPr="001F208A" w:rsidRDefault="00983771" w:rsidP="00983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16E6">
              <w:rPr>
                <w:rFonts w:ascii="Angsana New" w:hAnsi="Angsana New"/>
                <w:b/>
                <w:bCs/>
                <w:sz w:val="30"/>
                <w:szCs w:val="30"/>
              </w:rPr>
              <w:t>134,031</w:t>
            </w:r>
          </w:p>
        </w:tc>
        <w:tc>
          <w:tcPr>
            <w:tcW w:w="143" w:type="pct"/>
          </w:tcPr>
          <w:p w14:paraId="0D011988" w14:textId="77777777" w:rsidR="00983771" w:rsidRPr="001F208A" w:rsidRDefault="00983771" w:rsidP="00983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7E3D2A8E" w14:textId="2FAA599C" w:rsidR="00983771" w:rsidRPr="00D84B69" w:rsidRDefault="00983771" w:rsidP="00983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37,490</w:t>
            </w:r>
          </w:p>
        </w:tc>
        <w:tc>
          <w:tcPr>
            <w:tcW w:w="142" w:type="pct"/>
          </w:tcPr>
          <w:p w14:paraId="0B96739D" w14:textId="77777777" w:rsidR="00983771" w:rsidRPr="001F208A" w:rsidRDefault="00983771" w:rsidP="00983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25DE0269" w14:textId="21885FCC" w:rsidR="00983771" w:rsidRPr="00D84B69" w:rsidRDefault="00983771" w:rsidP="00983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  <w:r w:rsidRPr="00D84B6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1010D">
              <w:rPr>
                <w:rFonts w:ascii="Angsana New" w:hAnsi="Angsana New"/>
                <w:b/>
                <w:bCs/>
                <w:sz w:val="30"/>
                <w:szCs w:val="30"/>
              </w:rPr>
              <w:t>592</w:t>
            </w:r>
          </w:p>
        </w:tc>
      </w:tr>
      <w:tr w:rsidR="00983771" w:rsidRPr="004B67B6" w14:paraId="01516EA5" w14:textId="77777777" w:rsidTr="00631816">
        <w:tc>
          <w:tcPr>
            <w:tcW w:w="2189" w:type="pct"/>
          </w:tcPr>
          <w:p w14:paraId="534B6A6B" w14:textId="77777777" w:rsidR="00983771" w:rsidRPr="004B67B6" w:rsidRDefault="00983771" w:rsidP="00983771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spacing w:val="4"/>
                <w:sz w:val="22"/>
                <w:szCs w:val="22"/>
                <w:cs/>
              </w:rPr>
            </w:pPr>
          </w:p>
        </w:tc>
        <w:tc>
          <w:tcPr>
            <w:tcW w:w="621" w:type="pct"/>
            <w:tcBorders>
              <w:top w:val="double" w:sz="4" w:space="0" w:color="auto"/>
            </w:tcBorders>
          </w:tcPr>
          <w:p w14:paraId="0F3E5D98" w14:textId="77777777" w:rsidR="00983771" w:rsidRPr="004B67B6" w:rsidRDefault="00983771" w:rsidP="00983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08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143" w:type="pct"/>
          </w:tcPr>
          <w:p w14:paraId="66995813" w14:textId="77777777" w:rsidR="00983771" w:rsidRPr="004B67B6" w:rsidRDefault="00983771" w:rsidP="00983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14:paraId="23D4B229" w14:textId="77777777" w:rsidR="00983771" w:rsidRPr="004B67B6" w:rsidRDefault="00983771" w:rsidP="00983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3" w:type="pct"/>
          </w:tcPr>
          <w:p w14:paraId="31C39FE5" w14:textId="77777777" w:rsidR="00983771" w:rsidRPr="004B67B6" w:rsidRDefault="00983771" w:rsidP="00983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3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38D9D53B" w14:textId="77777777" w:rsidR="00983771" w:rsidRPr="004B67B6" w:rsidRDefault="00983771" w:rsidP="00983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pct"/>
          </w:tcPr>
          <w:p w14:paraId="17D60563" w14:textId="77777777" w:rsidR="00983771" w:rsidRPr="004B67B6" w:rsidRDefault="00983771" w:rsidP="00983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</w:tcPr>
          <w:p w14:paraId="08996F59" w14:textId="77777777" w:rsidR="00983771" w:rsidRPr="004B67B6" w:rsidRDefault="00983771" w:rsidP="00983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85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</w:tr>
      <w:tr w:rsidR="00983771" w:rsidRPr="00700441" w14:paraId="67C8471D" w14:textId="77777777" w:rsidTr="00FD052E">
        <w:tc>
          <w:tcPr>
            <w:tcW w:w="2189" w:type="pct"/>
          </w:tcPr>
          <w:p w14:paraId="2C1B67D2" w14:textId="7C0C5154" w:rsidR="00983771" w:rsidRPr="00FD052E" w:rsidRDefault="00B5164C" w:rsidP="00FD052E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b/>
                <w:bCs/>
                <w:i/>
                <w:iCs/>
                <w:spacing w:val="4"/>
                <w:sz w:val="30"/>
                <w:szCs w:val="30"/>
                <w:cs/>
              </w:rPr>
            </w:pPr>
            <w:r w:rsidRPr="00FD052E">
              <w:rPr>
                <w:rFonts w:ascii="Angsana New" w:hAnsi="Angsana New" w:hint="cs"/>
                <w:b/>
                <w:bCs/>
                <w:i/>
                <w:iCs/>
                <w:spacing w:val="4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621" w:type="pct"/>
          </w:tcPr>
          <w:p w14:paraId="326AB749" w14:textId="49AFE5B6" w:rsidR="00983771" w:rsidRPr="00B5164C" w:rsidRDefault="00983771" w:rsidP="00983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430636BF" w14:textId="77777777" w:rsidR="00983771" w:rsidRPr="00B5164C" w:rsidRDefault="00983771" w:rsidP="00983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606F2550" w14:textId="47F629D7" w:rsidR="00983771" w:rsidRPr="00B5164C" w:rsidRDefault="00983771" w:rsidP="00983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2F7456E" w14:textId="77777777" w:rsidR="00983771" w:rsidRPr="00B5164C" w:rsidRDefault="00983771" w:rsidP="00983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032F5EDD" w14:textId="1686AF0C" w:rsidR="00983771" w:rsidRPr="00B5164C" w:rsidRDefault="00983771" w:rsidP="00B51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2" w:type="pct"/>
          </w:tcPr>
          <w:p w14:paraId="4B56E5DA" w14:textId="77777777" w:rsidR="00983771" w:rsidRPr="00B5164C" w:rsidRDefault="00983771" w:rsidP="009837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5FBCC46C" w14:textId="3B82731B" w:rsidR="00983771" w:rsidRPr="00B5164C" w:rsidRDefault="00983771" w:rsidP="00983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052E" w:rsidRPr="00700441" w14:paraId="13B280F6" w14:textId="77777777" w:rsidTr="00FD052E">
        <w:tc>
          <w:tcPr>
            <w:tcW w:w="2189" w:type="pct"/>
          </w:tcPr>
          <w:p w14:paraId="5D31E9B3" w14:textId="34477E82" w:rsidR="00FD052E" w:rsidRPr="00B5164C" w:rsidRDefault="00FD052E" w:rsidP="00FD052E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spacing w:val="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1" w:type="pct"/>
            <w:tcBorders>
              <w:bottom w:val="double" w:sz="4" w:space="0" w:color="auto"/>
            </w:tcBorders>
          </w:tcPr>
          <w:p w14:paraId="5EDF61F9" w14:textId="3C765C1E" w:rsidR="00FD052E" w:rsidRPr="00FD052E" w:rsidRDefault="00FD052E" w:rsidP="00FD0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052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ABE8784" w14:textId="77777777" w:rsidR="00FD052E" w:rsidRPr="00B5164C" w:rsidRDefault="00FD052E" w:rsidP="00FD0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double" w:sz="4" w:space="0" w:color="auto"/>
            </w:tcBorders>
          </w:tcPr>
          <w:p w14:paraId="3A61A8AC" w14:textId="23B8AF63" w:rsidR="00FD052E" w:rsidRPr="00FD052E" w:rsidRDefault="00FD052E" w:rsidP="00FD0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052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F90A088" w14:textId="77777777" w:rsidR="00FD052E" w:rsidRPr="00B5164C" w:rsidRDefault="00FD052E" w:rsidP="00FD0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7A6B5745" w14:textId="7F2D1D30" w:rsidR="00FD052E" w:rsidRPr="00FD052E" w:rsidRDefault="00FD052E" w:rsidP="00FD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052E">
              <w:rPr>
                <w:rFonts w:ascii="Angsana New" w:hAnsi="Angsana New"/>
                <w:b/>
                <w:bCs/>
                <w:sz w:val="30"/>
                <w:szCs w:val="30"/>
              </w:rPr>
              <w:t>11,474</w:t>
            </w:r>
          </w:p>
        </w:tc>
        <w:tc>
          <w:tcPr>
            <w:tcW w:w="142" w:type="pct"/>
          </w:tcPr>
          <w:p w14:paraId="02FFF86B" w14:textId="77777777" w:rsidR="00FD052E" w:rsidRPr="00B5164C" w:rsidRDefault="00FD052E" w:rsidP="00FD0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</w:tcPr>
          <w:p w14:paraId="30E9C836" w14:textId="00C5AB6F" w:rsidR="00FD052E" w:rsidRPr="00FD052E" w:rsidRDefault="00FD052E" w:rsidP="00FD0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052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A9137F4" w14:textId="4394E2A8" w:rsidR="00771F1A" w:rsidRDefault="00771F1A" w:rsidP="004876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 w:firstLine="90"/>
        <w:jc w:val="thaiDistribute"/>
        <w:rPr>
          <w:rFonts w:ascii="Angsana New" w:hAnsi="Angsana New"/>
          <w:sz w:val="22"/>
          <w:szCs w:val="22"/>
        </w:rPr>
      </w:pPr>
    </w:p>
    <w:p w14:paraId="41C81136" w14:textId="184772FD" w:rsidR="006B2EB6" w:rsidRDefault="006B2EB6" w:rsidP="004876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 w:firstLine="90"/>
        <w:jc w:val="thaiDistribute"/>
        <w:rPr>
          <w:rFonts w:ascii="Angsana New" w:hAnsi="Angsana New"/>
          <w:sz w:val="22"/>
          <w:szCs w:val="22"/>
          <w:cs/>
        </w:rPr>
      </w:pPr>
      <w:r>
        <w:rPr>
          <w:rFonts w:ascii="Angsana New" w:hAnsi="Angsana New"/>
          <w:sz w:val="22"/>
          <w:szCs w:val="22"/>
        </w:rPr>
        <w:br w:type="page"/>
      </w:r>
    </w:p>
    <w:p w14:paraId="3CF1CA08" w14:textId="738FE029" w:rsidR="005F680B" w:rsidRPr="00583EEB" w:rsidRDefault="005F680B" w:rsidP="00AD69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b/>
          <w:bCs/>
          <w:snapToGrid w:val="0"/>
          <w:sz w:val="30"/>
          <w:szCs w:val="30"/>
          <w:lang w:val="th-TH" w:eastAsia="th-TH"/>
        </w:rPr>
      </w:pPr>
      <w:bookmarkStart w:id="0" w:name="_Hlk71187429"/>
      <w:r w:rsidRPr="00E6358C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>สัญญาที่สำคัญในระหว่างไตรมาส</w:t>
      </w:r>
    </w:p>
    <w:p w14:paraId="58656948" w14:textId="4FEC47B1" w:rsidR="00A13CF5" w:rsidRDefault="00A13CF5" w:rsidP="00A13CF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68730FC" w14:textId="67A50ED1" w:rsidR="00DE7282" w:rsidRPr="00DE7282" w:rsidRDefault="00DE7282" w:rsidP="00A13CF5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DE7282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เงินให้กู้ยืมแก่กิจการที่เกี่ยวข้องกัน</w:t>
      </w:r>
    </w:p>
    <w:p w14:paraId="65E65232" w14:textId="77777777" w:rsidR="00DE7282" w:rsidRDefault="00DE7282" w:rsidP="00A13CF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2EE530B" w14:textId="5311296C" w:rsidR="00C72515" w:rsidRPr="00E6358C" w:rsidRDefault="00A13CF5" w:rsidP="00C7251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6358C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E6358C">
        <w:rPr>
          <w:rFonts w:ascii="Angsana New" w:hAnsi="Angsana New"/>
          <w:sz w:val="30"/>
          <w:szCs w:val="30"/>
        </w:rPr>
        <w:t xml:space="preserve">3 </w:t>
      </w:r>
      <w:r w:rsidRPr="00E6358C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E6358C">
        <w:rPr>
          <w:rFonts w:ascii="Angsana New" w:hAnsi="Angsana New"/>
          <w:sz w:val="30"/>
          <w:szCs w:val="30"/>
        </w:rPr>
        <w:t xml:space="preserve">2566 </w:t>
      </w:r>
      <w:r w:rsidRPr="00E6358C">
        <w:rPr>
          <w:rFonts w:ascii="Angsana New" w:hAnsi="Angsana New" w:hint="cs"/>
          <w:sz w:val="30"/>
          <w:szCs w:val="30"/>
          <w:cs/>
        </w:rPr>
        <w:t xml:space="preserve">บริษัทได้ลงนามในสัญญาเงินกู้กับบริษัท นอร์ทเทิร์น บางกอกโมโนเรล จำกัด ซึ่งเป็นบริษัทร่วมทางตรง โดยมีวงเงินให้กู้ยืมตามสัดส่วนการลงทุนเป็นจำนวนเงิน </w:t>
      </w:r>
      <w:r w:rsidRPr="00E6358C">
        <w:rPr>
          <w:rFonts w:ascii="Angsana New" w:hAnsi="Angsana New"/>
          <w:sz w:val="30"/>
          <w:szCs w:val="30"/>
        </w:rPr>
        <w:t>24.5</w:t>
      </w:r>
      <w:r w:rsidR="00B17155" w:rsidRPr="00E6358C">
        <w:rPr>
          <w:rFonts w:ascii="Angsana New" w:hAnsi="Angsana New"/>
          <w:sz w:val="30"/>
          <w:szCs w:val="30"/>
        </w:rPr>
        <w:t>0</w:t>
      </w:r>
      <w:r w:rsidRPr="00E6358C">
        <w:rPr>
          <w:rFonts w:ascii="Angsana New" w:hAnsi="Angsana New"/>
          <w:sz w:val="30"/>
          <w:szCs w:val="30"/>
        </w:rPr>
        <w:t xml:space="preserve"> </w:t>
      </w:r>
      <w:r w:rsidRPr="00E6358C">
        <w:rPr>
          <w:rFonts w:ascii="Angsana New" w:hAnsi="Angsana New" w:hint="cs"/>
          <w:sz w:val="30"/>
          <w:szCs w:val="30"/>
          <w:cs/>
        </w:rPr>
        <w:t>ล้านบาท อัตราดอกเบี้ยคงที่</w:t>
      </w:r>
      <w:r w:rsidR="00C969C1">
        <w:rPr>
          <w:rFonts w:ascii="Angsana New" w:hAnsi="Angsana New"/>
          <w:sz w:val="30"/>
          <w:szCs w:val="30"/>
        </w:rPr>
        <w:br/>
      </w:r>
      <w:r w:rsidRPr="00E6358C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Pr="00E6358C">
        <w:rPr>
          <w:rFonts w:ascii="Angsana New" w:hAnsi="Angsana New"/>
          <w:sz w:val="30"/>
          <w:szCs w:val="30"/>
        </w:rPr>
        <w:t xml:space="preserve">5.0 </w:t>
      </w:r>
      <w:r w:rsidRPr="00E6358C">
        <w:rPr>
          <w:rFonts w:ascii="Angsana New" w:hAnsi="Angsana New" w:hint="cs"/>
          <w:sz w:val="30"/>
          <w:szCs w:val="30"/>
          <w:cs/>
        </w:rPr>
        <w:t xml:space="preserve">ต่อปี มีกำหนดชำระคืนเงินต้นและดอกเบี้ยตามที่ระบุไว้ในสัญญา ณ วันที่ </w:t>
      </w:r>
      <w:r w:rsidRPr="00E6358C">
        <w:rPr>
          <w:rFonts w:ascii="Angsana New" w:hAnsi="Angsana New"/>
          <w:sz w:val="30"/>
          <w:szCs w:val="30"/>
        </w:rPr>
        <w:t>3</w:t>
      </w:r>
      <w:r w:rsidR="00CA081F" w:rsidRPr="00CA081F">
        <w:rPr>
          <w:rFonts w:ascii="Angsana New" w:hAnsi="Angsana New" w:hint="cs"/>
          <w:sz w:val="30"/>
          <w:szCs w:val="30"/>
          <w:lang w:val="en-GB"/>
        </w:rPr>
        <w:t>1</w:t>
      </w:r>
      <w:r w:rsidRPr="00E6358C">
        <w:rPr>
          <w:rFonts w:ascii="Angsana New" w:hAnsi="Angsana New"/>
          <w:sz w:val="30"/>
          <w:szCs w:val="30"/>
        </w:rPr>
        <w:t xml:space="preserve"> </w:t>
      </w:r>
      <w:r w:rsidRPr="00E6358C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E6358C">
        <w:rPr>
          <w:rFonts w:ascii="Angsana New" w:hAnsi="Angsana New"/>
          <w:sz w:val="30"/>
          <w:szCs w:val="30"/>
        </w:rPr>
        <w:t>256</w:t>
      </w:r>
      <w:r w:rsidR="00CA081F" w:rsidRPr="00CA081F">
        <w:rPr>
          <w:rFonts w:ascii="Angsana New" w:hAnsi="Angsana New" w:hint="cs"/>
          <w:sz w:val="30"/>
          <w:szCs w:val="30"/>
          <w:lang w:val="en-GB"/>
        </w:rPr>
        <w:t>6</w:t>
      </w:r>
      <w:r w:rsidRPr="00E6358C">
        <w:rPr>
          <w:rFonts w:ascii="Angsana New" w:hAnsi="Angsana New"/>
          <w:sz w:val="30"/>
          <w:szCs w:val="30"/>
        </w:rPr>
        <w:t xml:space="preserve"> </w:t>
      </w:r>
      <w:r w:rsidRPr="00E6358C">
        <w:rPr>
          <w:rFonts w:ascii="Angsana New" w:hAnsi="Angsana New" w:hint="cs"/>
          <w:sz w:val="30"/>
          <w:szCs w:val="30"/>
          <w:cs/>
        </w:rPr>
        <w:t>มีเงินให้กู้ยืมคงเหลือจำนวน</w:t>
      </w:r>
      <w:r w:rsidRPr="00E6358C">
        <w:rPr>
          <w:rFonts w:ascii="Angsana New" w:hAnsi="Angsana New"/>
          <w:sz w:val="30"/>
          <w:szCs w:val="30"/>
        </w:rPr>
        <w:t xml:space="preserve"> 1</w:t>
      </w:r>
      <w:r w:rsidR="00B17155" w:rsidRPr="00E6358C">
        <w:rPr>
          <w:rFonts w:ascii="Angsana New" w:hAnsi="Angsana New"/>
          <w:sz w:val="30"/>
          <w:szCs w:val="30"/>
        </w:rPr>
        <w:t>2</w:t>
      </w:r>
      <w:r w:rsidRPr="00E6358C">
        <w:rPr>
          <w:rFonts w:ascii="Angsana New" w:hAnsi="Angsana New"/>
          <w:sz w:val="30"/>
          <w:szCs w:val="30"/>
        </w:rPr>
        <w:t>.</w:t>
      </w:r>
      <w:r w:rsidRPr="00E6358C">
        <w:rPr>
          <w:rFonts w:ascii="Angsana New" w:hAnsi="Angsana New" w:hint="cs"/>
          <w:sz w:val="30"/>
          <w:szCs w:val="30"/>
        </w:rPr>
        <w:t>2</w:t>
      </w:r>
      <w:r w:rsidR="00B17155" w:rsidRPr="00E6358C">
        <w:rPr>
          <w:rFonts w:ascii="Angsana New" w:hAnsi="Angsana New"/>
          <w:sz w:val="30"/>
          <w:szCs w:val="30"/>
        </w:rPr>
        <w:t>5</w:t>
      </w:r>
      <w:r w:rsidRPr="00E6358C">
        <w:rPr>
          <w:rFonts w:ascii="Angsana New" w:hAnsi="Angsana New"/>
          <w:sz w:val="30"/>
          <w:szCs w:val="30"/>
        </w:rPr>
        <w:t xml:space="preserve"> </w:t>
      </w:r>
      <w:r w:rsidRPr="00E6358C">
        <w:rPr>
          <w:rFonts w:ascii="Angsana New" w:hAnsi="Angsana New" w:hint="cs"/>
          <w:sz w:val="30"/>
          <w:szCs w:val="30"/>
          <w:cs/>
        </w:rPr>
        <w:t>ล้านบาท</w:t>
      </w:r>
      <w:r w:rsidR="00C72515" w:rsidRPr="00E6358C">
        <w:rPr>
          <w:rFonts w:ascii="Angsana New" w:hAnsi="Angsana New"/>
          <w:sz w:val="30"/>
          <w:szCs w:val="30"/>
        </w:rPr>
        <w:t xml:space="preserve"> </w:t>
      </w:r>
      <w:r w:rsidR="00C72515" w:rsidRPr="00E6358C">
        <w:rPr>
          <w:rFonts w:ascii="Angsana New" w:hAnsi="Angsana New" w:hint="cs"/>
          <w:sz w:val="30"/>
          <w:szCs w:val="30"/>
          <w:cs/>
        </w:rPr>
        <w:t>ทั้งนี้ บริษัทไม่มีความตั้งใจที่จะเรียกชำระคืนเงินให้กู้ยืมดังกล่าวจากบริษัทร่วมภายในระยะเวลาหนึ่งปี ดังนั้นบริษัทจึงจัดประเภทเงินให้กู้ยืมดังกล่าวเป็นเงินให้กู้ยืมระยะยาว</w:t>
      </w:r>
    </w:p>
    <w:p w14:paraId="3E8A9186" w14:textId="77777777" w:rsidR="005F680B" w:rsidRPr="00E6358C" w:rsidRDefault="005F680B" w:rsidP="00C725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</w:p>
    <w:p w14:paraId="3C5CFD25" w14:textId="14AF8DDD" w:rsidR="00C72515" w:rsidRPr="00E6358C" w:rsidRDefault="00A13CF5" w:rsidP="00C7251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6358C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E6358C">
        <w:rPr>
          <w:rFonts w:ascii="Angsana New" w:hAnsi="Angsana New"/>
          <w:sz w:val="30"/>
          <w:szCs w:val="30"/>
        </w:rPr>
        <w:t xml:space="preserve">3 </w:t>
      </w:r>
      <w:r w:rsidRPr="00E6358C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E6358C">
        <w:rPr>
          <w:rFonts w:ascii="Angsana New" w:hAnsi="Angsana New"/>
          <w:sz w:val="30"/>
          <w:szCs w:val="30"/>
        </w:rPr>
        <w:t xml:space="preserve">2566 </w:t>
      </w:r>
      <w:r w:rsidRPr="00E6358C">
        <w:rPr>
          <w:rFonts w:ascii="Angsana New" w:hAnsi="Angsana New" w:hint="cs"/>
          <w:sz w:val="30"/>
          <w:szCs w:val="30"/>
          <w:cs/>
        </w:rPr>
        <w:t xml:space="preserve">บริษัทได้ลงนามในสัญญาเงินกู้กับบริษัท อีสเทิร์น บางกอกโมโนเรล จำกัด ซึ่งเป็นบริษัทร่วมทางตรง โดยมีวงเงินให้กู้ยืมตามสัดส่วนการลงทุนเป็นจำนวนเงิน </w:t>
      </w:r>
      <w:r w:rsidRPr="00E6358C">
        <w:rPr>
          <w:rFonts w:ascii="Angsana New" w:hAnsi="Angsana New"/>
          <w:sz w:val="30"/>
          <w:szCs w:val="30"/>
        </w:rPr>
        <w:t>24.4</w:t>
      </w:r>
      <w:r w:rsidR="00B17155" w:rsidRPr="00E6358C">
        <w:rPr>
          <w:rFonts w:ascii="Angsana New" w:hAnsi="Angsana New"/>
          <w:sz w:val="30"/>
          <w:szCs w:val="30"/>
        </w:rPr>
        <w:t>0</w:t>
      </w:r>
      <w:r w:rsidRPr="00E6358C">
        <w:rPr>
          <w:rFonts w:ascii="Angsana New" w:hAnsi="Angsana New"/>
          <w:sz w:val="30"/>
          <w:szCs w:val="30"/>
        </w:rPr>
        <w:t xml:space="preserve"> </w:t>
      </w:r>
      <w:r w:rsidRPr="00E6358C">
        <w:rPr>
          <w:rFonts w:ascii="Angsana New" w:hAnsi="Angsana New" w:hint="cs"/>
          <w:sz w:val="30"/>
          <w:szCs w:val="30"/>
          <w:cs/>
        </w:rPr>
        <w:t xml:space="preserve">ล้านบาท อัตราดอกเบี้ยคงที่ร้อยละ </w:t>
      </w:r>
      <w:r w:rsidRPr="00E6358C">
        <w:rPr>
          <w:rFonts w:ascii="Angsana New" w:hAnsi="Angsana New"/>
          <w:sz w:val="30"/>
          <w:szCs w:val="30"/>
        </w:rPr>
        <w:t xml:space="preserve">5.0 </w:t>
      </w:r>
      <w:r w:rsidRPr="00E6358C">
        <w:rPr>
          <w:rFonts w:ascii="Angsana New" w:hAnsi="Angsana New" w:hint="cs"/>
          <w:sz w:val="30"/>
          <w:szCs w:val="30"/>
          <w:cs/>
        </w:rPr>
        <w:t xml:space="preserve">ต่อปี มีกำหนดชำระคืนเงินต้นและดอกเบี้ยตามที่ระบุไว้ในสัญญา ณ วันที่ </w:t>
      </w:r>
      <w:r w:rsidRPr="00E6358C">
        <w:rPr>
          <w:rFonts w:ascii="Angsana New" w:hAnsi="Angsana New"/>
          <w:sz w:val="30"/>
          <w:szCs w:val="30"/>
        </w:rPr>
        <w:t>3</w:t>
      </w:r>
      <w:r w:rsidR="00CA081F" w:rsidRPr="00CA081F">
        <w:rPr>
          <w:rFonts w:ascii="Angsana New" w:hAnsi="Angsana New" w:hint="cs"/>
          <w:sz w:val="30"/>
          <w:szCs w:val="30"/>
          <w:lang w:val="en-GB"/>
        </w:rPr>
        <w:t>1</w:t>
      </w:r>
      <w:r w:rsidRPr="00E6358C">
        <w:rPr>
          <w:rFonts w:ascii="Angsana New" w:hAnsi="Angsana New"/>
          <w:sz w:val="30"/>
          <w:szCs w:val="30"/>
        </w:rPr>
        <w:t xml:space="preserve"> </w:t>
      </w:r>
      <w:r w:rsidRPr="00E6358C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E6358C">
        <w:rPr>
          <w:rFonts w:ascii="Angsana New" w:hAnsi="Angsana New"/>
          <w:sz w:val="30"/>
          <w:szCs w:val="30"/>
        </w:rPr>
        <w:t>256</w:t>
      </w:r>
      <w:r w:rsidR="00CA081F" w:rsidRPr="00CA081F">
        <w:rPr>
          <w:rFonts w:ascii="Angsana New" w:hAnsi="Angsana New" w:hint="cs"/>
          <w:sz w:val="30"/>
          <w:szCs w:val="30"/>
          <w:lang w:val="en-GB"/>
        </w:rPr>
        <w:t>6</w:t>
      </w:r>
      <w:r w:rsidRPr="00E6358C">
        <w:rPr>
          <w:rFonts w:ascii="Angsana New" w:hAnsi="Angsana New"/>
          <w:sz w:val="30"/>
          <w:szCs w:val="30"/>
        </w:rPr>
        <w:t xml:space="preserve"> </w:t>
      </w:r>
      <w:r w:rsidRPr="00E6358C">
        <w:rPr>
          <w:rFonts w:ascii="Angsana New" w:hAnsi="Angsana New" w:hint="cs"/>
          <w:sz w:val="30"/>
          <w:szCs w:val="30"/>
          <w:cs/>
        </w:rPr>
        <w:t>มีเงินให้กู้ยืมคงเหลือจำนวน</w:t>
      </w:r>
      <w:r w:rsidRPr="00E6358C">
        <w:rPr>
          <w:rFonts w:ascii="Angsana New" w:hAnsi="Angsana New"/>
          <w:sz w:val="30"/>
          <w:szCs w:val="30"/>
        </w:rPr>
        <w:t xml:space="preserve"> 1</w:t>
      </w:r>
      <w:r w:rsidR="00B17155" w:rsidRPr="00E6358C">
        <w:rPr>
          <w:rFonts w:ascii="Angsana New" w:hAnsi="Angsana New"/>
          <w:sz w:val="30"/>
          <w:szCs w:val="30"/>
        </w:rPr>
        <w:t>2</w:t>
      </w:r>
      <w:r w:rsidRPr="00E6358C">
        <w:rPr>
          <w:rFonts w:ascii="Angsana New" w:hAnsi="Angsana New"/>
          <w:sz w:val="30"/>
          <w:szCs w:val="30"/>
        </w:rPr>
        <w:t>.</w:t>
      </w:r>
      <w:r w:rsidRPr="00E6358C">
        <w:rPr>
          <w:rFonts w:ascii="Angsana New" w:hAnsi="Angsana New" w:hint="cs"/>
          <w:sz w:val="30"/>
          <w:szCs w:val="30"/>
        </w:rPr>
        <w:t>2</w:t>
      </w:r>
      <w:r w:rsidRPr="00E6358C">
        <w:rPr>
          <w:rFonts w:ascii="Angsana New" w:hAnsi="Angsana New"/>
          <w:sz w:val="30"/>
          <w:szCs w:val="30"/>
        </w:rPr>
        <w:t xml:space="preserve">0 </w:t>
      </w:r>
      <w:r w:rsidRPr="00E6358C">
        <w:rPr>
          <w:rFonts w:ascii="Angsana New" w:hAnsi="Angsana New" w:hint="cs"/>
          <w:sz w:val="30"/>
          <w:szCs w:val="30"/>
          <w:cs/>
        </w:rPr>
        <w:t>ล้านบาท</w:t>
      </w:r>
      <w:r w:rsidR="00C72515" w:rsidRPr="00E6358C">
        <w:rPr>
          <w:rFonts w:ascii="Angsana New" w:hAnsi="Angsana New"/>
          <w:sz w:val="30"/>
          <w:szCs w:val="30"/>
        </w:rPr>
        <w:t xml:space="preserve"> </w:t>
      </w:r>
      <w:r w:rsidR="00C72515" w:rsidRPr="00E6358C">
        <w:rPr>
          <w:rFonts w:ascii="Angsana New" w:hAnsi="Angsana New" w:hint="cs"/>
          <w:sz w:val="30"/>
          <w:szCs w:val="30"/>
          <w:cs/>
        </w:rPr>
        <w:t>ทั้งนี้ บริษัทไม่มีความตั้งใจที่จะเรียกชำระคืนเงินให้กู้ยืมดังกล่าวจากบริษัทร่วมภายในระยะเวลาหนึ่งปี ดังนั้นบริษัทจึงจัดประเภทเงินให้กู้ยืมดังกล่าวเป็นเงินให้กู้ยืมระยะยาว</w:t>
      </w:r>
    </w:p>
    <w:bookmarkEnd w:id="0"/>
    <w:p w14:paraId="5432C26B" w14:textId="036C22EA" w:rsidR="007D1F1F" w:rsidRDefault="007D1F1F" w:rsidP="00A13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0CE08F41" w14:textId="66BECB4B" w:rsidR="007D1F1F" w:rsidRDefault="007D1F1F" w:rsidP="00F55C20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ลูกหนี้การค้า</w:t>
      </w:r>
    </w:p>
    <w:p w14:paraId="4089E033" w14:textId="77777777" w:rsidR="007D1F1F" w:rsidRDefault="007D1F1F" w:rsidP="007D1F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30"/>
          <w:szCs w:val="30"/>
          <w:lang w:val="th-TH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992"/>
        <w:gridCol w:w="236"/>
        <w:gridCol w:w="1040"/>
        <w:gridCol w:w="241"/>
        <w:gridCol w:w="1038"/>
        <w:gridCol w:w="270"/>
        <w:gridCol w:w="1143"/>
      </w:tblGrid>
      <w:tr w:rsidR="007D1F1F" w:rsidRPr="000535D3" w14:paraId="2B76A8D5" w14:textId="77777777" w:rsidTr="007D1F1F">
        <w:trPr>
          <w:trHeight w:val="419"/>
          <w:tblHeader/>
        </w:trPr>
        <w:tc>
          <w:tcPr>
            <w:tcW w:w="2301" w:type="pct"/>
            <w:vAlign w:val="bottom"/>
          </w:tcPr>
          <w:p w14:paraId="1E9BACD6" w14:textId="77777777" w:rsidR="007D1F1F" w:rsidRPr="000535D3" w:rsidRDefault="007D1F1F" w:rsidP="00B14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4" w:type="pct"/>
            <w:gridSpan w:val="3"/>
            <w:vAlign w:val="bottom"/>
          </w:tcPr>
          <w:p w14:paraId="5542615C" w14:textId="77777777" w:rsidR="007D1F1F" w:rsidRPr="000535D3" w:rsidRDefault="007D1F1F" w:rsidP="00B14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35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31" w:type="pct"/>
            <w:vAlign w:val="bottom"/>
          </w:tcPr>
          <w:p w14:paraId="6E9DFB88" w14:textId="77777777" w:rsidR="007D1F1F" w:rsidRPr="000535D3" w:rsidRDefault="007D1F1F" w:rsidP="00B14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4" w:type="pct"/>
            <w:gridSpan w:val="3"/>
            <w:vAlign w:val="bottom"/>
          </w:tcPr>
          <w:p w14:paraId="3DC78CF0" w14:textId="77777777" w:rsidR="007D1F1F" w:rsidRPr="000535D3" w:rsidRDefault="007D1F1F" w:rsidP="00B14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535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1F1F" w:rsidRPr="000535D3" w14:paraId="1BE77AC0" w14:textId="77777777" w:rsidTr="007D1F1F">
        <w:trPr>
          <w:trHeight w:val="407"/>
          <w:tblHeader/>
        </w:trPr>
        <w:tc>
          <w:tcPr>
            <w:tcW w:w="2301" w:type="pct"/>
            <w:vAlign w:val="bottom"/>
          </w:tcPr>
          <w:p w14:paraId="0237BE76" w14:textId="046AEA36" w:rsidR="007D1F1F" w:rsidRPr="000535D3" w:rsidRDefault="007D1F1F" w:rsidP="00B14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0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</w:rPr>
            </w:pPr>
          </w:p>
        </w:tc>
        <w:tc>
          <w:tcPr>
            <w:tcW w:w="540" w:type="pct"/>
            <w:vAlign w:val="bottom"/>
          </w:tcPr>
          <w:p w14:paraId="2F92687E" w14:textId="6E5786A8" w:rsidR="007D1F1F" w:rsidRPr="000535D3" w:rsidRDefault="007D1F1F" w:rsidP="00B14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28" w:type="pct"/>
            <w:vAlign w:val="bottom"/>
          </w:tcPr>
          <w:p w14:paraId="1EBF8963" w14:textId="77777777" w:rsidR="007D1F1F" w:rsidRPr="000535D3" w:rsidRDefault="007D1F1F" w:rsidP="00B14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vAlign w:val="bottom"/>
          </w:tcPr>
          <w:p w14:paraId="35065CC1" w14:textId="6DBB2F7B" w:rsidR="007D1F1F" w:rsidRPr="000535D3" w:rsidRDefault="007D1F1F" w:rsidP="00B14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1" w:type="pct"/>
            <w:vAlign w:val="bottom"/>
          </w:tcPr>
          <w:p w14:paraId="50211E05" w14:textId="77777777" w:rsidR="007D1F1F" w:rsidRPr="000535D3" w:rsidRDefault="007D1F1F" w:rsidP="00B14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218991B7" w14:textId="0547FC5B" w:rsidR="007D1F1F" w:rsidRPr="000535D3" w:rsidRDefault="007D1F1F" w:rsidP="00B14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7" w:type="pct"/>
            <w:vAlign w:val="bottom"/>
          </w:tcPr>
          <w:p w14:paraId="35A7E289" w14:textId="77777777" w:rsidR="007D1F1F" w:rsidRPr="000535D3" w:rsidRDefault="007D1F1F" w:rsidP="00B14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14:paraId="04AA7F6F" w14:textId="6379884A" w:rsidR="007D1F1F" w:rsidRPr="000535D3" w:rsidRDefault="007D1F1F" w:rsidP="00B14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7D1F1F" w:rsidRPr="000535D3" w14:paraId="253995BB" w14:textId="77777777" w:rsidTr="007D1F1F">
        <w:trPr>
          <w:trHeight w:val="407"/>
          <w:tblHeader/>
        </w:trPr>
        <w:tc>
          <w:tcPr>
            <w:tcW w:w="2301" w:type="pct"/>
            <w:vAlign w:val="bottom"/>
          </w:tcPr>
          <w:p w14:paraId="27F69EE5" w14:textId="77777777" w:rsidR="007D1F1F" w:rsidRPr="000535D3" w:rsidRDefault="007D1F1F" w:rsidP="00B14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0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</w:rPr>
            </w:pPr>
          </w:p>
        </w:tc>
        <w:tc>
          <w:tcPr>
            <w:tcW w:w="540" w:type="pct"/>
            <w:vAlign w:val="bottom"/>
          </w:tcPr>
          <w:p w14:paraId="3B3A918E" w14:textId="7946BA3E" w:rsidR="007D1F1F" w:rsidRPr="000535D3" w:rsidRDefault="007D1F1F" w:rsidP="00B14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8" w:type="pct"/>
            <w:vAlign w:val="bottom"/>
          </w:tcPr>
          <w:p w14:paraId="50EED0AC" w14:textId="77777777" w:rsidR="007D1F1F" w:rsidRPr="000535D3" w:rsidRDefault="007D1F1F" w:rsidP="00B14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vAlign w:val="bottom"/>
          </w:tcPr>
          <w:p w14:paraId="74C83963" w14:textId="292202F1" w:rsidR="007D1F1F" w:rsidRPr="000535D3" w:rsidRDefault="007D1F1F" w:rsidP="00B14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1" w:type="pct"/>
            <w:vAlign w:val="bottom"/>
          </w:tcPr>
          <w:p w14:paraId="404E822D" w14:textId="77777777" w:rsidR="007D1F1F" w:rsidRPr="000535D3" w:rsidRDefault="007D1F1F" w:rsidP="00B14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1EE4D1E4" w14:textId="3B02442C" w:rsidR="007D1F1F" w:rsidRPr="000535D3" w:rsidRDefault="007D1F1F" w:rsidP="00B14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7" w:type="pct"/>
            <w:vAlign w:val="bottom"/>
          </w:tcPr>
          <w:p w14:paraId="4B54CDA0" w14:textId="77777777" w:rsidR="007D1F1F" w:rsidRPr="000535D3" w:rsidRDefault="007D1F1F" w:rsidP="00B14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14:paraId="0F615D01" w14:textId="277BC6F3" w:rsidR="007D1F1F" w:rsidRPr="000535D3" w:rsidRDefault="007D1F1F" w:rsidP="00B14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7D1F1F" w:rsidRPr="000535D3" w14:paraId="3AC9E4E0" w14:textId="77777777" w:rsidTr="007D1F1F">
        <w:trPr>
          <w:trHeight w:val="407"/>
          <w:tblHeader/>
        </w:trPr>
        <w:tc>
          <w:tcPr>
            <w:tcW w:w="2301" w:type="pct"/>
            <w:vAlign w:val="bottom"/>
          </w:tcPr>
          <w:p w14:paraId="1A5CDEC9" w14:textId="77777777" w:rsidR="007D1F1F" w:rsidRPr="000535D3" w:rsidRDefault="007D1F1F" w:rsidP="00B14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9" w:type="pct"/>
            <w:gridSpan w:val="7"/>
            <w:vAlign w:val="bottom"/>
          </w:tcPr>
          <w:p w14:paraId="77DB7FFC" w14:textId="77777777" w:rsidR="007D1F1F" w:rsidRPr="000535D3" w:rsidRDefault="007D1F1F" w:rsidP="00B14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535D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23E4" w:rsidRPr="000535D3" w14:paraId="2336BD47" w14:textId="77777777" w:rsidTr="007D1F1F">
        <w:trPr>
          <w:trHeight w:val="407"/>
        </w:trPr>
        <w:tc>
          <w:tcPr>
            <w:tcW w:w="2301" w:type="pct"/>
            <w:vAlign w:val="bottom"/>
          </w:tcPr>
          <w:p w14:paraId="6E5E48CD" w14:textId="6AFBC936" w:rsidR="000223E4" w:rsidRPr="000535D3" w:rsidRDefault="000223E4" w:rsidP="0002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540" w:type="pct"/>
            <w:shd w:val="clear" w:color="auto" w:fill="FFFFFF"/>
            <w:vAlign w:val="bottom"/>
          </w:tcPr>
          <w:p w14:paraId="321BE21A" w14:textId="25034AD3" w:rsidR="000223E4" w:rsidRPr="000535D3" w:rsidRDefault="000223E4" w:rsidP="00844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</w:t>
            </w:r>
            <w:r w:rsidR="008443A0">
              <w:rPr>
                <w:rFonts w:ascii="Angsana New" w:hAnsi="Angsana New"/>
                <w:sz w:val="30"/>
                <w:szCs w:val="30"/>
              </w:rPr>
              <w:t>588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443A0">
              <w:rPr>
                <w:rFonts w:ascii="Angsana New" w:hAnsi="Angsana New"/>
                <w:sz w:val="30"/>
                <w:szCs w:val="30"/>
              </w:rPr>
              <w:t>743</w:t>
            </w:r>
          </w:p>
        </w:tc>
        <w:tc>
          <w:tcPr>
            <w:tcW w:w="128" w:type="pct"/>
            <w:vAlign w:val="bottom"/>
          </w:tcPr>
          <w:p w14:paraId="72BDBC36" w14:textId="77777777" w:rsidR="000223E4" w:rsidRPr="000535D3" w:rsidRDefault="000223E4" w:rsidP="000223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vAlign w:val="bottom"/>
          </w:tcPr>
          <w:p w14:paraId="73EA495E" w14:textId="0434DDFA" w:rsidR="000223E4" w:rsidRPr="000535D3" w:rsidRDefault="000223E4" w:rsidP="0002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Pr="000535D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579</w:t>
            </w:r>
            <w:r w:rsidRPr="000535D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400</w:t>
            </w:r>
          </w:p>
        </w:tc>
        <w:tc>
          <w:tcPr>
            <w:tcW w:w="131" w:type="pct"/>
            <w:vAlign w:val="bottom"/>
          </w:tcPr>
          <w:p w14:paraId="7E0D8EC2" w14:textId="77777777" w:rsidR="000223E4" w:rsidRPr="000535D3" w:rsidRDefault="000223E4" w:rsidP="0002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65" w:type="pct"/>
            <w:vAlign w:val="bottom"/>
          </w:tcPr>
          <w:p w14:paraId="692AB32B" w14:textId="3ED7E975" w:rsidR="000223E4" w:rsidRPr="000535D3" w:rsidRDefault="000223E4" w:rsidP="0002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26285ADB" w14:textId="77777777" w:rsidR="000223E4" w:rsidRPr="000535D3" w:rsidRDefault="000223E4" w:rsidP="0002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14:paraId="75323C0D" w14:textId="7577DE5B" w:rsidR="000223E4" w:rsidRPr="000535D3" w:rsidRDefault="000223E4" w:rsidP="0002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223E4" w:rsidRPr="000535D3" w14:paraId="7405BB15" w14:textId="77777777" w:rsidTr="007D1F1F">
        <w:trPr>
          <w:trHeight w:val="407"/>
        </w:trPr>
        <w:tc>
          <w:tcPr>
            <w:tcW w:w="2301" w:type="pct"/>
            <w:vAlign w:val="bottom"/>
          </w:tcPr>
          <w:p w14:paraId="06081EB2" w14:textId="3CE64CA4" w:rsidR="000223E4" w:rsidRPr="000535D3" w:rsidRDefault="000223E4" w:rsidP="0002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540" w:type="pct"/>
            <w:shd w:val="clear" w:color="auto" w:fill="FFFFFF"/>
            <w:vAlign w:val="bottom"/>
          </w:tcPr>
          <w:p w14:paraId="008E343C" w14:textId="77777777" w:rsidR="000223E4" w:rsidRPr="000535D3" w:rsidRDefault="000223E4" w:rsidP="0002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6A76A3A8" w14:textId="77777777" w:rsidR="000223E4" w:rsidRPr="000535D3" w:rsidRDefault="000223E4" w:rsidP="000223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vAlign w:val="bottom"/>
          </w:tcPr>
          <w:p w14:paraId="64715745" w14:textId="77777777" w:rsidR="000223E4" w:rsidRPr="000535D3" w:rsidRDefault="000223E4" w:rsidP="0002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vAlign w:val="bottom"/>
          </w:tcPr>
          <w:p w14:paraId="6B2DE54E" w14:textId="77777777" w:rsidR="000223E4" w:rsidRPr="000535D3" w:rsidRDefault="000223E4" w:rsidP="0002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5AC2C91C" w14:textId="77777777" w:rsidR="000223E4" w:rsidRPr="000535D3" w:rsidRDefault="000223E4" w:rsidP="0002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7DAA2709" w14:textId="77777777" w:rsidR="000223E4" w:rsidRPr="000535D3" w:rsidRDefault="000223E4" w:rsidP="0002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14:paraId="03A88BBE" w14:textId="77777777" w:rsidR="000223E4" w:rsidRPr="000535D3" w:rsidRDefault="000223E4" w:rsidP="0002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23E4" w:rsidRPr="000535D3" w14:paraId="69EC8EFB" w14:textId="77777777" w:rsidTr="007D1F1F">
        <w:trPr>
          <w:trHeight w:val="407"/>
        </w:trPr>
        <w:tc>
          <w:tcPr>
            <w:tcW w:w="2301" w:type="pct"/>
            <w:vAlign w:val="bottom"/>
          </w:tcPr>
          <w:p w14:paraId="1AE70446" w14:textId="6AEB0F19" w:rsidR="000223E4" w:rsidRPr="000535D3" w:rsidRDefault="000223E4" w:rsidP="0002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35D3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="Angsana New" w:hAnsi="Angsana New"/>
                <w:sz w:val="30"/>
                <w:szCs w:val="30"/>
              </w:rPr>
              <w:t xml:space="preserve">3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40" w:type="pct"/>
            <w:shd w:val="clear" w:color="auto" w:fill="FFFFFF"/>
            <w:vAlign w:val="bottom"/>
          </w:tcPr>
          <w:p w14:paraId="2B9BBDC8" w14:textId="1FFB6C64" w:rsidR="000223E4" w:rsidRPr="000535D3" w:rsidRDefault="000223E4" w:rsidP="00844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117,921</w:t>
            </w:r>
          </w:p>
        </w:tc>
        <w:tc>
          <w:tcPr>
            <w:tcW w:w="128" w:type="pct"/>
            <w:vAlign w:val="bottom"/>
          </w:tcPr>
          <w:p w14:paraId="10CC7F05" w14:textId="77777777" w:rsidR="000223E4" w:rsidRPr="000535D3" w:rsidRDefault="000223E4" w:rsidP="000223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vAlign w:val="bottom"/>
          </w:tcPr>
          <w:p w14:paraId="1031A2BC" w14:textId="7DA51F8C" w:rsidR="000223E4" w:rsidRPr="000535D3" w:rsidRDefault="000223E4" w:rsidP="0002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0535D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955</w:t>
            </w:r>
          </w:p>
        </w:tc>
        <w:tc>
          <w:tcPr>
            <w:tcW w:w="131" w:type="pct"/>
            <w:vAlign w:val="bottom"/>
          </w:tcPr>
          <w:p w14:paraId="5B3CB773" w14:textId="77777777" w:rsidR="000223E4" w:rsidRPr="000535D3" w:rsidRDefault="000223E4" w:rsidP="0002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65" w:type="pct"/>
            <w:vAlign w:val="bottom"/>
          </w:tcPr>
          <w:p w14:paraId="4356969C" w14:textId="7C23F55C" w:rsidR="000223E4" w:rsidRPr="000535D3" w:rsidRDefault="000223E4" w:rsidP="0002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0535D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6BDCC4B9" w14:textId="77777777" w:rsidR="000223E4" w:rsidRPr="000535D3" w:rsidRDefault="000223E4" w:rsidP="0002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14:paraId="0F73D62F" w14:textId="77777777" w:rsidR="000223E4" w:rsidRPr="000535D3" w:rsidRDefault="000223E4" w:rsidP="0002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0535D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223E4" w:rsidRPr="000535D3" w14:paraId="2CABEC83" w14:textId="77777777" w:rsidTr="00B4191B">
        <w:trPr>
          <w:trHeight w:val="419"/>
        </w:trPr>
        <w:tc>
          <w:tcPr>
            <w:tcW w:w="2301" w:type="pct"/>
            <w:vAlign w:val="bottom"/>
          </w:tcPr>
          <w:p w14:paraId="73F38C11" w14:textId="08841D04" w:rsidR="000223E4" w:rsidRPr="00B4191B" w:rsidRDefault="000223E4" w:rsidP="0002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19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pct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615158CB" w14:textId="26B78B42" w:rsidR="000223E4" w:rsidRPr="007D3791" w:rsidRDefault="000223E4" w:rsidP="00844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3791">
              <w:rPr>
                <w:rFonts w:ascii="Angsana New" w:hAnsi="Angsana New"/>
                <w:b/>
                <w:bCs/>
                <w:sz w:val="30"/>
                <w:szCs w:val="30"/>
              </w:rPr>
              <w:t>5,</w:t>
            </w:r>
            <w:r w:rsidR="008443A0">
              <w:rPr>
                <w:rFonts w:ascii="Angsana New" w:hAnsi="Angsana New"/>
                <w:b/>
                <w:bCs/>
                <w:sz w:val="30"/>
                <w:szCs w:val="30"/>
              </w:rPr>
              <w:t>706</w:t>
            </w:r>
            <w:r w:rsidRPr="007D379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443A0">
              <w:rPr>
                <w:rFonts w:ascii="Angsana New" w:hAnsi="Angsana New"/>
                <w:b/>
                <w:bCs/>
                <w:sz w:val="30"/>
                <w:szCs w:val="30"/>
              </w:rPr>
              <w:t>664</w:t>
            </w:r>
          </w:p>
        </w:tc>
        <w:tc>
          <w:tcPr>
            <w:tcW w:w="128" w:type="pct"/>
            <w:vAlign w:val="bottom"/>
          </w:tcPr>
          <w:p w14:paraId="08C83DE3" w14:textId="0F8BE6A6" w:rsidR="000223E4" w:rsidRPr="000535D3" w:rsidRDefault="000223E4" w:rsidP="0002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  <w:vAlign w:val="bottom"/>
          </w:tcPr>
          <w:p w14:paraId="04FAF4A7" w14:textId="1A0B0F4B" w:rsidR="000223E4" w:rsidRPr="000535D3" w:rsidRDefault="000223E4" w:rsidP="0002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D22AB8">
              <w:rPr>
                <w:rFonts w:ascii="Angsana New" w:hAnsi="Angsana New"/>
                <w:b/>
                <w:bCs/>
                <w:sz w:val="30"/>
                <w:szCs w:val="30"/>
              </w:rPr>
              <w:t>12,5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82</w:t>
            </w:r>
            <w:r w:rsidRPr="00D22AB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355</w:t>
            </w:r>
          </w:p>
        </w:tc>
        <w:tc>
          <w:tcPr>
            <w:tcW w:w="131" w:type="pct"/>
            <w:vAlign w:val="bottom"/>
          </w:tcPr>
          <w:p w14:paraId="2A884D36" w14:textId="77777777" w:rsidR="000223E4" w:rsidRPr="000535D3" w:rsidRDefault="000223E4" w:rsidP="0002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  <w:vAlign w:val="bottom"/>
          </w:tcPr>
          <w:p w14:paraId="4A06E057" w14:textId="7BB3651F" w:rsidR="000223E4" w:rsidRPr="000223E4" w:rsidRDefault="000223E4" w:rsidP="0002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23E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04D94DA4" w14:textId="77777777" w:rsidR="000223E4" w:rsidRPr="000535D3" w:rsidRDefault="000223E4" w:rsidP="0002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  <w:vAlign w:val="bottom"/>
          </w:tcPr>
          <w:p w14:paraId="1F842C80" w14:textId="44067E90" w:rsidR="000223E4" w:rsidRPr="000535D3" w:rsidRDefault="000223E4" w:rsidP="0002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0223E4" w:rsidRPr="000535D3" w14:paraId="65AADBCA" w14:textId="77777777" w:rsidTr="00B4191B">
        <w:trPr>
          <w:trHeight w:val="419"/>
        </w:trPr>
        <w:tc>
          <w:tcPr>
            <w:tcW w:w="2301" w:type="pct"/>
            <w:vAlign w:val="bottom"/>
          </w:tcPr>
          <w:p w14:paraId="5A9D3867" w14:textId="69C74525" w:rsidR="000223E4" w:rsidRPr="007D1F1F" w:rsidRDefault="000223E4" w:rsidP="0002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D1F1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7D1F1F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C89A6F3" w14:textId="4242EE8D" w:rsidR="000223E4" w:rsidRPr="00B4191B" w:rsidRDefault="000223E4" w:rsidP="00844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27D6A8D2" w14:textId="77777777" w:rsidR="000223E4" w:rsidRPr="00B4191B" w:rsidRDefault="000223E4" w:rsidP="000223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vAlign w:val="bottom"/>
          </w:tcPr>
          <w:p w14:paraId="71175362" w14:textId="3DDD2ABC" w:rsidR="000223E4" w:rsidRPr="00B4191B" w:rsidRDefault="000223E4" w:rsidP="0002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B4191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1" w:type="pct"/>
            <w:vAlign w:val="bottom"/>
          </w:tcPr>
          <w:p w14:paraId="26E6C14D" w14:textId="77777777" w:rsidR="000223E4" w:rsidRPr="00B4191B" w:rsidRDefault="000223E4" w:rsidP="0002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  <w:vAlign w:val="bottom"/>
          </w:tcPr>
          <w:p w14:paraId="7D92739F" w14:textId="2C3B3E6A" w:rsidR="000223E4" w:rsidRPr="00B4191B" w:rsidRDefault="000223E4" w:rsidP="0002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  <w:vAlign w:val="bottom"/>
          </w:tcPr>
          <w:p w14:paraId="766A93FE" w14:textId="77777777" w:rsidR="000223E4" w:rsidRPr="00B4191B" w:rsidRDefault="000223E4" w:rsidP="0002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vAlign w:val="bottom"/>
          </w:tcPr>
          <w:p w14:paraId="71BC7394" w14:textId="6DE6DD87" w:rsidR="000223E4" w:rsidRPr="00B4191B" w:rsidRDefault="000223E4" w:rsidP="0002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223E4" w:rsidRPr="000535D3" w14:paraId="4705365C" w14:textId="77777777" w:rsidTr="00B4191B">
        <w:trPr>
          <w:trHeight w:val="419"/>
        </w:trPr>
        <w:tc>
          <w:tcPr>
            <w:tcW w:w="2301" w:type="pct"/>
            <w:vAlign w:val="bottom"/>
          </w:tcPr>
          <w:p w14:paraId="107F0273" w14:textId="214ECC73" w:rsidR="000223E4" w:rsidRPr="000535D3" w:rsidRDefault="000223E4" w:rsidP="0002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38DADD2" w14:textId="0635776E" w:rsidR="000223E4" w:rsidRPr="000535D3" w:rsidRDefault="000223E4" w:rsidP="00844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D22AB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443A0">
              <w:rPr>
                <w:rFonts w:ascii="Angsana New" w:hAnsi="Angsana New"/>
                <w:b/>
                <w:bCs/>
                <w:sz w:val="30"/>
                <w:szCs w:val="30"/>
              </w:rPr>
              <w:t>706</w:t>
            </w:r>
            <w:r w:rsidRPr="00D22AB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443A0">
              <w:rPr>
                <w:rFonts w:ascii="Angsana New" w:hAnsi="Angsana New"/>
                <w:b/>
                <w:bCs/>
                <w:sz w:val="30"/>
                <w:szCs w:val="30"/>
              </w:rPr>
              <w:t>664</w:t>
            </w:r>
          </w:p>
        </w:tc>
        <w:tc>
          <w:tcPr>
            <w:tcW w:w="128" w:type="pct"/>
            <w:vAlign w:val="bottom"/>
          </w:tcPr>
          <w:p w14:paraId="1D524C66" w14:textId="77777777" w:rsidR="000223E4" w:rsidRPr="000535D3" w:rsidRDefault="000223E4" w:rsidP="000223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49A950" w14:textId="1C367123" w:rsidR="000223E4" w:rsidRPr="000535D3" w:rsidRDefault="000223E4" w:rsidP="0002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2AB8">
              <w:rPr>
                <w:rFonts w:ascii="Angsana New" w:hAnsi="Angsana New"/>
                <w:b/>
                <w:bCs/>
                <w:sz w:val="30"/>
                <w:szCs w:val="30"/>
              </w:rPr>
              <w:t>12,582,355</w:t>
            </w:r>
          </w:p>
        </w:tc>
        <w:tc>
          <w:tcPr>
            <w:tcW w:w="131" w:type="pct"/>
            <w:vAlign w:val="bottom"/>
          </w:tcPr>
          <w:p w14:paraId="19F14E1D" w14:textId="77777777" w:rsidR="000223E4" w:rsidRPr="000535D3" w:rsidRDefault="000223E4" w:rsidP="0002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4E5F50" w14:textId="29E03187" w:rsidR="000223E4" w:rsidRPr="000223E4" w:rsidRDefault="000223E4" w:rsidP="0002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23E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2EAB636B" w14:textId="77777777" w:rsidR="000223E4" w:rsidRPr="000535D3" w:rsidRDefault="000223E4" w:rsidP="0002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11D42B" w14:textId="142B2480" w:rsidR="000223E4" w:rsidRPr="000535D3" w:rsidRDefault="000223E4" w:rsidP="00022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7374F6B" w14:textId="77777777" w:rsidR="00DE7282" w:rsidRDefault="00DE7282" w:rsidP="007D1F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74850E57" w14:textId="048CC391" w:rsidR="007D1F1F" w:rsidRDefault="007D1F1F" w:rsidP="007D1F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736E3EB5" w14:textId="1D10141E" w:rsidR="00D23C8C" w:rsidRDefault="00D23C8C" w:rsidP="00F55C20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82412F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เงินลงทุนในบริษัทร่วมและการร่วมค้า</w:t>
      </w:r>
    </w:p>
    <w:p w14:paraId="46FBCBD6" w14:textId="77777777" w:rsidR="00B60FD5" w:rsidRPr="00B60FD5" w:rsidRDefault="00B60FD5" w:rsidP="00B60F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38"/>
        <w:gridCol w:w="1112"/>
        <w:gridCol w:w="241"/>
        <w:gridCol w:w="1201"/>
        <w:gridCol w:w="271"/>
        <w:gridCol w:w="1175"/>
      </w:tblGrid>
      <w:tr w:rsidR="00B60FD5" w:rsidRPr="00236A33" w14:paraId="7B01C666" w14:textId="77777777" w:rsidTr="008411CD">
        <w:trPr>
          <w:trHeight w:val="419"/>
          <w:tblHeader/>
        </w:trPr>
        <w:tc>
          <w:tcPr>
            <w:tcW w:w="2086" w:type="pct"/>
            <w:vAlign w:val="bottom"/>
          </w:tcPr>
          <w:p w14:paraId="44C7AB68" w14:textId="77777777" w:rsidR="00B60FD5" w:rsidRPr="00236A33" w:rsidRDefault="00B60FD5" w:rsidP="0084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8" w:type="pct"/>
            <w:gridSpan w:val="3"/>
            <w:vAlign w:val="bottom"/>
          </w:tcPr>
          <w:p w14:paraId="3B078661" w14:textId="77777777" w:rsidR="00B60FD5" w:rsidRPr="00236A33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6A3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30" w:type="pct"/>
            <w:vAlign w:val="bottom"/>
          </w:tcPr>
          <w:p w14:paraId="2ABB09A9" w14:textId="77777777" w:rsidR="00B60FD5" w:rsidRPr="00236A33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6" w:type="pct"/>
            <w:gridSpan w:val="3"/>
            <w:vAlign w:val="bottom"/>
          </w:tcPr>
          <w:p w14:paraId="646E6ABD" w14:textId="77777777" w:rsidR="00B60FD5" w:rsidRPr="00236A33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6A3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69C1" w:rsidRPr="00236A33" w14:paraId="6381974B" w14:textId="77777777" w:rsidTr="008411CD">
        <w:trPr>
          <w:trHeight w:val="419"/>
          <w:tblHeader/>
        </w:trPr>
        <w:tc>
          <w:tcPr>
            <w:tcW w:w="2086" w:type="pct"/>
            <w:vAlign w:val="bottom"/>
          </w:tcPr>
          <w:p w14:paraId="5894CC56" w14:textId="6F99FA75" w:rsidR="00C969C1" w:rsidRPr="00C969C1" w:rsidRDefault="00C969C1" w:rsidP="00C9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969C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1358" w:type="pct"/>
            <w:gridSpan w:val="3"/>
            <w:vAlign w:val="bottom"/>
          </w:tcPr>
          <w:p w14:paraId="5F6FDB67" w14:textId="77777777" w:rsidR="00C969C1" w:rsidRPr="00236A33" w:rsidRDefault="00C969C1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" w:type="pct"/>
            <w:vAlign w:val="bottom"/>
          </w:tcPr>
          <w:p w14:paraId="6140E84A" w14:textId="77777777" w:rsidR="00C969C1" w:rsidRPr="00236A33" w:rsidRDefault="00C969C1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6" w:type="pct"/>
            <w:gridSpan w:val="3"/>
            <w:vAlign w:val="bottom"/>
          </w:tcPr>
          <w:p w14:paraId="121C51FA" w14:textId="77777777" w:rsidR="00C969C1" w:rsidRPr="00236A33" w:rsidRDefault="00C969C1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B60FD5" w:rsidRPr="00236A33" w14:paraId="20ED2967" w14:textId="77777777" w:rsidTr="008411CD">
        <w:trPr>
          <w:trHeight w:val="407"/>
          <w:tblHeader/>
        </w:trPr>
        <w:tc>
          <w:tcPr>
            <w:tcW w:w="2086" w:type="pct"/>
            <w:vAlign w:val="bottom"/>
          </w:tcPr>
          <w:p w14:paraId="0E252CEC" w14:textId="18BC1512" w:rsidR="00B60FD5" w:rsidRPr="00236A33" w:rsidRDefault="00B76728" w:rsidP="00B6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0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   </w:t>
            </w:r>
            <w:r w:rsidR="00B60FD5" w:rsidRPr="00236A33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B60FD5" w:rsidRPr="00236A33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</w:rPr>
              <w:t>31</w:t>
            </w:r>
            <w:r w:rsidR="00B60FD5" w:rsidRPr="00236A33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631" w:type="pct"/>
            <w:vAlign w:val="bottom"/>
          </w:tcPr>
          <w:p w14:paraId="43390292" w14:textId="0B0CC45C" w:rsidR="00B60FD5" w:rsidRPr="00236A33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6A3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02EC7" w:rsidRPr="00236A33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28" w:type="pct"/>
            <w:vAlign w:val="bottom"/>
          </w:tcPr>
          <w:p w14:paraId="7D2474A6" w14:textId="77777777" w:rsidR="00B60FD5" w:rsidRPr="00236A33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14:paraId="7A9C0DCB" w14:textId="46C620F4" w:rsidR="00B60FD5" w:rsidRPr="00236A33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6A3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02EC7" w:rsidRPr="00236A33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30" w:type="pct"/>
            <w:vAlign w:val="bottom"/>
          </w:tcPr>
          <w:p w14:paraId="4FCA30F0" w14:textId="77777777" w:rsidR="00B60FD5" w:rsidRPr="00236A33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vAlign w:val="bottom"/>
          </w:tcPr>
          <w:p w14:paraId="1AC43B56" w14:textId="39DEA2FC" w:rsidR="00B60FD5" w:rsidRPr="00236A33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6A3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02EC7" w:rsidRPr="00236A33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46" w:type="pct"/>
            <w:vAlign w:val="bottom"/>
          </w:tcPr>
          <w:p w14:paraId="7525050A" w14:textId="77777777" w:rsidR="00B60FD5" w:rsidRPr="00236A33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283F56AE" w14:textId="0A0C1634" w:rsidR="00B60FD5" w:rsidRPr="00236A33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6A3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02EC7" w:rsidRPr="00236A33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B60FD5" w:rsidRPr="00236A33" w14:paraId="13995665" w14:textId="77777777" w:rsidTr="008411CD">
        <w:trPr>
          <w:trHeight w:val="407"/>
          <w:tblHeader/>
        </w:trPr>
        <w:tc>
          <w:tcPr>
            <w:tcW w:w="2086" w:type="pct"/>
            <w:vAlign w:val="bottom"/>
          </w:tcPr>
          <w:p w14:paraId="455A263D" w14:textId="77777777" w:rsidR="00B60FD5" w:rsidRPr="00236A33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4" w:type="pct"/>
            <w:gridSpan w:val="7"/>
            <w:vAlign w:val="bottom"/>
          </w:tcPr>
          <w:p w14:paraId="2E79D97D" w14:textId="77777777" w:rsidR="00B60FD5" w:rsidRPr="00236A33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6A3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60FD5" w:rsidRPr="00236A33" w14:paraId="39568C18" w14:textId="77777777" w:rsidTr="008411CD">
        <w:trPr>
          <w:trHeight w:val="407"/>
        </w:trPr>
        <w:tc>
          <w:tcPr>
            <w:tcW w:w="2086" w:type="pct"/>
            <w:vAlign w:val="bottom"/>
          </w:tcPr>
          <w:p w14:paraId="7C942D31" w14:textId="77777777" w:rsidR="00B60FD5" w:rsidRPr="00236A33" w:rsidRDefault="00B60FD5" w:rsidP="00B6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36A33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236A33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236A33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631" w:type="pct"/>
            <w:shd w:val="clear" w:color="auto" w:fill="FFFFFF"/>
            <w:vAlign w:val="bottom"/>
          </w:tcPr>
          <w:p w14:paraId="5B969C19" w14:textId="5DECBA6F" w:rsidR="00B60FD5" w:rsidRPr="00236A33" w:rsidRDefault="00236A33" w:rsidP="00B6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236A33">
              <w:rPr>
                <w:rFonts w:ascii="Angsana New" w:hAnsi="Angsana New"/>
                <w:sz w:val="30"/>
                <w:szCs w:val="30"/>
              </w:rPr>
              <w:t>61,364,921</w:t>
            </w:r>
          </w:p>
        </w:tc>
        <w:tc>
          <w:tcPr>
            <w:tcW w:w="128" w:type="pct"/>
            <w:vAlign w:val="bottom"/>
          </w:tcPr>
          <w:p w14:paraId="3BEF491E" w14:textId="77777777" w:rsidR="00B60FD5" w:rsidRPr="00236A33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14:paraId="65D4DC29" w14:textId="637AC57A" w:rsidR="00B60FD5" w:rsidRPr="00236A33" w:rsidRDefault="00B60FD5" w:rsidP="00B6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236A33">
              <w:rPr>
                <w:rFonts w:ascii="Angsana New" w:hAnsi="Angsana New"/>
                <w:sz w:val="30"/>
                <w:szCs w:val="30"/>
              </w:rPr>
              <w:t>51,067,028</w:t>
            </w:r>
          </w:p>
        </w:tc>
        <w:tc>
          <w:tcPr>
            <w:tcW w:w="130" w:type="pct"/>
            <w:vAlign w:val="bottom"/>
          </w:tcPr>
          <w:p w14:paraId="320F100D" w14:textId="77777777" w:rsidR="00B60FD5" w:rsidRPr="00236A33" w:rsidRDefault="00B60FD5" w:rsidP="00B6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vAlign w:val="bottom"/>
          </w:tcPr>
          <w:p w14:paraId="06E77F91" w14:textId="436438BC" w:rsidR="00B60FD5" w:rsidRPr="00236A33" w:rsidRDefault="00236A33" w:rsidP="00B6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236A33">
              <w:rPr>
                <w:rFonts w:ascii="Angsana New" w:hAnsi="Angsana New"/>
                <w:sz w:val="30"/>
                <w:szCs w:val="30"/>
              </w:rPr>
              <w:t>12,981,037</w:t>
            </w:r>
          </w:p>
        </w:tc>
        <w:tc>
          <w:tcPr>
            <w:tcW w:w="146" w:type="pct"/>
            <w:vAlign w:val="bottom"/>
          </w:tcPr>
          <w:p w14:paraId="7A15A408" w14:textId="77777777" w:rsidR="00B60FD5" w:rsidRPr="00236A33" w:rsidRDefault="00B60FD5" w:rsidP="00B6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2B42B640" w14:textId="4C68BDD5" w:rsidR="00B60FD5" w:rsidRPr="00236A33" w:rsidRDefault="00B60FD5" w:rsidP="00B6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236A33">
              <w:rPr>
                <w:rFonts w:ascii="Angsana New" w:hAnsi="Angsana New"/>
                <w:sz w:val="30"/>
                <w:szCs w:val="30"/>
              </w:rPr>
              <w:t>1</w:t>
            </w:r>
            <w:r w:rsidRPr="00236A33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236A33">
              <w:rPr>
                <w:rFonts w:ascii="Angsana New" w:hAnsi="Angsana New"/>
                <w:sz w:val="30"/>
                <w:szCs w:val="30"/>
              </w:rPr>
              <w:t>,</w:t>
            </w:r>
            <w:r w:rsidRPr="00236A33">
              <w:rPr>
                <w:rFonts w:ascii="Angsana New" w:hAnsi="Angsana New" w:hint="cs"/>
                <w:sz w:val="30"/>
                <w:szCs w:val="30"/>
              </w:rPr>
              <w:t>170</w:t>
            </w:r>
            <w:r w:rsidRPr="00236A33">
              <w:rPr>
                <w:rFonts w:ascii="Angsana New" w:hAnsi="Angsana New"/>
                <w:sz w:val="30"/>
                <w:szCs w:val="30"/>
              </w:rPr>
              <w:t>,815</w:t>
            </w:r>
          </w:p>
        </w:tc>
      </w:tr>
      <w:tr w:rsidR="00B60FD5" w:rsidRPr="00236A33" w14:paraId="0E3CE7E5" w14:textId="77777777" w:rsidTr="008411CD">
        <w:trPr>
          <w:trHeight w:val="407"/>
        </w:trPr>
        <w:tc>
          <w:tcPr>
            <w:tcW w:w="2086" w:type="pct"/>
            <w:vAlign w:val="bottom"/>
          </w:tcPr>
          <w:p w14:paraId="48493C33" w14:textId="77777777" w:rsidR="00B60FD5" w:rsidRPr="00236A33" w:rsidRDefault="00B60FD5" w:rsidP="00B6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36A33">
              <w:rPr>
                <w:rFonts w:ascii="Angsana New" w:hAnsi="Angsana New"/>
                <w:sz w:val="30"/>
                <w:szCs w:val="30"/>
                <w:cs/>
              </w:rPr>
              <w:t>ส่วนแบ่งกำไรของการร่วมค้าและบริษัทร่วม</w:t>
            </w:r>
          </w:p>
        </w:tc>
        <w:tc>
          <w:tcPr>
            <w:tcW w:w="631" w:type="pct"/>
            <w:shd w:val="clear" w:color="auto" w:fill="FFFFFF"/>
            <w:vAlign w:val="bottom"/>
          </w:tcPr>
          <w:p w14:paraId="3C97554E" w14:textId="77777777" w:rsidR="00B60FD5" w:rsidRPr="00236A33" w:rsidRDefault="00B60FD5" w:rsidP="00B6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14B076F1" w14:textId="77777777" w:rsidR="00B60FD5" w:rsidRPr="00236A33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14:paraId="50CFBAB7" w14:textId="77777777" w:rsidR="00B60FD5" w:rsidRPr="00236A33" w:rsidRDefault="00B60FD5" w:rsidP="00B6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4C3ADD0A" w14:textId="77777777" w:rsidR="00B60FD5" w:rsidRPr="00236A33" w:rsidRDefault="00B60FD5" w:rsidP="00B6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vAlign w:val="bottom"/>
          </w:tcPr>
          <w:p w14:paraId="093EAB51" w14:textId="77777777" w:rsidR="00B60FD5" w:rsidRPr="00236A33" w:rsidRDefault="00B60FD5" w:rsidP="00B6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443EFE5E" w14:textId="77777777" w:rsidR="00B60FD5" w:rsidRPr="00236A33" w:rsidRDefault="00B60FD5" w:rsidP="00B6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3FB141FA" w14:textId="77777777" w:rsidR="00B60FD5" w:rsidRPr="00236A33" w:rsidRDefault="00B60FD5" w:rsidP="00B6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0FD5" w:rsidRPr="00236A33" w14:paraId="528DE463" w14:textId="77777777" w:rsidTr="008411CD">
        <w:trPr>
          <w:trHeight w:val="407"/>
        </w:trPr>
        <w:tc>
          <w:tcPr>
            <w:tcW w:w="2086" w:type="pct"/>
            <w:vAlign w:val="bottom"/>
          </w:tcPr>
          <w:p w14:paraId="5198E806" w14:textId="77777777" w:rsidR="00B60FD5" w:rsidRPr="00236A33" w:rsidRDefault="00B60FD5" w:rsidP="00B6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36A33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236A33">
              <w:rPr>
                <w:rFonts w:ascii="Angsana New" w:hAnsi="Angsana New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631" w:type="pct"/>
            <w:shd w:val="clear" w:color="auto" w:fill="FFFFFF"/>
            <w:vAlign w:val="bottom"/>
          </w:tcPr>
          <w:p w14:paraId="720A11FB" w14:textId="131B6F5B" w:rsidR="00B60FD5" w:rsidRPr="00236A33" w:rsidRDefault="00236A33" w:rsidP="00B6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236A33">
              <w:rPr>
                <w:rFonts w:ascii="Angsana New" w:hAnsi="Angsana New"/>
                <w:sz w:val="30"/>
                <w:szCs w:val="30"/>
              </w:rPr>
              <w:t>1,357,672</w:t>
            </w:r>
          </w:p>
        </w:tc>
        <w:tc>
          <w:tcPr>
            <w:tcW w:w="128" w:type="pct"/>
            <w:vAlign w:val="bottom"/>
          </w:tcPr>
          <w:p w14:paraId="0760C84B" w14:textId="77777777" w:rsidR="00B60FD5" w:rsidRPr="00236A33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14:paraId="26F08D56" w14:textId="4F7D4F78" w:rsidR="00B60FD5" w:rsidRPr="00236A33" w:rsidRDefault="00B60FD5" w:rsidP="00B6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236A33">
              <w:rPr>
                <w:rFonts w:ascii="Angsana New" w:hAnsi="Angsana New"/>
                <w:sz w:val="30"/>
                <w:szCs w:val="30"/>
              </w:rPr>
              <w:t>1,186,272</w:t>
            </w:r>
          </w:p>
        </w:tc>
        <w:tc>
          <w:tcPr>
            <w:tcW w:w="130" w:type="pct"/>
            <w:vAlign w:val="bottom"/>
          </w:tcPr>
          <w:p w14:paraId="756AD689" w14:textId="77777777" w:rsidR="00B60FD5" w:rsidRPr="00236A33" w:rsidRDefault="00B60FD5" w:rsidP="00B6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vAlign w:val="bottom"/>
          </w:tcPr>
          <w:p w14:paraId="1EB52BC0" w14:textId="76E1622E" w:rsidR="00B60FD5" w:rsidRPr="00236A33" w:rsidRDefault="00236A33" w:rsidP="00B6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236A3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275C2078" w14:textId="77777777" w:rsidR="00B60FD5" w:rsidRPr="00236A33" w:rsidRDefault="00B60FD5" w:rsidP="00B6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14566C85" w14:textId="7755E9BE" w:rsidR="00B60FD5" w:rsidRPr="00236A33" w:rsidRDefault="00B60FD5" w:rsidP="00B6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236A3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60FD5" w:rsidRPr="00236A33" w14:paraId="1F9B72A3" w14:textId="77777777" w:rsidTr="008411CD">
        <w:trPr>
          <w:trHeight w:val="407"/>
        </w:trPr>
        <w:tc>
          <w:tcPr>
            <w:tcW w:w="2086" w:type="pct"/>
            <w:vAlign w:val="bottom"/>
          </w:tcPr>
          <w:p w14:paraId="287F7B0A" w14:textId="4CE85C8E" w:rsidR="00B60FD5" w:rsidRPr="00236A33" w:rsidRDefault="00B60FD5" w:rsidP="00B6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36A33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</w:t>
            </w:r>
            <w:r w:rsidR="00C969C1"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Pr="00236A33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C969C1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Pr="00236A33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  <w:r w:rsidRPr="00236A33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236A33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236A33">
              <w:rPr>
                <w:rFonts w:ascii="Angsana New" w:hAnsi="Angsana New"/>
                <w:sz w:val="30"/>
                <w:szCs w:val="30"/>
                <w:cs/>
              </w:rPr>
              <w:t>การร่วมค้าและบริษัทร่วมที่ใช้วิธีส่วนได้เสีย</w:t>
            </w:r>
          </w:p>
        </w:tc>
        <w:tc>
          <w:tcPr>
            <w:tcW w:w="631" w:type="pct"/>
            <w:shd w:val="clear" w:color="auto" w:fill="FFFFFF"/>
            <w:vAlign w:val="bottom"/>
          </w:tcPr>
          <w:p w14:paraId="3D9FF6A4" w14:textId="7D8A17F2" w:rsidR="00B60FD5" w:rsidRPr="00236A33" w:rsidRDefault="00236A33" w:rsidP="00B6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236A33">
              <w:rPr>
                <w:rFonts w:ascii="Angsana New" w:hAnsi="Angsana New"/>
                <w:sz w:val="30"/>
                <w:szCs w:val="30"/>
              </w:rPr>
              <w:t>(518,3</w:t>
            </w:r>
            <w:r w:rsidR="00B91131">
              <w:rPr>
                <w:rFonts w:ascii="Angsana New" w:hAnsi="Angsana New"/>
                <w:sz w:val="30"/>
                <w:szCs w:val="30"/>
              </w:rPr>
              <w:t>70</w:t>
            </w:r>
            <w:r w:rsidRPr="00236A3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" w:type="pct"/>
            <w:vAlign w:val="bottom"/>
          </w:tcPr>
          <w:p w14:paraId="3CC5BA69" w14:textId="77777777" w:rsidR="00B60FD5" w:rsidRPr="00236A33" w:rsidRDefault="00B60FD5" w:rsidP="00B6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14:paraId="088D16E7" w14:textId="6842C95F" w:rsidR="00B60FD5" w:rsidRPr="00236A33" w:rsidRDefault="00B60FD5" w:rsidP="00B6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236A33">
              <w:rPr>
                <w:rFonts w:ascii="Angsana New" w:hAnsi="Angsana New"/>
                <w:sz w:val="30"/>
                <w:szCs w:val="30"/>
              </w:rPr>
              <w:t>825,774</w:t>
            </w:r>
          </w:p>
        </w:tc>
        <w:tc>
          <w:tcPr>
            <w:tcW w:w="130" w:type="pct"/>
            <w:vAlign w:val="bottom"/>
          </w:tcPr>
          <w:p w14:paraId="27B45DB5" w14:textId="77777777" w:rsidR="00B60FD5" w:rsidRPr="00236A33" w:rsidRDefault="00B60FD5" w:rsidP="00B6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vAlign w:val="bottom"/>
          </w:tcPr>
          <w:p w14:paraId="4D7BAEA9" w14:textId="3F806F67" w:rsidR="00B60FD5" w:rsidRPr="00236A33" w:rsidRDefault="00236A33" w:rsidP="00B6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236A3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1CE8754B" w14:textId="77777777" w:rsidR="00B60FD5" w:rsidRPr="00236A33" w:rsidRDefault="00B60FD5" w:rsidP="00B6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1CE8874E" w14:textId="14D52894" w:rsidR="00B60FD5" w:rsidRPr="00236A33" w:rsidRDefault="00B60FD5" w:rsidP="00B6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236A3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60FD5" w:rsidRPr="00236A33" w14:paraId="3A88AC7C" w14:textId="77777777" w:rsidTr="008411CD">
        <w:trPr>
          <w:trHeight w:val="407"/>
        </w:trPr>
        <w:tc>
          <w:tcPr>
            <w:tcW w:w="2086" w:type="pct"/>
            <w:vAlign w:val="bottom"/>
          </w:tcPr>
          <w:p w14:paraId="29898CA4" w14:textId="533E2EB7" w:rsidR="00B60FD5" w:rsidRPr="00236A33" w:rsidRDefault="00B60FD5" w:rsidP="00B6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36A33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  <w:r w:rsidR="0077705B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31" w:type="pct"/>
            <w:shd w:val="clear" w:color="auto" w:fill="FFFFFF"/>
            <w:vAlign w:val="bottom"/>
          </w:tcPr>
          <w:p w14:paraId="1CE5369D" w14:textId="5A39079A" w:rsidR="00B60FD5" w:rsidRPr="00236A33" w:rsidRDefault="00236A33" w:rsidP="00B6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236A33">
              <w:rPr>
                <w:rFonts w:ascii="Angsana New" w:hAnsi="Angsana New"/>
                <w:sz w:val="30"/>
                <w:szCs w:val="30"/>
              </w:rPr>
              <w:t>287,280</w:t>
            </w:r>
          </w:p>
        </w:tc>
        <w:tc>
          <w:tcPr>
            <w:tcW w:w="128" w:type="pct"/>
            <w:vAlign w:val="bottom"/>
          </w:tcPr>
          <w:p w14:paraId="206CE002" w14:textId="77777777" w:rsidR="00B60FD5" w:rsidRPr="00236A33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14:paraId="0BDA5E55" w14:textId="1E06BAF8" w:rsidR="00B60FD5" w:rsidRPr="00236A33" w:rsidRDefault="00B60FD5" w:rsidP="00B6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236A33">
              <w:rPr>
                <w:rFonts w:ascii="Angsana New" w:hAnsi="Angsana New"/>
                <w:sz w:val="30"/>
                <w:szCs w:val="30"/>
              </w:rPr>
              <w:t>483,634</w:t>
            </w:r>
          </w:p>
        </w:tc>
        <w:tc>
          <w:tcPr>
            <w:tcW w:w="130" w:type="pct"/>
            <w:vAlign w:val="bottom"/>
          </w:tcPr>
          <w:p w14:paraId="53619FCB" w14:textId="77777777" w:rsidR="00B60FD5" w:rsidRPr="00236A33" w:rsidRDefault="00B60FD5" w:rsidP="00B6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vAlign w:val="bottom"/>
          </w:tcPr>
          <w:p w14:paraId="633C226F" w14:textId="73F7F984" w:rsidR="00B60FD5" w:rsidRPr="00236A33" w:rsidRDefault="00236A33" w:rsidP="00B6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236A33">
              <w:rPr>
                <w:rFonts w:ascii="Angsana New" w:hAnsi="Angsana New"/>
                <w:sz w:val="30"/>
                <w:szCs w:val="30"/>
              </w:rPr>
              <w:t>235,000</w:t>
            </w:r>
          </w:p>
        </w:tc>
        <w:tc>
          <w:tcPr>
            <w:tcW w:w="146" w:type="pct"/>
            <w:vAlign w:val="bottom"/>
          </w:tcPr>
          <w:p w14:paraId="1501E78D" w14:textId="77777777" w:rsidR="00B60FD5" w:rsidRPr="00236A33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051CBCEE" w14:textId="39E634D6" w:rsidR="00B60FD5" w:rsidRPr="00236A33" w:rsidRDefault="00B60FD5" w:rsidP="00B6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236A33">
              <w:rPr>
                <w:rFonts w:ascii="Angsana New" w:hAnsi="Angsana New"/>
                <w:sz w:val="30"/>
                <w:szCs w:val="30"/>
              </w:rPr>
              <w:t>463,590</w:t>
            </w:r>
          </w:p>
        </w:tc>
      </w:tr>
      <w:tr w:rsidR="00B60FD5" w:rsidRPr="00236A33" w14:paraId="466FA025" w14:textId="77777777" w:rsidTr="008411CD">
        <w:trPr>
          <w:trHeight w:val="407"/>
        </w:trPr>
        <w:tc>
          <w:tcPr>
            <w:tcW w:w="2086" w:type="pct"/>
            <w:vAlign w:val="bottom"/>
          </w:tcPr>
          <w:p w14:paraId="284DE977" w14:textId="77777777" w:rsidR="00B60FD5" w:rsidRPr="00236A33" w:rsidRDefault="00B60FD5" w:rsidP="00B6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36A33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31" w:type="pct"/>
            <w:shd w:val="clear" w:color="auto" w:fill="FFFFFF"/>
            <w:vAlign w:val="bottom"/>
          </w:tcPr>
          <w:p w14:paraId="50023A98" w14:textId="3F5A8E4C" w:rsidR="00B60FD5" w:rsidRPr="00236A33" w:rsidRDefault="00236A33" w:rsidP="00B6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236A33">
              <w:rPr>
                <w:rFonts w:ascii="Angsana New" w:hAnsi="Angsana New"/>
                <w:sz w:val="30"/>
                <w:szCs w:val="30"/>
              </w:rPr>
              <w:t>(1,103,</w:t>
            </w:r>
            <w:r w:rsidR="00B91131">
              <w:rPr>
                <w:rFonts w:ascii="Angsana New" w:hAnsi="Angsana New"/>
                <w:sz w:val="30"/>
                <w:szCs w:val="30"/>
              </w:rPr>
              <w:t>883</w:t>
            </w:r>
            <w:r w:rsidRPr="00236A3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" w:type="pct"/>
            <w:vAlign w:val="bottom"/>
          </w:tcPr>
          <w:p w14:paraId="008EB430" w14:textId="77777777" w:rsidR="00B60FD5" w:rsidRPr="00236A33" w:rsidRDefault="00B60FD5" w:rsidP="00B6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14:paraId="7DA3362D" w14:textId="36096A4B" w:rsidR="00B60FD5" w:rsidRPr="00236A33" w:rsidRDefault="00B60FD5" w:rsidP="00B6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236A33">
              <w:rPr>
                <w:rFonts w:ascii="Angsana New" w:hAnsi="Angsana New"/>
                <w:sz w:val="30"/>
                <w:szCs w:val="30"/>
              </w:rPr>
              <w:t>(1,086,316)</w:t>
            </w:r>
          </w:p>
        </w:tc>
        <w:tc>
          <w:tcPr>
            <w:tcW w:w="130" w:type="pct"/>
            <w:vAlign w:val="bottom"/>
          </w:tcPr>
          <w:p w14:paraId="79626B02" w14:textId="77777777" w:rsidR="00B60FD5" w:rsidRPr="00236A33" w:rsidRDefault="00B60FD5" w:rsidP="00B6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4FB03179" w14:textId="0B2C3571" w:rsidR="00B60FD5" w:rsidRPr="00236A33" w:rsidRDefault="00236A33" w:rsidP="00B6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236A3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3566D1A3" w14:textId="77777777" w:rsidR="00B60FD5" w:rsidRPr="00236A33" w:rsidRDefault="00B60FD5" w:rsidP="00B6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44853C85" w14:textId="5C4B2F5C" w:rsidR="00B60FD5" w:rsidRPr="00236A33" w:rsidRDefault="00B60FD5" w:rsidP="00B6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236A3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60FD5" w:rsidRPr="00236A33" w14:paraId="264CEF84" w14:textId="77777777" w:rsidTr="008411CD">
        <w:trPr>
          <w:trHeight w:val="419"/>
        </w:trPr>
        <w:tc>
          <w:tcPr>
            <w:tcW w:w="2086" w:type="pct"/>
            <w:vAlign w:val="bottom"/>
          </w:tcPr>
          <w:p w14:paraId="435F7F83" w14:textId="77777777" w:rsidR="00B60FD5" w:rsidRPr="00236A33" w:rsidRDefault="00B60FD5" w:rsidP="00B6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36A33">
              <w:rPr>
                <w:rFonts w:ascii="Angsana New" w:hAnsi="Angsana New" w:hint="cs"/>
                <w:sz w:val="30"/>
                <w:szCs w:val="30"/>
                <w:cs/>
              </w:rPr>
              <w:t>ปรับปรุงอัตราแลกเปลี่ยน</w:t>
            </w:r>
          </w:p>
        </w:tc>
        <w:tc>
          <w:tcPr>
            <w:tcW w:w="631" w:type="pct"/>
            <w:shd w:val="clear" w:color="auto" w:fill="FFFFFF"/>
            <w:vAlign w:val="bottom"/>
          </w:tcPr>
          <w:p w14:paraId="41AB96C9" w14:textId="2AC22544" w:rsidR="00B60FD5" w:rsidRPr="00236A33" w:rsidRDefault="00236A33" w:rsidP="00B6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236A33">
              <w:rPr>
                <w:rFonts w:ascii="Angsana New" w:hAnsi="Angsana New"/>
                <w:sz w:val="30"/>
                <w:szCs w:val="30"/>
              </w:rPr>
              <w:t>(62</w:t>
            </w:r>
            <w:r w:rsidR="00B91131">
              <w:rPr>
                <w:rFonts w:ascii="Angsana New" w:hAnsi="Angsana New"/>
                <w:sz w:val="30"/>
                <w:szCs w:val="30"/>
              </w:rPr>
              <w:t>4,858</w:t>
            </w:r>
            <w:r w:rsidRPr="00236A3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" w:type="pct"/>
            <w:vAlign w:val="bottom"/>
          </w:tcPr>
          <w:p w14:paraId="6EC480D2" w14:textId="77777777" w:rsidR="00B60FD5" w:rsidRPr="00236A33" w:rsidRDefault="00B60FD5" w:rsidP="00B6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236A33">
              <w:rPr>
                <w:rFonts w:ascii="Angsana New" w:hAnsi="Angsana New"/>
                <w:sz w:val="30"/>
                <w:szCs w:val="30"/>
              </w:rPr>
              <w:t>(</w:t>
            </w:r>
          </w:p>
        </w:tc>
        <w:tc>
          <w:tcPr>
            <w:tcW w:w="599" w:type="pct"/>
            <w:vAlign w:val="bottom"/>
          </w:tcPr>
          <w:p w14:paraId="038EF666" w14:textId="7E1CFB70" w:rsidR="00B60FD5" w:rsidRPr="00236A33" w:rsidRDefault="00B60FD5" w:rsidP="00B6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236A33">
              <w:rPr>
                <w:rFonts w:ascii="Angsana New" w:hAnsi="Angsana New"/>
                <w:sz w:val="30"/>
                <w:szCs w:val="30"/>
              </w:rPr>
              <w:t>(1,837)</w:t>
            </w:r>
          </w:p>
        </w:tc>
        <w:tc>
          <w:tcPr>
            <w:tcW w:w="130" w:type="pct"/>
            <w:vAlign w:val="bottom"/>
          </w:tcPr>
          <w:p w14:paraId="1E8F4F25" w14:textId="77777777" w:rsidR="00B60FD5" w:rsidRPr="00236A33" w:rsidRDefault="00B60FD5" w:rsidP="00B6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7ADBF8BB" w14:textId="3A0AE686" w:rsidR="00B60FD5" w:rsidRPr="00236A33" w:rsidRDefault="00236A33" w:rsidP="00B6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236A3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63E22A46" w14:textId="77777777" w:rsidR="00B60FD5" w:rsidRPr="00236A33" w:rsidRDefault="00B60FD5" w:rsidP="00B6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767CA182" w14:textId="7288904F" w:rsidR="00B60FD5" w:rsidRPr="00236A33" w:rsidRDefault="00B60FD5" w:rsidP="00B6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236A3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36A33" w:rsidRPr="00236A33" w14:paraId="2BA071AB" w14:textId="77777777" w:rsidTr="008411CD">
        <w:trPr>
          <w:trHeight w:val="419"/>
        </w:trPr>
        <w:tc>
          <w:tcPr>
            <w:tcW w:w="2086" w:type="pct"/>
            <w:vAlign w:val="bottom"/>
          </w:tcPr>
          <w:p w14:paraId="2F48A67E" w14:textId="0B9BC9E3" w:rsidR="00236A33" w:rsidRPr="00236A33" w:rsidRDefault="00236A33" w:rsidP="00B6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36A33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631" w:type="pct"/>
            <w:shd w:val="clear" w:color="auto" w:fill="FFFFFF"/>
            <w:vAlign w:val="bottom"/>
          </w:tcPr>
          <w:p w14:paraId="1127FE87" w14:textId="4AA94D7C" w:rsidR="00236A33" w:rsidRPr="00236A33" w:rsidRDefault="00236A33" w:rsidP="00B6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236A33">
              <w:rPr>
                <w:rFonts w:ascii="Angsana New" w:hAnsi="Angsana New"/>
                <w:sz w:val="30"/>
                <w:szCs w:val="30"/>
              </w:rPr>
              <w:t>5,</w:t>
            </w:r>
            <w:r w:rsidR="00B91131">
              <w:rPr>
                <w:rFonts w:ascii="Angsana New" w:hAnsi="Angsana New"/>
                <w:sz w:val="30"/>
                <w:szCs w:val="30"/>
              </w:rPr>
              <w:t>603</w:t>
            </w:r>
          </w:p>
        </w:tc>
        <w:tc>
          <w:tcPr>
            <w:tcW w:w="128" w:type="pct"/>
            <w:vAlign w:val="bottom"/>
          </w:tcPr>
          <w:p w14:paraId="465C30D9" w14:textId="77777777" w:rsidR="00236A33" w:rsidRPr="00236A33" w:rsidRDefault="00236A33" w:rsidP="00B6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14:paraId="59CACA53" w14:textId="1B2DD9C4" w:rsidR="00236A33" w:rsidRPr="00236A33" w:rsidRDefault="00236A33" w:rsidP="00236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236A3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53C0B5A8" w14:textId="77777777" w:rsidR="00236A33" w:rsidRPr="00236A33" w:rsidRDefault="00236A33" w:rsidP="00B6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2305D044" w14:textId="4F3A7E8B" w:rsidR="00236A33" w:rsidRPr="00236A33" w:rsidRDefault="00236A33" w:rsidP="00B6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236A3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31137933" w14:textId="77777777" w:rsidR="00236A33" w:rsidRPr="00236A33" w:rsidRDefault="00236A33" w:rsidP="00B6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531D71B8" w14:textId="12156880" w:rsidR="00236A33" w:rsidRPr="00236A33" w:rsidRDefault="00236A33" w:rsidP="00B6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236A3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60FD5" w:rsidRPr="000535D3" w14:paraId="25D2A908" w14:textId="77777777" w:rsidTr="008411CD">
        <w:trPr>
          <w:trHeight w:val="419"/>
        </w:trPr>
        <w:tc>
          <w:tcPr>
            <w:tcW w:w="2086" w:type="pct"/>
            <w:vAlign w:val="bottom"/>
          </w:tcPr>
          <w:p w14:paraId="708D5505" w14:textId="77777777" w:rsidR="00B60FD5" w:rsidRPr="00236A33" w:rsidRDefault="00B60FD5" w:rsidP="00B6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36A3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36A33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236A3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9039840" w14:textId="1E075AA9" w:rsidR="00B60FD5" w:rsidRPr="00236A33" w:rsidRDefault="00236A33" w:rsidP="00B6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6A33">
              <w:rPr>
                <w:rFonts w:ascii="Angsana New" w:hAnsi="Angsana New"/>
                <w:b/>
                <w:bCs/>
                <w:sz w:val="30"/>
                <w:szCs w:val="30"/>
              </w:rPr>
              <w:t>60,768,365</w:t>
            </w:r>
          </w:p>
        </w:tc>
        <w:tc>
          <w:tcPr>
            <w:tcW w:w="128" w:type="pct"/>
            <w:vAlign w:val="bottom"/>
          </w:tcPr>
          <w:p w14:paraId="19F4BDC6" w14:textId="77777777" w:rsidR="00B60FD5" w:rsidRPr="00236A33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210568" w14:textId="0F61DBEC" w:rsidR="00B60FD5" w:rsidRPr="00236A33" w:rsidRDefault="00B60FD5" w:rsidP="00B6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6A33">
              <w:rPr>
                <w:rFonts w:ascii="Angsana New" w:hAnsi="Angsana New"/>
                <w:b/>
                <w:bCs/>
                <w:sz w:val="30"/>
                <w:szCs w:val="30"/>
              </w:rPr>
              <w:t>52,474,555</w:t>
            </w:r>
          </w:p>
        </w:tc>
        <w:tc>
          <w:tcPr>
            <w:tcW w:w="130" w:type="pct"/>
            <w:vAlign w:val="bottom"/>
          </w:tcPr>
          <w:p w14:paraId="56D954A0" w14:textId="77777777" w:rsidR="00B60FD5" w:rsidRPr="00236A33" w:rsidRDefault="00B60FD5" w:rsidP="00B6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9062E7" w14:textId="003CB525" w:rsidR="00B60FD5" w:rsidRPr="00236A33" w:rsidRDefault="00236A33" w:rsidP="00B6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36A33">
              <w:rPr>
                <w:rFonts w:ascii="Angsana New" w:hAnsi="Angsana New"/>
                <w:b/>
                <w:bCs/>
                <w:sz w:val="30"/>
                <w:szCs w:val="30"/>
              </w:rPr>
              <w:t>13,216,037</w:t>
            </w:r>
          </w:p>
        </w:tc>
        <w:tc>
          <w:tcPr>
            <w:tcW w:w="146" w:type="pct"/>
            <w:vAlign w:val="bottom"/>
          </w:tcPr>
          <w:p w14:paraId="402F1D85" w14:textId="77777777" w:rsidR="00B60FD5" w:rsidRPr="00236A33" w:rsidRDefault="00B60FD5" w:rsidP="00B6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8C5CD8" w14:textId="521DA21E" w:rsidR="00B60FD5" w:rsidRPr="00236A33" w:rsidRDefault="00B60FD5" w:rsidP="00B6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6A33">
              <w:rPr>
                <w:rFonts w:ascii="Angsana New" w:hAnsi="Angsana New" w:hint="cs"/>
                <w:b/>
                <w:bCs/>
                <w:sz w:val="30"/>
                <w:szCs w:val="30"/>
              </w:rPr>
              <w:t>13</w:t>
            </w:r>
            <w:r w:rsidRPr="00236A3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36A33">
              <w:rPr>
                <w:rFonts w:ascii="Angsana New" w:hAnsi="Angsana New" w:hint="cs"/>
                <w:b/>
                <w:bCs/>
                <w:sz w:val="30"/>
                <w:szCs w:val="30"/>
              </w:rPr>
              <w:t>634</w:t>
            </w:r>
            <w:r w:rsidRPr="00236A33">
              <w:rPr>
                <w:rFonts w:ascii="Angsana New" w:hAnsi="Angsana New"/>
                <w:b/>
                <w:bCs/>
                <w:sz w:val="30"/>
                <w:szCs w:val="30"/>
              </w:rPr>
              <w:t>,405</w:t>
            </w:r>
          </w:p>
        </w:tc>
      </w:tr>
    </w:tbl>
    <w:p w14:paraId="4F382CC0" w14:textId="3919961F" w:rsidR="0002641B" w:rsidRPr="009A52DA" w:rsidRDefault="0002641B" w:rsidP="000264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2041A2B8" w14:textId="77777777" w:rsidR="0002641B" w:rsidRPr="00970D80" w:rsidRDefault="0002641B" w:rsidP="0002641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70D80">
        <w:rPr>
          <w:rFonts w:ascii="Angsana New" w:hAnsi="Angsana New"/>
          <w:b/>
          <w:bCs/>
          <w:i/>
          <w:iCs/>
          <w:sz w:val="30"/>
          <w:szCs w:val="30"/>
          <w:cs/>
        </w:rPr>
        <w:t>การจ่ายชำระค่าหุ้น</w:t>
      </w:r>
    </w:p>
    <w:p w14:paraId="110C3B99" w14:textId="77777777" w:rsidR="0002641B" w:rsidRPr="00970D80" w:rsidRDefault="0002641B" w:rsidP="0002641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sz w:val="30"/>
          <w:szCs w:val="30"/>
          <w:lang w:val="th-TH"/>
        </w:rPr>
      </w:pPr>
    </w:p>
    <w:p w14:paraId="1D570C64" w14:textId="3AF3074D" w:rsidR="0002641B" w:rsidRPr="00970D80" w:rsidRDefault="0002641B" w:rsidP="001D6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="Angsana New" w:hAnsi="Angsana New"/>
          <w:sz w:val="30"/>
          <w:szCs w:val="30"/>
          <w:lang w:val="th-TH"/>
        </w:rPr>
      </w:pPr>
      <w:r w:rsidRPr="00970D80">
        <w:rPr>
          <w:rFonts w:ascii="Angsana New" w:hAnsi="Angsana New" w:hint="cs"/>
          <w:sz w:val="30"/>
          <w:szCs w:val="30"/>
          <w:cs/>
          <w:lang w:val="th-TH"/>
        </w:rPr>
        <w:t>ในระหว่างงวด</w:t>
      </w:r>
      <w:r w:rsidR="00B60FD5" w:rsidRPr="00970D80">
        <w:rPr>
          <w:rFonts w:ascii="Angsana New" w:hAnsi="Angsana New" w:hint="cs"/>
          <w:sz w:val="30"/>
          <w:szCs w:val="30"/>
          <w:cs/>
          <w:lang w:val="th-TH"/>
        </w:rPr>
        <w:t>สาม</w:t>
      </w:r>
      <w:r w:rsidRPr="00970D80">
        <w:rPr>
          <w:rFonts w:ascii="Angsana New" w:hAnsi="Angsana New" w:hint="cs"/>
          <w:sz w:val="30"/>
          <w:szCs w:val="30"/>
          <w:cs/>
          <w:lang w:val="th-TH"/>
        </w:rPr>
        <w:t xml:space="preserve">เดือนสิ้นสุดวันที่ </w:t>
      </w:r>
      <w:r w:rsidRPr="00970D80">
        <w:rPr>
          <w:rFonts w:ascii="Angsana New" w:hAnsi="Angsana New"/>
          <w:sz w:val="30"/>
          <w:szCs w:val="30"/>
        </w:rPr>
        <w:t>3</w:t>
      </w:r>
      <w:r w:rsidR="00B60FD5" w:rsidRPr="00970D80">
        <w:rPr>
          <w:rFonts w:ascii="Angsana New" w:hAnsi="Angsana New"/>
          <w:sz w:val="30"/>
          <w:szCs w:val="30"/>
        </w:rPr>
        <w:t>1</w:t>
      </w:r>
      <w:r w:rsidRPr="00970D80">
        <w:rPr>
          <w:rFonts w:ascii="Angsana New" w:hAnsi="Angsana New"/>
          <w:sz w:val="30"/>
          <w:szCs w:val="30"/>
        </w:rPr>
        <w:t xml:space="preserve"> </w:t>
      </w:r>
      <w:r w:rsidR="00B60FD5" w:rsidRPr="00970D80">
        <w:rPr>
          <w:rFonts w:ascii="Angsana New" w:hAnsi="Angsana New" w:hint="cs"/>
          <w:sz w:val="30"/>
          <w:szCs w:val="30"/>
          <w:cs/>
        </w:rPr>
        <w:t>มีนาคม</w:t>
      </w:r>
      <w:r w:rsidRPr="00970D80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970D80">
        <w:rPr>
          <w:rFonts w:ascii="Angsana New" w:hAnsi="Angsana New" w:hint="cs"/>
          <w:sz w:val="30"/>
          <w:szCs w:val="30"/>
        </w:rPr>
        <w:t>256</w:t>
      </w:r>
      <w:r w:rsidR="00B60FD5" w:rsidRPr="00970D80">
        <w:rPr>
          <w:rFonts w:ascii="Angsana New" w:hAnsi="Angsana New"/>
          <w:sz w:val="30"/>
          <w:szCs w:val="30"/>
        </w:rPr>
        <w:t>6</w:t>
      </w:r>
      <w:r w:rsidRPr="00970D80">
        <w:rPr>
          <w:rFonts w:ascii="Angsana New" w:hAnsi="Angsana New" w:hint="cs"/>
          <w:sz w:val="30"/>
          <w:szCs w:val="30"/>
          <w:cs/>
          <w:lang w:val="th-TH"/>
        </w:rPr>
        <w:t xml:space="preserve"> บริษัทร่วมและการร่วมค้าได้เรียกชำระค่าหุ้น โดยกลุ่มบริษัทได้จ่ายชำระค่าหุ้นดังกล่าวตามสัดส่วนการลงทุน ดังนี้</w:t>
      </w:r>
    </w:p>
    <w:p w14:paraId="70F2D6D0" w14:textId="77777777" w:rsidR="0002641B" w:rsidRPr="00970D80" w:rsidRDefault="0002641B" w:rsidP="000264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549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4860"/>
        <w:gridCol w:w="2970"/>
        <w:gridCol w:w="1440"/>
      </w:tblGrid>
      <w:tr w:rsidR="0002641B" w:rsidRPr="00970D80" w14:paraId="684B441B" w14:textId="77777777" w:rsidTr="00BF564B">
        <w:trPr>
          <w:tblHeader/>
        </w:trPr>
        <w:tc>
          <w:tcPr>
            <w:tcW w:w="4860" w:type="dxa"/>
            <w:hideMark/>
          </w:tcPr>
          <w:p w14:paraId="416914BA" w14:textId="77777777" w:rsidR="0002641B" w:rsidRPr="00970D80" w:rsidRDefault="0002641B" w:rsidP="00BF56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rPr>
                <w:rFonts w:ascii="Angsana New" w:hAnsi="Angsana New"/>
                <w:b/>
                <w:bCs/>
                <w:spacing w:val="2"/>
                <w:sz w:val="30"/>
                <w:szCs w:val="30"/>
                <w:cs/>
              </w:rPr>
            </w:pPr>
            <w:r w:rsidRPr="00970D80">
              <w:rPr>
                <w:rFonts w:ascii="Angsana New" w:hAnsi="Angsana New"/>
                <w:b/>
                <w:bCs/>
                <w:spacing w:val="2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2970" w:type="dxa"/>
            <w:hideMark/>
          </w:tcPr>
          <w:p w14:paraId="774CEAD3" w14:textId="77777777" w:rsidR="0002641B" w:rsidRPr="00970D80" w:rsidRDefault="0002641B" w:rsidP="00BF564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0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รายละเอียด</w:t>
            </w:r>
          </w:p>
        </w:tc>
        <w:tc>
          <w:tcPr>
            <w:tcW w:w="1440" w:type="dxa"/>
            <w:hideMark/>
          </w:tcPr>
          <w:p w14:paraId="5CD996E3" w14:textId="77777777" w:rsidR="0002641B" w:rsidRPr="00970D80" w:rsidRDefault="0002641B" w:rsidP="00BF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ind w:left="-79" w:right="-108"/>
              <w:jc w:val="center"/>
              <w:rPr>
                <w:rFonts w:ascii="Angsana New" w:hAnsi="Angsana New"/>
                <w:b/>
                <w:bCs/>
                <w:spacing w:val="2"/>
                <w:sz w:val="30"/>
                <w:szCs w:val="30"/>
              </w:rPr>
            </w:pPr>
            <w:r w:rsidRPr="00970D80">
              <w:rPr>
                <w:rFonts w:ascii="Angsana New" w:hAnsi="Angsana New"/>
                <w:b/>
                <w:bCs/>
                <w:spacing w:val="2"/>
                <w:sz w:val="30"/>
                <w:szCs w:val="30"/>
                <w:cs/>
              </w:rPr>
              <w:t>จำนวนเงิน</w:t>
            </w:r>
          </w:p>
          <w:p w14:paraId="227E7495" w14:textId="77777777" w:rsidR="0002641B" w:rsidRPr="00970D80" w:rsidRDefault="0002641B" w:rsidP="00BF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4"/>
              </w:tabs>
              <w:ind w:left="-79" w:right="-108"/>
              <w:jc w:val="center"/>
              <w:rPr>
                <w:rFonts w:ascii="Angsana New" w:hAnsi="Angsana New"/>
                <w:i/>
                <w:iCs/>
                <w:spacing w:val="2"/>
                <w:sz w:val="30"/>
                <w:szCs w:val="30"/>
                <w:cs/>
              </w:rPr>
            </w:pPr>
            <w:r w:rsidRPr="00970D80">
              <w:rPr>
                <w:rFonts w:ascii="Angsana New" w:hAnsi="Angsana New"/>
                <w:i/>
                <w:iCs/>
                <w:spacing w:val="2"/>
                <w:sz w:val="30"/>
                <w:szCs w:val="30"/>
              </w:rPr>
              <w:t>(</w:t>
            </w:r>
            <w:r w:rsidRPr="00970D80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  <w:cs/>
              </w:rPr>
              <w:t>ล้านบาท</w:t>
            </w:r>
            <w:r w:rsidRPr="00970D80">
              <w:rPr>
                <w:rFonts w:ascii="Angsana New" w:hAnsi="Angsana New"/>
                <w:i/>
                <w:iCs/>
                <w:spacing w:val="2"/>
                <w:sz w:val="30"/>
                <w:szCs w:val="30"/>
              </w:rPr>
              <w:t>)</w:t>
            </w:r>
          </w:p>
        </w:tc>
      </w:tr>
      <w:tr w:rsidR="00970D80" w:rsidRPr="00970D80" w14:paraId="3509FE41" w14:textId="77777777" w:rsidTr="00BF564B">
        <w:tc>
          <w:tcPr>
            <w:tcW w:w="4860" w:type="dxa"/>
          </w:tcPr>
          <w:p w14:paraId="4A1CAE60" w14:textId="4E237BB2" w:rsidR="00970D80" w:rsidRPr="00970D80" w:rsidRDefault="00970D80" w:rsidP="00BF56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70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การร่วมค้าทาง</w:t>
            </w:r>
            <w:r w:rsidRPr="00970D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ตรง</w:t>
            </w:r>
          </w:p>
        </w:tc>
        <w:tc>
          <w:tcPr>
            <w:tcW w:w="2970" w:type="dxa"/>
          </w:tcPr>
          <w:p w14:paraId="495A65E7" w14:textId="77777777" w:rsidR="00970D80" w:rsidRPr="00970D80" w:rsidRDefault="00970D80" w:rsidP="00BF564B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C041E45" w14:textId="77777777" w:rsidR="00970D80" w:rsidRPr="00970D80" w:rsidRDefault="00970D80" w:rsidP="00BF56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9" w:right="-288"/>
              <w:jc w:val="center"/>
              <w:rPr>
                <w:rFonts w:ascii="Angsana New" w:hAnsi="Angsana New"/>
                <w:spacing w:val="2"/>
                <w:sz w:val="30"/>
                <w:szCs w:val="30"/>
                <w:cs/>
                <w:lang w:val="en-GB"/>
              </w:rPr>
            </w:pPr>
          </w:p>
        </w:tc>
      </w:tr>
      <w:tr w:rsidR="00970D80" w:rsidRPr="00DE0353" w14:paraId="20AE2456" w14:textId="77777777" w:rsidTr="00BF564B">
        <w:tc>
          <w:tcPr>
            <w:tcW w:w="4860" w:type="dxa"/>
          </w:tcPr>
          <w:p w14:paraId="1B3B097F" w14:textId="011FD3CD" w:rsidR="00970D80" w:rsidRPr="00970D80" w:rsidRDefault="00970D80" w:rsidP="00BF56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0D80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อาร์ อี เอ็น โคราช เอนเนอร์ยี่ จำกัด</w:t>
            </w:r>
          </w:p>
        </w:tc>
        <w:tc>
          <w:tcPr>
            <w:tcW w:w="2970" w:type="dxa"/>
          </w:tcPr>
          <w:p w14:paraId="42E803E9" w14:textId="6609FD54" w:rsidR="00970D80" w:rsidRPr="00970D80" w:rsidRDefault="00970D80" w:rsidP="00BF564B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</w:rPr>
            </w:pPr>
            <w:r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ชำระค่าหุ้นเพิ่มเติม</w:t>
            </w:r>
          </w:p>
        </w:tc>
        <w:tc>
          <w:tcPr>
            <w:tcW w:w="1440" w:type="dxa"/>
          </w:tcPr>
          <w:p w14:paraId="59EAD304" w14:textId="21CAFF14" w:rsidR="00970D80" w:rsidRPr="009E4A6E" w:rsidRDefault="00CA081F" w:rsidP="009E4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065"/>
              </w:tabs>
              <w:ind w:left="-79" w:right="-375"/>
              <w:jc w:val="center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9E4A6E">
              <w:rPr>
                <w:rFonts w:ascii="Angsana New" w:hAnsi="Angsana New" w:hint="cs"/>
                <w:spacing w:val="2"/>
                <w:sz w:val="30"/>
                <w:szCs w:val="30"/>
              </w:rPr>
              <w:t>40</w:t>
            </w:r>
            <w:r w:rsidR="009E4A6E" w:rsidRPr="009E4A6E">
              <w:rPr>
                <w:rFonts w:ascii="Angsana New" w:hAnsi="Angsana New"/>
                <w:spacing w:val="2"/>
                <w:sz w:val="30"/>
                <w:szCs w:val="30"/>
              </w:rPr>
              <w:t>.00</w:t>
            </w:r>
          </w:p>
        </w:tc>
      </w:tr>
      <w:tr w:rsidR="00970D80" w:rsidRPr="00DE0353" w14:paraId="2276B71A" w14:textId="77777777" w:rsidTr="00BF564B">
        <w:tc>
          <w:tcPr>
            <w:tcW w:w="4860" w:type="dxa"/>
          </w:tcPr>
          <w:p w14:paraId="5B23B116" w14:textId="2774E81E" w:rsidR="00970D80" w:rsidRPr="00DE0353" w:rsidRDefault="00970D80" w:rsidP="00970D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970D80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อินโนพาวเวอร์ จำกัด</w:t>
            </w:r>
          </w:p>
        </w:tc>
        <w:tc>
          <w:tcPr>
            <w:tcW w:w="2970" w:type="dxa"/>
          </w:tcPr>
          <w:p w14:paraId="034D76F5" w14:textId="4AF98191" w:rsidR="00970D80" w:rsidRPr="00DE0353" w:rsidRDefault="00970D80" w:rsidP="00970D80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highlight w:val="yellow"/>
              </w:rPr>
            </w:pPr>
            <w:r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ชำระค่าหุ้นเพิ่มทุน</w:t>
            </w:r>
          </w:p>
        </w:tc>
        <w:tc>
          <w:tcPr>
            <w:tcW w:w="1440" w:type="dxa"/>
          </w:tcPr>
          <w:p w14:paraId="4DD93FF0" w14:textId="3C0E0C86" w:rsidR="00970D80" w:rsidRPr="009E4A6E" w:rsidRDefault="00CA081F" w:rsidP="009E4A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9" w:right="-288"/>
              <w:jc w:val="center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9E4A6E">
              <w:rPr>
                <w:rFonts w:ascii="Angsana New" w:hAnsi="Angsana New" w:hint="cs"/>
                <w:spacing w:val="2"/>
                <w:sz w:val="30"/>
                <w:szCs w:val="30"/>
              </w:rPr>
              <w:t>195</w:t>
            </w:r>
            <w:r w:rsidR="009E4A6E" w:rsidRPr="009E4A6E">
              <w:rPr>
                <w:rFonts w:ascii="Angsana New" w:hAnsi="Angsana New"/>
                <w:spacing w:val="2"/>
                <w:sz w:val="30"/>
                <w:szCs w:val="30"/>
              </w:rPr>
              <w:t>.00</w:t>
            </w:r>
          </w:p>
        </w:tc>
      </w:tr>
      <w:tr w:rsidR="00970D80" w:rsidRPr="00B76728" w14:paraId="2275B602" w14:textId="77777777" w:rsidTr="00BF564B">
        <w:tc>
          <w:tcPr>
            <w:tcW w:w="4860" w:type="dxa"/>
          </w:tcPr>
          <w:p w14:paraId="54FCA212" w14:textId="77777777" w:rsidR="00970D80" w:rsidRPr="00B76728" w:rsidRDefault="00970D80" w:rsidP="00970D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2970" w:type="dxa"/>
          </w:tcPr>
          <w:p w14:paraId="7AE27B0E" w14:textId="77777777" w:rsidR="00970D80" w:rsidRPr="00B76728" w:rsidRDefault="00970D80" w:rsidP="00970D80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22"/>
                <w:szCs w:val="22"/>
                <w:highlight w:val="yellow"/>
              </w:rPr>
            </w:pPr>
          </w:p>
        </w:tc>
        <w:tc>
          <w:tcPr>
            <w:tcW w:w="1440" w:type="dxa"/>
          </w:tcPr>
          <w:p w14:paraId="5D97C537" w14:textId="77777777" w:rsidR="00970D80" w:rsidRPr="00B76728" w:rsidRDefault="00970D80" w:rsidP="00970D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9" w:right="-288"/>
              <w:jc w:val="center"/>
              <w:rPr>
                <w:rFonts w:ascii="Angsana New" w:hAnsi="Angsana New"/>
                <w:spacing w:val="2"/>
                <w:sz w:val="22"/>
                <w:szCs w:val="22"/>
                <w:highlight w:val="yellow"/>
                <w:cs/>
                <w:lang w:val="en-GB"/>
              </w:rPr>
            </w:pPr>
          </w:p>
        </w:tc>
      </w:tr>
      <w:tr w:rsidR="00970D80" w:rsidRPr="00DE0353" w14:paraId="7F18C92D" w14:textId="77777777" w:rsidTr="00BF564B">
        <w:tc>
          <w:tcPr>
            <w:tcW w:w="4860" w:type="dxa"/>
            <w:hideMark/>
          </w:tcPr>
          <w:p w14:paraId="3D33C73B" w14:textId="77777777" w:rsidR="00970D80" w:rsidRPr="00506564" w:rsidRDefault="00970D80" w:rsidP="00970D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656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การร่วมค้าทางอ้อม</w:t>
            </w:r>
          </w:p>
        </w:tc>
        <w:tc>
          <w:tcPr>
            <w:tcW w:w="2970" w:type="dxa"/>
          </w:tcPr>
          <w:p w14:paraId="066EFCBA" w14:textId="77777777" w:rsidR="00970D80" w:rsidRPr="00DE0353" w:rsidRDefault="00970D80" w:rsidP="00970D80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</w:tcPr>
          <w:p w14:paraId="6AE21A53" w14:textId="77777777" w:rsidR="00970D80" w:rsidRPr="00DE0353" w:rsidRDefault="00970D80" w:rsidP="00970D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9" w:right="-288"/>
              <w:jc w:val="center"/>
              <w:rPr>
                <w:rFonts w:ascii="Angsana New" w:hAnsi="Angsana New"/>
                <w:spacing w:val="2"/>
                <w:sz w:val="30"/>
                <w:szCs w:val="30"/>
                <w:highlight w:val="yellow"/>
                <w:cs/>
                <w:lang w:val="en-GB"/>
              </w:rPr>
            </w:pPr>
          </w:p>
        </w:tc>
      </w:tr>
      <w:tr w:rsidR="00D5223E" w:rsidRPr="00DE0353" w14:paraId="5402FEB9" w14:textId="77777777" w:rsidTr="0009763D">
        <w:trPr>
          <w:trHeight w:val="380"/>
        </w:trPr>
        <w:tc>
          <w:tcPr>
            <w:tcW w:w="4860" w:type="dxa"/>
          </w:tcPr>
          <w:p w14:paraId="605369D0" w14:textId="4D81BF85" w:rsidR="00D5223E" w:rsidRPr="00506564" w:rsidRDefault="00D5223E" w:rsidP="00D522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06564">
              <w:rPr>
                <w:rFonts w:ascii="Angsana New" w:hAnsi="Angsana New"/>
                <w:sz w:val="30"/>
                <w:szCs w:val="30"/>
              </w:rPr>
              <w:t xml:space="preserve">PT </w:t>
            </w:r>
            <w:proofErr w:type="spellStart"/>
            <w:r w:rsidRPr="00506564">
              <w:rPr>
                <w:rFonts w:ascii="Angsana New" w:hAnsi="Angsana New"/>
                <w:sz w:val="30"/>
                <w:szCs w:val="30"/>
              </w:rPr>
              <w:t>Tapanuli</w:t>
            </w:r>
            <w:proofErr w:type="spellEnd"/>
            <w:r w:rsidRPr="00506564">
              <w:rPr>
                <w:rFonts w:ascii="Angsana New" w:hAnsi="Angsana New"/>
                <w:sz w:val="30"/>
                <w:szCs w:val="30"/>
              </w:rPr>
              <w:t xml:space="preserve"> Hydro Energy</w:t>
            </w:r>
          </w:p>
        </w:tc>
        <w:tc>
          <w:tcPr>
            <w:tcW w:w="2970" w:type="dxa"/>
          </w:tcPr>
          <w:p w14:paraId="7B0F48AB" w14:textId="02538368" w:rsidR="00D5223E" w:rsidRPr="001209FE" w:rsidRDefault="00D5223E" w:rsidP="00D5223E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1209FE">
              <w:rPr>
                <w:rFonts w:ascii="Angsana New" w:hAnsi="Angsana New"/>
                <w:spacing w:val="2"/>
                <w:sz w:val="30"/>
                <w:szCs w:val="30"/>
                <w:cs/>
              </w:rPr>
              <w:t>ชำระค่าหุ้น</w:t>
            </w:r>
            <w:r w:rsidRPr="001209FE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เพิ่มทุน</w:t>
            </w:r>
          </w:p>
        </w:tc>
        <w:tc>
          <w:tcPr>
            <w:tcW w:w="1440" w:type="dxa"/>
          </w:tcPr>
          <w:p w14:paraId="1463CED8" w14:textId="2A01E1B4" w:rsidR="00D5223E" w:rsidRPr="00506564" w:rsidRDefault="00CA081F" w:rsidP="009E4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1065"/>
              </w:tabs>
              <w:ind w:left="-79" w:right="-375"/>
              <w:jc w:val="center"/>
              <w:rPr>
                <w:rFonts w:ascii="Angsana New" w:hAnsi="Angsana New"/>
                <w:spacing w:val="2"/>
                <w:sz w:val="30"/>
                <w:szCs w:val="30"/>
              </w:rPr>
            </w:pPr>
            <w:r w:rsidRPr="009E4A6E">
              <w:rPr>
                <w:rFonts w:ascii="Angsana New" w:hAnsi="Angsana New" w:hint="cs"/>
                <w:spacing w:val="2"/>
                <w:sz w:val="30"/>
                <w:szCs w:val="30"/>
              </w:rPr>
              <w:t>43</w:t>
            </w:r>
            <w:r w:rsidR="00D5223E" w:rsidRPr="00506564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.</w:t>
            </w:r>
            <w:r w:rsidRPr="009E4A6E">
              <w:rPr>
                <w:rFonts w:ascii="Angsana New" w:hAnsi="Angsana New" w:hint="cs"/>
                <w:spacing w:val="2"/>
                <w:sz w:val="30"/>
                <w:szCs w:val="30"/>
              </w:rPr>
              <w:t>76</w:t>
            </w:r>
          </w:p>
        </w:tc>
      </w:tr>
      <w:tr w:rsidR="00D5223E" w:rsidRPr="00DE0353" w14:paraId="2612A60D" w14:textId="77777777" w:rsidTr="0009763D">
        <w:trPr>
          <w:trHeight w:val="380"/>
        </w:trPr>
        <w:tc>
          <w:tcPr>
            <w:tcW w:w="4860" w:type="dxa"/>
          </w:tcPr>
          <w:p w14:paraId="74EABA42" w14:textId="600F64FB" w:rsidR="00D5223E" w:rsidRPr="00DE0353" w:rsidRDefault="00D5223E" w:rsidP="00D522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  <w:proofErr w:type="spellStart"/>
            <w:r w:rsidRPr="00506564">
              <w:rPr>
                <w:rFonts w:ascii="Angsana New" w:hAnsi="Angsana New"/>
                <w:sz w:val="30"/>
                <w:szCs w:val="30"/>
              </w:rPr>
              <w:t>Nexif</w:t>
            </w:r>
            <w:proofErr w:type="spellEnd"/>
            <w:r w:rsidRPr="00506564">
              <w:rPr>
                <w:rFonts w:ascii="Angsana New" w:hAnsi="Angsana New"/>
                <w:sz w:val="30"/>
                <w:szCs w:val="30"/>
              </w:rPr>
              <w:t xml:space="preserve"> Energy B</w:t>
            </w:r>
            <w:r>
              <w:rPr>
                <w:rFonts w:ascii="Angsana New" w:hAnsi="Angsana New"/>
                <w:sz w:val="30"/>
                <w:szCs w:val="30"/>
              </w:rPr>
              <w:t>T</w:t>
            </w:r>
            <w:r w:rsidRPr="00506564">
              <w:rPr>
                <w:rFonts w:ascii="Angsana New" w:hAnsi="Angsana New"/>
                <w:sz w:val="30"/>
                <w:szCs w:val="30"/>
              </w:rPr>
              <w:t xml:space="preserve"> Pte. Ltd.</w:t>
            </w:r>
          </w:p>
        </w:tc>
        <w:tc>
          <w:tcPr>
            <w:tcW w:w="2970" w:type="dxa"/>
          </w:tcPr>
          <w:p w14:paraId="6BF85A01" w14:textId="6C2D9A0F" w:rsidR="00D5223E" w:rsidRPr="001209FE" w:rsidRDefault="00D5223E" w:rsidP="00D5223E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1209FE">
              <w:rPr>
                <w:rFonts w:ascii="Angsana New" w:hAnsi="Angsana New"/>
                <w:spacing w:val="2"/>
                <w:sz w:val="30"/>
                <w:szCs w:val="30"/>
                <w:cs/>
              </w:rPr>
              <w:t>ชำระค่าหุ้น</w:t>
            </w:r>
            <w:r w:rsidRPr="001209FE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เพิ่มทุน</w:t>
            </w:r>
          </w:p>
        </w:tc>
        <w:tc>
          <w:tcPr>
            <w:tcW w:w="1440" w:type="dxa"/>
          </w:tcPr>
          <w:p w14:paraId="31A1C516" w14:textId="1C610186" w:rsidR="00D5223E" w:rsidRPr="009E4A6E" w:rsidRDefault="00D5223E" w:rsidP="009E4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720"/>
                <w:tab w:val="left" w:pos="1065"/>
                <w:tab w:val="left" w:pos="1425"/>
              </w:tabs>
              <w:ind w:left="-79" w:right="-465"/>
              <w:jc w:val="center"/>
              <w:rPr>
                <w:rFonts w:ascii="Angsana New" w:hAnsi="Angsana New"/>
                <w:spacing w:val="2"/>
                <w:sz w:val="30"/>
                <w:szCs w:val="30"/>
              </w:rPr>
            </w:pPr>
            <w:r w:rsidRPr="00506564">
              <w:rPr>
                <w:rFonts w:ascii="Angsana New" w:hAnsi="Angsana New"/>
                <w:spacing w:val="2"/>
                <w:sz w:val="30"/>
                <w:szCs w:val="30"/>
              </w:rPr>
              <w:t>8</w:t>
            </w:r>
            <w:r>
              <w:rPr>
                <w:rFonts w:ascii="Angsana New" w:hAnsi="Angsana New"/>
                <w:spacing w:val="2"/>
                <w:sz w:val="30"/>
                <w:szCs w:val="30"/>
              </w:rPr>
              <w:t>.</w:t>
            </w:r>
            <w:r w:rsidRPr="00506564">
              <w:rPr>
                <w:rFonts w:ascii="Angsana New" w:hAnsi="Angsana New"/>
                <w:spacing w:val="2"/>
                <w:sz w:val="30"/>
                <w:szCs w:val="30"/>
              </w:rPr>
              <w:t>52</w:t>
            </w:r>
          </w:p>
        </w:tc>
      </w:tr>
    </w:tbl>
    <w:p w14:paraId="792685C0" w14:textId="77777777" w:rsidR="00CA081F" w:rsidRPr="00A24F34" w:rsidRDefault="00CA081F" w:rsidP="00CA081F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</w:pPr>
      <w:r w:rsidRPr="00A24F34">
        <w:rPr>
          <w:rFonts w:ascii="Angsana New" w:hAnsi="Angsana New"/>
          <w:b/>
          <w:bCs/>
          <w:i/>
          <w:iCs/>
          <w:sz w:val="30"/>
          <w:szCs w:val="30"/>
          <w:cs/>
          <w:lang w:val="en-US" w:bidi="th-TH"/>
        </w:rPr>
        <w:t>เงินลงทุนใน</w:t>
      </w:r>
      <w:r w:rsidRPr="00A24F34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โรงไฟฟ้าพลังความร้อนในสาธารณรัฐอินโดนีเซีย</w:t>
      </w:r>
    </w:p>
    <w:p w14:paraId="55E61FF1" w14:textId="77777777" w:rsidR="00CA081F" w:rsidRPr="00A24F34" w:rsidRDefault="00CA081F" w:rsidP="00CA081F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</w:p>
    <w:p w14:paraId="786450DD" w14:textId="77777777" w:rsidR="00CA081F" w:rsidRPr="00A24F34" w:rsidRDefault="00CA081F" w:rsidP="00CA081F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A24F34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ในการประชุมวิสามัญผู้ถือหุ้นของบริษัทเมื่อวันที่ </w:t>
      </w:r>
      <w:r w:rsidRPr="00A24F34">
        <w:rPr>
          <w:rFonts w:ascii="Angsana New" w:hAnsi="Angsana New"/>
          <w:snapToGrid w:val="0"/>
          <w:sz w:val="30"/>
          <w:szCs w:val="30"/>
          <w:lang w:eastAsia="th-TH"/>
        </w:rPr>
        <w:t xml:space="preserve">21 </w:t>
      </w:r>
      <w:r w:rsidRPr="00A24F34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ตุลาคม </w:t>
      </w:r>
      <w:r w:rsidRPr="00A24F34">
        <w:rPr>
          <w:rFonts w:ascii="Angsana New" w:hAnsi="Angsana New"/>
          <w:snapToGrid w:val="0"/>
          <w:sz w:val="30"/>
          <w:szCs w:val="30"/>
          <w:lang w:eastAsia="th-TH"/>
        </w:rPr>
        <w:t xml:space="preserve">2564 </w:t>
      </w:r>
      <w:r w:rsidRPr="00A24F34">
        <w:rPr>
          <w:rFonts w:ascii="Angsana New" w:hAnsi="Angsana New"/>
          <w:snapToGrid w:val="0"/>
          <w:sz w:val="30"/>
          <w:szCs w:val="30"/>
          <w:cs/>
          <w:lang w:eastAsia="th-TH"/>
        </w:rPr>
        <w:t>ผู้ถือหุ้นมีมติอนุมัติให้บริษัท อาร์เอช อินเตอร์เนชั่นแนล (สิงคโปร์) คอร์ปอเรชั่น จำกัด (“</w:t>
      </w:r>
      <w:r w:rsidRPr="00A24F34">
        <w:rPr>
          <w:rFonts w:ascii="Angsana New" w:hAnsi="Angsana New"/>
          <w:snapToGrid w:val="0"/>
          <w:sz w:val="30"/>
          <w:szCs w:val="30"/>
          <w:lang w:eastAsia="th-TH"/>
        </w:rPr>
        <w:t xml:space="preserve">RHIS”) </w:t>
      </w:r>
      <w:r w:rsidRPr="00A24F34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ซึ่งเป็นบริษัทย่อยทางอ้อม เข้าซื้อหุ้นสามัญในบริษัท </w:t>
      </w:r>
      <w:r w:rsidRPr="00A24F34">
        <w:rPr>
          <w:rFonts w:ascii="Angsana New" w:hAnsi="Angsana New"/>
          <w:snapToGrid w:val="0"/>
          <w:sz w:val="30"/>
          <w:szCs w:val="30"/>
          <w:lang w:eastAsia="th-TH"/>
        </w:rPr>
        <w:t xml:space="preserve">PT </w:t>
      </w:r>
      <w:proofErr w:type="spellStart"/>
      <w:r w:rsidRPr="00A24F34">
        <w:rPr>
          <w:rFonts w:ascii="Angsana New" w:hAnsi="Angsana New"/>
          <w:snapToGrid w:val="0"/>
          <w:sz w:val="30"/>
          <w:szCs w:val="30"/>
          <w:lang w:eastAsia="th-TH"/>
        </w:rPr>
        <w:t>Paiton</w:t>
      </w:r>
      <w:proofErr w:type="spellEnd"/>
      <w:r w:rsidRPr="00A24F34">
        <w:rPr>
          <w:rFonts w:ascii="Angsana New" w:hAnsi="Angsana New"/>
          <w:snapToGrid w:val="0"/>
          <w:sz w:val="30"/>
          <w:szCs w:val="30"/>
          <w:lang w:eastAsia="th-TH"/>
        </w:rPr>
        <w:t xml:space="preserve"> Energy </w:t>
      </w:r>
      <w:r w:rsidRPr="00A24F34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และบริษัท </w:t>
      </w:r>
      <w:proofErr w:type="spellStart"/>
      <w:r w:rsidRPr="00A24F34">
        <w:rPr>
          <w:rFonts w:ascii="Angsana New" w:hAnsi="Angsana New"/>
          <w:snapToGrid w:val="0"/>
          <w:sz w:val="30"/>
          <w:szCs w:val="30"/>
          <w:lang w:eastAsia="th-TH"/>
        </w:rPr>
        <w:t>Minejesa</w:t>
      </w:r>
      <w:proofErr w:type="spellEnd"/>
      <w:r w:rsidRPr="00A24F34">
        <w:rPr>
          <w:rFonts w:ascii="Angsana New" w:hAnsi="Angsana New"/>
          <w:snapToGrid w:val="0"/>
          <w:sz w:val="30"/>
          <w:szCs w:val="30"/>
          <w:lang w:eastAsia="th-TH"/>
        </w:rPr>
        <w:t xml:space="preserve"> Capital B.V. </w:t>
      </w:r>
      <w:r w:rsidRPr="00A24F34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ในสัดส่วนการถือหุ้นร้อยละ </w:t>
      </w:r>
      <w:r w:rsidRPr="00A24F34">
        <w:rPr>
          <w:rFonts w:ascii="Angsana New" w:hAnsi="Angsana New"/>
          <w:snapToGrid w:val="0"/>
          <w:sz w:val="30"/>
          <w:szCs w:val="30"/>
          <w:lang w:eastAsia="th-TH"/>
        </w:rPr>
        <w:t xml:space="preserve">45.52 </w:t>
      </w:r>
      <w:r w:rsidRPr="00A24F34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และในบริษัท </w:t>
      </w:r>
      <w:r w:rsidRPr="00A24F34">
        <w:rPr>
          <w:rFonts w:ascii="Angsana New" w:hAnsi="Angsana New"/>
          <w:snapToGrid w:val="0"/>
          <w:sz w:val="30"/>
          <w:szCs w:val="30"/>
          <w:lang w:eastAsia="th-TH"/>
        </w:rPr>
        <w:t xml:space="preserve">IPM Asia Pte. Ltd. </w:t>
      </w:r>
      <w:r w:rsidRPr="00A24F34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ในสัดส่วนการถือหุ้นร้อยละ </w:t>
      </w:r>
      <w:r w:rsidRPr="00A24F34">
        <w:rPr>
          <w:rFonts w:ascii="Angsana New" w:hAnsi="Angsana New"/>
          <w:snapToGrid w:val="0"/>
          <w:sz w:val="30"/>
          <w:szCs w:val="30"/>
          <w:lang w:eastAsia="th-TH"/>
        </w:rPr>
        <w:t xml:space="preserve">65 </w:t>
      </w:r>
      <w:r w:rsidRPr="00A24F34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และมีมติอนุมัติให้บริษัทและ/หรือ </w:t>
      </w:r>
      <w:r w:rsidRPr="00A24F34">
        <w:rPr>
          <w:rFonts w:ascii="Angsana New" w:hAnsi="Angsana New"/>
          <w:snapToGrid w:val="0"/>
          <w:sz w:val="30"/>
          <w:szCs w:val="30"/>
          <w:lang w:eastAsia="th-TH"/>
        </w:rPr>
        <w:t xml:space="preserve">RHIS </w:t>
      </w:r>
      <w:r w:rsidRPr="00A24F34">
        <w:rPr>
          <w:rFonts w:ascii="Angsana New" w:hAnsi="Angsana New"/>
          <w:snapToGrid w:val="0"/>
          <w:sz w:val="30"/>
          <w:szCs w:val="30"/>
          <w:cs/>
          <w:lang w:eastAsia="th-TH"/>
        </w:rPr>
        <w:t>จัดสรรเงินลงทุน ณ วันโอนหุ้น ตามเงื่อนไขการซื้อขายหุ้นสามัญดังกล่า</w:t>
      </w:r>
      <w:r w:rsidRPr="00A24F34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ว</w:t>
      </w:r>
    </w:p>
    <w:p w14:paraId="3B7F3934" w14:textId="77777777" w:rsidR="00CA081F" w:rsidRPr="00A24F34" w:rsidRDefault="00CA081F" w:rsidP="00CA081F">
      <w:pPr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1AC250BE" w14:textId="77777777" w:rsidR="00CA081F" w:rsidRDefault="00CA081F" w:rsidP="00CA081F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A24F34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เมื่อวันที่ </w:t>
      </w:r>
      <w:r w:rsidRPr="00A24F34">
        <w:rPr>
          <w:rFonts w:ascii="Angsana New" w:hAnsi="Angsana New" w:hint="cs"/>
          <w:snapToGrid w:val="0"/>
          <w:sz w:val="30"/>
          <w:szCs w:val="30"/>
          <w:lang w:eastAsia="th-TH"/>
        </w:rPr>
        <w:t>15</w:t>
      </w:r>
      <w:r w:rsidRPr="00A24F34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A24F34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กุมภาพันธ์</w:t>
      </w:r>
      <w:r w:rsidRPr="00A24F34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Pr="00A24F34">
        <w:rPr>
          <w:rFonts w:ascii="Angsana New" w:hAnsi="Angsana New"/>
          <w:snapToGrid w:val="0"/>
          <w:sz w:val="30"/>
          <w:szCs w:val="30"/>
          <w:lang w:eastAsia="th-TH"/>
        </w:rPr>
        <w:t>2566</w:t>
      </w:r>
      <w:r w:rsidRPr="00A24F34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Pr="00A24F34">
        <w:rPr>
          <w:rFonts w:ascii="Angsana New" w:hAnsi="Angsana New"/>
          <w:snapToGrid w:val="0"/>
          <w:sz w:val="30"/>
          <w:szCs w:val="30"/>
          <w:lang w:eastAsia="th-TH"/>
        </w:rPr>
        <w:t xml:space="preserve">RHIS </w:t>
      </w:r>
      <w:r w:rsidRPr="00A24F34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ได้บรรลุข้อตกลงการ</w:t>
      </w:r>
      <w:r w:rsidRPr="00A24F34">
        <w:rPr>
          <w:rFonts w:ascii="Angsana New" w:hAnsi="Angsana New"/>
          <w:snapToGrid w:val="0"/>
          <w:sz w:val="30"/>
          <w:szCs w:val="30"/>
          <w:cs/>
          <w:lang w:eastAsia="th-TH"/>
        </w:rPr>
        <w:t>เข้าซื้อหุ้น</w:t>
      </w:r>
      <w:r w:rsidRPr="00A24F34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ดังกล่าว โดย</w:t>
      </w:r>
      <w:r w:rsidRPr="00A24F34">
        <w:rPr>
          <w:rFonts w:ascii="Angsana New" w:hAnsi="Angsana New"/>
          <w:snapToGrid w:val="0"/>
          <w:sz w:val="30"/>
          <w:szCs w:val="30"/>
          <w:lang w:eastAsia="th-TH"/>
        </w:rPr>
        <w:t xml:space="preserve"> RHIS </w:t>
      </w:r>
      <w:r w:rsidRPr="00A24F34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ลงทุน</w:t>
      </w:r>
      <w:r w:rsidRPr="00A24F34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ในบริษัท </w:t>
      </w:r>
      <w:r w:rsidRPr="00A24F34">
        <w:rPr>
          <w:rFonts w:ascii="Angsana New" w:hAnsi="Angsana New"/>
          <w:snapToGrid w:val="0"/>
          <w:sz w:val="30"/>
          <w:szCs w:val="30"/>
          <w:lang w:eastAsia="th-TH"/>
        </w:rPr>
        <w:t xml:space="preserve">PT </w:t>
      </w:r>
      <w:proofErr w:type="spellStart"/>
      <w:r w:rsidRPr="00A24F34">
        <w:rPr>
          <w:rFonts w:ascii="Angsana New" w:hAnsi="Angsana New"/>
          <w:snapToGrid w:val="0"/>
          <w:sz w:val="30"/>
          <w:szCs w:val="30"/>
          <w:lang w:eastAsia="th-TH"/>
        </w:rPr>
        <w:t>Paiton</w:t>
      </w:r>
      <w:proofErr w:type="spellEnd"/>
      <w:r w:rsidRPr="00A24F34">
        <w:rPr>
          <w:rFonts w:ascii="Angsana New" w:hAnsi="Angsana New"/>
          <w:snapToGrid w:val="0"/>
          <w:sz w:val="30"/>
          <w:szCs w:val="30"/>
          <w:lang w:eastAsia="th-TH"/>
        </w:rPr>
        <w:t xml:space="preserve"> Energy </w:t>
      </w:r>
      <w:r w:rsidRPr="00A24F34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และบริษัท </w:t>
      </w:r>
      <w:proofErr w:type="spellStart"/>
      <w:r w:rsidRPr="00A24F34">
        <w:rPr>
          <w:rFonts w:ascii="Angsana New" w:hAnsi="Angsana New"/>
          <w:snapToGrid w:val="0"/>
          <w:sz w:val="30"/>
          <w:szCs w:val="30"/>
          <w:lang w:eastAsia="th-TH"/>
        </w:rPr>
        <w:t>Minejesa</w:t>
      </w:r>
      <w:proofErr w:type="spellEnd"/>
      <w:r w:rsidRPr="00A24F34">
        <w:rPr>
          <w:rFonts w:ascii="Angsana New" w:hAnsi="Angsana New"/>
          <w:snapToGrid w:val="0"/>
          <w:sz w:val="30"/>
          <w:szCs w:val="30"/>
          <w:lang w:eastAsia="th-TH"/>
        </w:rPr>
        <w:t xml:space="preserve"> Capital B.V. </w:t>
      </w:r>
      <w:r w:rsidRPr="00A24F34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ในสัดส่วนการถือหุ้นร้อยละ </w:t>
      </w:r>
      <w:r w:rsidRPr="00A24F34">
        <w:rPr>
          <w:rFonts w:ascii="Angsana New" w:hAnsi="Angsana New"/>
          <w:snapToGrid w:val="0"/>
          <w:sz w:val="30"/>
          <w:szCs w:val="30"/>
          <w:lang w:eastAsia="th-TH"/>
        </w:rPr>
        <w:t xml:space="preserve">36.26 </w:t>
      </w:r>
      <w:r w:rsidRPr="00A24F34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และในบริษัท </w:t>
      </w:r>
      <w:r w:rsidRPr="00A24F34">
        <w:rPr>
          <w:rFonts w:ascii="Angsana New" w:hAnsi="Angsana New"/>
          <w:snapToGrid w:val="0"/>
          <w:sz w:val="30"/>
          <w:szCs w:val="30"/>
          <w:lang w:eastAsia="th-TH"/>
        </w:rPr>
        <w:t xml:space="preserve">IPM Asia Pte. Ltd. </w:t>
      </w:r>
      <w:r w:rsidRPr="00A24F34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ในสัดส่วนการถือหุ้นร้อยละ </w:t>
      </w:r>
      <w:r w:rsidRPr="00A24F34">
        <w:rPr>
          <w:rFonts w:ascii="Angsana New" w:hAnsi="Angsana New"/>
          <w:snapToGrid w:val="0"/>
          <w:sz w:val="30"/>
          <w:szCs w:val="30"/>
          <w:lang w:eastAsia="th-TH"/>
        </w:rPr>
        <w:t xml:space="preserve">65 </w:t>
      </w:r>
      <w:r w:rsidRPr="00A24F34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โดยการบรรลุข้อตกลงดังกล่าวสอดคล้องกับแผนการลงทุนและอัตราผลตอบแทนที่คาดหวังของบริษัทฯ รวมทั้งเป็นส่วนหนึ่งของการดำเนินการเพื่อบรรลุเงื่อนไขบังคับก่อนของสัญญาซื้อขายหุ้น</w:t>
      </w:r>
    </w:p>
    <w:p w14:paraId="3ADEACBC" w14:textId="77777777" w:rsidR="00CA081F" w:rsidRDefault="00CA081F" w:rsidP="00D5223E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</w:p>
    <w:p w14:paraId="2222A8F9" w14:textId="77777777" w:rsidR="00CA081F" w:rsidRDefault="00CA081F" w:rsidP="00CA081F">
      <w:pPr>
        <w:pStyle w:val="block"/>
        <w:spacing w:after="0" w:line="240" w:lineRule="atLeast"/>
        <w:ind w:left="0" w:right="-45" w:firstLine="540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9A52DA">
        <w:rPr>
          <w:rFonts w:ascii="Angsana New" w:hAnsi="Angsana New"/>
          <w:b/>
          <w:bCs/>
          <w:i/>
          <w:iCs/>
          <w:sz w:val="30"/>
          <w:szCs w:val="30"/>
          <w:cs/>
          <w:lang w:val="en-US" w:bidi="th-TH"/>
        </w:rPr>
        <w:t xml:space="preserve">เงินลงทุนใน </w:t>
      </w:r>
      <w:proofErr w:type="spellStart"/>
      <w:r w:rsidRPr="009A52DA"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  <w:t>Nexif</w:t>
      </w:r>
      <w:proofErr w:type="spellEnd"/>
      <w:r w:rsidRPr="009A52DA"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  <w:t xml:space="preserve"> Ratch Energy Investments Pte. Ltd. ("NREI'')</w:t>
      </w:r>
    </w:p>
    <w:p w14:paraId="26B92FFA" w14:textId="77777777" w:rsidR="00CA081F" w:rsidRDefault="00CA081F" w:rsidP="00CA081F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2972434B" w14:textId="4655BEBD" w:rsidR="00CA081F" w:rsidRDefault="00CA081F" w:rsidP="00CA081F">
      <w:pPr>
        <w:pStyle w:val="block"/>
        <w:ind w:left="540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9A52DA">
        <w:rPr>
          <w:rFonts w:ascii="Angsana New" w:hAnsi="Angsana New"/>
          <w:sz w:val="30"/>
          <w:szCs w:val="30"/>
          <w:cs/>
          <w:lang w:val="th-TH" w:bidi="th-TH"/>
        </w:rPr>
        <w:t xml:space="preserve">เมื่อวันที่ </w:t>
      </w:r>
      <w:r w:rsidRPr="00CA081F">
        <w:rPr>
          <w:rFonts w:ascii="Angsana New" w:hAnsi="Angsana New" w:hint="cs"/>
          <w:sz w:val="30"/>
          <w:szCs w:val="30"/>
          <w:lang w:bidi="th-TH"/>
        </w:rPr>
        <w:t>20</w:t>
      </w:r>
      <w:r w:rsidRPr="009A52DA">
        <w:rPr>
          <w:rFonts w:ascii="Angsana New" w:hAnsi="Angsana New"/>
          <w:sz w:val="30"/>
          <w:szCs w:val="30"/>
          <w:cs/>
          <w:lang w:val="th-TH" w:bidi="th-TH"/>
        </w:rPr>
        <w:t xml:space="preserve"> ธันวาคม </w:t>
      </w:r>
      <w:r w:rsidRPr="00CA081F">
        <w:rPr>
          <w:rFonts w:ascii="Angsana New" w:hAnsi="Angsana New"/>
          <w:sz w:val="30"/>
          <w:szCs w:val="30"/>
          <w:lang w:bidi="th-TH"/>
        </w:rPr>
        <w:t>256</w:t>
      </w:r>
      <w:r w:rsidRPr="00CA081F">
        <w:rPr>
          <w:rFonts w:ascii="Angsana New" w:hAnsi="Angsana New" w:hint="cs"/>
          <w:sz w:val="30"/>
          <w:szCs w:val="30"/>
          <w:lang w:bidi="th-TH"/>
        </w:rPr>
        <w:t>5</w:t>
      </w:r>
      <w:r w:rsidRPr="009A52DA">
        <w:rPr>
          <w:rFonts w:ascii="Angsana New" w:hAnsi="Angsana New"/>
          <w:sz w:val="30"/>
          <w:szCs w:val="30"/>
          <w:cs/>
          <w:lang w:val="th-TH" w:bidi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th-TH" w:bidi="th-TH"/>
        </w:rPr>
        <w:t xml:space="preserve">บริษัท </w:t>
      </w:r>
      <w:r w:rsidRPr="0069662A">
        <w:rPr>
          <w:rFonts w:ascii="Angsana New" w:hAnsi="Angsana New"/>
          <w:sz w:val="30"/>
          <w:szCs w:val="30"/>
          <w:cs/>
          <w:lang w:val="th-TH" w:bidi="th-TH"/>
        </w:rPr>
        <w:t>อาร์เอช อินเตอร์เนชั่นแนล (สิงคโปร์) คอร์ปอเรชั่น จำกัด (“</w:t>
      </w:r>
      <w:r w:rsidRPr="0069662A">
        <w:rPr>
          <w:rFonts w:ascii="Angsana New" w:hAnsi="Angsana New"/>
          <w:sz w:val="30"/>
          <w:szCs w:val="30"/>
          <w:lang w:val="th-TH" w:bidi="th-TH"/>
        </w:rPr>
        <w:t xml:space="preserve">RHIS”) </w:t>
      </w:r>
      <w:r w:rsidRPr="0069662A">
        <w:rPr>
          <w:rFonts w:ascii="Angsana New" w:hAnsi="Angsana New"/>
          <w:sz w:val="30"/>
          <w:szCs w:val="30"/>
          <w:cs/>
          <w:lang w:val="th-TH" w:bidi="th-TH"/>
        </w:rPr>
        <w:t>ซึ่งเป็นบริษัทย่อยทางอ้อม</w:t>
      </w:r>
      <w:r>
        <w:rPr>
          <w:rFonts w:ascii="Angsana New" w:hAnsi="Angsana New" w:hint="cs"/>
          <w:sz w:val="30"/>
          <w:szCs w:val="30"/>
          <w:cs/>
          <w:lang w:val="th-TH" w:bidi="th-TH"/>
        </w:rPr>
        <w:t>ของบริษัทได้เข้าซื้อหุ้นใน</w:t>
      </w:r>
      <w:r w:rsidRPr="0069662A">
        <w:t xml:space="preserve"> </w:t>
      </w:r>
      <w:r w:rsidRPr="0069662A">
        <w:rPr>
          <w:rFonts w:ascii="Angsana New" w:hAnsi="Angsana New"/>
          <w:sz w:val="30"/>
          <w:szCs w:val="30"/>
          <w:lang w:val="th-TH" w:bidi="th-TH"/>
        </w:rPr>
        <w:t xml:space="preserve">NXF Holdings </w:t>
      </w:r>
      <w:r w:rsidRPr="00CA081F">
        <w:rPr>
          <w:rFonts w:ascii="Angsana New" w:hAnsi="Angsana New"/>
          <w:sz w:val="30"/>
          <w:szCs w:val="30"/>
          <w:lang w:bidi="th-TH"/>
        </w:rPr>
        <w:t>2</w:t>
      </w:r>
      <w:r w:rsidRPr="0069662A">
        <w:rPr>
          <w:rFonts w:ascii="Angsana New" w:hAnsi="Angsana New"/>
          <w:sz w:val="30"/>
          <w:szCs w:val="30"/>
          <w:cs/>
          <w:lang w:val="th-TH" w:bidi="th-TH"/>
        </w:rPr>
        <w:t xml:space="preserve"> </w:t>
      </w:r>
      <w:r w:rsidRPr="0069662A">
        <w:rPr>
          <w:rFonts w:ascii="Angsana New" w:hAnsi="Angsana New"/>
          <w:sz w:val="30"/>
          <w:szCs w:val="30"/>
          <w:lang w:val="th-TH" w:bidi="th-TH"/>
        </w:rPr>
        <w:t>Limited</w:t>
      </w:r>
      <w:r w:rsidRPr="0069662A">
        <w:t xml:space="preserve"> </w:t>
      </w:r>
      <w:r w:rsidRPr="0069662A">
        <w:rPr>
          <w:rFonts w:ascii="Angsana New" w:hAnsi="Angsana New"/>
          <w:sz w:val="30"/>
          <w:szCs w:val="30"/>
          <w:cs/>
          <w:lang w:val="th-TH" w:bidi="th-TH"/>
        </w:rPr>
        <w:t>("</w:t>
      </w:r>
      <w:r w:rsidRPr="0069662A">
        <w:rPr>
          <w:rFonts w:ascii="Angsana New" w:hAnsi="Angsana New"/>
          <w:sz w:val="30"/>
          <w:szCs w:val="30"/>
          <w:lang w:val="th-TH" w:bidi="th-TH"/>
        </w:rPr>
        <w:t>NXF</w:t>
      </w:r>
      <w:r w:rsidRPr="00CA081F">
        <w:rPr>
          <w:rFonts w:ascii="Angsana New" w:hAnsi="Angsana New"/>
          <w:sz w:val="30"/>
          <w:szCs w:val="30"/>
          <w:lang w:bidi="th-TH"/>
        </w:rPr>
        <w:t>2</w:t>
      </w:r>
      <w:r w:rsidRPr="0069662A">
        <w:rPr>
          <w:rFonts w:ascii="Angsana New" w:hAnsi="Angsana New"/>
          <w:sz w:val="30"/>
          <w:szCs w:val="30"/>
          <w:cs/>
          <w:lang w:val="th-TH" w:bidi="th-TH"/>
        </w:rPr>
        <w:t>")</w:t>
      </w:r>
      <w:r w:rsidRPr="0069662A">
        <w:rPr>
          <w:rFonts w:ascii="Angsana New" w:hAnsi="Angsana New" w:hint="cs"/>
          <w:sz w:val="30"/>
          <w:szCs w:val="30"/>
          <w:lang w:val="th-TH" w:bidi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th-TH" w:bidi="th-TH"/>
        </w:rPr>
        <w:t xml:space="preserve">และได้ดำเนินการจัดโครงสร้างบริษัทใหม่ โดยจัดตั้งเป็นบริษัท </w:t>
      </w:r>
      <w:r w:rsidRPr="0069662A">
        <w:rPr>
          <w:rFonts w:ascii="Angsana New" w:hAnsi="Angsana New"/>
          <w:sz w:val="30"/>
          <w:szCs w:val="30"/>
          <w:lang w:val="th-TH" w:bidi="th-TH"/>
        </w:rPr>
        <w:t>Nexif</w:t>
      </w:r>
      <w:r>
        <w:rPr>
          <w:rFonts w:ascii="Angsana New" w:hAnsi="Angsana New" w:hint="cs"/>
          <w:sz w:val="30"/>
          <w:szCs w:val="30"/>
          <w:cs/>
          <w:lang w:val="th-TH" w:bidi="th-TH"/>
        </w:rPr>
        <w:t xml:space="preserve"> </w:t>
      </w:r>
      <w:r w:rsidRPr="0069662A">
        <w:rPr>
          <w:rFonts w:ascii="Angsana New" w:hAnsi="Angsana New"/>
          <w:sz w:val="30"/>
          <w:szCs w:val="30"/>
          <w:lang w:val="th-TH" w:bidi="th-TH"/>
        </w:rPr>
        <w:t xml:space="preserve">Ratch Energy Investments Pte. Ltd. </w:t>
      </w:r>
      <w:r w:rsidRPr="0069662A">
        <w:rPr>
          <w:rFonts w:ascii="Angsana New" w:hAnsi="Angsana New"/>
          <w:sz w:val="30"/>
          <w:szCs w:val="30"/>
          <w:lang w:val="en-US" w:bidi="th-TH"/>
        </w:rPr>
        <w:t xml:space="preserve">("NREI")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ร่วมกับ</w:t>
      </w:r>
      <w:r w:rsidRPr="0069662A">
        <w:rPr>
          <w:rFonts w:ascii="Angsana New" w:hAnsi="Angsana New"/>
          <w:sz w:val="30"/>
          <w:szCs w:val="30"/>
          <w:lang w:val="en-US" w:bidi="th-TH"/>
        </w:rPr>
        <w:t xml:space="preserve"> </w:t>
      </w:r>
      <w:proofErr w:type="spellStart"/>
      <w:r w:rsidRPr="0069662A">
        <w:rPr>
          <w:rFonts w:ascii="Angsana New" w:hAnsi="Angsana New"/>
          <w:sz w:val="30"/>
          <w:szCs w:val="30"/>
          <w:lang w:val="en-US" w:bidi="th-TH"/>
        </w:rPr>
        <w:t>Nexif</w:t>
      </w:r>
      <w:proofErr w:type="spellEnd"/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69662A">
        <w:rPr>
          <w:rFonts w:ascii="Angsana New" w:hAnsi="Angsana New"/>
          <w:sz w:val="30"/>
          <w:szCs w:val="30"/>
          <w:lang w:val="en-US" w:bidi="th-TH"/>
        </w:rPr>
        <w:t xml:space="preserve">Energy Invest Pte. Ltd. </w:t>
      </w:r>
      <w:r w:rsidRPr="0069662A">
        <w:rPr>
          <w:rFonts w:ascii="Angsana New" w:hAnsi="Angsana New"/>
          <w:sz w:val="30"/>
          <w:szCs w:val="30"/>
          <w:lang w:val="th-TH" w:bidi="th-TH"/>
        </w:rPr>
        <w:t>("Nexif</w:t>
      </w:r>
      <w:r>
        <w:rPr>
          <w:rFonts w:ascii="Angsana New" w:hAnsi="Angsana New" w:hint="cs"/>
          <w:sz w:val="30"/>
          <w:szCs w:val="30"/>
          <w:cs/>
          <w:lang w:val="th-TH" w:bidi="th-TH"/>
        </w:rPr>
        <w:t xml:space="preserve"> </w:t>
      </w:r>
      <w:r w:rsidRPr="0069662A">
        <w:rPr>
          <w:rFonts w:ascii="Angsana New" w:hAnsi="Angsana New"/>
          <w:sz w:val="30"/>
          <w:szCs w:val="30"/>
          <w:lang w:val="th-TH" w:bidi="th-TH"/>
        </w:rPr>
        <w:t>Energy")</w:t>
      </w:r>
      <w:r>
        <w:rPr>
          <w:rFonts w:ascii="Angsana New" w:hAnsi="Angsana New" w:hint="cs"/>
          <w:sz w:val="30"/>
          <w:szCs w:val="30"/>
          <w:cs/>
          <w:lang w:val="th-TH" w:bidi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โดย </w:t>
      </w:r>
      <w:r>
        <w:rPr>
          <w:rFonts w:ascii="Angsana New" w:hAnsi="Angsana New"/>
          <w:sz w:val="30"/>
          <w:szCs w:val="30"/>
          <w:lang w:val="en-US" w:bidi="th-TH"/>
        </w:rPr>
        <w:t xml:space="preserve">RHIS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ถือหุ้นในสัดส่วนร้อยละ </w:t>
      </w:r>
      <w:r>
        <w:rPr>
          <w:rFonts w:ascii="Angsana New" w:hAnsi="Angsana New"/>
          <w:sz w:val="30"/>
          <w:szCs w:val="30"/>
          <w:lang w:val="en-US" w:bidi="th-TH"/>
        </w:rPr>
        <w:t xml:space="preserve">49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เพื่อลงทุนในโครงการโรงไฟฟ้าพลังงานทดแทนในสาธารณรัฐสังคมนิยมเวียดนาม และสาธารณรัฐฟิลิปปินส์ รวมถึงแสวงหาโครงการใหม่ในภูมิภาคเอเชียตะวันออกเฉียงใต้แล</w:t>
      </w:r>
      <w:r w:rsidR="00B76728">
        <w:rPr>
          <w:rFonts w:ascii="Angsana New" w:hAnsi="Angsana New" w:hint="cs"/>
          <w:sz w:val="30"/>
          <w:szCs w:val="30"/>
          <w:cs/>
          <w:lang w:val="en-US" w:bidi="th-TH"/>
        </w:rPr>
        <w:t>ะ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เครือรัฐออสเตรเลีย</w:t>
      </w:r>
    </w:p>
    <w:p w14:paraId="1F8C53F0" w14:textId="77777777" w:rsidR="00CA081F" w:rsidRDefault="00CA081F" w:rsidP="00CA081F">
      <w:pPr>
        <w:pStyle w:val="block"/>
        <w:ind w:left="540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การเข้าซื้อหุ้นดังกล่าวมีมูลค่าเงินลงทุนเป็นจำนวนเงิน </w:t>
      </w:r>
      <w:r>
        <w:rPr>
          <w:rFonts w:ascii="Angsana New" w:hAnsi="Angsana New"/>
          <w:sz w:val="30"/>
          <w:szCs w:val="30"/>
          <w:lang w:val="en-US" w:bidi="th-TH"/>
        </w:rPr>
        <w:t xml:space="preserve">135.88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ล้านเหรียญสหรัฐอเมริกา หรือเทียบเท่า </w:t>
      </w:r>
      <w:r>
        <w:rPr>
          <w:rFonts w:ascii="Angsana New" w:hAnsi="Angsana New"/>
          <w:sz w:val="30"/>
          <w:szCs w:val="30"/>
          <w:lang w:val="en-US" w:bidi="th-TH"/>
        </w:rPr>
        <w:t xml:space="preserve">4,696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ล้านบาท และเงินให้กู้ยืมแก่ </w:t>
      </w:r>
      <w:r w:rsidRPr="0069662A">
        <w:rPr>
          <w:rFonts w:ascii="Angsana New" w:hAnsi="Angsana New"/>
          <w:sz w:val="30"/>
          <w:szCs w:val="30"/>
          <w:lang w:val="th-TH" w:bidi="th-TH"/>
        </w:rPr>
        <w:t>Nexif</w:t>
      </w:r>
      <w:r>
        <w:rPr>
          <w:rFonts w:ascii="Angsana New" w:hAnsi="Angsana New" w:hint="cs"/>
          <w:sz w:val="30"/>
          <w:szCs w:val="30"/>
          <w:cs/>
          <w:lang w:val="th-TH" w:bidi="th-TH"/>
        </w:rPr>
        <w:t xml:space="preserve"> </w:t>
      </w:r>
      <w:r w:rsidRPr="0069662A">
        <w:rPr>
          <w:rFonts w:ascii="Angsana New" w:hAnsi="Angsana New"/>
          <w:sz w:val="30"/>
          <w:szCs w:val="30"/>
          <w:lang w:val="th-TH" w:bidi="th-TH"/>
        </w:rPr>
        <w:t>Energy</w:t>
      </w:r>
      <w:r>
        <w:rPr>
          <w:rFonts w:ascii="Angsana New" w:hAnsi="Angsana New" w:hint="cs"/>
          <w:sz w:val="30"/>
          <w:szCs w:val="30"/>
          <w:cs/>
          <w:lang w:val="th-TH" w:bidi="th-TH"/>
        </w:rPr>
        <w:t xml:space="preserve"> เป็นจำนวนเงิน </w:t>
      </w:r>
      <w:r>
        <w:rPr>
          <w:rFonts w:ascii="Angsana New" w:hAnsi="Angsana New"/>
          <w:sz w:val="30"/>
          <w:szCs w:val="30"/>
          <w:lang w:val="en-US" w:bidi="th-TH"/>
        </w:rPr>
        <w:t xml:space="preserve">49.90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ล้านเหรียญสหรัฐอเมริกา หรือเทียบเท่า </w:t>
      </w:r>
      <w:r>
        <w:rPr>
          <w:rFonts w:ascii="Angsana New" w:hAnsi="Angsana New"/>
          <w:sz w:val="30"/>
          <w:szCs w:val="30"/>
          <w:lang w:val="en-US" w:bidi="th-TH"/>
        </w:rPr>
        <w:t xml:space="preserve">1,725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ล้านบาท</w:t>
      </w:r>
    </w:p>
    <w:p w14:paraId="657CE0CC" w14:textId="3F72D8E8" w:rsidR="00CA081F" w:rsidRPr="00984AC3" w:rsidRDefault="00CA081F" w:rsidP="00CA081F">
      <w:pPr>
        <w:pStyle w:val="block"/>
        <w:spacing w:after="0"/>
        <w:ind w:left="540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3A1668">
        <w:rPr>
          <w:rFonts w:ascii="Angsana New" w:hAnsi="Angsana New"/>
          <w:sz w:val="30"/>
          <w:szCs w:val="30"/>
          <w:cs/>
          <w:lang w:val="en-US" w:bidi="th-TH"/>
        </w:rPr>
        <w:t>อย่างไรก็ตาม ณ วันที่</w:t>
      </w:r>
      <w:r w:rsidR="00EB5693">
        <w:rPr>
          <w:rFonts w:ascii="Angsana New" w:hAnsi="Angsana New"/>
          <w:sz w:val="30"/>
          <w:szCs w:val="30"/>
          <w:lang w:val="en-US" w:bidi="th-TH"/>
        </w:rPr>
        <w:t xml:space="preserve"> 31 </w:t>
      </w:r>
      <w:r w:rsidR="00EB5693">
        <w:rPr>
          <w:rFonts w:ascii="Angsana New" w:hAnsi="Angsana New" w:hint="cs"/>
          <w:sz w:val="30"/>
          <w:szCs w:val="30"/>
          <w:cs/>
          <w:lang w:val="en-US" w:bidi="th-TH"/>
        </w:rPr>
        <w:t xml:space="preserve">มีนาคม </w:t>
      </w:r>
      <w:r w:rsidR="00EB5693">
        <w:rPr>
          <w:rFonts w:ascii="Angsana New" w:hAnsi="Angsana New"/>
          <w:sz w:val="30"/>
          <w:szCs w:val="30"/>
          <w:lang w:val="en-US" w:bidi="th-TH"/>
        </w:rPr>
        <w:t>2566</w:t>
      </w:r>
      <w:r w:rsidRPr="003A1668">
        <w:rPr>
          <w:rFonts w:ascii="Angsana New" w:hAnsi="Angsana New"/>
          <w:sz w:val="30"/>
          <w:szCs w:val="30"/>
          <w:cs/>
          <w:lang w:val="en-US" w:bidi="th-TH"/>
        </w:rPr>
        <w:t xml:space="preserve"> บริษัทอยู่ระหว่างการประเมินมูลค่ายุติธรรมของธุรกิจ มูลค่ายุติธรรมของสินทรัพย์ที่ได้มาและหนี้สินที่รับมาเป็นมูลค่าประมาณการ ณ วันที่ซื้อธุรกิจ</w:t>
      </w:r>
    </w:p>
    <w:p w14:paraId="7FFF1DC8" w14:textId="094C6D09" w:rsidR="00CA081F" w:rsidRDefault="00CA081F" w:rsidP="00D5223E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</w:p>
    <w:p w14:paraId="53FF9556" w14:textId="0F10DE62" w:rsidR="004F09F4" w:rsidRDefault="004F0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</w:pPr>
      <w:r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br w:type="page"/>
      </w:r>
    </w:p>
    <w:p w14:paraId="105786FC" w14:textId="0B9576E6" w:rsidR="00D5223E" w:rsidRPr="00B5477F" w:rsidRDefault="00D5223E" w:rsidP="00D5223E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B5477F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เงินลงทุนใน</w:t>
      </w:r>
      <w:r w:rsidRPr="00B5477F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 xml:space="preserve"> </w:t>
      </w:r>
      <w:r w:rsidRPr="00B5477F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>บริษัท อินโนพาวเวอร์ จำกัด</w:t>
      </w:r>
      <w:r w:rsidRPr="00B5477F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 xml:space="preserve"> (“</w:t>
      </w:r>
      <w:proofErr w:type="spellStart"/>
      <w:r w:rsidRPr="00B5477F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>Innopower</w:t>
      </w:r>
      <w:proofErr w:type="spellEnd"/>
      <w:r w:rsidRPr="00B5477F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>”)</w:t>
      </w:r>
    </w:p>
    <w:p w14:paraId="08E22600" w14:textId="77777777" w:rsidR="00D5223E" w:rsidRPr="00B5477F" w:rsidRDefault="00D5223E" w:rsidP="00D522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30"/>
          <w:szCs w:val="30"/>
        </w:rPr>
      </w:pPr>
    </w:p>
    <w:p w14:paraId="66D8872B" w14:textId="48C98038" w:rsidR="00D5223E" w:rsidRDefault="00D5223E" w:rsidP="00D5223E">
      <w:pPr>
        <w:ind w:left="540" w:right="-27"/>
        <w:jc w:val="both"/>
        <w:rPr>
          <w:rFonts w:ascii="Angsana New" w:hAnsi="Angsana New"/>
          <w:snapToGrid w:val="0"/>
          <w:sz w:val="30"/>
          <w:szCs w:val="30"/>
          <w:lang w:val="th-TH" w:eastAsia="th-TH"/>
        </w:rPr>
      </w:pPr>
      <w:r w:rsidRPr="00B5477F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>เมื่อวันที่</w:t>
      </w:r>
      <w:r w:rsidRPr="00B5477F">
        <w:rPr>
          <w:rFonts w:ascii="Angsana New" w:hAnsi="Angsana New"/>
          <w:snapToGrid w:val="0"/>
          <w:sz w:val="30"/>
          <w:szCs w:val="30"/>
          <w:lang w:val="th-TH" w:eastAsia="th-TH"/>
        </w:rPr>
        <w:t xml:space="preserve"> </w:t>
      </w:r>
      <w:r w:rsidRPr="00B5477F">
        <w:rPr>
          <w:rFonts w:ascii="Angsana New" w:hAnsi="Angsana New"/>
          <w:snapToGrid w:val="0"/>
          <w:sz w:val="30"/>
          <w:szCs w:val="30"/>
          <w:lang w:eastAsia="th-TH"/>
        </w:rPr>
        <w:t>28</w:t>
      </w:r>
      <w:r w:rsidRPr="00B5477F">
        <w:rPr>
          <w:rFonts w:ascii="Angsana New" w:hAnsi="Angsana New"/>
          <w:snapToGrid w:val="0"/>
          <w:sz w:val="30"/>
          <w:szCs w:val="30"/>
          <w:lang w:val="th-TH" w:eastAsia="th-TH"/>
        </w:rPr>
        <w:t xml:space="preserve"> </w:t>
      </w:r>
      <w:r w:rsidRPr="00B5477F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>พฤศจิกายน</w:t>
      </w:r>
      <w:r w:rsidRPr="00B5477F">
        <w:rPr>
          <w:rFonts w:ascii="Angsana New" w:hAnsi="Angsana New" w:hint="cs"/>
          <w:snapToGrid w:val="0"/>
          <w:sz w:val="30"/>
          <w:szCs w:val="30"/>
          <w:lang w:val="th-TH" w:eastAsia="th-TH"/>
        </w:rPr>
        <w:t xml:space="preserve"> </w:t>
      </w:r>
      <w:r w:rsidRPr="00B5477F">
        <w:rPr>
          <w:rFonts w:ascii="Angsana New" w:hAnsi="Angsana New" w:hint="cs"/>
          <w:snapToGrid w:val="0"/>
          <w:sz w:val="30"/>
          <w:szCs w:val="30"/>
          <w:lang w:eastAsia="th-TH"/>
        </w:rPr>
        <w:t>2565</w:t>
      </w:r>
      <w:r w:rsidRPr="00B5477F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ในการประชุมวิสามัญผู้ถือหุ้นของบริษัท อินโนพาวเวอร์ จำกัด</w:t>
      </w:r>
      <w:r w:rsidR="009670B0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 w:rsidRPr="00B5477F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ซึ่งเป็นการร่วมค้าทางตรง ผู้ถือหุ้นมีมติอนุมัติให้เพิ่มทุนจดทะเบียนของบริษัทจาก </w:t>
      </w:r>
      <w:r w:rsidRPr="00B5477F">
        <w:rPr>
          <w:rFonts w:ascii="Angsana New" w:hAnsi="Angsana New"/>
          <w:snapToGrid w:val="0"/>
          <w:sz w:val="30"/>
          <w:szCs w:val="30"/>
          <w:lang w:eastAsia="th-TH"/>
        </w:rPr>
        <w:t>600</w:t>
      </w:r>
      <w:r w:rsidRPr="00B5477F">
        <w:rPr>
          <w:rFonts w:ascii="Angsana New" w:hAnsi="Angsana New" w:hint="cs"/>
          <w:snapToGrid w:val="0"/>
          <w:sz w:val="30"/>
          <w:szCs w:val="30"/>
          <w:lang w:val="th-TH" w:eastAsia="th-TH"/>
        </w:rPr>
        <w:t xml:space="preserve"> </w:t>
      </w:r>
      <w:r w:rsidRPr="00B5477F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ล้านบาท </w:t>
      </w:r>
      <w:r w:rsidRPr="00B5477F">
        <w:rPr>
          <w:rFonts w:ascii="Angsana New" w:hAnsi="Angsana New" w:hint="cs"/>
          <w:i/>
          <w:iCs/>
          <w:snapToGrid w:val="0"/>
          <w:sz w:val="30"/>
          <w:szCs w:val="30"/>
          <w:cs/>
          <w:lang w:val="th-TH" w:eastAsia="th-TH"/>
        </w:rPr>
        <w:t xml:space="preserve">(แบ่งเป็นหุ้นสามัญจำนวน </w:t>
      </w:r>
      <w:r w:rsidRPr="00B5477F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6</w:t>
      </w:r>
      <w:r w:rsidRPr="00B5477F">
        <w:rPr>
          <w:rFonts w:ascii="Angsana New" w:hAnsi="Angsana New" w:hint="cs"/>
          <w:i/>
          <w:iCs/>
          <w:snapToGrid w:val="0"/>
          <w:sz w:val="30"/>
          <w:szCs w:val="30"/>
          <w:lang w:val="th-TH" w:eastAsia="th-TH"/>
        </w:rPr>
        <w:t xml:space="preserve"> </w:t>
      </w:r>
      <w:r w:rsidRPr="00B5477F">
        <w:rPr>
          <w:rFonts w:ascii="Angsana New" w:hAnsi="Angsana New" w:hint="cs"/>
          <w:i/>
          <w:iCs/>
          <w:snapToGrid w:val="0"/>
          <w:sz w:val="30"/>
          <w:szCs w:val="30"/>
          <w:cs/>
          <w:lang w:val="th-TH" w:eastAsia="th-TH"/>
        </w:rPr>
        <w:t xml:space="preserve">ล้านหุ้น มีมูลค่าหุ้นที่ตราไว้หุ้นละ </w:t>
      </w:r>
      <w:r w:rsidRPr="00B5477F">
        <w:rPr>
          <w:rFonts w:ascii="Angsana New" w:hAnsi="Angsana New" w:hint="cs"/>
          <w:i/>
          <w:iCs/>
          <w:snapToGrid w:val="0"/>
          <w:sz w:val="30"/>
          <w:szCs w:val="30"/>
          <w:lang w:eastAsia="th-TH"/>
        </w:rPr>
        <w:t>10</w:t>
      </w:r>
      <w:r w:rsidRPr="00B5477F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0</w:t>
      </w:r>
      <w:r w:rsidRPr="00B5477F">
        <w:rPr>
          <w:rFonts w:ascii="Angsana New" w:hAnsi="Angsana New" w:hint="cs"/>
          <w:i/>
          <w:iCs/>
          <w:snapToGrid w:val="0"/>
          <w:sz w:val="30"/>
          <w:szCs w:val="30"/>
          <w:lang w:val="th-TH" w:eastAsia="th-TH"/>
        </w:rPr>
        <w:t xml:space="preserve"> </w:t>
      </w:r>
      <w:r w:rsidRPr="00B5477F">
        <w:rPr>
          <w:rFonts w:ascii="Angsana New" w:hAnsi="Angsana New" w:hint="cs"/>
          <w:i/>
          <w:iCs/>
          <w:snapToGrid w:val="0"/>
          <w:sz w:val="30"/>
          <w:szCs w:val="30"/>
          <w:cs/>
          <w:lang w:val="th-TH" w:eastAsia="th-TH"/>
        </w:rPr>
        <w:t>บาท)</w:t>
      </w:r>
      <w:r w:rsidRPr="00B5477F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เป็น </w:t>
      </w:r>
      <w:r w:rsidRPr="00B5477F">
        <w:rPr>
          <w:rFonts w:ascii="Angsana New" w:hAnsi="Angsana New"/>
          <w:snapToGrid w:val="0"/>
          <w:sz w:val="30"/>
          <w:szCs w:val="30"/>
          <w:lang w:eastAsia="th-TH"/>
        </w:rPr>
        <w:t>1,900</w:t>
      </w:r>
      <w:r w:rsidRPr="00B5477F">
        <w:rPr>
          <w:rFonts w:ascii="Angsana New" w:hAnsi="Angsana New" w:hint="cs"/>
          <w:snapToGrid w:val="0"/>
          <w:sz w:val="30"/>
          <w:szCs w:val="30"/>
          <w:lang w:val="th-TH" w:eastAsia="th-TH"/>
        </w:rPr>
        <w:t xml:space="preserve"> </w:t>
      </w:r>
      <w:r w:rsidRPr="00B5477F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ล้านบาท </w:t>
      </w:r>
      <w:r w:rsidRPr="00B5477F">
        <w:rPr>
          <w:rFonts w:ascii="Angsana New" w:hAnsi="Angsana New" w:hint="cs"/>
          <w:i/>
          <w:iCs/>
          <w:snapToGrid w:val="0"/>
          <w:sz w:val="30"/>
          <w:szCs w:val="30"/>
          <w:cs/>
          <w:lang w:val="th-TH" w:eastAsia="th-TH"/>
        </w:rPr>
        <w:t xml:space="preserve">(แบ่งเป็นหุ้นสามัญจำนวน </w:t>
      </w:r>
      <w:r w:rsidRPr="00B5477F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19</w:t>
      </w:r>
      <w:r w:rsidRPr="00B5477F">
        <w:rPr>
          <w:rFonts w:ascii="Angsana New" w:hAnsi="Angsana New" w:hint="cs"/>
          <w:i/>
          <w:iCs/>
          <w:snapToGrid w:val="0"/>
          <w:sz w:val="30"/>
          <w:szCs w:val="30"/>
          <w:lang w:val="th-TH" w:eastAsia="th-TH"/>
        </w:rPr>
        <w:t xml:space="preserve"> </w:t>
      </w:r>
      <w:r w:rsidRPr="00B5477F">
        <w:rPr>
          <w:rFonts w:ascii="Angsana New" w:hAnsi="Angsana New" w:hint="cs"/>
          <w:i/>
          <w:iCs/>
          <w:snapToGrid w:val="0"/>
          <w:sz w:val="30"/>
          <w:szCs w:val="30"/>
          <w:cs/>
          <w:lang w:val="th-TH" w:eastAsia="th-TH"/>
        </w:rPr>
        <w:t xml:space="preserve">ล้านหุ้น มีมูลค่าหุ้นที่ตราไว้หุ้นละ </w:t>
      </w:r>
      <w:r w:rsidRPr="00B5477F">
        <w:rPr>
          <w:rFonts w:ascii="Angsana New" w:hAnsi="Angsana New" w:hint="cs"/>
          <w:i/>
          <w:iCs/>
          <w:snapToGrid w:val="0"/>
          <w:sz w:val="30"/>
          <w:szCs w:val="30"/>
          <w:lang w:eastAsia="th-TH"/>
        </w:rPr>
        <w:t>10</w:t>
      </w:r>
      <w:r w:rsidRPr="00B5477F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 xml:space="preserve">0 </w:t>
      </w:r>
      <w:r w:rsidRPr="00B5477F">
        <w:rPr>
          <w:rFonts w:ascii="Angsana New" w:hAnsi="Angsana New" w:hint="cs"/>
          <w:i/>
          <w:iCs/>
          <w:snapToGrid w:val="0"/>
          <w:sz w:val="30"/>
          <w:szCs w:val="30"/>
          <w:cs/>
          <w:lang w:val="th-TH" w:eastAsia="th-TH"/>
        </w:rPr>
        <w:t>บาท)</w:t>
      </w:r>
      <w:r w:rsidRPr="00B5477F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โดยการออกหุ้นสามัญใหม่จำนวน </w:t>
      </w:r>
      <w:r w:rsidRPr="00B5477F">
        <w:rPr>
          <w:rFonts w:ascii="Angsana New" w:hAnsi="Angsana New"/>
          <w:snapToGrid w:val="0"/>
          <w:sz w:val="30"/>
          <w:szCs w:val="30"/>
          <w:lang w:eastAsia="th-TH"/>
        </w:rPr>
        <w:t xml:space="preserve">13 </w:t>
      </w:r>
      <w:r w:rsidRPr="00B5477F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ล้านหุ้น มีมูลค่าหุ้นที่ตราไว้หุ้นละ </w:t>
      </w:r>
      <w:r w:rsidRPr="00B5477F">
        <w:rPr>
          <w:rFonts w:ascii="Angsana New" w:hAnsi="Angsana New" w:hint="cs"/>
          <w:snapToGrid w:val="0"/>
          <w:sz w:val="30"/>
          <w:szCs w:val="30"/>
          <w:lang w:eastAsia="th-TH"/>
        </w:rPr>
        <w:t>10</w:t>
      </w:r>
      <w:r w:rsidRPr="00B5477F">
        <w:rPr>
          <w:rFonts w:ascii="Angsana New" w:hAnsi="Angsana New"/>
          <w:snapToGrid w:val="0"/>
          <w:sz w:val="30"/>
          <w:szCs w:val="30"/>
          <w:lang w:eastAsia="th-TH"/>
        </w:rPr>
        <w:t>0</w:t>
      </w:r>
      <w:r w:rsidRPr="00B5477F">
        <w:rPr>
          <w:rFonts w:ascii="Angsana New" w:hAnsi="Angsana New" w:hint="cs"/>
          <w:snapToGrid w:val="0"/>
          <w:sz w:val="30"/>
          <w:szCs w:val="30"/>
          <w:lang w:val="th-TH" w:eastAsia="th-TH"/>
        </w:rPr>
        <w:t xml:space="preserve"> </w:t>
      </w:r>
      <w:r w:rsidRPr="00B5477F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บาท และเรียกชำระค่าหุ้นเพิ่มทุนร้อยละ </w:t>
      </w:r>
      <w:r w:rsidRPr="00B5477F">
        <w:rPr>
          <w:rFonts w:ascii="Angsana New" w:hAnsi="Angsana New" w:hint="cs"/>
          <w:snapToGrid w:val="0"/>
          <w:sz w:val="30"/>
          <w:szCs w:val="30"/>
          <w:lang w:eastAsia="th-TH"/>
        </w:rPr>
        <w:t>50</w:t>
      </w:r>
      <w:r w:rsidRPr="00B5477F">
        <w:rPr>
          <w:rFonts w:ascii="Angsana New" w:hAnsi="Angsana New" w:hint="cs"/>
          <w:snapToGrid w:val="0"/>
          <w:sz w:val="30"/>
          <w:szCs w:val="30"/>
          <w:lang w:val="th-TH" w:eastAsia="th-TH"/>
        </w:rPr>
        <w:t xml:space="preserve"> </w:t>
      </w:r>
      <w:r w:rsidRPr="00B5477F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ของทุนจดทะเบียนที่เพิ่ม </w:t>
      </w:r>
      <w:r w:rsidRPr="00B5477F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เมื่อวันที่ </w:t>
      </w:r>
      <w:r w:rsidRPr="00B5477F">
        <w:rPr>
          <w:rFonts w:ascii="Angsana New" w:hAnsi="Angsana New"/>
          <w:snapToGrid w:val="0"/>
          <w:sz w:val="30"/>
          <w:szCs w:val="30"/>
          <w:lang w:eastAsia="th-TH"/>
        </w:rPr>
        <w:t xml:space="preserve">15 </w:t>
      </w:r>
      <w:r w:rsidRPr="00B5477F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มีนาคม</w:t>
      </w:r>
      <w:r w:rsidRPr="00B5477F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</w:t>
      </w:r>
      <w:r w:rsidRPr="00B5477F">
        <w:rPr>
          <w:rFonts w:ascii="Angsana New" w:hAnsi="Angsana New"/>
          <w:snapToGrid w:val="0"/>
          <w:sz w:val="30"/>
          <w:szCs w:val="30"/>
          <w:lang w:eastAsia="th-TH"/>
        </w:rPr>
        <w:t xml:space="preserve">2566 </w:t>
      </w:r>
      <w:r w:rsidRPr="00B5477F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บริษัทได้ชำระค่าหุ้นเพิ่มทุนดังกล่าวตามสัดส่วนการลงทุนร้อยละ </w:t>
      </w:r>
      <w:r w:rsidRPr="00B5477F">
        <w:rPr>
          <w:rFonts w:ascii="Angsana New" w:hAnsi="Angsana New"/>
          <w:snapToGrid w:val="0"/>
          <w:sz w:val="30"/>
          <w:szCs w:val="30"/>
          <w:lang w:eastAsia="th-TH"/>
        </w:rPr>
        <w:t>30</w:t>
      </w:r>
      <w:r w:rsidRPr="00B5477F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 w:rsidRPr="00B5477F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เป็นจำนวนเงินทั้งสิ้น </w:t>
      </w:r>
      <w:r w:rsidRPr="00B5477F">
        <w:rPr>
          <w:rFonts w:ascii="Angsana New" w:hAnsi="Angsana New"/>
          <w:snapToGrid w:val="0"/>
          <w:sz w:val="30"/>
          <w:szCs w:val="30"/>
          <w:lang w:eastAsia="th-TH"/>
        </w:rPr>
        <w:t>195</w:t>
      </w:r>
      <w:r w:rsidRPr="00B5477F">
        <w:rPr>
          <w:rFonts w:ascii="Angsana New" w:hAnsi="Angsana New"/>
          <w:snapToGrid w:val="0"/>
          <w:sz w:val="30"/>
          <w:szCs w:val="30"/>
          <w:lang w:val="th-TH" w:eastAsia="th-TH"/>
        </w:rPr>
        <w:t xml:space="preserve"> </w:t>
      </w:r>
      <w:r w:rsidRPr="00B5477F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>ล้านบาท</w:t>
      </w:r>
    </w:p>
    <w:p w14:paraId="2ECF20AE" w14:textId="1BC66D2A" w:rsidR="00D5223E" w:rsidRDefault="00D5223E" w:rsidP="00BA2066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</w:p>
    <w:p w14:paraId="66F764DA" w14:textId="4C359D95" w:rsidR="00D5223E" w:rsidRPr="0067606C" w:rsidRDefault="00D5223E" w:rsidP="00D5223E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67606C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เงินลงทุนใน</w:t>
      </w:r>
      <w:r w:rsidRPr="0067606C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 xml:space="preserve">โครงการโรงไฟฟ้าพลังน้ำ </w:t>
      </w:r>
      <w:proofErr w:type="spellStart"/>
      <w:r w:rsidRPr="0067606C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>Sibundong</w:t>
      </w:r>
      <w:proofErr w:type="spellEnd"/>
      <w:r w:rsidRPr="0067606C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 xml:space="preserve"> (“THE”)</w:t>
      </w:r>
    </w:p>
    <w:p w14:paraId="3BE4FF40" w14:textId="77777777" w:rsidR="00D5223E" w:rsidRPr="0067606C" w:rsidRDefault="00D5223E" w:rsidP="00D5223E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</w:p>
    <w:p w14:paraId="5B20FDFC" w14:textId="10ED9147" w:rsidR="00D5223E" w:rsidRDefault="00D5223E" w:rsidP="00D5223E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sz w:val="30"/>
          <w:szCs w:val="30"/>
          <w:lang w:val="th-TH"/>
        </w:rPr>
      </w:pPr>
      <w:r w:rsidRPr="0067606C">
        <w:rPr>
          <w:rFonts w:ascii="Angsana New" w:hAnsi="Angsana New"/>
          <w:sz w:val="30"/>
          <w:szCs w:val="30"/>
          <w:cs/>
          <w:lang w:val="th-TH"/>
        </w:rPr>
        <w:t xml:space="preserve">เมื่อวันที่ </w:t>
      </w:r>
      <w:r w:rsidRPr="0067606C">
        <w:rPr>
          <w:rFonts w:ascii="Angsana New" w:hAnsi="Angsana New"/>
          <w:sz w:val="30"/>
          <w:szCs w:val="30"/>
        </w:rPr>
        <w:t>28</w:t>
      </w:r>
      <w:r w:rsidRPr="0067606C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67606C">
        <w:rPr>
          <w:rFonts w:ascii="Angsana New" w:hAnsi="Angsana New" w:hint="cs"/>
          <w:sz w:val="30"/>
          <w:szCs w:val="30"/>
          <w:cs/>
          <w:lang w:val="th-TH"/>
        </w:rPr>
        <w:t xml:space="preserve">มีนาคม </w:t>
      </w:r>
      <w:r w:rsidRPr="0067606C">
        <w:rPr>
          <w:rFonts w:ascii="Angsana New" w:hAnsi="Angsana New" w:hint="cs"/>
          <w:sz w:val="30"/>
          <w:szCs w:val="30"/>
        </w:rPr>
        <w:t>256</w:t>
      </w:r>
      <w:r w:rsidR="00CA081F" w:rsidRPr="00CA081F">
        <w:rPr>
          <w:rFonts w:ascii="Angsana New" w:hAnsi="Angsana New" w:hint="cs"/>
          <w:sz w:val="30"/>
          <w:szCs w:val="30"/>
          <w:lang w:val="en-GB"/>
        </w:rPr>
        <w:t>6</w:t>
      </w:r>
      <w:r w:rsidRPr="0067606C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67606C">
        <w:rPr>
          <w:rStyle w:val="normaltextrun"/>
          <w:rFonts w:asciiTheme="majorBidi" w:hAnsiTheme="majorBidi"/>
          <w:sz w:val="30"/>
          <w:szCs w:val="30"/>
          <w:cs/>
        </w:rPr>
        <w:t xml:space="preserve">บริษัท </w:t>
      </w:r>
      <w:r w:rsidRPr="0067606C">
        <w:rPr>
          <w:rStyle w:val="normaltextrun"/>
          <w:rFonts w:asciiTheme="majorBidi" w:hAnsiTheme="majorBidi" w:cstheme="majorBidi"/>
          <w:sz w:val="30"/>
          <w:szCs w:val="30"/>
        </w:rPr>
        <w:t xml:space="preserve">Fareast Renewable Development Pte. Ltd. (“FRD”) </w:t>
      </w:r>
      <w:r w:rsidRPr="0067606C">
        <w:rPr>
          <w:rStyle w:val="normaltextrun"/>
          <w:rFonts w:asciiTheme="majorBidi" w:hAnsiTheme="majorBidi"/>
          <w:sz w:val="30"/>
          <w:szCs w:val="30"/>
          <w:cs/>
        </w:rPr>
        <w:t>ซึ่งเป็นบริษัทย่อย</w:t>
      </w:r>
      <w:r w:rsidRPr="0067606C">
        <w:rPr>
          <w:rStyle w:val="normaltextrun"/>
          <w:rFonts w:asciiTheme="majorBidi" w:hAnsiTheme="majorBidi" w:hint="cs"/>
          <w:sz w:val="30"/>
          <w:szCs w:val="30"/>
          <w:cs/>
        </w:rPr>
        <w:t>ทางอ้อม</w:t>
      </w:r>
      <w:r w:rsidRPr="0067606C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ได้จ่ายชำระค่าหุ้นเพิ่มทุนจำนวน </w:t>
      </w:r>
      <w:r w:rsidRPr="0067606C">
        <w:rPr>
          <w:rFonts w:ascii="Angsana New" w:hAnsi="Angsana New"/>
          <w:spacing w:val="-2"/>
          <w:sz w:val="30"/>
          <w:szCs w:val="30"/>
        </w:rPr>
        <w:t xml:space="preserve">1.28 </w:t>
      </w:r>
      <w:r w:rsidRPr="0067606C">
        <w:rPr>
          <w:rFonts w:ascii="Angsana New" w:hAnsi="Angsana New" w:hint="cs"/>
          <w:spacing w:val="-2"/>
          <w:sz w:val="30"/>
          <w:szCs w:val="30"/>
          <w:cs/>
        </w:rPr>
        <w:t>ล้าน</w:t>
      </w:r>
      <w:r w:rsidRPr="0067606C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หุ้น มีมูลค่าหุ้นที่ตราไว้หุ้นละ </w:t>
      </w:r>
      <w:r w:rsidRPr="0067606C">
        <w:rPr>
          <w:rFonts w:ascii="Angsana New" w:hAnsi="Angsana New" w:hint="cs"/>
          <w:spacing w:val="-2"/>
          <w:sz w:val="30"/>
          <w:szCs w:val="30"/>
        </w:rPr>
        <w:t>1</w:t>
      </w:r>
      <w:r w:rsidRPr="0067606C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เหรียญสหรัฐอเมริกา เป็น</w:t>
      </w:r>
      <w:r w:rsidRPr="0067606C">
        <w:rPr>
          <w:rFonts w:ascii="Angsana New" w:hAnsi="Angsana New"/>
          <w:sz w:val="30"/>
          <w:szCs w:val="30"/>
          <w:cs/>
          <w:lang w:val="th-TH"/>
        </w:rPr>
        <w:t xml:space="preserve">จำนวนเงิน </w:t>
      </w:r>
      <w:r w:rsidRPr="0067606C">
        <w:rPr>
          <w:rFonts w:ascii="Angsana New" w:hAnsi="Angsana New"/>
          <w:sz w:val="30"/>
          <w:szCs w:val="30"/>
        </w:rPr>
        <w:t>1.28</w:t>
      </w:r>
      <w:r w:rsidRPr="0067606C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67606C">
        <w:rPr>
          <w:rFonts w:ascii="Angsana New" w:hAnsi="Angsana New" w:hint="cs"/>
          <w:sz w:val="30"/>
          <w:szCs w:val="30"/>
          <w:cs/>
          <w:lang w:val="th-TH"/>
        </w:rPr>
        <w:t xml:space="preserve">ล้านเหรียญสหรัฐอเมริกา </w:t>
      </w:r>
      <w:r w:rsidRPr="0067606C">
        <w:rPr>
          <w:rFonts w:ascii="Angsana New" w:hAnsi="Angsana New"/>
          <w:sz w:val="30"/>
          <w:szCs w:val="30"/>
          <w:cs/>
          <w:lang w:val="th-TH"/>
        </w:rPr>
        <w:t>ให้แก่</w:t>
      </w:r>
      <w:r w:rsidR="004556FE">
        <w:rPr>
          <w:rFonts w:ascii="Angsana New" w:hAnsi="Angsana New" w:hint="cs"/>
          <w:sz w:val="30"/>
          <w:szCs w:val="30"/>
          <w:cs/>
          <w:lang w:val="th-TH"/>
        </w:rPr>
        <w:t xml:space="preserve">บริษัท </w:t>
      </w:r>
      <w:r w:rsidR="004556FE">
        <w:rPr>
          <w:rFonts w:ascii="Angsana New" w:hAnsi="Angsana New"/>
          <w:sz w:val="30"/>
          <w:szCs w:val="30"/>
        </w:rPr>
        <w:t xml:space="preserve">PT </w:t>
      </w:r>
      <w:proofErr w:type="spellStart"/>
      <w:r w:rsidR="004556FE">
        <w:rPr>
          <w:rFonts w:ascii="Angsana New" w:hAnsi="Angsana New"/>
          <w:sz w:val="30"/>
          <w:szCs w:val="30"/>
        </w:rPr>
        <w:t>Tapanuli</w:t>
      </w:r>
      <w:proofErr w:type="spellEnd"/>
      <w:r w:rsidR="004556FE">
        <w:rPr>
          <w:rFonts w:ascii="Angsana New" w:hAnsi="Angsana New"/>
          <w:sz w:val="30"/>
          <w:szCs w:val="30"/>
        </w:rPr>
        <w:t xml:space="preserve"> Hydro Energy (“</w:t>
      </w:r>
      <w:r w:rsidRPr="0067606C">
        <w:rPr>
          <w:rFonts w:ascii="Angsana New" w:hAnsi="Angsana New" w:hint="cs"/>
          <w:sz w:val="30"/>
          <w:szCs w:val="30"/>
          <w:cs/>
          <w:lang w:val="th-TH"/>
        </w:rPr>
        <w:t>THE</w:t>
      </w:r>
      <w:r w:rsidR="004556FE">
        <w:rPr>
          <w:rFonts w:ascii="Angsana New" w:hAnsi="Angsana New" w:hint="cs"/>
          <w:sz w:val="30"/>
          <w:szCs w:val="30"/>
          <w:cs/>
          <w:lang w:val="th-TH"/>
        </w:rPr>
        <w:t>”)</w:t>
      </w:r>
      <w:r w:rsidRPr="0067606C">
        <w:rPr>
          <w:rFonts w:ascii="Angsana New" w:hAnsi="Angsana New"/>
          <w:sz w:val="30"/>
          <w:szCs w:val="30"/>
          <w:lang w:val="th-TH"/>
        </w:rPr>
        <w:t xml:space="preserve"> </w:t>
      </w:r>
      <w:r w:rsidRPr="0067606C">
        <w:rPr>
          <w:rFonts w:ascii="Angsana New" w:hAnsi="Angsana New"/>
          <w:sz w:val="30"/>
          <w:szCs w:val="30"/>
          <w:cs/>
          <w:lang w:val="th-TH"/>
        </w:rPr>
        <w:t xml:space="preserve">ตามสัดส่วนการลงทุนร้อยละ </w:t>
      </w:r>
      <w:r w:rsidRPr="0067606C">
        <w:rPr>
          <w:rFonts w:ascii="Angsana New" w:hAnsi="Angsana New"/>
          <w:sz w:val="30"/>
          <w:szCs w:val="30"/>
        </w:rPr>
        <w:t>50</w:t>
      </w:r>
      <w:r w:rsidRPr="0067606C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67606C">
        <w:rPr>
          <w:rFonts w:ascii="Angsana New" w:hAnsi="Angsana New" w:hint="cs"/>
          <w:sz w:val="30"/>
          <w:szCs w:val="30"/>
          <w:cs/>
          <w:lang w:val="th-TH"/>
        </w:rPr>
        <w:t xml:space="preserve">เป็นจำนวนเงินรวมทั้งสิ้น </w:t>
      </w:r>
      <w:r w:rsidRPr="0067606C">
        <w:rPr>
          <w:rFonts w:ascii="Angsana New" w:hAnsi="Angsana New"/>
          <w:sz w:val="30"/>
          <w:szCs w:val="30"/>
        </w:rPr>
        <w:t>1.28</w:t>
      </w:r>
      <w:r w:rsidRPr="0067606C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67606C">
        <w:rPr>
          <w:rFonts w:ascii="Angsana New" w:hAnsi="Angsana New" w:hint="cs"/>
          <w:sz w:val="30"/>
          <w:szCs w:val="30"/>
          <w:cs/>
          <w:lang w:val="th-TH"/>
        </w:rPr>
        <w:t xml:space="preserve">ล้านเหรียญสหรัฐอเมริกา หรือเทียบเท่า </w:t>
      </w:r>
      <w:r w:rsidR="00CA081F" w:rsidRPr="00CA081F">
        <w:rPr>
          <w:rFonts w:ascii="Angsana New" w:hAnsi="Angsana New" w:hint="cs"/>
          <w:sz w:val="30"/>
          <w:szCs w:val="30"/>
          <w:lang w:val="en-GB"/>
        </w:rPr>
        <w:t>43</w:t>
      </w:r>
      <w:r w:rsidR="00CA081F">
        <w:rPr>
          <w:rFonts w:ascii="Angsana New" w:hAnsi="Angsana New" w:hint="cs"/>
          <w:sz w:val="30"/>
          <w:szCs w:val="30"/>
          <w:cs/>
          <w:lang w:val="th-TH"/>
        </w:rPr>
        <w:t>.</w:t>
      </w:r>
      <w:r w:rsidR="00CA081F" w:rsidRPr="00CA081F">
        <w:rPr>
          <w:rFonts w:ascii="Angsana New" w:hAnsi="Angsana New" w:hint="cs"/>
          <w:sz w:val="30"/>
          <w:szCs w:val="30"/>
          <w:lang w:val="en-GB"/>
        </w:rPr>
        <w:t>76</w:t>
      </w:r>
      <w:r w:rsidRPr="0067606C">
        <w:rPr>
          <w:rFonts w:ascii="Angsana New" w:hAnsi="Angsana New"/>
          <w:sz w:val="30"/>
          <w:szCs w:val="30"/>
        </w:rPr>
        <w:t xml:space="preserve"> </w:t>
      </w:r>
      <w:r w:rsidRPr="0067606C">
        <w:rPr>
          <w:rFonts w:ascii="Angsana New" w:hAnsi="Angsana New" w:hint="cs"/>
          <w:sz w:val="30"/>
          <w:szCs w:val="30"/>
          <w:cs/>
          <w:lang w:val="th-TH"/>
        </w:rPr>
        <w:t>ล้านบาท</w:t>
      </w:r>
    </w:p>
    <w:p w14:paraId="463AED4C" w14:textId="77777777" w:rsidR="00D5223E" w:rsidRDefault="00D5223E" w:rsidP="00BA2066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</w:p>
    <w:p w14:paraId="79E44D4C" w14:textId="0969AE75" w:rsidR="00BA2066" w:rsidRPr="0067606C" w:rsidRDefault="00D5223E" w:rsidP="00BA2066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 xml:space="preserve">           เ</w:t>
      </w:r>
      <w:r w:rsidR="00BA2066" w:rsidRPr="0067606C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งินลงทุนใน</w:t>
      </w:r>
      <w:r w:rsidR="00BA2066" w:rsidRPr="0067606C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 xml:space="preserve"> </w:t>
      </w:r>
      <w:r w:rsidR="00BA2066" w:rsidRPr="0067606C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 xml:space="preserve">บริษัท </w:t>
      </w:r>
      <w:bookmarkStart w:id="1" w:name="_Hlk77180851"/>
      <w:r w:rsidR="00BA2066" w:rsidRPr="0067606C"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  <w:t>NEXIF ENERGY BT PTE. LTD. (“NEBTP”)</w:t>
      </w:r>
      <w:bookmarkEnd w:id="1"/>
    </w:p>
    <w:p w14:paraId="46765B3D" w14:textId="77777777" w:rsidR="00BA2066" w:rsidRPr="0067606C" w:rsidRDefault="00BA2066" w:rsidP="00BA2066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</w:p>
    <w:p w14:paraId="45970C1A" w14:textId="2AC3142C" w:rsidR="00BA2066" w:rsidRDefault="00BA2066" w:rsidP="00BA2066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sz w:val="30"/>
          <w:szCs w:val="30"/>
          <w:lang w:val="th-TH"/>
        </w:rPr>
      </w:pPr>
      <w:r w:rsidRPr="0067606C">
        <w:rPr>
          <w:rFonts w:ascii="Angsana New" w:hAnsi="Angsana New"/>
          <w:sz w:val="30"/>
          <w:szCs w:val="30"/>
          <w:cs/>
          <w:lang w:val="th-TH"/>
        </w:rPr>
        <w:t xml:space="preserve">เมื่อวันที่ </w:t>
      </w:r>
      <w:r w:rsidRPr="0067606C">
        <w:rPr>
          <w:rFonts w:ascii="Angsana New" w:hAnsi="Angsana New"/>
          <w:sz w:val="30"/>
          <w:szCs w:val="30"/>
        </w:rPr>
        <w:t>31</w:t>
      </w:r>
      <w:r w:rsidRPr="0067606C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67606C">
        <w:rPr>
          <w:rFonts w:ascii="Angsana New" w:hAnsi="Angsana New" w:hint="cs"/>
          <w:sz w:val="30"/>
          <w:szCs w:val="30"/>
          <w:cs/>
          <w:lang w:val="th-TH"/>
        </w:rPr>
        <w:t xml:space="preserve">มีนาคม </w:t>
      </w:r>
      <w:r w:rsidRPr="0067606C">
        <w:rPr>
          <w:rFonts w:ascii="Angsana New" w:hAnsi="Angsana New" w:hint="cs"/>
          <w:sz w:val="30"/>
          <w:szCs w:val="30"/>
        </w:rPr>
        <w:t>256</w:t>
      </w:r>
      <w:r w:rsidR="00CA081F" w:rsidRPr="00CA081F">
        <w:rPr>
          <w:rFonts w:ascii="Angsana New" w:hAnsi="Angsana New" w:hint="cs"/>
          <w:sz w:val="30"/>
          <w:szCs w:val="30"/>
          <w:lang w:val="en-GB"/>
        </w:rPr>
        <w:t>6</w:t>
      </w:r>
      <w:r w:rsidRPr="0067606C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67606C">
        <w:rPr>
          <w:rFonts w:ascii="Angsana New" w:hAnsi="Angsana New" w:hint="cs"/>
          <w:sz w:val="30"/>
          <w:szCs w:val="30"/>
          <w:cs/>
          <w:lang w:val="th-TH"/>
        </w:rPr>
        <w:t>บริษัท อาร์เอช อินเตอร์เนชั่นแนล (สิงคโปร์) คอร์ปอเรชั่น จำกัด (“</w:t>
      </w:r>
      <w:r w:rsidRPr="0067606C">
        <w:rPr>
          <w:rFonts w:ascii="Angsana New" w:hAnsi="Angsana New" w:hint="cs"/>
          <w:sz w:val="30"/>
          <w:szCs w:val="30"/>
          <w:lang w:val="th-TH"/>
        </w:rPr>
        <w:t>RHIS”)</w:t>
      </w:r>
      <w:r w:rsidRPr="0067606C">
        <w:rPr>
          <w:rFonts w:ascii="Angsana New" w:hAnsi="Angsana New" w:hint="cs"/>
          <w:sz w:val="30"/>
          <w:szCs w:val="30"/>
          <w:cs/>
          <w:lang w:val="th-TH"/>
        </w:rPr>
        <w:t xml:space="preserve"> ซึ่งเป็นบริษัทย่อย</w:t>
      </w:r>
      <w:r w:rsidRPr="0067606C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ทางอ้อมได้จ่ายชำระค่าหุ้นเพิ่มทุนจำนวน </w:t>
      </w:r>
      <w:r w:rsidRPr="0067606C">
        <w:rPr>
          <w:rFonts w:ascii="Angsana New" w:hAnsi="Angsana New"/>
          <w:spacing w:val="-2"/>
          <w:sz w:val="30"/>
          <w:szCs w:val="30"/>
        </w:rPr>
        <w:t>0.25</w:t>
      </w:r>
      <w:r w:rsidRPr="0067606C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Pr="0067606C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ล้านหุ้น มีมูลค่าหุ้นที่ตราไว้หุ้นละ </w:t>
      </w:r>
      <w:r w:rsidRPr="0067606C">
        <w:rPr>
          <w:rFonts w:ascii="Angsana New" w:hAnsi="Angsana New" w:hint="cs"/>
          <w:spacing w:val="-2"/>
          <w:sz w:val="30"/>
          <w:szCs w:val="30"/>
        </w:rPr>
        <w:t>1</w:t>
      </w:r>
      <w:r w:rsidRPr="0067606C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เหรียญสหรัฐอเมริกา เป็น</w:t>
      </w:r>
      <w:r w:rsidRPr="0067606C">
        <w:rPr>
          <w:rFonts w:ascii="Angsana New" w:hAnsi="Angsana New"/>
          <w:sz w:val="30"/>
          <w:szCs w:val="30"/>
          <w:cs/>
          <w:lang w:val="th-TH"/>
        </w:rPr>
        <w:t xml:space="preserve">จำนวนเงิน </w:t>
      </w:r>
      <w:r w:rsidRPr="0067606C">
        <w:rPr>
          <w:rFonts w:ascii="Angsana New" w:hAnsi="Angsana New"/>
          <w:sz w:val="30"/>
          <w:szCs w:val="30"/>
        </w:rPr>
        <w:t>0.25</w:t>
      </w:r>
      <w:r w:rsidRPr="0067606C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67606C">
        <w:rPr>
          <w:rFonts w:ascii="Angsana New" w:hAnsi="Angsana New" w:hint="cs"/>
          <w:sz w:val="30"/>
          <w:szCs w:val="30"/>
          <w:cs/>
          <w:lang w:val="th-TH"/>
        </w:rPr>
        <w:t xml:space="preserve">ล้านเหรียญสหรัฐอเมริกา </w:t>
      </w:r>
      <w:r w:rsidRPr="0067606C">
        <w:rPr>
          <w:rFonts w:ascii="Angsana New" w:hAnsi="Angsana New"/>
          <w:sz w:val="30"/>
          <w:szCs w:val="30"/>
          <w:cs/>
          <w:lang w:val="th-TH"/>
        </w:rPr>
        <w:t xml:space="preserve">ให้แก่ </w:t>
      </w:r>
      <w:r w:rsidRPr="0067606C">
        <w:rPr>
          <w:rFonts w:ascii="Angsana New" w:hAnsi="Angsana New"/>
          <w:sz w:val="30"/>
          <w:szCs w:val="30"/>
          <w:lang w:val="th-TH"/>
        </w:rPr>
        <w:t xml:space="preserve">NEBTP </w:t>
      </w:r>
      <w:r w:rsidRPr="0067606C">
        <w:rPr>
          <w:rFonts w:ascii="Angsana New" w:hAnsi="Angsana New"/>
          <w:sz w:val="30"/>
          <w:szCs w:val="30"/>
          <w:cs/>
          <w:lang w:val="th-TH"/>
        </w:rPr>
        <w:t xml:space="preserve">ตามสัดส่วนการลงทุนร้อยละ </w:t>
      </w:r>
      <w:r w:rsidRPr="0067606C">
        <w:rPr>
          <w:rFonts w:ascii="Angsana New" w:hAnsi="Angsana New"/>
          <w:sz w:val="30"/>
          <w:szCs w:val="30"/>
        </w:rPr>
        <w:t>50</w:t>
      </w:r>
      <w:r w:rsidRPr="0067606C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67606C">
        <w:rPr>
          <w:rFonts w:ascii="Angsana New" w:hAnsi="Angsana New" w:hint="cs"/>
          <w:sz w:val="30"/>
          <w:szCs w:val="30"/>
          <w:cs/>
          <w:lang w:val="th-TH"/>
        </w:rPr>
        <w:t xml:space="preserve">เป็นจำนวนเงินรวมทั้งสิ้น </w:t>
      </w:r>
      <w:r w:rsidRPr="0067606C">
        <w:rPr>
          <w:rFonts w:ascii="Angsana New" w:hAnsi="Angsana New"/>
          <w:sz w:val="30"/>
          <w:szCs w:val="30"/>
        </w:rPr>
        <w:t>0.25</w:t>
      </w:r>
      <w:r w:rsidRPr="0067606C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67606C">
        <w:rPr>
          <w:rFonts w:ascii="Angsana New" w:hAnsi="Angsana New" w:hint="cs"/>
          <w:sz w:val="30"/>
          <w:szCs w:val="30"/>
          <w:cs/>
          <w:lang w:val="th-TH"/>
        </w:rPr>
        <w:t xml:space="preserve">ล้านเหรียญสหรัฐอเมริกา หรือเทียบเท่า </w:t>
      </w:r>
      <w:r w:rsidR="007F6C52" w:rsidRPr="0067606C">
        <w:rPr>
          <w:rFonts w:ascii="Angsana New" w:hAnsi="Angsana New"/>
          <w:sz w:val="30"/>
          <w:szCs w:val="30"/>
        </w:rPr>
        <w:t>8.52</w:t>
      </w:r>
      <w:r w:rsidRPr="0067606C">
        <w:rPr>
          <w:rFonts w:ascii="Angsana New" w:hAnsi="Angsana New"/>
          <w:sz w:val="30"/>
          <w:szCs w:val="30"/>
        </w:rPr>
        <w:t xml:space="preserve"> </w:t>
      </w:r>
      <w:r w:rsidRPr="0067606C">
        <w:rPr>
          <w:rFonts w:ascii="Angsana New" w:hAnsi="Angsana New" w:hint="cs"/>
          <w:sz w:val="30"/>
          <w:szCs w:val="30"/>
          <w:cs/>
          <w:lang w:val="th-TH"/>
        </w:rPr>
        <w:t>ล้านบาท</w:t>
      </w:r>
    </w:p>
    <w:p w14:paraId="0D15FEB6" w14:textId="77777777" w:rsidR="007A4C24" w:rsidRDefault="007A4C24" w:rsidP="007A4C24">
      <w:pPr>
        <w:pStyle w:val="block"/>
        <w:spacing w:after="0" w:line="240" w:lineRule="atLeast"/>
        <w:ind w:left="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</w:pPr>
    </w:p>
    <w:p w14:paraId="61CF31BA" w14:textId="77777777" w:rsidR="0002641B" w:rsidRPr="0009763D" w:rsidRDefault="0002641B" w:rsidP="000264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09763D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ความคืบหน้ากรณีเขื่อนดินย่อยกั้นช่องเขาส่วน D เกิดการทรุดตัว</w:t>
      </w:r>
    </w:p>
    <w:p w14:paraId="64B394DE" w14:textId="77777777" w:rsidR="0002641B" w:rsidRPr="008E30A3" w:rsidRDefault="0002641B" w:rsidP="000264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rPr>
          <w:rFonts w:ascii="Angsana New" w:hAnsi="Angsana New"/>
          <w:sz w:val="20"/>
          <w:szCs w:val="20"/>
          <w:highlight w:val="yellow"/>
        </w:rPr>
      </w:pPr>
    </w:p>
    <w:p w14:paraId="3B820D0E" w14:textId="77777777" w:rsidR="0009763D" w:rsidRPr="005D006C" w:rsidRDefault="0009763D" w:rsidP="0009763D">
      <w:pPr>
        <w:ind w:left="540" w:right="-27"/>
        <w:jc w:val="thaiDistribute"/>
        <w:rPr>
          <w:rFonts w:ascii="Angsana New" w:hAnsi="Angsana New"/>
          <w:spacing w:val="-6"/>
          <w:sz w:val="30"/>
          <w:szCs w:val="30"/>
        </w:rPr>
      </w:pPr>
      <w:r w:rsidRPr="005D006C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เมื่อวันที่ </w:t>
      </w:r>
      <w:r w:rsidRPr="005D006C">
        <w:rPr>
          <w:rFonts w:ascii="Angsana New" w:hAnsi="Angsana New"/>
          <w:spacing w:val="-6"/>
          <w:sz w:val="30"/>
          <w:szCs w:val="30"/>
        </w:rPr>
        <w:t>23</w:t>
      </w:r>
      <w:r w:rsidRPr="005D006C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กรกฎาคม </w:t>
      </w:r>
      <w:r w:rsidRPr="005D006C">
        <w:rPr>
          <w:rFonts w:ascii="Angsana New" w:hAnsi="Angsana New"/>
          <w:spacing w:val="-6"/>
          <w:sz w:val="30"/>
          <w:szCs w:val="30"/>
        </w:rPr>
        <w:t>2561</w:t>
      </w:r>
      <w:r w:rsidRPr="005D006C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เขื่อนดินย่อยกั้นช่องเขาส่วน </w:t>
      </w:r>
      <w:r w:rsidRPr="005D006C">
        <w:rPr>
          <w:rFonts w:ascii="Angsana New" w:hAnsi="Angsana New"/>
          <w:spacing w:val="-6"/>
          <w:sz w:val="30"/>
          <w:szCs w:val="30"/>
          <w:lang w:val="th-TH"/>
        </w:rPr>
        <w:t xml:space="preserve">D </w:t>
      </w:r>
      <w:r w:rsidRPr="005D006C">
        <w:rPr>
          <w:rFonts w:ascii="Angsana New" w:hAnsi="Angsana New"/>
          <w:spacing w:val="-6"/>
          <w:sz w:val="30"/>
          <w:szCs w:val="30"/>
          <w:cs/>
          <w:lang w:val="th-TH"/>
        </w:rPr>
        <w:t>ของโครงการโรงไฟฟ้าพลังน้ำเซเปียน-เซน้ำน้อย ตั้งอยู่ที่ สปป.ลาว ของบริษัท ไฟฟ้า เซเปียน-เซน้ำน้อย จำกัด ซึ่งเป็นการร่วมค้าทางตรง เกิดการทรุดตัว ส่งผลให้เขื่อนดินย่อยดังกล่าวเกิดรอยร้าวและทำให้น้ำไหลออกสู่พื้นที่ท้ายน้ำ การร่วมค้าดังกล่าวได้ดำเนินการอพยพประชาชนที่อาศัยอยู่ในบริเวณดังกล่าวเพื่อความปลอดภัย โดยทางโครงการได้ทำประกันตามเงื่อนไขของสัญญาเงินกู้ ซึ่งรวมถึงประกันภัยการก่อสร้างโครงการ ประกันภัยความรับผิดชอบต่อบุคคลที่สาม และประกันภัยกรณีการพัฒนาโครงการมีความล่าช้ากว่ากำหนด นอกจากนี้ ค่าใช้จ่ายที่เกิดขึ้นจากกรณีเขื่อนทรุดตัวดังกล่าว ทางบริษัทผู้รับเหมาก่อสร้างโครงการ (</w:t>
      </w:r>
      <w:r w:rsidRPr="005D006C">
        <w:rPr>
          <w:rFonts w:ascii="Angsana New" w:hAnsi="Angsana New"/>
          <w:spacing w:val="-6"/>
          <w:sz w:val="30"/>
          <w:szCs w:val="30"/>
          <w:lang w:val="th-TH"/>
        </w:rPr>
        <w:t xml:space="preserve">EPC Contractor) </w:t>
      </w:r>
      <w:r w:rsidRPr="005D006C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จะเป็นผู้รับผิดชอบในเบื้องต้น จากเหตุการณ์ดังกล่าวรัฐบาล สปป. ลาว ได้แต่งตั้งคณะกรรมการ </w:t>
      </w:r>
      <w:r w:rsidRPr="005D006C">
        <w:rPr>
          <w:rFonts w:ascii="Angsana New" w:hAnsi="Angsana New"/>
          <w:spacing w:val="-6"/>
          <w:sz w:val="30"/>
          <w:szCs w:val="30"/>
          <w:lang w:val="th-TH"/>
        </w:rPr>
        <w:t>National Investigation</w:t>
      </w:r>
      <w:r w:rsidRPr="005D006C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</w:t>
      </w:r>
      <w:r w:rsidRPr="005D006C">
        <w:rPr>
          <w:rFonts w:ascii="Angsana New" w:hAnsi="Angsana New"/>
          <w:spacing w:val="-6"/>
          <w:sz w:val="30"/>
          <w:szCs w:val="30"/>
          <w:lang w:val="th-TH"/>
        </w:rPr>
        <w:t xml:space="preserve">Committee </w:t>
      </w:r>
      <w:r w:rsidRPr="005D006C">
        <w:rPr>
          <w:rFonts w:ascii="Angsana New" w:hAnsi="Angsana New"/>
          <w:spacing w:val="-6"/>
          <w:sz w:val="30"/>
          <w:szCs w:val="30"/>
          <w:cs/>
          <w:lang w:val="th-TH"/>
        </w:rPr>
        <w:t>เพื่อตรวจสอบหาสาเหตุของเหตุการณ์ข้างต้น</w:t>
      </w:r>
      <w:r w:rsidRPr="005D006C">
        <w:rPr>
          <w:rFonts w:ascii="Angsana New" w:hAnsi="Angsana New" w:hint="cs"/>
          <w:spacing w:val="-6"/>
          <w:sz w:val="30"/>
          <w:szCs w:val="30"/>
          <w:cs/>
          <w:lang w:val="th-TH"/>
        </w:rPr>
        <w:t xml:space="preserve"> </w:t>
      </w:r>
      <w:r w:rsidRPr="005D006C">
        <w:rPr>
          <w:rFonts w:ascii="Angsana New" w:hAnsi="Angsana New"/>
          <w:spacing w:val="-6"/>
          <w:sz w:val="30"/>
          <w:szCs w:val="30"/>
          <w:cs/>
          <w:lang w:val="th-TH"/>
        </w:rPr>
        <w:t>เมื่อ</w:t>
      </w:r>
      <w:r w:rsidRPr="005D006C">
        <w:rPr>
          <w:rFonts w:ascii="Angsana New" w:hAnsi="Angsana New" w:hint="cs"/>
          <w:spacing w:val="-6"/>
          <w:sz w:val="30"/>
          <w:szCs w:val="30"/>
          <w:cs/>
          <w:lang w:val="th-TH"/>
        </w:rPr>
        <w:t>ปี</w:t>
      </w:r>
      <w:r w:rsidRPr="005D006C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</w:t>
      </w:r>
      <w:r w:rsidRPr="005D006C">
        <w:rPr>
          <w:rFonts w:ascii="Angsana New" w:hAnsi="Angsana New"/>
          <w:spacing w:val="-6"/>
          <w:sz w:val="30"/>
          <w:szCs w:val="30"/>
        </w:rPr>
        <w:t>2562</w:t>
      </w:r>
      <w:r w:rsidRPr="005D006C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คณะกรรมการ </w:t>
      </w:r>
      <w:r w:rsidRPr="005D006C">
        <w:rPr>
          <w:rFonts w:ascii="Angsana New" w:hAnsi="Angsana New"/>
          <w:spacing w:val="-6"/>
          <w:sz w:val="30"/>
          <w:szCs w:val="30"/>
          <w:lang w:val="th-TH"/>
        </w:rPr>
        <w:t>National Investigation Committee</w:t>
      </w:r>
      <w:r w:rsidRPr="005D006C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ได้แถลงผลการสอบสวนสาเหตุของเหตุการณ์ดังกล่าว โดยระบุว่าไม่ได้เป็นเหตุสุดวิสัย (</w:t>
      </w:r>
      <w:r w:rsidRPr="005D006C">
        <w:rPr>
          <w:rFonts w:ascii="Angsana New" w:hAnsi="Angsana New"/>
          <w:spacing w:val="-6"/>
          <w:sz w:val="30"/>
          <w:szCs w:val="30"/>
          <w:lang w:val="th-TH"/>
        </w:rPr>
        <w:t xml:space="preserve">Force Majeure) </w:t>
      </w:r>
      <w:r w:rsidRPr="005D006C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ตามที่กำหนดไว้ในสัญญาสัมปทาน ในปี </w:t>
      </w:r>
      <w:r w:rsidRPr="005D006C">
        <w:rPr>
          <w:rFonts w:ascii="Angsana New" w:hAnsi="Angsana New"/>
          <w:spacing w:val="-6"/>
          <w:sz w:val="30"/>
          <w:szCs w:val="30"/>
        </w:rPr>
        <w:t>2563</w:t>
      </w:r>
      <w:r w:rsidRPr="005D006C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การร่วมค้าดังกล่าวได้รับเอกสารเรียกร้องค่าชดเชยจากรัฐบาล สปป. ลาว ซึ่ง</w:t>
      </w:r>
      <w:r w:rsidRPr="005D006C">
        <w:rPr>
          <w:rFonts w:ascii="Angsana New" w:hAnsi="Angsana New" w:hint="cs"/>
          <w:spacing w:val="-6"/>
          <w:sz w:val="30"/>
          <w:szCs w:val="30"/>
          <w:cs/>
          <w:lang w:val="th-TH"/>
        </w:rPr>
        <w:t xml:space="preserve">ปัจจุบันได้มีการทยอยชำระค่าชดเชยบางส่วน </w:t>
      </w:r>
      <w:r w:rsidRPr="005D006C">
        <w:rPr>
          <w:rFonts w:ascii="Angsana New" w:hAnsi="Angsana New"/>
          <w:spacing w:val="-6"/>
          <w:sz w:val="30"/>
          <w:szCs w:val="30"/>
          <w:cs/>
          <w:lang w:val="th-TH"/>
        </w:rPr>
        <w:t>ขณะนี้การร่วมค้าดังกล่าวอยู่ระหว่างดำเนินการเรียกร้องค่าชดเชย และค่าเสียหายที่เกี่ยวข้องจากบริษัทผู้รับเหมาก่อสร้างโครงการ (</w:t>
      </w:r>
      <w:r w:rsidRPr="005D006C">
        <w:rPr>
          <w:rFonts w:ascii="Angsana New" w:hAnsi="Angsana New"/>
          <w:spacing w:val="-6"/>
          <w:sz w:val="30"/>
          <w:szCs w:val="30"/>
          <w:lang w:val="th-TH"/>
        </w:rPr>
        <w:t xml:space="preserve">EPC Contractor) </w:t>
      </w:r>
      <w:r w:rsidRPr="005D006C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ทั้งนี้ โครงการดังกล่าวได้เดินเครื่องเชิงพาณิชย์แล้ว เมื่อวันที่ </w:t>
      </w:r>
      <w:r w:rsidRPr="005D006C">
        <w:rPr>
          <w:rFonts w:ascii="Angsana New" w:hAnsi="Angsana New"/>
          <w:spacing w:val="-6"/>
          <w:sz w:val="30"/>
          <w:szCs w:val="30"/>
        </w:rPr>
        <w:t>6</w:t>
      </w:r>
      <w:r w:rsidRPr="005D006C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ธันวาคม </w:t>
      </w:r>
      <w:r w:rsidRPr="005D006C">
        <w:rPr>
          <w:rFonts w:ascii="Angsana New" w:hAnsi="Angsana New"/>
          <w:spacing w:val="-6"/>
          <w:sz w:val="30"/>
          <w:szCs w:val="30"/>
        </w:rPr>
        <w:t>2562</w:t>
      </w:r>
    </w:p>
    <w:p w14:paraId="0E8B8952" w14:textId="6AD163D4" w:rsidR="00F46A78" w:rsidRPr="004F09F4" w:rsidRDefault="00F46A78" w:rsidP="001D6173">
      <w:pPr>
        <w:ind w:left="540" w:right="-27"/>
        <w:jc w:val="thaiDistribute"/>
        <w:rPr>
          <w:rFonts w:ascii="Angsana New" w:hAnsi="Angsana New"/>
          <w:spacing w:val="-6"/>
          <w:sz w:val="22"/>
          <w:szCs w:val="22"/>
        </w:rPr>
      </w:pPr>
    </w:p>
    <w:p w14:paraId="436A1672" w14:textId="65162987" w:rsidR="00D625E7" w:rsidRDefault="0088136D" w:rsidP="00F86D59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82412F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เงินลงทุนในบริษัทย่อย</w:t>
      </w:r>
    </w:p>
    <w:p w14:paraId="17B6727F" w14:textId="77777777" w:rsidR="00B60FD5" w:rsidRPr="004F09F4" w:rsidRDefault="00B60FD5" w:rsidP="00B60F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22"/>
          <w:cs/>
        </w:rPr>
      </w:pPr>
    </w:p>
    <w:tbl>
      <w:tblPr>
        <w:tblW w:w="92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32"/>
        <w:gridCol w:w="1170"/>
        <w:gridCol w:w="1440"/>
        <w:gridCol w:w="270"/>
        <w:gridCol w:w="1440"/>
      </w:tblGrid>
      <w:tr w:rsidR="00B60FD5" w:rsidRPr="00B165D6" w14:paraId="481A38D4" w14:textId="77777777" w:rsidTr="008411CD">
        <w:tc>
          <w:tcPr>
            <w:tcW w:w="4932" w:type="dxa"/>
            <w:shd w:val="clear" w:color="auto" w:fill="auto"/>
            <w:vAlign w:val="bottom"/>
          </w:tcPr>
          <w:p w14:paraId="4D5334D3" w14:textId="77777777" w:rsidR="00B60FD5" w:rsidRPr="003D6345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3D6345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1170" w:type="dxa"/>
            <w:vAlign w:val="bottom"/>
          </w:tcPr>
          <w:p w14:paraId="0C1E4F75" w14:textId="77777777" w:rsidR="00B60FD5" w:rsidRPr="003A5A0D" w:rsidRDefault="00B60FD5" w:rsidP="0084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01DAF5F4" w14:textId="77777777" w:rsidR="00B60FD5" w:rsidRPr="003A5A0D" w:rsidRDefault="00B60FD5" w:rsidP="0084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A5A0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3A5A0D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B60FD5" w:rsidRPr="00B165D6" w14:paraId="78B9551F" w14:textId="77777777" w:rsidTr="008411CD">
        <w:tc>
          <w:tcPr>
            <w:tcW w:w="4932" w:type="dxa"/>
            <w:shd w:val="clear" w:color="auto" w:fill="auto"/>
            <w:vAlign w:val="bottom"/>
          </w:tcPr>
          <w:p w14:paraId="3102F6C9" w14:textId="77777777" w:rsidR="00B60FD5" w:rsidRPr="003A5A0D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3A5A0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1A3AF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31</w:t>
            </w:r>
            <w:r w:rsidRPr="003A5A0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 </w:t>
            </w:r>
            <w:r w:rsidRPr="003A5A0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  <w:vAlign w:val="bottom"/>
          </w:tcPr>
          <w:p w14:paraId="59C2385D" w14:textId="77777777" w:rsidR="00B60FD5" w:rsidRPr="003A5A0D" w:rsidRDefault="00B60FD5" w:rsidP="0084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F91C3C" w14:textId="7B30A022" w:rsidR="00B60FD5" w:rsidRPr="003A5A0D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3AF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BCD21D" w14:textId="77777777" w:rsidR="00B60FD5" w:rsidRPr="003A5A0D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D54B60" w14:textId="1FCBEEC0" w:rsidR="00B60FD5" w:rsidRPr="003A5A0D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3AF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B60FD5" w:rsidRPr="00B165D6" w14:paraId="63A0F6D4" w14:textId="77777777" w:rsidTr="008411CD">
        <w:tc>
          <w:tcPr>
            <w:tcW w:w="4932" w:type="dxa"/>
            <w:shd w:val="clear" w:color="auto" w:fill="auto"/>
            <w:vAlign w:val="bottom"/>
          </w:tcPr>
          <w:p w14:paraId="79038FC1" w14:textId="77777777" w:rsidR="00B60FD5" w:rsidRPr="003A5A0D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firstLine="72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8AEC4F2" w14:textId="77777777" w:rsidR="00B60FD5" w:rsidRPr="003A5A0D" w:rsidRDefault="00B60FD5" w:rsidP="0084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07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  <w:shd w:val="clear" w:color="auto" w:fill="auto"/>
            <w:vAlign w:val="bottom"/>
          </w:tcPr>
          <w:p w14:paraId="03C625B3" w14:textId="77777777" w:rsidR="00B60FD5" w:rsidRPr="003A5A0D" w:rsidRDefault="00B60FD5" w:rsidP="0084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3A5A0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60FD5" w:rsidRPr="00B165D6" w14:paraId="3DF40232" w14:textId="77777777" w:rsidTr="008411CD">
        <w:tc>
          <w:tcPr>
            <w:tcW w:w="4932" w:type="dxa"/>
            <w:vAlign w:val="bottom"/>
          </w:tcPr>
          <w:p w14:paraId="312A02B3" w14:textId="77777777" w:rsidR="00B60FD5" w:rsidRPr="003A5A0D" w:rsidRDefault="00B60FD5" w:rsidP="00B6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A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A3AF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A5A0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A5A0D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  <w:vAlign w:val="bottom"/>
          </w:tcPr>
          <w:p w14:paraId="33B66525" w14:textId="77777777" w:rsidR="00B60FD5" w:rsidRPr="003A5A0D" w:rsidRDefault="00B60FD5" w:rsidP="00B60FD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2207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7753074B" w14:textId="4CC2E922" w:rsidR="00B60FD5" w:rsidRPr="003A5A0D" w:rsidRDefault="008F31C4" w:rsidP="00B60FD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F31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89,383,334</w:t>
            </w:r>
          </w:p>
        </w:tc>
        <w:tc>
          <w:tcPr>
            <w:tcW w:w="270" w:type="dxa"/>
            <w:vAlign w:val="bottom"/>
          </w:tcPr>
          <w:p w14:paraId="474BB3B1" w14:textId="77777777" w:rsidR="00B60FD5" w:rsidRPr="003A5A0D" w:rsidRDefault="00B60FD5" w:rsidP="00B6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E39796C" w14:textId="407B726D" w:rsidR="00B60FD5" w:rsidRPr="003A5A0D" w:rsidRDefault="00B60FD5" w:rsidP="00B60FD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A3AF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A3AF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A3AF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147</w:t>
            </w:r>
          </w:p>
        </w:tc>
      </w:tr>
      <w:tr w:rsidR="00B60FD5" w:rsidRPr="00B165D6" w14:paraId="0C6A909A" w14:textId="77777777" w:rsidTr="008411CD">
        <w:tc>
          <w:tcPr>
            <w:tcW w:w="4932" w:type="dxa"/>
            <w:vAlign w:val="bottom"/>
          </w:tcPr>
          <w:p w14:paraId="55050976" w14:textId="77777777" w:rsidR="00B60FD5" w:rsidRPr="003A5A0D" w:rsidRDefault="00B60FD5" w:rsidP="00B6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เพิ่มเงินลงทุน</w:t>
            </w:r>
          </w:p>
        </w:tc>
        <w:tc>
          <w:tcPr>
            <w:tcW w:w="1170" w:type="dxa"/>
            <w:vAlign w:val="bottom"/>
          </w:tcPr>
          <w:p w14:paraId="3D48D0C7" w14:textId="77777777" w:rsidR="00B60FD5" w:rsidRPr="003A5A0D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D7E4520" w14:textId="5FDADEDB" w:rsidR="00B60FD5" w:rsidRPr="008F31C4" w:rsidRDefault="008F31C4" w:rsidP="009670B0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F31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02EA681" w14:textId="77777777" w:rsidR="00B60FD5" w:rsidRPr="003A5A0D" w:rsidRDefault="00B60FD5" w:rsidP="00B6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8B68072" w14:textId="1A9D3CD0" w:rsidR="00B60FD5" w:rsidRPr="00284463" w:rsidRDefault="00B60FD5" w:rsidP="00B60FD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A3A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A3A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828</w:t>
            </w:r>
          </w:p>
        </w:tc>
      </w:tr>
      <w:tr w:rsidR="00B60FD5" w:rsidRPr="00B165D6" w14:paraId="6F0C5ABB" w14:textId="77777777" w:rsidTr="008411CD">
        <w:tc>
          <w:tcPr>
            <w:tcW w:w="4932" w:type="dxa"/>
            <w:vAlign w:val="bottom"/>
          </w:tcPr>
          <w:p w14:paraId="6F3A08BC" w14:textId="77777777" w:rsidR="00B60FD5" w:rsidRPr="003A5A0D" w:rsidRDefault="00B60FD5" w:rsidP="00B60FD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5A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A3A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3A5A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A5A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  <w:vAlign w:val="bottom"/>
          </w:tcPr>
          <w:p w14:paraId="206DF542" w14:textId="77777777" w:rsidR="00B60FD5" w:rsidRPr="003A5A0D" w:rsidRDefault="00B60FD5" w:rsidP="00B60FD5">
            <w:pPr>
              <w:pStyle w:val="acctfourfigures"/>
              <w:tabs>
                <w:tab w:val="clear" w:pos="765"/>
                <w:tab w:val="left" w:pos="432"/>
                <w:tab w:val="decimal" w:pos="1152"/>
              </w:tabs>
              <w:spacing w:line="240" w:lineRule="auto"/>
              <w:ind w:right="2207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669A40" w14:textId="15B2113B" w:rsidR="00B60FD5" w:rsidRPr="008F31C4" w:rsidRDefault="008F31C4" w:rsidP="008F31C4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8F31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89,383,334</w:t>
            </w:r>
          </w:p>
        </w:tc>
        <w:tc>
          <w:tcPr>
            <w:tcW w:w="270" w:type="dxa"/>
            <w:vAlign w:val="bottom"/>
          </w:tcPr>
          <w:p w14:paraId="3C3868B6" w14:textId="77777777" w:rsidR="00B60FD5" w:rsidRPr="003A5A0D" w:rsidRDefault="00B60FD5" w:rsidP="00B60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15D154" w14:textId="3CC425B3" w:rsidR="00B60FD5" w:rsidRPr="003A5A0D" w:rsidRDefault="00B60FD5" w:rsidP="00B60FD5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A3A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A3A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A3A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975</w:t>
            </w:r>
          </w:p>
        </w:tc>
      </w:tr>
    </w:tbl>
    <w:p w14:paraId="651042CF" w14:textId="77777777" w:rsidR="0044115A" w:rsidRPr="004F09F4" w:rsidRDefault="0044115A" w:rsidP="000976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b/>
          <w:bCs/>
          <w:i/>
          <w:iCs/>
          <w:sz w:val="22"/>
          <w:szCs w:val="22"/>
          <w:lang w:val="th-TH"/>
        </w:rPr>
      </w:pPr>
    </w:p>
    <w:p w14:paraId="17034D1A" w14:textId="7D3B3FEC" w:rsidR="0009763D" w:rsidRPr="00B86093" w:rsidRDefault="00202377" w:rsidP="000976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913F91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การซื้อหุ้นใน</w:t>
      </w:r>
      <w:r w:rsidR="0009763D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บริษัท</w:t>
      </w:r>
      <w:r w:rsidR="0009763D" w:rsidRPr="00B86093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 xml:space="preserve"> </w:t>
      </w:r>
      <w:proofErr w:type="spellStart"/>
      <w:r w:rsidR="0009763D" w:rsidRPr="00B86093">
        <w:rPr>
          <w:rFonts w:ascii="Angsana New" w:hAnsi="Angsana New"/>
          <w:b/>
          <w:bCs/>
          <w:i/>
          <w:iCs/>
          <w:sz w:val="30"/>
          <w:szCs w:val="30"/>
        </w:rPr>
        <w:t>Nexif</w:t>
      </w:r>
      <w:proofErr w:type="spellEnd"/>
      <w:r w:rsidR="0009763D" w:rsidRPr="00B86093">
        <w:rPr>
          <w:rFonts w:ascii="Angsana New" w:hAnsi="Angsana New"/>
          <w:b/>
          <w:bCs/>
          <w:i/>
          <w:iCs/>
          <w:sz w:val="30"/>
          <w:szCs w:val="30"/>
        </w:rPr>
        <w:t xml:space="preserve"> Energy </w:t>
      </w:r>
      <w:r w:rsidR="0009763D">
        <w:rPr>
          <w:rFonts w:ascii="Angsana New" w:hAnsi="Angsana New"/>
          <w:b/>
          <w:bCs/>
          <w:i/>
          <w:iCs/>
          <w:sz w:val="30"/>
          <w:szCs w:val="30"/>
        </w:rPr>
        <w:t>Holding B.V. (“NEHBV”)</w:t>
      </w:r>
    </w:p>
    <w:p w14:paraId="78C9ED65" w14:textId="74B1954A" w:rsidR="00202377" w:rsidRPr="004F09F4" w:rsidRDefault="00202377" w:rsidP="0020237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rPr>
          <w:rFonts w:ascii="Angsana New" w:hAnsi="Angsana New"/>
          <w:sz w:val="22"/>
        </w:rPr>
      </w:pPr>
    </w:p>
    <w:p w14:paraId="5A47AAC7" w14:textId="77777777" w:rsidR="006C3ACB" w:rsidRPr="00B86093" w:rsidRDefault="006C3ACB" w:rsidP="006C3A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135B0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3135B0">
        <w:rPr>
          <w:rFonts w:ascii="Angsana New" w:hAnsi="Angsana New"/>
          <w:sz w:val="30"/>
          <w:szCs w:val="30"/>
        </w:rPr>
        <w:t xml:space="preserve">20 </w:t>
      </w:r>
      <w:r w:rsidRPr="003135B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3135B0">
        <w:rPr>
          <w:rFonts w:ascii="Angsana New" w:hAnsi="Angsana New"/>
          <w:sz w:val="30"/>
          <w:szCs w:val="30"/>
        </w:rPr>
        <w:t>2565</w:t>
      </w:r>
      <w:r w:rsidRPr="003135B0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3135B0">
        <w:rPr>
          <w:rFonts w:ascii="Angsana New" w:hAnsi="Angsana New"/>
          <w:sz w:val="30"/>
          <w:szCs w:val="30"/>
          <w:cs/>
          <w:lang w:val="th-TH"/>
        </w:rPr>
        <w:t>บริษัท อาร์เอช อินเตอร์เนชั่นแนล (สิงคโปร์) คอร์ปอเรชั่น จำกัด (“</w:t>
      </w:r>
      <w:r w:rsidRPr="003135B0">
        <w:rPr>
          <w:rFonts w:ascii="Angsana New" w:hAnsi="Angsana New"/>
          <w:sz w:val="30"/>
          <w:szCs w:val="30"/>
          <w:lang w:val="th-TH"/>
        </w:rPr>
        <w:t xml:space="preserve">RHIS”) </w:t>
      </w:r>
      <w:r w:rsidRPr="003135B0">
        <w:rPr>
          <w:rFonts w:ascii="Angsana New" w:hAnsi="Angsana New"/>
          <w:sz w:val="30"/>
          <w:szCs w:val="30"/>
          <w:cs/>
          <w:lang w:val="th-TH"/>
        </w:rPr>
        <w:t>ซึ่งเป็นบริษัทย่อยทางอ้อมของบริษัท</w:t>
      </w:r>
      <w:r w:rsidRPr="003135B0">
        <w:rPr>
          <w:rFonts w:ascii="Angsana New" w:hAnsi="Angsana New" w:hint="cs"/>
          <w:sz w:val="30"/>
          <w:szCs w:val="30"/>
          <w:cs/>
          <w:lang w:val="th-TH"/>
        </w:rPr>
        <w:t>ได้เข้าซื้อหุ้นใน</w:t>
      </w:r>
      <w:r w:rsidRPr="003135B0">
        <w:rPr>
          <w:rFonts w:ascii="Angsana New" w:hAnsi="Angsana New" w:hint="cs"/>
          <w:sz w:val="30"/>
          <w:szCs w:val="30"/>
          <w:cs/>
        </w:rPr>
        <w:t xml:space="preserve">บริษัท </w:t>
      </w:r>
      <w:proofErr w:type="spellStart"/>
      <w:r w:rsidRPr="003135B0">
        <w:rPr>
          <w:rFonts w:ascii="Angsana New" w:hAnsi="Angsana New"/>
          <w:sz w:val="30"/>
          <w:szCs w:val="30"/>
        </w:rPr>
        <w:t>Nexif</w:t>
      </w:r>
      <w:proofErr w:type="spellEnd"/>
      <w:r w:rsidRPr="003135B0">
        <w:rPr>
          <w:rFonts w:ascii="Angsana New" w:hAnsi="Angsana New"/>
          <w:sz w:val="30"/>
          <w:szCs w:val="30"/>
        </w:rPr>
        <w:t xml:space="preserve"> Energy Holding B.V. (“NEHBV”) </w:t>
      </w:r>
      <w:r w:rsidRPr="003135B0">
        <w:rPr>
          <w:rFonts w:ascii="Angsana New" w:hAnsi="Angsana New"/>
          <w:sz w:val="30"/>
          <w:szCs w:val="30"/>
          <w:cs/>
        </w:rPr>
        <w:t>โดยถือสินทรัพย์ประเภทโรงไฟฟ้าพลังงานทดแทน โรงไฟฟ้ากังหันก๊าซ โรงไฟฟ้าพลังความร้อนร่วม และระบบกักเก็บพลังงานแบบแบตเตอรี่ในประเทศไทย เครือรัฐออสเตรเลีย</w:t>
      </w:r>
      <w:r w:rsidRPr="003135B0">
        <w:rPr>
          <w:rFonts w:ascii="Angsana New" w:hAnsi="Angsana New"/>
          <w:sz w:val="30"/>
          <w:szCs w:val="30"/>
        </w:rPr>
        <w:t xml:space="preserve"> </w:t>
      </w:r>
      <w:r w:rsidRPr="003135B0">
        <w:rPr>
          <w:rFonts w:ascii="Angsana New" w:hAnsi="Angsana New" w:hint="cs"/>
          <w:sz w:val="30"/>
          <w:szCs w:val="30"/>
          <w:cs/>
        </w:rPr>
        <w:t>และ</w:t>
      </w:r>
      <w:r w:rsidRPr="003135B0">
        <w:rPr>
          <w:rFonts w:ascii="Angsana New" w:hAnsi="Angsana New"/>
          <w:sz w:val="30"/>
          <w:szCs w:val="30"/>
          <w:cs/>
        </w:rPr>
        <w:t xml:space="preserve">สาธารณรัฐสังคมนิยมเวียดนามในสัดส่วนร้อยละ </w:t>
      </w:r>
      <w:r w:rsidRPr="003135B0">
        <w:rPr>
          <w:rFonts w:ascii="Angsana New" w:hAnsi="Angsana New"/>
          <w:sz w:val="30"/>
          <w:szCs w:val="30"/>
        </w:rPr>
        <w:t xml:space="preserve">100 </w:t>
      </w:r>
      <w:r>
        <w:rPr>
          <w:rFonts w:ascii="Angsana New" w:hAnsi="Angsana New"/>
          <w:sz w:val="30"/>
          <w:szCs w:val="30"/>
          <w:cs/>
        </w:rPr>
        <w:br/>
      </w:r>
      <w:r w:rsidRPr="003135B0">
        <w:rPr>
          <w:rFonts w:ascii="Angsana New" w:hAnsi="Angsana New" w:hint="cs"/>
          <w:sz w:val="30"/>
          <w:szCs w:val="30"/>
          <w:cs/>
        </w:rPr>
        <w:t>คิดเป็น</w:t>
      </w:r>
      <w:r w:rsidRPr="003135B0">
        <w:rPr>
          <w:rFonts w:ascii="Angsana New" w:hAnsi="Angsana New"/>
          <w:sz w:val="30"/>
          <w:szCs w:val="30"/>
          <w:cs/>
        </w:rPr>
        <w:t>มูลค่า</w:t>
      </w:r>
      <w:r w:rsidRPr="003135B0">
        <w:rPr>
          <w:rFonts w:ascii="Angsana New" w:hAnsi="Angsana New" w:hint="cs"/>
          <w:sz w:val="30"/>
          <w:szCs w:val="30"/>
          <w:cs/>
        </w:rPr>
        <w:t xml:space="preserve">เงินลงทุนรวม </w:t>
      </w:r>
      <w:r w:rsidRPr="003135B0">
        <w:rPr>
          <w:rFonts w:ascii="Angsana New" w:hAnsi="Angsana New" w:hint="cs"/>
          <w:sz w:val="30"/>
          <w:szCs w:val="30"/>
          <w:lang w:val="en-GB"/>
        </w:rPr>
        <w:t>480</w:t>
      </w:r>
      <w:r w:rsidRPr="003135B0">
        <w:rPr>
          <w:rFonts w:ascii="Angsana New" w:hAnsi="Angsana New" w:hint="cs"/>
          <w:sz w:val="30"/>
          <w:szCs w:val="30"/>
          <w:cs/>
        </w:rPr>
        <w:t>.</w:t>
      </w:r>
      <w:r w:rsidRPr="003135B0">
        <w:rPr>
          <w:rFonts w:ascii="Angsana New" w:hAnsi="Angsana New" w:hint="cs"/>
          <w:sz w:val="30"/>
          <w:szCs w:val="30"/>
          <w:lang w:val="en-GB"/>
        </w:rPr>
        <w:t>78</w:t>
      </w:r>
      <w:r w:rsidRPr="003135B0">
        <w:rPr>
          <w:rFonts w:ascii="Angsana New" w:hAnsi="Angsana New" w:hint="cs"/>
          <w:sz w:val="30"/>
          <w:szCs w:val="30"/>
          <w:cs/>
        </w:rPr>
        <w:t xml:space="preserve"> ล้านเหรียญสหรัฐอเมริกา</w:t>
      </w:r>
      <w:r w:rsidRPr="003135B0">
        <w:rPr>
          <w:rFonts w:ascii="Angsana New" w:hAnsi="Angsana New"/>
          <w:sz w:val="30"/>
          <w:szCs w:val="30"/>
        </w:rPr>
        <w:t xml:space="preserve"> </w:t>
      </w:r>
      <w:r w:rsidRPr="003135B0">
        <w:rPr>
          <w:rFonts w:ascii="Angsana New" w:hAnsi="Angsana New" w:hint="cs"/>
          <w:sz w:val="30"/>
          <w:szCs w:val="30"/>
          <w:cs/>
        </w:rPr>
        <w:t xml:space="preserve">หรือเทียบเท่า </w:t>
      </w:r>
      <w:r w:rsidRPr="003135B0">
        <w:rPr>
          <w:rFonts w:ascii="Angsana New" w:hAnsi="Angsana New"/>
          <w:sz w:val="30"/>
          <w:szCs w:val="30"/>
        </w:rPr>
        <w:t xml:space="preserve">16,617 </w:t>
      </w:r>
      <w:r w:rsidRPr="003135B0">
        <w:rPr>
          <w:rFonts w:ascii="Angsana New" w:hAnsi="Angsana New" w:hint="cs"/>
          <w:sz w:val="30"/>
          <w:szCs w:val="30"/>
          <w:cs/>
        </w:rPr>
        <w:t>ล้านบาท</w:t>
      </w:r>
      <w:r w:rsidRPr="009C4F17">
        <w:rPr>
          <w:rFonts w:ascii="Angsana New" w:hAnsi="Angsana New" w:hint="cs"/>
          <w:sz w:val="30"/>
          <w:szCs w:val="30"/>
          <w:cs/>
        </w:rPr>
        <w:t xml:space="preserve">  </w:t>
      </w:r>
    </w:p>
    <w:p w14:paraId="0A6F8BCF" w14:textId="77777777" w:rsidR="006C3ACB" w:rsidRPr="004F09F4" w:rsidRDefault="006C3ACB" w:rsidP="006C3A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22"/>
          <w:szCs w:val="22"/>
        </w:rPr>
      </w:pPr>
    </w:p>
    <w:p w14:paraId="74532CCF" w14:textId="2E1F3EBC" w:rsidR="006C3ACB" w:rsidRPr="00714865" w:rsidRDefault="006C3ACB" w:rsidP="006C3AC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eastAsia="Calibri" w:hAnsi="Angsana New"/>
          <w:spacing w:val="-6"/>
          <w:sz w:val="30"/>
          <w:szCs w:val="30"/>
        </w:rPr>
      </w:pPr>
      <w:r w:rsidRPr="00714865">
        <w:rPr>
          <w:rFonts w:ascii="Angsana New" w:eastAsia="Calibri" w:hAnsi="Angsana New"/>
          <w:spacing w:val="-6"/>
          <w:sz w:val="30"/>
          <w:szCs w:val="30"/>
          <w:cs/>
        </w:rPr>
        <w:t xml:space="preserve">การซื้อธุรกิจดังกล่าวข้างต้น </w:t>
      </w:r>
      <w:r>
        <w:rPr>
          <w:rFonts w:ascii="Angsana New" w:eastAsia="Calibri" w:hAnsi="Angsana New" w:hint="cs"/>
          <w:spacing w:val="-6"/>
          <w:sz w:val="30"/>
          <w:szCs w:val="30"/>
          <w:cs/>
        </w:rPr>
        <w:t>กลุ่ม</w:t>
      </w:r>
      <w:r w:rsidRPr="00714865">
        <w:rPr>
          <w:rFonts w:ascii="Angsana New" w:eastAsia="Calibri" w:hAnsi="Angsana New"/>
          <w:spacing w:val="-6"/>
          <w:sz w:val="30"/>
          <w:szCs w:val="30"/>
          <w:cs/>
        </w:rPr>
        <w:t>บริษัท</w:t>
      </w:r>
      <w:r w:rsidRPr="00714865">
        <w:rPr>
          <w:rFonts w:ascii="Angsana New" w:eastAsia="Calibri" w:hAnsi="Angsana New" w:hint="cs"/>
          <w:spacing w:val="-6"/>
          <w:sz w:val="30"/>
          <w:szCs w:val="30"/>
          <w:cs/>
        </w:rPr>
        <w:t>มีการใช้</w:t>
      </w:r>
      <w:r w:rsidRPr="00714865">
        <w:rPr>
          <w:rFonts w:ascii="Angsana New" w:eastAsia="Calibri" w:hAnsi="Angsana New"/>
          <w:spacing w:val="-6"/>
          <w:sz w:val="30"/>
          <w:szCs w:val="30"/>
          <w:cs/>
        </w:rPr>
        <w:t xml:space="preserve">ผู้ประเมินราคาอิสระเพื่อหามูลค่ายุติธรรมของสินทรัพย์และหนี้สินสุทธิที่ได้มา โดย ณ วันที่ </w:t>
      </w:r>
      <w:r w:rsidRPr="0001010D">
        <w:rPr>
          <w:rFonts w:ascii="Angsana New" w:eastAsia="Calibri" w:hAnsi="Angsana New"/>
          <w:spacing w:val="-6"/>
          <w:sz w:val="30"/>
          <w:szCs w:val="30"/>
        </w:rPr>
        <w:t>31</w:t>
      </w:r>
      <w:r w:rsidRPr="00714865">
        <w:rPr>
          <w:rFonts w:ascii="Angsana New" w:eastAsia="Calibri" w:hAnsi="Angsana New"/>
          <w:spacing w:val="-6"/>
          <w:sz w:val="30"/>
          <w:szCs w:val="30"/>
        </w:rPr>
        <w:t xml:space="preserve"> </w:t>
      </w:r>
      <w:r>
        <w:rPr>
          <w:rFonts w:ascii="Angsana New" w:eastAsia="Calibri" w:hAnsi="Angsana New" w:hint="cs"/>
          <w:spacing w:val="-6"/>
          <w:sz w:val="30"/>
          <w:szCs w:val="30"/>
          <w:cs/>
        </w:rPr>
        <w:t>มีนาคม</w:t>
      </w:r>
      <w:r w:rsidRPr="00714865">
        <w:rPr>
          <w:rFonts w:ascii="Angsana New" w:eastAsia="Calibri" w:hAnsi="Angsana New"/>
          <w:spacing w:val="-6"/>
          <w:sz w:val="30"/>
          <w:szCs w:val="30"/>
          <w:cs/>
        </w:rPr>
        <w:t xml:space="preserve"> </w:t>
      </w:r>
      <w:r w:rsidRPr="0001010D">
        <w:rPr>
          <w:rFonts w:ascii="Angsana New" w:eastAsia="Calibri" w:hAnsi="Angsana New"/>
          <w:spacing w:val="-6"/>
          <w:sz w:val="30"/>
          <w:szCs w:val="30"/>
        </w:rPr>
        <w:t>256</w:t>
      </w:r>
      <w:r>
        <w:rPr>
          <w:rFonts w:ascii="Angsana New" w:eastAsia="Calibri" w:hAnsi="Angsana New"/>
          <w:spacing w:val="-6"/>
          <w:sz w:val="30"/>
          <w:szCs w:val="30"/>
        </w:rPr>
        <w:t>6</w:t>
      </w:r>
      <w:r w:rsidRPr="00714865">
        <w:rPr>
          <w:rFonts w:ascii="Angsana New" w:eastAsia="Calibri" w:hAnsi="Angsana New"/>
          <w:spacing w:val="-6"/>
          <w:sz w:val="30"/>
          <w:szCs w:val="30"/>
        </w:rPr>
        <w:t xml:space="preserve"> </w:t>
      </w:r>
      <w:r w:rsidRPr="00714865">
        <w:rPr>
          <w:rFonts w:ascii="Angsana New" w:eastAsia="Calibri" w:hAnsi="Angsana New"/>
          <w:spacing w:val="-6"/>
          <w:sz w:val="30"/>
          <w:szCs w:val="30"/>
          <w:cs/>
        </w:rPr>
        <w:t>การประเมินมูลค่ายุติธรรมยังไม่เสร็จสมบูรณ์ จึงถูกบันทึกบัญชีด้วยประมาณการมูลค่าในงบแสดงฐานะการเงินรวม ณ วัน</w:t>
      </w:r>
      <w:r w:rsidR="00F962EA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ซื้อธุรกิจ </w:t>
      </w:r>
      <w:r w:rsidRPr="00714865">
        <w:rPr>
          <w:rFonts w:ascii="Angsana New" w:eastAsia="Calibri" w:hAnsi="Angsana New" w:hint="cs"/>
          <w:spacing w:val="-6"/>
          <w:sz w:val="30"/>
          <w:szCs w:val="30"/>
          <w:cs/>
        </w:rPr>
        <w:t>ซึ่ง</w:t>
      </w:r>
      <w:r w:rsidRPr="00714865">
        <w:rPr>
          <w:rFonts w:ascii="Angsana New" w:eastAsia="Calibri" w:hAnsi="Angsana New"/>
          <w:spacing w:val="-6"/>
          <w:sz w:val="30"/>
          <w:szCs w:val="30"/>
          <w:cs/>
        </w:rPr>
        <w:t>อาจมีการปรับปรุง</w:t>
      </w:r>
      <w:r w:rsidRPr="00714865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มูลค่ายุติธรรมของสินทรัพย์ที่ได้มาและหนี้สินที่รับมา </w:t>
      </w:r>
      <w:r w:rsidRPr="00714865">
        <w:rPr>
          <w:rFonts w:ascii="Angsana New" w:eastAsia="Calibri" w:hAnsi="Angsana New"/>
          <w:spacing w:val="-6"/>
          <w:sz w:val="30"/>
          <w:szCs w:val="30"/>
          <w:cs/>
        </w:rPr>
        <w:t>เมื่อรายงานของผู้ประเมินแล้วเสร็จ</w:t>
      </w:r>
    </w:p>
    <w:p w14:paraId="35EAEC46" w14:textId="77777777" w:rsidR="006C3ACB" w:rsidRPr="004F09F4" w:rsidRDefault="006C3ACB" w:rsidP="006C3A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107702A3" w14:textId="0FAA9E97" w:rsidR="006C3ACB" w:rsidRDefault="006C3ACB" w:rsidP="006C3AC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714865">
        <w:rPr>
          <w:rFonts w:ascii="Angsana New" w:eastAsia="Calibri" w:hAnsi="Angsana New"/>
          <w:sz w:val="30"/>
          <w:szCs w:val="30"/>
          <w:cs/>
        </w:rPr>
        <w:t>ทั้งนี้ กลุ่มบริษัทมีการทบทวนอย่างต่อเนื่องในระหว่างช่วงเวลาที่วัดมูลค่า ซึ่งหากมีข้อมูลใหม่ที่ได้รับเพิ่มเติม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 ณ วันที่ซื้อธุรกิจ การบันทึกบัญชีเกี่ยวกับการซื้อธุรกิจอาจจะถูกปรับปรุงใหม่</w:t>
      </w:r>
    </w:p>
    <w:p w14:paraId="1F92BF81" w14:textId="77777777" w:rsidR="009670B0" w:rsidRPr="004F09F4" w:rsidRDefault="009670B0" w:rsidP="006C3AC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eastAsia="Calibri" w:hAnsi="Angsana New"/>
          <w:sz w:val="14"/>
          <w:szCs w:val="14"/>
        </w:rPr>
      </w:pPr>
    </w:p>
    <w:p w14:paraId="6855B1CE" w14:textId="413C2536" w:rsidR="00177070" w:rsidRPr="004F09F4" w:rsidRDefault="00177070" w:rsidP="00202377">
      <w:pPr>
        <w:tabs>
          <w:tab w:val="clear" w:pos="227"/>
          <w:tab w:val="clear" w:pos="454"/>
          <w:tab w:val="clear" w:pos="680"/>
          <w:tab w:val="left" w:pos="720"/>
          <w:tab w:val="left" w:pos="9540"/>
        </w:tabs>
        <w:ind w:left="540" w:right="63"/>
        <w:jc w:val="thaiDistribute"/>
        <w:rPr>
          <w:rFonts w:ascii="Angsana New" w:hAnsi="Angsana New"/>
          <w:sz w:val="22"/>
          <w:szCs w:val="22"/>
          <w:highlight w:val="yellow"/>
          <w:lang w:val="th-TH"/>
        </w:rPr>
      </w:pPr>
    </w:p>
    <w:p w14:paraId="66F7E4C2" w14:textId="05F1D8A6" w:rsidR="00D109F7" w:rsidRPr="0082412F" w:rsidRDefault="00D109F7" w:rsidP="008813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  <w:sectPr w:rsidR="00D109F7" w:rsidRPr="0082412F" w:rsidSect="00EE37D3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gNumType w:start="13"/>
          <w:cols w:space="708"/>
          <w:docGrid w:linePitch="360"/>
        </w:sectPr>
      </w:pPr>
    </w:p>
    <w:p w14:paraId="5D9CBFBD" w14:textId="68708B73" w:rsidR="00BB4E92" w:rsidRPr="009C3412" w:rsidRDefault="00BB4E92" w:rsidP="009C3412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9C3412">
        <w:rPr>
          <w:rFonts w:ascii="Angsana New" w:hAnsi="Angsana New" w:hint="cs"/>
          <w:b/>
          <w:bCs/>
          <w:sz w:val="30"/>
          <w:szCs w:val="30"/>
          <w:cs/>
          <w:lang w:val="th-TH"/>
        </w:rPr>
        <w:t>ที่ดิน อาคารและอุปกรณ์</w:t>
      </w:r>
    </w:p>
    <w:p w14:paraId="617490B2" w14:textId="77777777" w:rsidR="007664B1" w:rsidRPr="00D45E7F" w:rsidRDefault="007664B1" w:rsidP="008F5D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FDFF11A" w14:textId="50352A57" w:rsidR="002738BC" w:rsidRPr="0082412F" w:rsidRDefault="002738BC" w:rsidP="008F5D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2412F">
        <w:rPr>
          <w:rFonts w:ascii="Angsana New" w:hAnsi="Angsana New" w:hint="cs"/>
          <w:sz w:val="30"/>
          <w:szCs w:val="30"/>
          <w:cs/>
        </w:rPr>
        <w:t>การซื้อ จำหน่ายและโอนที่ดิน อาคารและอุปกรณ์ระหว่าง</w:t>
      </w:r>
      <w:r w:rsidR="000271C5" w:rsidRPr="0082412F">
        <w:rPr>
          <w:rFonts w:ascii="Angsana New" w:hAnsi="Angsana New" w:hint="cs"/>
          <w:sz w:val="30"/>
          <w:szCs w:val="30"/>
          <w:cs/>
        </w:rPr>
        <w:t>งวด</w:t>
      </w:r>
      <w:r w:rsidR="00B60FD5">
        <w:rPr>
          <w:rFonts w:ascii="Angsana New" w:hAnsi="Angsana New" w:hint="cs"/>
          <w:sz w:val="30"/>
          <w:szCs w:val="30"/>
          <w:cs/>
        </w:rPr>
        <w:t>สาม</w:t>
      </w:r>
      <w:r w:rsidR="000271C5" w:rsidRPr="0082412F">
        <w:rPr>
          <w:rFonts w:ascii="Angsana New" w:hAnsi="Angsana New" w:hint="cs"/>
          <w:sz w:val="30"/>
          <w:szCs w:val="30"/>
          <w:cs/>
        </w:rPr>
        <w:t>เดือน</w:t>
      </w:r>
      <w:r w:rsidRPr="0082412F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2A1DD0">
        <w:rPr>
          <w:rFonts w:ascii="Angsana New" w:hAnsi="Angsana New"/>
          <w:sz w:val="30"/>
          <w:szCs w:val="30"/>
        </w:rPr>
        <w:t>3</w:t>
      </w:r>
      <w:r w:rsidR="00B60FD5">
        <w:rPr>
          <w:rFonts w:ascii="Angsana New" w:hAnsi="Angsana New"/>
          <w:sz w:val="30"/>
          <w:szCs w:val="30"/>
        </w:rPr>
        <w:t>1</w:t>
      </w:r>
      <w:r w:rsidR="00B60FD5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Pr="0082412F">
        <w:rPr>
          <w:rFonts w:ascii="Angsana New" w:hAnsi="Angsana New" w:hint="cs"/>
          <w:sz w:val="30"/>
          <w:szCs w:val="30"/>
        </w:rPr>
        <w:t xml:space="preserve"> </w:t>
      </w:r>
      <w:r w:rsidRPr="0082412F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60198204" w14:textId="77777777" w:rsidR="00B60FD5" w:rsidRPr="00D45E7F" w:rsidRDefault="00B60FD5" w:rsidP="00B60F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14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1"/>
        <w:gridCol w:w="1348"/>
        <w:gridCol w:w="242"/>
        <w:gridCol w:w="1473"/>
        <w:gridCol w:w="242"/>
        <w:gridCol w:w="1371"/>
        <w:gridCol w:w="242"/>
        <w:gridCol w:w="1288"/>
        <w:gridCol w:w="242"/>
        <w:gridCol w:w="1391"/>
        <w:gridCol w:w="290"/>
        <w:gridCol w:w="1320"/>
      </w:tblGrid>
      <w:tr w:rsidR="00B60FD5" w:rsidRPr="00CB07DC" w14:paraId="1286D4BF" w14:textId="77777777" w:rsidTr="008411CD">
        <w:trPr>
          <w:trHeight w:val="434"/>
        </w:trPr>
        <w:tc>
          <w:tcPr>
            <w:tcW w:w="1678" w:type="pct"/>
            <w:shd w:val="clear" w:color="auto" w:fill="auto"/>
            <w:vAlign w:val="bottom"/>
          </w:tcPr>
          <w:p w14:paraId="4D9DB65C" w14:textId="77777777" w:rsidR="00B60FD5" w:rsidRPr="0082412F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22" w:type="pct"/>
            <w:gridSpan w:val="11"/>
            <w:vAlign w:val="bottom"/>
          </w:tcPr>
          <w:p w14:paraId="3669C3BC" w14:textId="77777777" w:rsidR="00B60FD5" w:rsidRPr="00CB07DC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60FD5" w:rsidRPr="00300116" w14:paraId="12A91CE4" w14:textId="77777777" w:rsidTr="008411CD">
        <w:trPr>
          <w:trHeight w:val="434"/>
        </w:trPr>
        <w:tc>
          <w:tcPr>
            <w:tcW w:w="1678" w:type="pct"/>
            <w:shd w:val="clear" w:color="auto" w:fill="auto"/>
            <w:vAlign w:val="bottom"/>
          </w:tcPr>
          <w:p w14:paraId="599C67DF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44" w:type="pct"/>
            <w:gridSpan w:val="5"/>
            <w:tcBorders>
              <w:bottom w:val="single" w:sz="4" w:space="0" w:color="auto"/>
            </w:tcBorders>
            <w:vAlign w:val="bottom"/>
          </w:tcPr>
          <w:p w14:paraId="6049B099" w14:textId="5E0814C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93"/>
                <w:tab w:val="right" w:pos="169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4D82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14D8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0608CE94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3" w:type="pct"/>
            <w:gridSpan w:val="5"/>
            <w:tcBorders>
              <w:bottom w:val="single" w:sz="4" w:space="0" w:color="auto"/>
            </w:tcBorders>
            <w:vAlign w:val="bottom"/>
          </w:tcPr>
          <w:p w14:paraId="1AE9B3F2" w14:textId="0A048E30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4D82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14D82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B60FD5" w:rsidRPr="00300116" w14:paraId="1B4D2AF2" w14:textId="77777777" w:rsidTr="008411CD">
        <w:trPr>
          <w:trHeight w:val="324"/>
        </w:trPr>
        <w:tc>
          <w:tcPr>
            <w:tcW w:w="1678" w:type="pct"/>
            <w:shd w:val="clear" w:color="auto" w:fill="auto"/>
            <w:vAlign w:val="bottom"/>
          </w:tcPr>
          <w:p w14:paraId="7CC5FF5C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E276E3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F7D614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DCA185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การโอนออก และ</w:t>
            </w:r>
          </w:p>
        </w:tc>
        <w:tc>
          <w:tcPr>
            <w:tcW w:w="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2D4682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F69EE0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1439D351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3" w:type="pct"/>
            <w:shd w:val="clear" w:color="auto" w:fill="auto"/>
            <w:vAlign w:val="bottom"/>
          </w:tcPr>
          <w:p w14:paraId="096C7909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216C0100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shd w:val="clear" w:color="auto" w:fill="auto"/>
            <w:vAlign w:val="bottom"/>
          </w:tcPr>
          <w:p w14:paraId="476F0F5A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การโอนออก และ</w:t>
            </w:r>
          </w:p>
        </w:tc>
        <w:tc>
          <w:tcPr>
            <w:tcW w:w="102" w:type="pct"/>
            <w:shd w:val="clear" w:color="auto" w:fill="auto"/>
            <w:vAlign w:val="bottom"/>
          </w:tcPr>
          <w:p w14:paraId="0AACCBF0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4" w:type="pct"/>
            <w:shd w:val="clear" w:color="auto" w:fill="auto"/>
            <w:vAlign w:val="bottom"/>
          </w:tcPr>
          <w:p w14:paraId="22185A4E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ปรับปรุง</w:t>
            </w:r>
          </w:p>
        </w:tc>
      </w:tr>
      <w:tr w:rsidR="00B60FD5" w:rsidRPr="00300116" w14:paraId="111DD9BB" w14:textId="77777777" w:rsidTr="008411CD">
        <w:trPr>
          <w:trHeight w:val="324"/>
        </w:trPr>
        <w:tc>
          <w:tcPr>
            <w:tcW w:w="1678" w:type="pct"/>
            <w:shd w:val="clear" w:color="auto" w:fill="auto"/>
            <w:vAlign w:val="bottom"/>
          </w:tcPr>
          <w:p w14:paraId="7A7539C3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4" w:type="pct"/>
            <w:shd w:val="clear" w:color="auto" w:fill="auto"/>
            <w:vAlign w:val="bottom"/>
          </w:tcPr>
          <w:p w14:paraId="7E35E25A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743981EA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8" w:type="pct"/>
            <w:shd w:val="clear" w:color="auto" w:fill="auto"/>
            <w:vAlign w:val="bottom"/>
          </w:tcPr>
          <w:p w14:paraId="5D39EB83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120CE406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14:paraId="13946F15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4076353F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3" w:type="pct"/>
            <w:shd w:val="clear" w:color="auto" w:fill="auto"/>
            <w:vAlign w:val="bottom"/>
          </w:tcPr>
          <w:p w14:paraId="11E589B5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2DE093BC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shd w:val="clear" w:color="auto" w:fill="auto"/>
            <w:vAlign w:val="bottom"/>
          </w:tcPr>
          <w:p w14:paraId="1B9068DE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02" w:type="pct"/>
            <w:shd w:val="clear" w:color="auto" w:fill="auto"/>
            <w:vAlign w:val="bottom"/>
          </w:tcPr>
          <w:p w14:paraId="0E13D0C3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4" w:type="pct"/>
            <w:shd w:val="clear" w:color="auto" w:fill="auto"/>
            <w:vAlign w:val="bottom"/>
          </w:tcPr>
          <w:p w14:paraId="293C8097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</w:p>
        </w:tc>
      </w:tr>
      <w:tr w:rsidR="00B60FD5" w:rsidRPr="00300116" w14:paraId="6DEACDAB" w14:textId="77777777" w:rsidTr="008411CD">
        <w:trPr>
          <w:trHeight w:val="324"/>
        </w:trPr>
        <w:tc>
          <w:tcPr>
            <w:tcW w:w="1678" w:type="pct"/>
            <w:shd w:val="clear" w:color="auto" w:fill="auto"/>
            <w:vAlign w:val="bottom"/>
          </w:tcPr>
          <w:p w14:paraId="4136893D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4" w:type="pct"/>
            <w:shd w:val="clear" w:color="auto" w:fill="auto"/>
            <w:vAlign w:val="bottom"/>
          </w:tcPr>
          <w:p w14:paraId="643BCCBD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652A57DC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8" w:type="pct"/>
            <w:shd w:val="clear" w:color="auto" w:fill="auto"/>
            <w:vAlign w:val="bottom"/>
          </w:tcPr>
          <w:p w14:paraId="24796DA9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6170C4F5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14:paraId="3E40DFAB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แลกเปลี่ยน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59D175D7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3" w:type="pct"/>
            <w:shd w:val="clear" w:color="auto" w:fill="auto"/>
            <w:vAlign w:val="bottom"/>
          </w:tcPr>
          <w:p w14:paraId="53A2A753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21F9FC69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shd w:val="clear" w:color="auto" w:fill="auto"/>
            <w:vAlign w:val="bottom"/>
          </w:tcPr>
          <w:p w14:paraId="0E551925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102" w:type="pct"/>
            <w:shd w:val="clear" w:color="auto" w:fill="auto"/>
            <w:vAlign w:val="bottom"/>
          </w:tcPr>
          <w:p w14:paraId="71B2617A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4" w:type="pct"/>
            <w:shd w:val="clear" w:color="auto" w:fill="auto"/>
            <w:vAlign w:val="bottom"/>
          </w:tcPr>
          <w:p w14:paraId="635278A2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แลกเปลี่ยน</w:t>
            </w:r>
          </w:p>
        </w:tc>
      </w:tr>
      <w:tr w:rsidR="00B60FD5" w:rsidRPr="00300116" w14:paraId="0CAD6E28" w14:textId="77777777" w:rsidTr="008411CD">
        <w:trPr>
          <w:trHeight w:val="324"/>
        </w:trPr>
        <w:tc>
          <w:tcPr>
            <w:tcW w:w="1678" w:type="pct"/>
            <w:shd w:val="clear" w:color="auto" w:fill="auto"/>
            <w:vAlign w:val="bottom"/>
          </w:tcPr>
          <w:p w14:paraId="63E10BC2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4" w:type="pct"/>
            <w:shd w:val="clear" w:color="auto" w:fill="auto"/>
            <w:vAlign w:val="bottom"/>
          </w:tcPr>
          <w:p w14:paraId="4B8D0E62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7D6D9792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8" w:type="pct"/>
            <w:shd w:val="clear" w:color="auto" w:fill="auto"/>
            <w:vAlign w:val="bottom"/>
          </w:tcPr>
          <w:p w14:paraId="705CB14D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2F0ABB27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2" w:type="pct"/>
            <w:shd w:val="clear" w:color="auto" w:fill="auto"/>
            <w:vAlign w:val="bottom"/>
          </w:tcPr>
          <w:p w14:paraId="49BA9B76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16EAE4F9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3" w:type="pct"/>
            <w:shd w:val="clear" w:color="auto" w:fill="auto"/>
            <w:vAlign w:val="bottom"/>
          </w:tcPr>
          <w:p w14:paraId="4C5ED589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6D32C1A2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shd w:val="clear" w:color="auto" w:fill="auto"/>
            <w:vAlign w:val="bottom"/>
          </w:tcPr>
          <w:p w14:paraId="4F3B4E06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02" w:type="pct"/>
            <w:shd w:val="clear" w:color="auto" w:fill="auto"/>
            <w:vAlign w:val="bottom"/>
          </w:tcPr>
          <w:p w14:paraId="312D24DB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4" w:type="pct"/>
            <w:shd w:val="clear" w:color="auto" w:fill="auto"/>
            <w:vAlign w:val="bottom"/>
          </w:tcPr>
          <w:p w14:paraId="2BEBB5E2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60FD5" w:rsidRPr="00300116" w14:paraId="3BC2C32F" w14:textId="77777777" w:rsidTr="008411CD">
        <w:trPr>
          <w:trHeight w:val="81"/>
        </w:trPr>
        <w:tc>
          <w:tcPr>
            <w:tcW w:w="1678" w:type="pct"/>
            <w:shd w:val="clear" w:color="auto" w:fill="auto"/>
            <w:vAlign w:val="bottom"/>
          </w:tcPr>
          <w:p w14:paraId="746799D8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22" w:type="pct"/>
            <w:gridSpan w:val="11"/>
            <w:vAlign w:val="bottom"/>
          </w:tcPr>
          <w:p w14:paraId="4585DED7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60FD5" w:rsidRPr="00300116" w14:paraId="6DCF624E" w14:textId="77777777" w:rsidTr="008411CD">
        <w:trPr>
          <w:trHeight w:val="324"/>
        </w:trPr>
        <w:tc>
          <w:tcPr>
            <w:tcW w:w="1678" w:type="pct"/>
            <w:shd w:val="clear" w:color="auto" w:fill="auto"/>
            <w:vAlign w:val="bottom"/>
          </w:tcPr>
          <w:p w14:paraId="39C6BD30" w14:textId="77777777" w:rsidR="00B60FD5" w:rsidRPr="00C14D82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474" w:type="pct"/>
            <w:vAlign w:val="bottom"/>
          </w:tcPr>
          <w:p w14:paraId="1854AF7C" w14:textId="60570B68" w:rsidR="00B60FD5" w:rsidRPr="00C14D82" w:rsidRDefault="00540384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C14D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5" w:type="pct"/>
            <w:vAlign w:val="bottom"/>
          </w:tcPr>
          <w:p w14:paraId="03DCE1BF" w14:textId="77777777" w:rsidR="00B60FD5" w:rsidRPr="00C14D82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  <w:shd w:val="clear" w:color="auto" w:fill="auto"/>
            <w:vAlign w:val="bottom"/>
          </w:tcPr>
          <w:p w14:paraId="4BCD0A9E" w14:textId="065D8F71" w:rsidR="00B60FD5" w:rsidRPr="00C14D82" w:rsidRDefault="00540384" w:rsidP="00CA08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C14D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141D2C03" w14:textId="77777777" w:rsidR="00B60FD5" w:rsidRPr="00C14D82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  <w:vAlign w:val="bottom"/>
          </w:tcPr>
          <w:p w14:paraId="3E2E360C" w14:textId="3C965849" w:rsidR="00B60FD5" w:rsidRPr="00C14D82" w:rsidRDefault="00540384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C14D82">
              <w:rPr>
                <w:rFonts w:ascii="Angsana New" w:hAnsi="Angsana New"/>
                <w:sz w:val="30"/>
                <w:szCs w:val="30"/>
              </w:rPr>
              <w:t>(5,597)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0DDC44BA" w14:textId="77777777" w:rsidR="00B60FD5" w:rsidRPr="00C14D82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3" w:type="pct"/>
            <w:vAlign w:val="bottom"/>
          </w:tcPr>
          <w:p w14:paraId="5645494B" w14:textId="708B0DEC" w:rsidR="00B60FD5" w:rsidRPr="00C14D82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C14D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5" w:type="pct"/>
            <w:vAlign w:val="bottom"/>
          </w:tcPr>
          <w:p w14:paraId="3B19A527" w14:textId="77777777" w:rsidR="00B60FD5" w:rsidRPr="00C14D82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shd w:val="clear" w:color="auto" w:fill="auto"/>
            <w:vAlign w:val="bottom"/>
          </w:tcPr>
          <w:p w14:paraId="61E19A04" w14:textId="5EDE8EF8" w:rsidR="00B60FD5" w:rsidRPr="00C14D82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C14D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2" w:type="pct"/>
            <w:vAlign w:val="bottom"/>
          </w:tcPr>
          <w:p w14:paraId="26DE64EB" w14:textId="77777777" w:rsidR="00B60FD5" w:rsidRPr="00C14D82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4" w:type="pct"/>
            <w:shd w:val="clear" w:color="auto" w:fill="auto"/>
            <w:vAlign w:val="bottom"/>
          </w:tcPr>
          <w:p w14:paraId="3CD26091" w14:textId="2983336A" w:rsidR="00B60FD5" w:rsidRPr="00C14D82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C14D82">
              <w:rPr>
                <w:rFonts w:ascii="Angsana New" w:hAnsi="Angsana New"/>
                <w:sz w:val="30"/>
                <w:szCs w:val="30"/>
              </w:rPr>
              <w:t>6,078</w:t>
            </w:r>
          </w:p>
        </w:tc>
      </w:tr>
      <w:tr w:rsidR="00B60FD5" w:rsidRPr="00300116" w14:paraId="772F4064" w14:textId="77777777" w:rsidTr="008411CD">
        <w:trPr>
          <w:trHeight w:val="310"/>
        </w:trPr>
        <w:tc>
          <w:tcPr>
            <w:tcW w:w="1678" w:type="pct"/>
            <w:shd w:val="clear" w:color="auto" w:fill="auto"/>
            <w:vAlign w:val="bottom"/>
          </w:tcPr>
          <w:p w14:paraId="47FB3D0D" w14:textId="77777777" w:rsidR="00B60FD5" w:rsidRPr="00C14D82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อาคาร สิ่งปลูกสร้างและส่วนปรับปรุงอาคาร</w:t>
            </w:r>
          </w:p>
        </w:tc>
        <w:tc>
          <w:tcPr>
            <w:tcW w:w="474" w:type="pct"/>
            <w:vAlign w:val="bottom"/>
          </w:tcPr>
          <w:p w14:paraId="0C61F929" w14:textId="1A146CC0" w:rsidR="00B60FD5" w:rsidRPr="00C14D82" w:rsidRDefault="00540384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C14D82">
              <w:rPr>
                <w:rFonts w:ascii="Angsana New" w:hAnsi="Angsana New"/>
                <w:sz w:val="30"/>
                <w:szCs w:val="30"/>
              </w:rPr>
              <w:t>1,053</w:t>
            </w:r>
          </w:p>
        </w:tc>
        <w:tc>
          <w:tcPr>
            <w:tcW w:w="85" w:type="pct"/>
            <w:vAlign w:val="bottom"/>
          </w:tcPr>
          <w:p w14:paraId="25A060C7" w14:textId="77777777" w:rsidR="00B60FD5" w:rsidRPr="00C14D82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  <w:shd w:val="clear" w:color="auto" w:fill="auto"/>
            <w:vAlign w:val="bottom"/>
          </w:tcPr>
          <w:p w14:paraId="14AD85B1" w14:textId="4CB2390E" w:rsidR="00B60FD5" w:rsidRPr="00C14D82" w:rsidRDefault="00C14D82" w:rsidP="00CA08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C14D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5FEE9125" w14:textId="77777777" w:rsidR="00B60FD5" w:rsidRPr="00C14D82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  <w:vAlign w:val="bottom"/>
          </w:tcPr>
          <w:p w14:paraId="5E431AF8" w14:textId="7A147724" w:rsidR="00B60FD5" w:rsidRPr="00C14D82" w:rsidRDefault="00540384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C14D82">
              <w:rPr>
                <w:rFonts w:ascii="Angsana New" w:hAnsi="Angsana New"/>
                <w:sz w:val="30"/>
                <w:szCs w:val="30"/>
              </w:rPr>
              <w:t>(1,840)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4F6E96D3" w14:textId="77777777" w:rsidR="00B60FD5" w:rsidRPr="00C14D82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3" w:type="pct"/>
            <w:vAlign w:val="bottom"/>
          </w:tcPr>
          <w:p w14:paraId="609D0AB8" w14:textId="3A365DD7" w:rsidR="00B60FD5" w:rsidRPr="00C14D82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C14D82">
              <w:rPr>
                <w:rFonts w:ascii="Angsana New" w:hAnsi="Angsana New"/>
                <w:sz w:val="30"/>
                <w:szCs w:val="30"/>
              </w:rPr>
              <w:t>2,118</w:t>
            </w:r>
          </w:p>
        </w:tc>
        <w:tc>
          <w:tcPr>
            <w:tcW w:w="85" w:type="pct"/>
            <w:vAlign w:val="bottom"/>
          </w:tcPr>
          <w:p w14:paraId="03B12E88" w14:textId="77777777" w:rsidR="00B60FD5" w:rsidRPr="00C14D82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shd w:val="clear" w:color="auto" w:fill="auto"/>
            <w:vAlign w:val="bottom"/>
          </w:tcPr>
          <w:p w14:paraId="3F52CA48" w14:textId="658DE629" w:rsidR="00B60FD5" w:rsidRPr="00C14D82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C14D82">
              <w:rPr>
                <w:rFonts w:ascii="Angsana New" w:hAnsi="Angsana New"/>
                <w:sz w:val="30"/>
                <w:szCs w:val="30"/>
              </w:rPr>
              <w:t>(88,101)</w:t>
            </w:r>
          </w:p>
        </w:tc>
        <w:tc>
          <w:tcPr>
            <w:tcW w:w="102" w:type="pct"/>
            <w:vAlign w:val="bottom"/>
          </w:tcPr>
          <w:p w14:paraId="662712CE" w14:textId="77777777" w:rsidR="00B60FD5" w:rsidRPr="00C14D82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4" w:type="pct"/>
            <w:shd w:val="clear" w:color="auto" w:fill="auto"/>
            <w:vAlign w:val="bottom"/>
          </w:tcPr>
          <w:p w14:paraId="04096333" w14:textId="609E048E" w:rsidR="00B60FD5" w:rsidRPr="00C14D82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C14D82">
              <w:rPr>
                <w:rFonts w:ascii="Angsana New" w:hAnsi="Angsana New"/>
                <w:sz w:val="30"/>
                <w:szCs w:val="30"/>
              </w:rPr>
              <w:t>1,273</w:t>
            </w:r>
          </w:p>
        </w:tc>
      </w:tr>
      <w:tr w:rsidR="00B60FD5" w:rsidRPr="00300116" w14:paraId="0BEC25F9" w14:textId="77777777" w:rsidTr="008411CD">
        <w:trPr>
          <w:trHeight w:val="324"/>
        </w:trPr>
        <w:tc>
          <w:tcPr>
            <w:tcW w:w="1678" w:type="pct"/>
            <w:shd w:val="clear" w:color="auto" w:fill="auto"/>
            <w:vAlign w:val="bottom"/>
          </w:tcPr>
          <w:p w14:paraId="6AC62440" w14:textId="77777777" w:rsidR="00B60FD5" w:rsidRPr="00C14D82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โรงไฟฟ้า ระบบส่งพลังงานไฟฟ้า</w:t>
            </w:r>
          </w:p>
        </w:tc>
        <w:tc>
          <w:tcPr>
            <w:tcW w:w="474" w:type="pct"/>
            <w:vAlign w:val="bottom"/>
          </w:tcPr>
          <w:p w14:paraId="4E69A90E" w14:textId="77777777" w:rsidR="00B60FD5" w:rsidRPr="00C14D82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" w:type="pct"/>
            <w:vAlign w:val="bottom"/>
          </w:tcPr>
          <w:p w14:paraId="46875707" w14:textId="77777777" w:rsidR="00B60FD5" w:rsidRPr="00C14D82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  <w:shd w:val="clear" w:color="auto" w:fill="auto"/>
            <w:vAlign w:val="bottom"/>
          </w:tcPr>
          <w:p w14:paraId="51227252" w14:textId="77777777" w:rsidR="00B60FD5" w:rsidRPr="00C14D82" w:rsidRDefault="00B60FD5" w:rsidP="00CA08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31889845" w14:textId="77777777" w:rsidR="00B60FD5" w:rsidRPr="00C14D82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  <w:vAlign w:val="bottom"/>
          </w:tcPr>
          <w:p w14:paraId="604658CB" w14:textId="77777777" w:rsidR="00B60FD5" w:rsidRPr="00C14D82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05C959C3" w14:textId="77777777" w:rsidR="00B60FD5" w:rsidRPr="00C14D82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3" w:type="pct"/>
            <w:vAlign w:val="bottom"/>
          </w:tcPr>
          <w:p w14:paraId="1885448A" w14:textId="77777777" w:rsidR="00B60FD5" w:rsidRPr="00C14D82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" w:type="pct"/>
            <w:vAlign w:val="bottom"/>
          </w:tcPr>
          <w:p w14:paraId="4BA32C89" w14:textId="77777777" w:rsidR="00B60FD5" w:rsidRPr="00C14D82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shd w:val="clear" w:color="auto" w:fill="auto"/>
            <w:vAlign w:val="bottom"/>
          </w:tcPr>
          <w:p w14:paraId="4DF06BC5" w14:textId="77777777" w:rsidR="00B60FD5" w:rsidRPr="00C14D82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" w:type="pct"/>
            <w:vAlign w:val="bottom"/>
          </w:tcPr>
          <w:p w14:paraId="1B6342E7" w14:textId="77777777" w:rsidR="00B60FD5" w:rsidRPr="00C14D82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4" w:type="pct"/>
            <w:shd w:val="clear" w:color="auto" w:fill="auto"/>
            <w:vAlign w:val="bottom"/>
          </w:tcPr>
          <w:p w14:paraId="4A0A65B1" w14:textId="77777777" w:rsidR="00B60FD5" w:rsidRPr="00C14D82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60FD5" w:rsidRPr="00300116" w14:paraId="519202C8" w14:textId="77777777" w:rsidTr="008411CD">
        <w:trPr>
          <w:trHeight w:val="324"/>
        </w:trPr>
        <w:tc>
          <w:tcPr>
            <w:tcW w:w="1678" w:type="pct"/>
            <w:shd w:val="clear" w:color="auto" w:fill="auto"/>
            <w:vAlign w:val="bottom"/>
          </w:tcPr>
          <w:p w14:paraId="7D797FCB" w14:textId="77777777" w:rsidR="00B60FD5" w:rsidRPr="00C14D82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14D82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และเครื่องมือเครื่องใช้ในการผลิตและบำรุงรักษา</w:t>
            </w:r>
          </w:p>
        </w:tc>
        <w:tc>
          <w:tcPr>
            <w:tcW w:w="474" w:type="pct"/>
            <w:vAlign w:val="bottom"/>
          </w:tcPr>
          <w:p w14:paraId="392893BF" w14:textId="1F5837A3" w:rsidR="00B60FD5" w:rsidRPr="00C14D82" w:rsidRDefault="00540384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C14D82">
              <w:rPr>
                <w:rFonts w:ascii="Angsana New" w:hAnsi="Angsana New"/>
                <w:sz w:val="30"/>
                <w:szCs w:val="30"/>
              </w:rPr>
              <w:t>187,033</w:t>
            </w:r>
          </w:p>
        </w:tc>
        <w:tc>
          <w:tcPr>
            <w:tcW w:w="85" w:type="pct"/>
            <w:vAlign w:val="bottom"/>
          </w:tcPr>
          <w:p w14:paraId="64B8C9BF" w14:textId="77777777" w:rsidR="00B60FD5" w:rsidRPr="00C14D82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  <w:shd w:val="clear" w:color="auto" w:fill="auto"/>
            <w:vAlign w:val="bottom"/>
          </w:tcPr>
          <w:p w14:paraId="2020898B" w14:textId="165B334C" w:rsidR="00B60FD5" w:rsidRPr="00C14D82" w:rsidRDefault="00540384" w:rsidP="00CA08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C14D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1B495537" w14:textId="77777777" w:rsidR="00B60FD5" w:rsidRPr="00C14D82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  <w:vAlign w:val="bottom"/>
          </w:tcPr>
          <w:p w14:paraId="6756EFE7" w14:textId="7741CEC2" w:rsidR="00B60FD5" w:rsidRPr="00C14D82" w:rsidRDefault="00540384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C14D82">
              <w:rPr>
                <w:rFonts w:ascii="Angsana New" w:hAnsi="Angsana New"/>
                <w:sz w:val="30"/>
                <w:szCs w:val="30"/>
              </w:rPr>
              <w:t>(952,305)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0D3E515B" w14:textId="77777777" w:rsidR="00B60FD5" w:rsidRPr="00C14D82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3" w:type="pct"/>
            <w:vAlign w:val="bottom"/>
          </w:tcPr>
          <w:p w14:paraId="2AC3BAC5" w14:textId="0C033F05" w:rsidR="00B60FD5" w:rsidRPr="00C14D82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C14D82">
              <w:rPr>
                <w:rFonts w:ascii="Angsana New" w:hAnsi="Angsana New"/>
                <w:sz w:val="30"/>
                <w:szCs w:val="30"/>
              </w:rPr>
              <w:t>138,022</w:t>
            </w:r>
          </w:p>
        </w:tc>
        <w:tc>
          <w:tcPr>
            <w:tcW w:w="85" w:type="pct"/>
            <w:vAlign w:val="bottom"/>
          </w:tcPr>
          <w:p w14:paraId="31E0DF93" w14:textId="77777777" w:rsidR="00B60FD5" w:rsidRPr="00C14D82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shd w:val="clear" w:color="auto" w:fill="auto"/>
            <w:vAlign w:val="bottom"/>
          </w:tcPr>
          <w:p w14:paraId="1AEDD33C" w14:textId="41813F69" w:rsidR="00B60FD5" w:rsidRPr="00C14D82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C14D82">
              <w:rPr>
                <w:rFonts w:ascii="Angsana New" w:hAnsi="Angsana New"/>
                <w:sz w:val="30"/>
                <w:szCs w:val="30"/>
              </w:rPr>
              <w:t>(100,872)</w:t>
            </w:r>
          </w:p>
        </w:tc>
        <w:tc>
          <w:tcPr>
            <w:tcW w:w="102" w:type="pct"/>
            <w:vAlign w:val="bottom"/>
          </w:tcPr>
          <w:p w14:paraId="30CD6D8E" w14:textId="77777777" w:rsidR="00B60FD5" w:rsidRPr="00C14D82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4" w:type="pct"/>
            <w:shd w:val="clear" w:color="auto" w:fill="auto"/>
            <w:vAlign w:val="bottom"/>
          </w:tcPr>
          <w:p w14:paraId="53F0A25F" w14:textId="0FB595F1" w:rsidR="00B60FD5" w:rsidRPr="00C14D82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C14D82">
              <w:rPr>
                <w:rFonts w:ascii="Angsana New" w:hAnsi="Angsana New"/>
                <w:sz w:val="30"/>
                <w:szCs w:val="30"/>
              </w:rPr>
              <w:t>645,968</w:t>
            </w:r>
          </w:p>
        </w:tc>
      </w:tr>
      <w:tr w:rsidR="00B60FD5" w:rsidRPr="00300116" w14:paraId="335818D5" w14:textId="77777777" w:rsidTr="008411CD">
        <w:trPr>
          <w:trHeight w:val="324"/>
        </w:trPr>
        <w:tc>
          <w:tcPr>
            <w:tcW w:w="1678" w:type="pct"/>
            <w:shd w:val="clear" w:color="auto" w:fill="auto"/>
            <w:vAlign w:val="bottom"/>
          </w:tcPr>
          <w:p w14:paraId="69819E8D" w14:textId="77777777" w:rsidR="00B60FD5" w:rsidRPr="00C14D82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</w:t>
            </w:r>
            <w:r w:rsidRPr="00C14D82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ติดตั้งและเครื่องใช้สำนักงาน</w:t>
            </w:r>
          </w:p>
        </w:tc>
        <w:tc>
          <w:tcPr>
            <w:tcW w:w="474" w:type="pct"/>
            <w:vAlign w:val="bottom"/>
          </w:tcPr>
          <w:p w14:paraId="2CAC76A4" w14:textId="0CB4E47A" w:rsidR="00B60FD5" w:rsidRPr="00C14D82" w:rsidRDefault="00540384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C14D82">
              <w:rPr>
                <w:rFonts w:ascii="Angsana New" w:hAnsi="Angsana New"/>
                <w:sz w:val="30"/>
                <w:szCs w:val="30"/>
              </w:rPr>
              <w:t>2,277</w:t>
            </w:r>
          </w:p>
        </w:tc>
        <w:tc>
          <w:tcPr>
            <w:tcW w:w="85" w:type="pct"/>
            <w:vAlign w:val="bottom"/>
          </w:tcPr>
          <w:p w14:paraId="6F504F3C" w14:textId="77777777" w:rsidR="00B60FD5" w:rsidRPr="00C14D82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  <w:shd w:val="clear" w:color="auto" w:fill="auto"/>
            <w:vAlign w:val="bottom"/>
          </w:tcPr>
          <w:p w14:paraId="76FCB2F2" w14:textId="17653FF0" w:rsidR="00B60FD5" w:rsidRPr="00C14D82" w:rsidRDefault="00C14D82" w:rsidP="00CA08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C14D82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540384" w:rsidRPr="00C14D82">
              <w:rPr>
                <w:rFonts w:ascii="Angsana New" w:hAnsi="Angsana New"/>
                <w:sz w:val="30"/>
                <w:szCs w:val="30"/>
              </w:rPr>
              <w:t>(3)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5769DB62" w14:textId="77777777" w:rsidR="00B60FD5" w:rsidRPr="00C14D82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  <w:vAlign w:val="bottom"/>
          </w:tcPr>
          <w:p w14:paraId="131226FB" w14:textId="0C9C410A" w:rsidR="00B60FD5" w:rsidRPr="00C14D82" w:rsidRDefault="00540384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C14D82">
              <w:rPr>
                <w:rFonts w:ascii="Angsana New" w:hAnsi="Angsana New"/>
                <w:sz w:val="30"/>
                <w:szCs w:val="30"/>
              </w:rPr>
              <w:t>(62)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3A6E1FA2" w14:textId="77777777" w:rsidR="00B60FD5" w:rsidRPr="00C14D82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3" w:type="pct"/>
            <w:vAlign w:val="bottom"/>
          </w:tcPr>
          <w:p w14:paraId="2DC06963" w14:textId="4E22DD05" w:rsidR="00B60FD5" w:rsidRPr="00C14D82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C14D82">
              <w:rPr>
                <w:rFonts w:ascii="Angsana New" w:hAnsi="Angsana New"/>
                <w:sz w:val="30"/>
                <w:szCs w:val="30"/>
              </w:rPr>
              <w:t>1,369</w:t>
            </w:r>
          </w:p>
        </w:tc>
        <w:tc>
          <w:tcPr>
            <w:tcW w:w="85" w:type="pct"/>
            <w:vAlign w:val="bottom"/>
          </w:tcPr>
          <w:p w14:paraId="4997C525" w14:textId="77777777" w:rsidR="00B60FD5" w:rsidRPr="00C14D82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shd w:val="clear" w:color="auto" w:fill="auto"/>
            <w:vAlign w:val="bottom"/>
          </w:tcPr>
          <w:p w14:paraId="5E72EF89" w14:textId="6DF61175" w:rsidR="00B60FD5" w:rsidRPr="00C14D82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C14D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2" w:type="pct"/>
            <w:vAlign w:val="bottom"/>
          </w:tcPr>
          <w:p w14:paraId="7A5C4577" w14:textId="77777777" w:rsidR="00B60FD5" w:rsidRPr="00C14D82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4" w:type="pct"/>
            <w:shd w:val="clear" w:color="auto" w:fill="auto"/>
            <w:vAlign w:val="bottom"/>
          </w:tcPr>
          <w:p w14:paraId="40E1D93F" w14:textId="2D077450" w:rsidR="00B60FD5" w:rsidRPr="00C14D82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C14D82"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  <w:tr w:rsidR="00B60FD5" w:rsidRPr="00300116" w14:paraId="5A678CBE" w14:textId="77777777" w:rsidTr="008411CD">
        <w:trPr>
          <w:trHeight w:val="324"/>
        </w:trPr>
        <w:tc>
          <w:tcPr>
            <w:tcW w:w="1678" w:type="pct"/>
            <w:shd w:val="clear" w:color="auto" w:fill="auto"/>
            <w:vAlign w:val="bottom"/>
          </w:tcPr>
          <w:p w14:paraId="55BD8024" w14:textId="77777777" w:rsidR="00B60FD5" w:rsidRPr="00C14D82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474" w:type="pct"/>
            <w:vAlign w:val="bottom"/>
          </w:tcPr>
          <w:p w14:paraId="61E9B9F8" w14:textId="70DDCB8F" w:rsidR="00B60FD5" w:rsidRPr="00C14D82" w:rsidRDefault="00540384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C14D82">
              <w:rPr>
                <w:rFonts w:ascii="Angsana New" w:hAnsi="Angsana New"/>
                <w:sz w:val="30"/>
                <w:szCs w:val="30"/>
              </w:rPr>
              <w:t>1,488</w:t>
            </w:r>
          </w:p>
        </w:tc>
        <w:tc>
          <w:tcPr>
            <w:tcW w:w="85" w:type="pct"/>
            <w:vAlign w:val="bottom"/>
          </w:tcPr>
          <w:p w14:paraId="5E905794" w14:textId="605177F0" w:rsidR="00B60FD5" w:rsidRPr="00C14D82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  <w:shd w:val="clear" w:color="auto" w:fill="auto"/>
            <w:vAlign w:val="bottom"/>
          </w:tcPr>
          <w:p w14:paraId="627CA59A" w14:textId="30731432" w:rsidR="00B60FD5" w:rsidRPr="00C14D82" w:rsidRDefault="00540384" w:rsidP="00CA08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C14D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62E9E0CE" w14:textId="77777777" w:rsidR="00B60FD5" w:rsidRPr="00C14D82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  <w:vAlign w:val="bottom"/>
          </w:tcPr>
          <w:p w14:paraId="41623333" w14:textId="76F3A4A1" w:rsidR="00B60FD5" w:rsidRPr="00C14D82" w:rsidRDefault="00540384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C14D82">
              <w:rPr>
                <w:rFonts w:ascii="Angsana New" w:hAnsi="Angsana New"/>
                <w:sz w:val="30"/>
                <w:szCs w:val="30"/>
              </w:rPr>
              <w:t>(29)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6F5308BC" w14:textId="77777777" w:rsidR="00B60FD5" w:rsidRPr="00C14D82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3" w:type="pct"/>
            <w:vAlign w:val="bottom"/>
          </w:tcPr>
          <w:p w14:paraId="5F831300" w14:textId="08973731" w:rsidR="00B60FD5" w:rsidRPr="00C14D82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C14D82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85" w:type="pct"/>
            <w:vAlign w:val="bottom"/>
          </w:tcPr>
          <w:p w14:paraId="427CC6D5" w14:textId="77777777" w:rsidR="00B60FD5" w:rsidRPr="00C14D82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shd w:val="clear" w:color="auto" w:fill="auto"/>
            <w:vAlign w:val="bottom"/>
          </w:tcPr>
          <w:p w14:paraId="47E4BF6E" w14:textId="55EC4840" w:rsidR="00B60FD5" w:rsidRPr="00C14D82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C14D82">
              <w:rPr>
                <w:rFonts w:ascii="Angsana New" w:hAnsi="Angsana New"/>
                <w:sz w:val="30"/>
                <w:szCs w:val="30"/>
              </w:rPr>
              <w:t>(299)</w:t>
            </w:r>
          </w:p>
        </w:tc>
        <w:tc>
          <w:tcPr>
            <w:tcW w:w="102" w:type="pct"/>
            <w:vAlign w:val="bottom"/>
          </w:tcPr>
          <w:p w14:paraId="2D90C7F0" w14:textId="77777777" w:rsidR="00B60FD5" w:rsidRPr="00C14D82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4" w:type="pct"/>
            <w:shd w:val="clear" w:color="auto" w:fill="auto"/>
            <w:vAlign w:val="bottom"/>
          </w:tcPr>
          <w:p w14:paraId="26530806" w14:textId="66733B7C" w:rsidR="00B60FD5" w:rsidRPr="00C14D82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C14D82">
              <w:rPr>
                <w:rFonts w:ascii="Angsana New" w:hAnsi="Angsana New"/>
                <w:sz w:val="30"/>
                <w:szCs w:val="30"/>
              </w:rPr>
              <w:t>(4)</w:t>
            </w:r>
          </w:p>
        </w:tc>
      </w:tr>
      <w:tr w:rsidR="00B60FD5" w:rsidRPr="00300116" w14:paraId="2CB75376" w14:textId="77777777" w:rsidTr="008411CD">
        <w:trPr>
          <w:trHeight w:val="324"/>
        </w:trPr>
        <w:tc>
          <w:tcPr>
            <w:tcW w:w="1678" w:type="pct"/>
            <w:shd w:val="clear" w:color="auto" w:fill="auto"/>
            <w:vAlign w:val="bottom"/>
          </w:tcPr>
          <w:p w14:paraId="518F4890" w14:textId="77777777" w:rsidR="00B60FD5" w:rsidRPr="00C14D82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vAlign w:val="bottom"/>
          </w:tcPr>
          <w:p w14:paraId="00DF999A" w14:textId="3E4950C6" w:rsidR="00B60FD5" w:rsidRPr="00C14D82" w:rsidRDefault="00540384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C14D82">
              <w:rPr>
                <w:rFonts w:ascii="Angsana New" w:hAnsi="Angsana New"/>
                <w:sz w:val="30"/>
                <w:szCs w:val="30"/>
              </w:rPr>
              <w:t>55</w:t>
            </w:r>
            <w:r w:rsidR="002B3142">
              <w:rPr>
                <w:rFonts w:ascii="Angsana New" w:hAnsi="Angsana New"/>
                <w:sz w:val="30"/>
                <w:szCs w:val="30"/>
              </w:rPr>
              <w:t>2</w:t>
            </w:r>
            <w:r w:rsidRPr="00C14D82">
              <w:rPr>
                <w:rFonts w:ascii="Angsana New" w:hAnsi="Angsana New"/>
                <w:sz w:val="30"/>
                <w:szCs w:val="30"/>
              </w:rPr>
              <w:t>,</w:t>
            </w:r>
            <w:r w:rsidR="002B3142">
              <w:rPr>
                <w:rFonts w:ascii="Angsana New" w:hAnsi="Angsana New"/>
                <w:sz w:val="30"/>
                <w:szCs w:val="30"/>
              </w:rPr>
              <w:t>941</w:t>
            </w:r>
          </w:p>
        </w:tc>
        <w:tc>
          <w:tcPr>
            <w:tcW w:w="85" w:type="pct"/>
            <w:vAlign w:val="bottom"/>
          </w:tcPr>
          <w:p w14:paraId="1D1461E5" w14:textId="77777777" w:rsidR="00B60FD5" w:rsidRPr="00C14D82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FC4378" w14:textId="08ABCD10" w:rsidR="00B60FD5" w:rsidRPr="00C14D82" w:rsidRDefault="00540384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C14D82">
              <w:rPr>
                <w:rFonts w:ascii="Angsana New" w:hAnsi="Angsana New"/>
                <w:sz w:val="30"/>
                <w:szCs w:val="30"/>
              </w:rPr>
              <w:t>(21,</w:t>
            </w:r>
            <w:r w:rsidR="002B3142">
              <w:rPr>
                <w:rFonts w:ascii="Angsana New" w:hAnsi="Angsana New"/>
                <w:sz w:val="30"/>
                <w:szCs w:val="30"/>
              </w:rPr>
              <w:t>397</w:t>
            </w:r>
            <w:r w:rsidRPr="00C14D8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35B51731" w14:textId="77777777" w:rsidR="00B60FD5" w:rsidRPr="00C14D82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  <w:tcBorders>
              <w:bottom w:val="single" w:sz="4" w:space="0" w:color="auto"/>
            </w:tcBorders>
            <w:vAlign w:val="bottom"/>
          </w:tcPr>
          <w:p w14:paraId="7F4784A8" w14:textId="389B4D93" w:rsidR="00B60FD5" w:rsidRPr="00C14D82" w:rsidRDefault="00540384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C14D82">
              <w:rPr>
                <w:rFonts w:ascii="Angsana New" w:hAnsi="Angsana New"/>
                <w:sz w:val="30"/>
                <w:szCs w:val="30"/>
              </w:rPr>
              <w:t>40,759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75B91F0F" w14:textId="77777777" w:rsidR="00B60FD5" w:rsidRPr="00C14D82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3" w:type="pct"/>
            <w:tcBorders>
              <w:bottom w:val="single" w:sz="4" w:space="0" w:color="auto"/>
            </w:tcBorders>
            <w:vAlign w:val="bottom"/>
          </w:tcPr>
          <w:p w14:paraId="59E9705E" w14:textId="28213D33" w:rsidR="00B60FD5" w:rsidRPr="00C14D82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C14D82">
              <w:rPr>
                <w:rFonts w:ascii="Angsana New" w:hAnsi="Angsana New"/>
                <w:sz w:val="30"/>
                <w:szCs w:val="30"/>
              </w:rPr>
              <w:t>313,338</w:t>
            </w:r>
          </w:p>
        </w:tc>
        <w:tc>
          <w:tcPr>
            <w:tcW w:w="85" w:type="pct"/>
            <w:vAlign w:val="bottom"/>
          </w:tcPr>
          <w:p w14:paraId="6B88B1F8" w14:textId="77777777" w:rsidR="00B60FD5" w:rsidRPr="00C14D82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205F8A" w14:textId="07D07BF3" w:rsidR="00B60FD5" w:rsidRPr="00C14D82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C14D82">
              <w:rPr>
                <w:rFonts w:ascii="Angsana New" w:hAnsi="Angsana New"/>
                <w:sz w:val="30"/>
                <w:szCs w:val="30"/>
              </w:rPr>
              <w:t>(116,062)</w:t>
            </w:r>
          </w:p>
        </w:tc>
        <w:tc>
          <w:tcPr>
            <w:tcW w:w="102" w:type="pct"/>
            <w:vAlign w:val="bottom"/>
          </w:tcPr>
          <w:p w14:paraId="52FE396D" w14:textId="77777777" w:rsidR="00B60FD5" w:rsidRPr="00C14D82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EDF405" w14:textId="19A94FF6" w:rsidR="00B60FD5" w:rsidRPr="00C14D82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C14D82">
              <w:rPr>
                <w:rFonts w:ascii="Angsana New" w:hAnsi="Angsana New"/>
                <w:sz w:val="30"/>
                <w:szCs w:val="30"/>
              </w:rPr>
              <w:t>1,900</w:t>
            </w:r>
          </w:p>
        </w:tc>
      </w:tr>
      <w:tr w:rsidR="00B60FD5" w:rsidRPr="00300116" w14:paraId="5D678D0E" w14:textId="77777777" w:rsidTr="008411CD">
        <w:trPr>
          <w:trHeight w:val="324"/>
        </w:trPr>
        <w:tc>
          <w:tcPr>
            <w:tcW w:w="1678" w:type="pct"/>
            <w:shd w:val="clear" w:color="auto" w:fill="auto"/>
            <w:vAlign w:val="bottom"/>
          </w:tcPr>
          <w:p w14:paraId="1009A239" w14:textId="77777777" w:rsidR="00B60FD5" w:rsidRPr="00C14D82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A11BB4" w14:textId="238C6D52" w:rsidR="00B60FD5" w:rsidRPr="00C14D82" w:rsidRDefault="00C14D82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4D82">
              <w:rPr>
                <w:rFonts w:ascii="Angsana New" w:hAnsi="Angsana New"/>
                <w:b/>
                <w:bCs/>
                <w:sz w:val="30"/>
                <w:szCs w:val="30"/>
              </w:rPr>
              <w:t>74</w:t>
            </w:r>
            <w:r w:rsidR="002B3142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C14D8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2B3142">
              <w:rPr>
                <w:rFonts w:ascii="Angsana New" w:hAnsi="Angsana New"/>
                <w:b/>
                <w:bCs/>
                <w:sz w:val="30"/>
                <w:szCs w:val="30"/>
              </w:rPr>
              <w:t>792</w:t>
            </w:r>
          </w:p>
        </w:tc>
        <w:tc>
          <w:tcPr>
            <w:tcW w:w="85" w:type="pct"/>
            <w:vAlign w:val="bottom"/>
          </w:tcPr>
          <w:p w14:paraId="2BB0AEAB" w14:textId="77777777" w:rsidR="00B60FD5" w:rsidRPr="00C14D82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31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29ADA3" w14:textId="717739A1" w:rsidR="00B60FD5" w:rsidRPr="00C14D82" w:rsidRDefault="00C14D82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4D82">
              <w:rPr>
                <w:rFonts w:ascii="Angsana New" w:hAnsi="Angsana New"/>
                <w:b/>
                <w:bCs/>
                <w:sz w:val="30"/>
                <w:szCs w:val="30"/>
              </w:rPr>
              <w:t>(21,</w:t>
            </w:r>
            <w:r w:rsidR="002B3142">
              <w:rPr>
                <w:rFonts w:ascii="Angsana New" w:hAnsi="Angsana New"/>
                <w:b/>
                <w:bCs/>
                <w:sz w:val="30"/>
                <w:szCs w:val="30"/>
              </w:rPr>
              <w:t>400</w:t>
            </w:r>
            <w:r w:rsidRPr="00C14D82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3DF7260C" w14:textId="77777777" w:rsidR="00B60FD5" w:rsidRPr="00C14D82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7B8069" w14:textId="5C522FD6" w:rsidR="00B60FD5" w:rsidRPr="00C14D82" w:rsidRDefault="00C14D82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4D82">
              <w:rPr>
                <w:rFonts w:ascii="Angsana New" w:hAnsi="Angsana New"/>
                <w:b/>
                <w:bCs/>
                <w:sz w:val="30"/>
                <w:szCs w:val="30"/>
              </w:rPr>
              <w:t>(919,074)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15FA251F" w14:textId="77777777" w:rsidR="00B60FD5" w:rsidRPr="00C14D82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1100"/>
              </w:tabs>
              <w:spacing w:after="0" w:line="240" w:lineRule="auto"/>
              <w:ind w:left="-126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6EDC18" w14:textId="6CCDD2C7" w:rsidR="00B60FD5" w:rsidRPr="00C14D82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4D82">
              <w:rPr>
                <w:rFonts w:ascii="Angsana New" w:hAnsi="Angsana New"/>
                <w:b/>
                <w:bCs/>
                <w:sz w:val="30"/>
                <w:szCs w:val="30"/>
              </w:rPr>
              <w:t>454,876</w:t>
            </w:r>
          </w:p>
        </w:tc>
        <w:tc>
          <w:tcPr>
            <w:tcW w:w="85" w:type="pct"/>
            <w:tcBorders>
              <w:left w:val="nil"/>
            </w:tcBorders>
            <w:vAlign w:val="bottom"/>
          </w:tcPr>
          <w:p w14:paraId="0FFE69A7" w14:textId="77777777" w:rsidR="00B60FD5" w:rsidRPr="00C14D82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15" w:right="-31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2E27D27B" w14:textId="62841CA5" w:rsidR="00B60FD5" w:rsidRPr="00C14D82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4D82">
              <w:rPr>
                <w:rFonts w:ascii="Angsana New" w:hAnsi="Angsana New"/>
                <w:b/>
                <w:bCs/>
                <w:sz w:val="30"/>
                <w:szCs w:val="30"/>
              </w:rPr>
              <w:t>(305,334)</w:t>
            </w:r>
          </w:p>
        </w:tc>
        <w:tc>
          <w:tcPr>
            <w:tcW w:w="102" w:type="pct"/>
            <w:vAlign w:val="bottom"/>
          </w:tcPr>
          <w:p w14:paraId="48C295F8" w14:textId="77777777" w:rsidR="00B60FD5" w:rsidRPr="00C14D82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002A66" w14:textId="52794849" w:rsidR="00B60FD5" w:rsidRPr="00C14D82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4D82">
              <w:rPr>
                <w:rFonts w:ascii="Angsana New" w:hAnsi="Angsana New"/>
                <w:b/>
                <w:bCs/>
                <w:sz w:val="30"/>
                <w:szCs w:val="30"/>
              </w:rPr>
              <w:t>655,226</w:t>
            </w:r>
          </w:p>
        </w:tc>
      </w:tr>
    </w:tbl>
    <w:p w14:paraId="22407588" w14:textId="77777777" w:rsidR="002738BC" w:rsidRPr="00300116" w:rsidRDefault="002738BC" w:rsidP="00F723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22"/>
          <w:szCs w:val="22"/>
          <w:highlight w:val="yellow"/>
        </w:rPr>
      </w:pPr>
    </w:p>
    <w:p w14:paraId="1DE9A70B" w14:textId="77777777" w:rsidR="002738BC" w:rsidRPr="00300116" w:rsidRDefault="002738BC" w:rsidP="006A0DDA">
      <w:pPr>
        <w:pStyle w:val="ListParagraph"/>
        <w:numPr>
          <w:ilvl w:val="0"/>
          <w:numId w:val="22"/>
        </w:numPr>
        <w:spacing w:line="240" w:lineRule="auto"/>
        <w:rPr>
          <w:rFonts w:ascii="Angsana New" w:hAnsi="Angsana New"/>
          <w:sz w:val="2"/>
          <w:szCs w:val="2"/>
          <w:highlight w:val="yellow"/>
        </w:rPr>
        <w:sectPr w:rsidR="002738BC" w:rsidRPr="00300116" w:rsidSect="002738BC">
          <w:headerReference w:type="default" r:id="rId10"/>
          <w:pgSz w:w="16840" w:h="11907" w:orient="landscape" w:code="9"/>
          <w:pgMar w:top="1152" w:right="1152" w:bottom="576" w:left="1152" w:header="720" w:footer="720" w:gutter="0"/>
          <w:cols w:space="708"/>
          <w:docGrid w:linePitch="360"/>
        </w:sect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0"/>
        <w:gridCol w:w="1078"/>
        <w:gridCol w:w="270"/>
        <w:gridCol w:w="1353"/>
        <w:gridCol w:w="270"/>
        <w:gridCol w:w="1077"/>
        <w:gridCol w:w="268"/>
        <w:gridCol w:w="1344"/>
      </w:tblGrid>
      <w:tr w:rsidR="00B60FD5" w:rsidRPr="00300116" w14:paraId="5D42BE9D" w14:textId="77777777" w:rsidTr="008411CD">
        <w:tc>
          <w:tcPr>
            <w:tcW w:w="2005" w:type="pct"/>
            <w:shd w:val="clear" w:color="auto" w:fill="auto"/>
            <w:vAlign w:val="bottom"/>
          </w:tcPr>
          <w:p w14:paraId="7E67FCF4" w14:textId="77777777" w:rsidR="00B60FD5" w:rsidRPr="00C14D82" w:rsidRDefault="00B60FD5" w:rsidP="00A660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1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95" w:type="pct"/>
            <w:gridSpan w:val="7"/>
            <w:shd w:val="clear" w:color="auto" w:fill="auto"/>
            <w:vAlign w:val="bottom"/>
          </w:tcPr>
          <w:p w14:paraId="766008E9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4D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0FD5" w:rsidRPr="00300116" w14:paraId="5A54CA87" w14:textId="77777777" w:rsidTr="008411CD">
        <w:tc>
          <w:tcPr>
            <w:tcW w:w="2005" w:type="pct"/>
            <w:shd w:val="clear" w:color="auto" w:fill="auto"/>
            <w:vAlign w:val="bottom"/>
          </w:tcPr>
          <w:p w14:paraId="6497837F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C14D8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C14D8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29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C7FA5" w14:textId="59D7240A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93"/>
                <w:tab w:val="right" w:pos="169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4D82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14D8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5D9B4FB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3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00EB6E" w14:textId="4F40A7A4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14D82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B60FD5" w:rsidRPr="00300116" w14:paraId="0A0332EC" w14:textId="77777777" w:rsidTr="008411CD">
        <w:tc>
          <w:tcPr>
            <w:tcW w:w="2005" w:type="pct"/>
            <w:shd w:val="clear" w:color="auto" w:fill="auto"/>
            <w:vAlign w:val="bottom"/>
          </w:tcPr>
          <w:p w14:paraId="01EA88A5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88CF20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07" w:right="-110" w:firstLine="1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7EC669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8E7513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การจำหน่ายและ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A2E25F5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4772E97E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1E74572D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  <w:vAlign w:val="bottom"/>
          </w:tcPr>
          <w:p w14:paraId="70410900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การจำหน่ายและ</w:t>
            </w:r>
          </w:p>
        </w:tc>
      </w:tr>
      <w:tr w:rsidR="00B60FD5" w:rsidRPr="00300116" w14:paraId="65345111" w14:textId="77777777" w:rsidTr="008411CD">
        <w:tc>
          <w:tcPr>
            <w:tcW w:w="2005" w:type="pct"/>
            <w:shd w:val="clear" w:color="auto" w:fill="auto"/>
            <w:vAlign w:val="bottom"/>
          </w:tcPr>
          <w:p w14:paraId="37C54D32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272F3941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59B42E08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6" w:type="pct"/>
            <w:shd w:val="clear" w:color="auto" w:fill="auto"/>
            <w:vAlign w:val="bottom"/>
          </w:tcPr>
          <w:p w14:paraId="7056C451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การโอนออก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BB64858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2B02279E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0CB6B576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  <w:vAlign w:val="bottom"/>
          </w:tcPr>
          <w:p w14:paraId="585C3A45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การโอนออก</w:t>
            </w:r>
          </w:p>
        </w:tc>
      </w:tr>
      <w:tr w:rsidR="00B60FD5" w:rsidRPr="00300116" w14:paraId="4F9AB5CF" w14:textId="77777777" w:rsidTr="008411CD">
        <w:tc>
          <w:tcPr>
            <w:tcW w:w="2005" w:type="pct"/>
            <w:shd w:val="clear" w:color="auto" w:fill="auto"/>
            <w:vAlign w:val="bottom"/>
          </w:tcPr>
          <w:p w14:paraId="2316D783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3E568A5E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9070075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6" w:type="pct"/>
            <w:shd w:val="clear" w:color="auto" w:fill="auto"/>
            <w:vAlign w:val="bottom"/>
          </w:tcPr>
          <w:p w14:paraId="3CA946D8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 xml:space="preserve"> ราคาตามบัญชี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50FAB1A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0523EE19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4E71ECE7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  <w:vAlign w:val="bottom"/>
          </w:tcPr>
          <w:p w14:paraId="039A4020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 xml:space="preserve"> ราคาตามบัญชี</w:t>
            </w:r>
          </w:p>
        </w:tc>
      </w:tr>
      <w:tr w:rsidR="00B60FD5" w:rsidRPr="00300116" w14:paraId="5E60C993" w14:textId="77777777" w:rsidTr="008411CD">
        <w:tc>
          <w:tcPr>
            <w:tcW w:w="2005" w:type="pct"/>
            <w:shd w:val="clear" w:color="auto" w:fill="auto"/>
            <w:vAlign w:val="bottom"/>
          </w:tcPr>
          <w:p w14:paraId="7D3DAA26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41B57FD9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4D82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AF66E0A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6" w:type="pct"/>
            <w:shd w:val="clear" w:color="auto" w:fill="auto"/>
            <w:vAlign w:val="bottom"/>
          </w:tcPr>
          <w:p w14:paraId="0AE8570B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4" w:right="-2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E5FF992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12F60ED6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4D82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04A3F572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  <w:vAlign w:val="bottom"/>
          </w:tcPr>
          <w:p w14:paraId="210BD7C1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4" w:right="-2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</w:tr>
      <w:tr w:rsidR="00B60FD5" w:rsidRPr="00300116" w14:paraId="31EA811B" w14:textId="77777777" w:rsidTr="008411CD">
        <w:tc>
          <w:tcPr>
            <w:tcW w:w="2005" w:type="pct"/>
            <w:shd w:val="clear" w:color="auto" w:fill="auto"/>
            <w:vAlign w:val="bottom"/>
          </w:tcPr>
          <w:p w14:paraId="4221EAAA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95" w:type="pct"/>
            <w:gridSpan w:val="7"/>
            <w:shd w:val="clear" w:color="auto" w:fill="auto"/>
            <w:vAlign w:val="bottom"/>
          </w:tcPr>
          <w:p w14:paraId="2A344291" w14:textId="77777777" w:rsidR="00B60FD5" w:rsidRPr="00C14D82" w:rsidRDefault="00B60FD5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4D8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60FD5" w:rsidRPr="00300116" w14:paraId="6EA694EF" w14:textId="77777777" w:rsidTr="008411CD">
        <w:tc>
          <w:tcPr>
            <w:tcW w:w="2005" w:type="pct"/>
            <w:shd w:val="clear" w:color="auto" w:fill="auto"/>
            <w:vAlign w:val="bottom"/>
          </w:tcPr>
          <w:p w14:paraId="0C67A6C7" w14:textId="77777777" w:rsidR="00B60FD5" w:rsidRPr="00C14D82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</w:t>
            </w:r>
            <w:r w:rsidRPr="00C14D82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ติดตั้งและเครื่องใช้สำนักงาน</w:t>
            </w:r>
          </w:p>
        </w:tc>
        <w:tc>
          <w:tcPr>
            <w:tcW w:w="570" w:type="pct"/>
            <w:shd w:val="clear" w:color="auto" w:fill="auto"/>
            <w:vAlign w:val="bottom"/>
          </w:tcPr>
          <w:p w14:paraId="7F75DC15" w14:textId="3ECE0C1E" w:rsidR="00B60FD5" w:rsidRPr="00C14D82" w:rsidRDefault="00C14D82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296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7890FE2" w14:textId="77777777" w:rsidR="00B60FD5" w:rsidRPr="00C14D82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240" w:lineRule="auto"/>
              <w:ind w:right="-131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6" w:type="pct"/>
            <w:shd w:val="clear" w:color="auto" w:fill="auto"/>
            <w:vAlign w:val="bottom"/>
          </w:tcPr>
          <w:p w14:paraId="10332D7E" w14:textId="7EF6C83A" w:rsidR="00B60FD5" w:rsidRPr="00C14D82" w:rsidRDefault="00C14D82" w:rsidP="00602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C14D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1664ECD4" w14:textId="77777777" w:rsidR="00B60FD5" w:rsidRPr="00C14D82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38DE4161" w14:textId="6233140B" w:rsidR="00B60FD5" w:rsidRPr="00C14D82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200"/>
              <w:rPr>
                <w:rFonts w:ascii="Angsana New" w:hAnsi="Angsana New"/>
                <w:sz w:val="30"/>
                <w:szCs w:val="30"/>
              </w:rPr>
            </w:pPr>
            <w:r w:rsidRPr="00C14D82">
              <w:rPr>
                <w:rFonts w:ascii="Angsana New" w:hAnsi="Angsana New"/>
                <w:sz w:val="30"/>
                <w:szCs w:val="30"/>
              </w:rPr>
              <w:t>222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417F0134" w14:textId="77777777" w:rsidR="00B60FD5" w:rsidRPr="00C14D82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" w:type="pct"/>
            <w:shd w:val="clear" w:color="auto" w:fill="auto"/>
            <w:vAlign w:val="bottom"/>
          </w:tcPr>
          <w:p w14:paraId="405DEEFF" w14:textId="52889625" w:rsidR="00B60FD5" w:rsidRPr="00C14D82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C14D8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60FD5" w:rsidRPr="00B165D6" w14:paraId="3763F28F" w14:textId="77777777" w:rsidTr="008411CD">
        <w:tc>
          <w:tcPr>
            <w:tcW w:w="2005" w:type="pct"/>
            <w:shd w:val="clear" w:color="auto" w:fill="auto"/>
            <w:vAlign w:val="bottom"/>
          </w:tcPr>
          <w:p w14:paraId="57BB7D23" w14:textId="77777777" w:rsidR="00B60FD5" w:rsidRPr="00C14D82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BC7B1C" w14:textId="67839EA9" w:rsidR="00B60FD5" w:rsidRPr="00C14D82" w:rsidRDefault="002B3142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296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2FCBC162" w14:textId="77777777" w:rsidR="00B60FD5" w:rsidRPr="00C14D82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240" w:lineRule="auto"/>
              <w:ind w:right="-131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C688C5" w14:textId="7A56ABA9" w:rsidR="00B60FD5" w:rsidRPr="00C14D82" w:rsidRDefault="002B3142" w:rsidP="002B3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979C1EF" w14:textId="77777777" w:rsidR="00B60FD5" w:rsidRPr="00C14D82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11DBE5" w14:textId="3898926C" w:rsidR="00B60FD5" w:rsidRPr="00C14D82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2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4D82">
              <w:rPr>
                <w:rFonts w:ascii="Angsana New" w:hAnsi="Angsana New"/>
                <w:b/>
                <w:bCs/>
                <w:sz w:val="30"/>
                <w:szCs w:val="30"/>
              </w:rPr>
              <w:t>222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7B2DB395" w14:textId="77777777" w:rsidR="00B60FD5" w:rsidRPr="00C14D82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4F61B4" w14:textId="47105FDB" w:rsidR="00B60FD5" w:rsidRPr="00C14D82" w:rsidRDefault="00B60FD5" w:rsidP="00B60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4D8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105D2C52" w14:textId="77777777" w:rsidR="00B60FD5" w:rsidRDefault="00B60FD5" w:rsidP="00B60FD5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  <w:highlight w:val="cyan"/>
          <w:cs/>
        </w:rPr>
      </w:pPr>
    </w:p>
    <w:p w14:paraId="1C589ACB" w14:textId="77777777" w:rsidR="00E71E50" w:rsidRPr="008E5AF0" w:rsidRDefault="00E71E50" w:rsidP="00E71E50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E5AF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การค้ำประกัน</w:t>
      </w:r>
    </w:p>
    <w:p w14:paraId="0E372B86" w14:textId="77777777" w:rsidR="00E71E50" w:rsidRPr="0082412F" w:rsidRDefault="00E71E50" w:rsidP="00E71E50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58D7BFC" w14:textId="64CB80BE" w:rsidR="002A5A79" w:rsidRPr="00E6358C" w:rsidRDefault="002A5A79" w:rsidP="002A5A79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6358C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8E5AF0" w:rsidRPr="00E6358C">
        <w:rPr>
          <w:rFonts w:ascii="Angsana New" w:hAnsi="Angsana New"/>
          <w:sz w:val="30"/>
          <w:szCs w:val="30"/>
        </w:rPr>
        <w:t>3</w:t>
      </w:r>
      <w:r w:rsidR="00B60FD5" w:rsidRPr="00E6358C">
        <w:rPr>
          <w:rFonts w:ascii="Angsana New" w:hAnsi="Angsana New"/>
          <w:sz w:val="30"/>
          <w:szCs w:val="30"/>
        </w:rPr>
        <w:t>1</w:t>
      </w:r>
      <w:r w:rsidR="008E5AF0" w:rsidRPr="00E6358C">
        <w:rPr>
          <w:rFonts w:ascii="Angsana New" w:hAnsi="Angsana New"/>
          <w:sz w:val="30"/>
          <w:szCs w:val="30"/>
        </w:rPr>
        <w:t xml:space="preserve"> </w:t>
      </w:r>
      <w:r w:rsidR="00B60FD5" w:rsidRPr="00E6358C">
        <w:rPr>
          <w:rFonts w:ascii="Angsana New" w:hAnsi="Angsana New" w:hint="cs"/>
          <w:sz w:val="30"/>
          <w:szCs w:val="30"/>
          <w:cs/>
        </w:rPr>
        <w:t>มีนาคม</w:t>
      </w:r>
      <w:r w:rsidRPr="00E6358C">
        <w:rPr>
          <w:rFonts w:ascii="Angsana New" w:hAnsi="Angsana New" w:hint="cs"/>
          <w:sz w:val="30"/>
          <w:szCs w:val="30"/>
          <w:cs/>
        </w:rPr>
        <w:t xml:space="preserve"> </w:t>
      </w:r>
      <w:r w:rsidR="00492DC5" w:rsidRPr="00E6358C">
        <w:rPr>
          <w:rFonts w:ascii="Angsana New" w:hAnsi="Angsana New" w:hint="cs"/>
          <w:sz w:val="30"/>
          <w:szCs w:val="30"/>
        </w:rPr>
        <w:t>256</w:t>
      </w:r>
      <w:r w:rsidR="00DE0353" w:rsidRPr="00E6358C">
        <w:rPr>
          <w:rFonts w:ascii="Angsana New" w:hAnsi="Angsana New"/>
          <w:sz w:val="30"/>
          <w:szCs w:val="30"/>
        </w:rPr>
        <w:t>6</w:t>
      </w:r>
      <w:r w:rsidRPr="00E6358C">
        <w:rPr>
          <w:rFonts w:ascii="Angsana New" w:hAnsi="Angsana New" w:hint="cs"/>
          <w:sz w:val="30"/>
          <w:szCs w:val="30"/>
          <w:cs/>
        </w:rPr>
        <w:t xml:space="preserve"> บริษัท</w:t>
      </w:r>
      <w:r w:rsidRPr="00E6358C">
        <w:rPr>
          <w:rFonts w:ascii="Angsana New" w:hAnsi="Angsana New" w:hint="cs"/>
          <w:sz w:val="30"/>
          <w:szCs w:val="30"/>
        </w:rPr>
        <w:t xml:space="preserve"> </w:t>
      </w:r>
      <w:r w:rsidRPr="00E6358C">
        <w:rPr>
          <w:rFonts w:ascii="Angsana New" w:hAnsi="Angsana New" w:hint="cs"/>
          <w:sz w:val="30"/>
          <w:szCs w:val="30"/>
          <w:cs/>
        </w:rPr>
        <w:t>ราช-ออสเตรเลีย คอร์ปอเรชั่น จำกัด ซึ่งเป็นบริษัทย่อยทางอ้อม ได้จดจำนอง</w:t>
      </w:r>
      <w:r w:rsidR="00AB664D" w:rsidRPr="00E6358C">
        <w:rPr>
          <w:rFonts w:ascii="Angsana New" w:hAnsi="Angsana New"/>
          <w:sz w:val="30"/>
          <w:szCs w:val="30"/>
        </w:rPr>
        <w:br/>
      </w:r>
      <w:r w:rsidRPr="00E6358C">
        <w:rPr>
          <w:rFonts w:ascii="Angsana New" w:hAnsi="Angsana New" w:hint="cs"/>
          <w:sz w:val="30"/>
          <w:szCs w:val="30"/>
          <w:cs/>
        </w:rPr>
        <w:t xml:space="preserve">ที่ดิน อาคารและโรงไฟฟ้า และจดจำนำอุปกรณ์ของโรงไฟฟ้า </w:t>
      </w:r>
      <w:r w:rsidR="00492DC5" w:rsidRPr="00E6358C">
        <w:rPr>
          <w:rFonts w:ascii="Angsana New" w:hAnsi="Angsana New" w:hint="cs"/>
          <w:sz w:val="30"/>
          <w:szCs w:val="30"/>
        </w:rPr>
        <w:t>5</w:t>
      </w:r>
      <w:r w:rsidRPr="00E6358C">
        <w:rPr>
          <w:rFonts w:ascii="Angsana New" w:hAnsi="Angsana New" w:hint="cs"/>
          <w:sz w:val="30"/>
          <w:szCs w:val="30"/>
          <w:cs/>
        </w:rPr>
        <w:t xml:space="preserve"> โครงการ มูลค่าสุทธิตามบัญชีจำนวน</w:t>
      </w:r>
      <w:r w:rsidR="00AB664D" w:rsidRPr="00E6358C">
        <w:rPr>
          <w:rFonts w:ascii="Angsana New" w:hAnsi="Angsana New"/>
          <w:sz w:val="30"/>
          <w:szCs w:val="30"/>
        </w:rPr>
        <w:t xml:space="preserve"> </w:t>
      </w:r>
      <w:r w:rsidR="00BB7536" w:rsidRPr="00E6358C">
        <w:rPr>
          <w:rFonts w:ascii="Angsana New" w:hAnsi="Angsana New"/>
          <w:sz w:val="30"/>
          <w:szCs w:val="30"/>
        </w:rPr>
        <w:t>935.86</w:t>
      </w:r>
      <w:r w:rsidR="008A608A" w:rsidRPr="00E6358C">
        <w:rPr>
          <w:rFonts w:ascii="Angsana New" w:hAnsi="Angsana New"/>
          <w:sz w:val="30"/>
          <w:szCs w:val="30"/>
        </w:rPr>
        <w:t xml:space="preserve"> </w:t>
      </w:r>
      <w:r w:rsidR="006A0472" w:rsidRPr="00E6358C">
        <w:rPr>
          <w:rFonts w:ascii="Angsana New" w:hAnsi="Angsana New"/>
          <w:sz w:val="30"/>
          <w:szCs w:val="30"/>
          <w:cs/>
        </w:rPr>
        <w:br/>
      </w:r>
      <w:r w:rsidRPr="00E6358C">
        <w:rPr>
          <w:rFonts w:ascii="Angsana New" w:hAnsi="Angsana New" w:hint="cs"/>
          <w:sz w:val="30"/>
          <w:szCs w:val="30"/>
          <w:cs/>
        </w:rPr>
        <w:t>ล้</w:t>
      </w:r>
      <w:r w:rsidR="008A608A" w:rsidRPr="00E6358C">
        <w:rPr>
          <w:rFonts w:ascii="Angsana New" w:hAnsi="Angsana New" w:hint="cs"/>
          <w:sz w:val="30"/>
          <w:szCs w:val="30"/>
          <w:cs/>
        </w:rPr>
        <w:t xml:space="preserve">านเหรียญออสเตรเลีย หรือเทียบเท่า </w:t>
      </w:r>
      <w:r w:rsidR="00BB7536" w:rsidRPr="00E6358C">
        <w:rPr>
          <w:rFonts w:ascii="Angsana New" w:hAnsi="Angsana New"/>
          <w:sz w:val="30"/>
          <w:szCs w:val="30"/>
        </w:rPr>
        <w:t xml:space="preserve">21,373.88 </w:t>
      </w:r>
      <w:r w:rsidRPr="00E6358C">
        <w:rPr>
          <w:rFonts w:ascii="Angsana New" w:hAnsi="Angsana New" w:hint="cs"/>
          <w:sz w:val="30"/>
          <w:szCs w:val="30"/>
          <w:cs/>
        </w:rPr>
        <w:t>ล้านบาท</w:t>
      </w:r>
      <w:r w:rsidR="00FD4825" w:rsidRPr="00E6358C">
        <w:rPr>
          <w:rFonts w:ascii="Angsana New" w:hAnsi="Angsana New" w:hint="cs"/>
          <w:sz w:val="30"/>
          <w:szCs w:val="30"/>
          <w:cs/>
        </w:rPr>
        <w:t xml:space="preserve"> </w:t>
      </w:r>
      <w:r w:rsidRPr="00E6358C">
        <w:rPr>
          <w:rFonts w:ascii="Angsana New" w:hAnsi="Angsana New" w:hint="cs"/>
          <w:sz w:val="30"/>
          <w:szCs w:val="30"/>
          <w:cs/>
        </w:rPr>
        <w:t>เพื่อเป็นหลักประกันเงินกู้ยืมระยะยาวจากสถาบันการเงิน</w:t>
      </w:r>
      <w:r w:rsidR="00B165D6" w:rsidRPr="00E6358C">
        <w:rPr>
          <w:rFonts w:ascii="Angsana New" w:hAnsi="Angsana New"/>
          <w:sz w:val="30"/>
          <w:szCs w:val="30"/>
        </w:rPr>
        <w:t xml:space="preserve"> </w:t>
      </w:r>
      <w:r w:rsidR="00B165D6" w:rsidRPr="00E6358C">
        <w:rPr>
          <w:rFonts w:ascii="Angsana New" w:hAnsi="Angsana New"/>
          <w:sz w:val="30"/>
          <w:szCs w:val="30"/>
        </w:rPr>
        <w:br/>
      </w:r>
      <w:r w:rsidRPr="00E6358C">
        <w:rPr>
          <w:rFonts w:ascii="Angsana New" w:hAnsi="Angsana New" w:hint="cs"/>
          <w:sz w:val="30"/>
          <w:szCs w:val="30"/>
          <w:cs/>
        </w:rPr>
        <w:t xml:space="preserve">(ดูหมายเหตุข้อ </w:t>
      </w:r>
      <w:r w:rsidR="00EE37D3" w:rsidRPr="00E6358C">
        <w:rPr>
          <w:rFonts w:ascii="Angsana New" w:hAnsi="Angsana New"/>
          <w:sz w:val="30"/>
          <w:szCs w:val="30"/>
        </w:rPr>
        <w:t>7</w:t>
      </w:r>
      <w:r w:rsidRPr="00E6358C">
        <w:rPr>
          <w:rFonts w:ascii="Angsana New" w:hAnsi="Angsana New" w:hint="cs"/>
          <w:sz w:val="30"/>
          <w:szCs w:val="30"/>
          <w:cs/>
        </w:rPr>
        <w:t>)</w:t>
      </w:r>
    </w:p>
    <w:p w14:paraId="4FDA5740" w14:textId="77777777" w:rsidR="002A5A79" w:rsidRPr="00E6358C" w:rsidRDefault="002A5A79" w:rsidP="002A5A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  <w:cs/>
        </w:rPr>
      </w:pPr>
    </w:p>
    <w:p w14:paraId="065210E3" w14:textId="46B80084" w:rsidR="002A5A79" w:rsidRPr="00E6358C" w:rsidRDefault="002A5A79" w:rsidP="003E1A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6358C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8E5AF0" w:rsidRPr="00E6358C">
        <w:rPr>
          <w:rFonts w:ascii="Angsana New" w:hAnsi="Angsana New"/>
          <w:sz w:val="30"/>
          <w:szCs w:val="30"/>
        </w:rPr>
        <w:t>3</w:t>
      </w:r>
      <w:r w:rsidR="00B60FD5" w:rsidRPr="00E6358C">
        <w:rPr>
          <w:rFonts w:ascii="Angsana New" w:hAnsi="Angsana New"/>
          <w:sz w:val="30"/>
          <w:szCs w:val="30"/>
        </w:rPr>
        <w:t>1</w:t>
      </w:r>
      <w:r w:rsidR="008E5AF0" w:rsidRPr="00E6358C">
        <w:rPr>
          <w:rFonts w:ascii="Angsana New" w:hAnsi="Angsana New"/>
          <w:sz w:val="30"/>
          <w:szCs w:val="30"/>
        </w:rPr>
        <w:t xml:space="preserve"> </w:t>
      </w:r>
      <w:r w:rsidR="00B60FD5" w:rsidRPr="00E6358C">
        <w:rPr>
          <w:rFonts w:ascii="Angsana New" w:hAnsi="Angsana New" w:hint="cs"/>
          <w:sz w:val="30"/>
          <w:szCs w:val="30"/>
          <w:cs/>
        </w:rPr>
        <w:t>มีนาคม</w:t>
      </w:r>
      <w:r w:rsidR="008E5AF0" w:rsidRPr="00E6358C">
        <w:rPr>
          <w:rFonts w:ascii="Angsana New" w:hAnsi="Angsana New" w:hint="cs"/>
          <w:sz w:val="30"/>
          <w:szCs w:val="30"/>
          <w:cs/>
        </w:rPr>
        <w:t xml:space="preserve"> </w:t>
      </w:r>
      <w:r w:rsidR="008E5AF0" w:rsidRPr="00E6358C">
        <w:rPr>
          <w:rFonts w:ascii="Angsana New" w:hAnsi="Angsana New" w:hint="cs"/>
          <w:sz w:val="30"/>
          <w:szCs w:val="30"/>
        </w:rPr>
        <w:t>256</w:t>
      </w:r>
      <w:r w:rsidR="00B60FD5" w:rsidRPr="00E6358C">
        <w:rPr>
          <w:rFonts w:ascii="Angsana New" w:hAnsi="Angsana New"/>
          <w:sz w:val="30"/>
          <w:szCs w:val="30"/>
        </w:rPr>
        <w:t>6</w:t>
      </w:r>
      <w:r w:rsidR="008E5AF0" w:rsidRPr="00E6358C">
        <w:rPr>
          <w:rFonts w:ascii="Angsana New" w:hAnsi="Angsana New" w:hint="cs"/>
          <w:sz w:val="30"/>
          <w:szCs w:val="30"/>
          <w:cs/>
        </w:rPr>
        <w:t xml:space="preserve"> </w:t>
      </w:r>
      <w:r w:rsidRPr="00E6358C">
        <w:rPr>
          <w:rFonts w:ascii="Angsana New" w:hAnsi="Angsana New" w:hint="cs"/>
          <w:sz w:val="30"/>
          <w:szCs w:val="30"/>
          <w:cs/>
        </w:rPr>
        <w:t>บริษัท ราช โคเจนเนอเรชั่น จำกัด ซึ่งเป็นบริษัทย่อยทางตรง ได้จดจำนองที่ดิน</w:t>
      </w:r>
      <w:r w:rsidR="003E1A03" w:rsidRPr="00E6358C">
        <w:rPr>
          <w:rFonts w:ascii="Angsana New" w:hAnsi="Angsana New" w:hint="cs"/>
          <w:sz w:val="30"/>
          <w:szCs w:val="30"/>
          <w:cs/>
        </w:rPr>
        <w:t>พร้อม</w:t>
      </w:r>
      <w:r w:rsidR="00B165D6" w:rsidRPr="00E6358C">
        <w:rPr>
          <w:rFonts w:ascii="Angsana New" w:hAnsi="Angsana New"/>
          <w:sz w:val="30"/>
          <w:szCs w:val="30"/>
        </w:rPr>
        <w:br/>
      </w:r>
      <w:r w:rsidR="003E1A03" w:rsidRPr="00E6358C">
        <w:rPr>
          <w:rFonts w:ascii="Angsana New" w:hAnsi="Angsana New" w:hint="cs"/>
          <w:sz w:val="30"/>
          <w:szCs w:val="30"/>
          <w:cs/>
        </w:rPr>
        <w:t>สิ่งปลูกสร้างบนที่ดิน</w:t>
      </w:r>
      <w:r w:rsidRPr="00E6358C">
        <w:rPr>
          <w:rFonts w:ascii="Angsana New" w:hAnsi="Angsana New" w:hint="cs"/>
          <w:sz w:val="30"/>
          <w:szCs w:val="30"/>
          <w:cs/>
        </w:rPr>
        <w:t>และเครื่องจักรบางส่วนเพื่อเป็นหลักประกันเงินกู้ยืมระยะยาวจากสถาบันการเงิน</w:t>
      </w:r>
      <w:r w:rsidR="00B165D6" w:rsidRPr="00E6358C">
        <w:rPr>
          <w:rFonts w:ascii="Angsana New" w:hAnsi="Angsana New"/>
          <w:sz w:val="30"/>
          <w:szCs w:val="30"/>
        </w:rPr>
        <w:t xml:space="preserve"> </w:t>
      </w:r>
      <w:r w:rsidR="00B165D6" w:rsidRPr="00E6358C">
        <w:rPr>
          <w:rFonts w:ascii="Angsana New" w:hAnsi="Angsana New"/>
          <w:sz w:val="30"/>
          <w:szCs w:val="30"/>
        </w:rPr>
        <w:br/>
      </w:r>
      <w:r w:rsidRPr="00E6358C">
        <w:rPr>
          <w:rFonts w:ascii="Angsana New" w:hAnsi="Angsana New" w:hint="cs"/>
          <w:sz w:val="30"/>
          <w:szCs w:val="30"/>
          <w:cs/>
        </w:rPr>
        <w:t xml:space="preserve">(ดูหมายเหตุข้อ </w:t>
      </w:r>
      <w:r w:rsidR="00EE37D3" w:rsidRPr="00E6358C">
        <w:rPr>
          <w:rFonts w:ascii="Angsana New" w:hAnsi="Angsana New"/>
          <w:sz w:val="30"/>
          <w:szCs w:val="30"/>
        </w:rPr>
        <w:t>7</w:t>
      </w:r>
      <w:r w:rsidRPr="00E6358C">
        <w:rPr>
          <w:rFonts w:ascii="Angsana New" w:hAnsi="Angsana New" w:hint="cs"/>
          <w:sz w:val="30"/>
          <w:szCs w:val="30"/>
        </w:rPr>
        <w:t>)</w:t>
      </w:r>
    </w:p>
    <w:p w14:paraId="07DE5E57" w14:textId="78D5D4FE" w:rsidR="00F906BA" w:rsidRPr="00E6358C" w:rsidRDefault="00F906BA" w:rsidP="003E1A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351464F" w14:textId="2EEDA879" w:rsidR="00F906BA" w:rsidRPr="00E6358C" w:rsidRDefault="00F906BA" w:rsidP="00F906BA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E6358C">
        <w:rPr>
          <w:rFonts w:ascii="Angsana New" w:hAnsi="Angsana New" w:hint="cs"/>
          <w:color w:val="000000"/>
          <w:sz w:val="30"/>
          <w:szCs w:val="30"/>
          <w:cs/>
        </w:rPr>
        <w:t xml:space="preserve">ณ วันที่ </w:t>
      </w:r>
      <w:r w:rsidRPr="00E6358C">
        <w:rPr>
          <w:rFonts w:ascii="Angsana New" w:hAnsi="Angsana New"/>
          <w:color w:val="000000"/>
          <w:sz w:val="30"/>
          <w:szCs w:val="30"/>
        </w:rPr>
        <w:t xml:space="preserve">31 </w:t>
      </w:r>
      <w:r w:rsidRPr="00E6358C">
        <w:rPr>
          <w:rFonts w:ascii="Angsana New" w:hAnsi="Angsana New" w:hint="cs"/>
          <w:color w:val="000000"/>
          <w:sz w:val="30"/>
          <w:szCs w:val="30"/>
          <w:cs/>
        </w:rPr>
        <w:t xml:space="preserve">มีนาคม </w:t>
      </w:r>
      <w:r w:rsidRPr="00E6358C">
        <w:rPr>
          <w:rFonts w:ascii="Angsana New" w:hAnsi="Angsana New"/>
          <w:color w:val="000000"/>
          <w:sz w:val="30"/>
          <w:szCs w:val="30"/>
        </w:rPr>
        <w:t>256</w:t>
      </w:r>
      <w:r w:rsidR="00B76728">
        <w:rPr>
          <w:rFonts w:ascii="Angsana New" w:hAnsi="Angsana New"/>
          <w:color w:val="000000"/>
          <w:sz w:val="30"/>
          <w:szCs w:val="30"/>
        </w:rPr>
        <w:t>6</w:t>
      </w:r>
      <w:r w:rsidRPr="00E6358C">
        <w:rPr>
          <w:rFonts w:ascii="Angsana New" w:hAnsi="Angsana New"/>
          <w:color w:val="000000"/>
          <w:sz w:val="30"/>
          <w:szCs w:val="30"/>
        </w:rPr>
        <w:t xml:space="preserve"> </w:t>
      </w:r>
      <w:r w:rsidRPr="00E6358C">
        <w:rPr>
          <w:rFonts w:ascii="Angsana New" w:hAnsi="Angsana New" w:hint="cs"/>
          <w:color w:val="000000"/>
          <w:sz w:val="30"/>
          <w:szCs w:val="30"/>
          <w:cs/>
        </w:rPr>
        <w:t xml:space="preserve">บริษัท สหกรีน ฟอเรสท์ จำกัด ซึ่งเป็นบริษัทย่อยทางอ้อม ได้จดจำนองที่ดินพร้อมสิ่งปลูกสร้างบนที่ดินดังกล่าวและจำนองเครื่องจักรซึ่งมีมูลค่าสุทธิตามบัญชีจำนวน </w:t>
      </w:r>
      <w:r w:rsidR="006D3F22" w:rsidRPr="00E6358C">
        <w:rPr>
          <w:rFonts w:ascii="Angsana New" w:hAnsi="Angsana New"/>
          <w:color w:val="000000"/>
          <w:sz w:val="30"/>
          <w:szCs w:val="30"/>
        </w:rPr>
        <w:t>322</w:t>
      </w:r>
      <w:r w:rsidR="004F09F4">
        <w:rPr>
          <w:rFonts w:ascii="Angsana New" w:hAnsi="Angsana New"/>
          <w:color w:val="000000"/>
          <w:sz w:val="30"/>
          <w:szCs w:val="30"/>
        </w:rPr>
        <w:t>.11</w:t>
      </w:r>
      <w:r w:rsidRPr="00E6358C">
        <w:rPr>
          <w:rFonts w:ascii="Angsana New" w:hAnsi="Angsana New"/>
          <w:color w:val="000000"/>
          <w:sz w:val="30"/>
          <w:szCs w:val="30"/>
        </w:rPr>
        <w:t xml:space="preserve"> </w:t>
      </w:r>
      <w:r w:rsidRPr="00E6358C">
        <w:rPr>
          <w:rFonts w:ascii="Angsana New" w:hAnsi="Angsana New" w:hint="cs"/>
          <w:color w:val="000000"/>
          <w:sz w:val="30"/>
          <w:szCs w:val="30"/>
          <w:cs/>
        </w:rPr>
        <w:t>ล้านบาท เพื่อค้ำประกัน</w:t>
      </w:r>
      <w:r w:rsidRPr="00E6358C">
        <w:rPr>
          <w:rFonts w:ascii="Angsana New" w:hAnsi="Angsana New"/>
          <w:color w:val="000000"/>
          <w:sz w:val="30"/>
          <w:szCs w:val="30"/>
          <w:cs/>
        </w:rPr>
        <w:t xml:space="preserve">เงินกู้ยืมระยะยาวจากสถาบันการเงิน (ดูหมายเหตุข้อ </w:t>
      </w:r>
      <w:r w:rsidR="00D42F42" w:rsidRPr="00E6358C">
        <w:rPr>
          <w:rFonts w:ascii="Angsana New" w:hAnsi="Angsana New"/>
          <w:color w:val="000000"/>
          <w:sz w:val="30"/>
          <w:szCs w:val="30"/>
        </w:rPr>
        <w:t>7</w:t>
      </w:r>
      <w:r w:rsidRPr="00E6358C">
        <w:rPr>
          <w:rFonts w:ascii="Angsana New" w:hAnsi="Angsana New"/>
          <w:color w:val="000000"/>
          <w:sz w:val="30"/>
          <w:szCs w:val="30"/>
          <w:cs/>
        </w:rPr>
        <w:t>)</w:t>
      </w:r>
    </w:p>
    <w:p w14:paraId="3E59069D" w14:textId="77777777" w:rsidR="00F906BA" w:rsidRPr="00E6358C" w:rsidRDefault="00F906BA" w:rsidP="003E1A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A129F9B" w14:textId="53BC5D48" w:rsidR="00A4340F" w:rsidRPr="00063EF2" w:rsidRDefault="00A4340F" w:rsidP="00A4340F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E6358C">
        <w:rPr>
          <w:rFonts w:ascii="Angsana New" w:hAnsi="Angsana New" w:hint="cs"/>
          <w:color w:val="000000"/>
          <w:sz w:val="30"/>
          <w:szCs w:val="30"/>
          <w:cs/>
        </w:rPr>
        <w:t xml:space="preserve">ณ วันที่ </w:t>
      </w:r>
      <w:r w:rsidRPr="00E6358C">
        <w:rPr>
          <w:rFonts w:ascii="Angsana New" w:hAnsi="Angsana New"/>
          <w:color w:val="000000"/>
          <w:sz w:val="30"/>
          <w:szCs w:val="30"/>
        </w:rPr>
        <w:t xml:space="preserve">31 </w:t>
      </w:r>
      <w:r w:rsidRPr="00E6358C">
        <w:rPr>
          <w:rFonts w:ascii="Angsana New" w:hAnsi="Angsana New" w:hint="cs"/>
          <w:color w:val="000000"/>
          <w:sz w:val="30"/>
          <w:szCs w:val="30"/>
          <w:cs/>
        </w:rPr>
        <w:t xml:space="preserve">มีนาคม </w:t>
      </w:r>
      <w:r w:rsidRPr="00E6358C">
        <w:rPr>
          <w:rFonts w:ascii="Angsana New" w:hAnsi="Angsana New"/>
          <w:color w:val="000000"/>
          <w:sz w:val="30"/>
          <w:szCs w:val="30"/>
        </w:rPr>
        <w:t>256</w:t>
      </w:r>
      <w:r w:rsidR="00CA081F" w:rsidRPr="00CA081F">
        <w:rPr>
          <w:rFonts w:ascii="Angsana New" w:hAnsi="Angsana New" w:hint="cs"/>
          <w:color w:val="000000"/>
          <w:sz w:val="30"/>
          <w:szCs w:val="30"/>
          <w:lang w:val="en-GB"/>
        </w:rPr>
        <w:t>6</w:t>
      </w:r>
      <w:r w:rsidRPr="00E6358C">
        <w:rPr>
          <w:rFonts w:ascii="Angsana New" w:hAnsi="Angsana New"/>
          <w:color w:val="000000"/>
          <w:sz w:val="30"/>
          <w:szCs w:val="30"/>
        </w:rPr>
        <w:t xml:space="preserve"> </w:t>
      </w:r>
      <w:r w:rsidR="00FD4E8B">
        <w:rPr>
          <w:rFonts w:ascii="Angsana New" w:hAnsi="Angsana New" w:hint="cs"/>
          <w:color w:val="000000"/>
          <w:sz w:val="30"/>
          <w:szCs w:val="30"/>
          <w:cs/>
        </w:rPr>
        <w:t xml:space="preserve">บริษัท ราช เอ็นเนอร์จี ระยอง จำกัด </w:t>
      </w:r>
      <w:r w:rsidR="00FD4E8B" w:rsidRPr="00FD4E8B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(เดิมชื่อ </w:t>
      </w:r>
      <w:r w:rsidRPr="00FD4E8B">
        <w:rPr>
          <w:rFonts w:ascii="Angsana New" w:hAnsi="Angsana New" w:hint="cs"/>
          <w:i/>
          <w:iCs/>
          <w:color w:val="000000"/>
          <w:sz w:val="30"/>
          <w:szCs w:val="30"/>
          <w:cs/>
        </w:rPr>
        <w:t>บริษัท เน็กส์ซิฟ ราช เอ็นเนอร์จี ระยอง จำกัด</w:t>
      </w:r>
      <w:r w:rsidR="00FD4E8B" w:rsidRPr="00FD4E8B">
        <w:rPr>
          <w:rFonts w:ascii="Angsana New" w:hAnsi="Angsana New" w:hint="cs"/>
          <w:i/>
          <w:iCs/>
          <w:color w:val="000000"/>
          <w:sz w:val="30"/>
          <w:szCs w:val="30"/>
          <w:cs/>
        </w:rPr>
        <w:t>)</w:t>
      </w:r>
      <w:r w:rsidRPr="00E6358C">
        <w:rPr>
          <w:rFonts w:ascii="Angsana New" w:hAnsi="Angsana New" w:hint="cs"/>
          <w:color w:val="000000"/>
          <w:sz w:val="30"/>
          <w:szCs w:val="30"/>
          <w:cs/>
        </w:rPr>
        <w:t xml:space="preserve"> ซึ่งเป็นบริษัทย่อยทางอ้อม ได้จดจำนองที่ดินพร้อมสิ่งปลูกสร้างบนที่ดินดังกล่าวและจำนองเครื่องจักรซึ่งมีมูลค่าสุทธิตามบัญชีจำนวน </w:t>
      </w:r>
      <w:r w:rsidR="00BB7536" w:rsidRPr="00E6358C">
        <w:rPr>
          <w:rFonts w:ascii="Angsana New" w:hAnsi="Angsana New"/>
          <w:color w:val="000000"/>
          <w:sz w:val="30"/>
          <w:szCs w:val="30"/>
        </w:rPr>
        <w:t>3,8</w:t>
      </w:r>
      <w:r w:rsidR="00602C69">
        <w:rPr>
          <w:rFonts w:ascii="Angsana New" w:hAnsi="Angsana New"/>
          <w:color w:val="000000"/>
          <w:sz w:val="30"/>
          <w:szCs w:val="30"/>
        </w:rPr>
        <w:t>1</w:t>
      </w:r>
      <w:r w:rsidR="00BB7536" w:rsidRPr="00E6358C">
        <w:rPr>
          <w:rFonts w:ascii="Angsana New" w:hAnsi="Angsana New"/>
          <w:color w:val="000000"/>
          <w:sz w:val="30"/>
          <w:szCs w:val="30"/>
        </w:rPr>
        <w:t>4.</w:t>
      </w:r>
      <w:r w:rsidR="00F136FC">
        <w:rPr>
          <w:rFonts w:ascii="Angsana New" w:hAnsi="Angsana New"/>
          <w:color w:val="000000"/>
          <w:sz w:val="30"/>
          <w:szCs w:val="30"/>
        </w:rPr>
        <w:t>06</w:t>
      </w:r>
      <w:r w:rsidR="00BB7536" w:rsidRPr="00E6358C">
        <w:rPr>
          <w:rFonts w:ascii="Angsana New" w:hAnsi="Angsana New"/>
          <w:color w:val="000000"/>
          <w:sz w:val="30"/>
          <w:szCs w:val="30"/>
        </w:rPr>
        <w:t xml:space="preserve"> </w:t>
      </w:r>
      <w:r w:rsidRPr="00E6358C">
        <w:rPr>
          <w:rFonts w:ascii="Angsana New" w:hAnsi="Angsana New" w:hint="cs"/>
          <w:color w:val="000000"/>
          <w:sz w:val="30"/>
          <w:szCs w:val="30"/>
          <w:cs/>
        </w:rPr>
        <w:t>ล้านบาท เพื่อค้ำประกัน</w:t>
      </w:r>
      <w:r w:rsidRPr="00E6358C">
        <w:rPr>
          <w:rFonts w:ascii="Angsana New" w:hAnsi="Angsana New"/>
          <w:color w:val="000000"/>
          <w:sz w:val="30"/>
          <w:szCs w:val="30"/>
          <w:cs/>
        </w:rPr>
        <w:t xml:space="preserve">เงินกู้ยืมระยะยาวจากสถาบันการเงิน (ดูหมายเหตุข้อ </w:t>
      </w:r>
      <w:r w:rsidRPr="00E6358C">
        <w:rPr>
          <w:rFonts w:ascii="Angsana New" w:hAnsi="Angsana New"/>
          <w:color w:val="000000"/>
          <w:sz w:val="30"/>
          <w:szCs w:val="30"/>
        </w:rPr>
        <w:t>7</w:t>
      </w:r>
      <w:r w:rsidRPr="00E6358C">
        <w:rPr>
          <w:rFonts w:ascii="Angsana New" w:hAnsi="Angsana New"/>
          <w:color w:val="000000"/>
          <w:sz w:val="30"/>
          <w:szCs w:val="30"/>
          <w:cs/>
        </w:rPr>
        <w:t>)</w:t>
      </w:r>
    </w:p>
    <w:p w14:paraId="1C04C7F7" w14:textId="5A032E22" w:rsidR="006C6D26" w:rsidRDefault="006C6D26" w:rsidP="00A4340F">
      <w:pPr>
        <w:tabs>
          <w:tab w:val="clear" w:pos="227"/>
          <w:tab w:val="clear" w:pos="454"/>
        </w:tabs>
        <w:jc w:val="thaiDistribute"/>
        <w:rPr>
          <w:rFonts w:ascii="Angsana New" w:hAnsi="Angsana New"/>
          <w:sz w:val="30"/>
          <w:szCs w:val="30"/>
        </w:rPr>
      </w:pPr>
    </w:p>
    <w:p w14:paraId="2BA6256A" w14:textId="02C6D2C9" w:rsidR="007A2617" w:rsidRPr="00063EF2" w:rsidRDefault="007A2617" w:rsidP="007A2617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E6358C">
        <w:rPr>
          <w:rFonts w:ascii="Angsana New" w:hAnsi="Angsana New" w:hint="cs"/>
          <w:color w:val="000000"/>
          <w:sz w:val="30"/>
          <w:szCs w:val="30"/>
          <w:cs/>
        </w:rPr>
        <w:t xml:space="preserve">ณ วันที่ </w:t>
      </w:r>
      <w:r w:rsidRPr="00E6358C">
        <w:rPr>
          <w:rFonts w:ascii="Angsana New" w:hAnsi="Angsana New"/>
          <w:color w:val="000000"/>
          <w:sz w:val="30"/>
          <w:szCs w:val="30"/>
        </w:rPr>
        <w:t xml:space="preserve">31 </w:t>
      </w:r>
      <w:r w:rsidRPr="00E6358C">
        <w:rPr>
          <w:rFonts w:ascii="Angsana New" w:hAnsi="Angsana New" w:hint="cs"/>
          <w:color w:val="000000"/>
          <w:sz w:val="30"/>
          <w:szCs w:val="30"/>
          <w:cs/>
        </w:rPr>
        <w:t xml:space="preserve">มีนาคม </w:t>
      </w:r>
      <w:r w:rsidRPr="00E6358C">
        <w:rPr>
          <w:rFonts w:ascii="Angsana New" w:hAnsi="Angsana New"/>
          <w:color w:val="000000"/>
          <w:sz w:val="30"/>
          <w:szCs w:val="30"/>
        </w:rPr>
        <w:t>256</w:t>
      </w:r>
      <w:r w:rsidR="00CA081F" w:rsidRPr="00CA081F">
        <w:rPr>
          <w:rFonts w:ascii="Angsana New" w:hAnsi="Angsana New" w:hint="cs"/>
          <w:color w:val="000000"/>
          <w:sz w:val="30"/>
          <w:szCs w:val="30"/>
          <w:lang w:val="en-GB"/>
        </w:rPr>
        <w:t>6</w:t>
      </w:r>
      <w:r w:rsidRPr="00E6358C">
        <w:rPr>
          <w:rFonts w:ascii="Angsana New" w:hAnsi="Angsana New"/>
          <w:color w:val="000000"/>
          <w:sz w:val="30"/>
          <w:szCs w:val="30"/>
        </w:rPr>
        <w:t xml:space="preserve"> Lao Cai Renewable Energy</w:t>
      </w:r>
      <w:r w:rsidR="0092651E">
        <w:rPr>
          <w:rFonts w:ascii="Angsana New" w:hAnsi="Angsana New"/>
          <w:color w:val="000000"/>
          <w:sz w:val="30"/>
          <w:szCs w:val="30"/>
        </w:rPr>
        <w:t xml:space="preserve"> Joint Stock Company</w:t>
      </w:r>
      <w:r w:rsidRPr="00E6358C">
        <w:rPr>
          <w:rFonts w:ascii="Angsana New" w:hAnsi="Angsana New"/>
          <w:color w:val="000000"/>
          <w:sz w:val="30"/>
          <w:szCs w:val="30"/>
        </w:rPr>
        <w:t xml:space="preserve"> </w:t>
      </w:r>
      <w:r w:rsidRPr="00E6358C">
        <w:rPr>
          <w:rFonts w:ascii="Angsana New" w:hAnsi="Angsana New" w:hint="cs"/>
          <w:color w:val="000000"/>
          <w:sz w:val="30"/>
          <w:szCs w:val="30"/>
          <w:cs/>
        </w:rPr>
        <w:t xml:space="preserve">ซึ่งเป็นบริษัทย่อยทางอ้อม ได้จดจำนองที่ดินพร้อมสิ่งปลูกสร้างบนที่ดินดังกล่าวและจำนองเครื่องจักรซึ่งมีมูลค่าสุทธิตามบัญชีจำนวน </w:t>
      </w:r>
      <w:r w:rsidR="00C90EAD" w:rsidRPr="00E6358C">
        <w:rPr>
          <w:rFonts w:ascii="Angsana New" w:hAnsi="Angsana New"/>
          <w:color w:val="000000"/>
          <w:sz w:val="30"/>
          <w:szCs w:val="30"/>
        </w:rPr>
        <w:t>999</w:t>
      </w:r>
      <w:r w:rsidRPr="00E6358C">
        <w:rPr>
          <w:rFonts w:ascii="Angsana New" w:hAnsi="Angsana New"/>
          <w:color w:val="000000"/>
          <w:sz w:val="30"/>
          <w:szCs w:val="30"/>
        </w:rPr>
        <w:t>.</w:t>
      </w:r>
      <w:r w:rsidR="00C90EAD" w:rsidRPr="00E6358C">
        <w:rPr>
          <w:rFonts w:ascii="Angsana New" w:hAnsi="Angsana New"/>
          <w:color w:val="000000"/>
          <w:sz w:val="30"/>
          <w:szCs w:val="30"/>
        </w:rPr>
        <w:t>76</w:t>
      </w:r>
      <w:r w:rsidRPr="00E6358C">
        <w:rPr>
          <w:rFonts w:ascii="Angsana New" w:hAnsi="Angsana New"/>
          <w:color w:val="000000"/>
          <w:sz w:val="30"/>
          <w:szCs w:val="30"/>
        </w:rPr>
        <w:t xml:space="preserve"> </w:t>
      </w:r>
      <w:r w:rsidRPr="00E6358C">
        <w:rPr>
          <w:rFonts w:ascii="Angsana New" w:hAnsi="Angsana New" w:hint="cs"/>
          <w:color w:val="000000"/>
          <w:sz w:val="30"/>
          <w:szCs w:val="30"/>
          <w:cs/>
        </w:rPr>
        <w:t>ล้านบาท เพื่อค้ำประกัน</w:t>
      </w:r>
      <w:r w:rsidRPr="00E6358C">
        <w:rPr>
          <w:rFonts w:ascii="Angsana New" w:hAnsi="Angsana New"/>
          <w:color w:val="000000"/>
          <w:sz w:val="30"/>
          <w:szCs w:val="30"/>
          <w:cs/>
        </w:rPr>
        <w:t xml:space="preserve">เงินกู้ยืมระยะยาวจากสถาบันการเงิน (ดูหมายเหตุข้อ </w:t>
      </w:r>
      <w:r w:rsidRPr="00E6358C">
        <w:rPr>
          <w:rFonts w:ascii="Angsana New" w:hAnsi="Angsana New"/>
          <w:color w:val="000000"/>
          <w:sz w:val="30"/>
          <w:szCs w:val="30"/>
        </w:rPr>
        <w:t>7</w:t>
      </w:r>
      <w:r w:rsidRPr="00E6358C">
        <w:rPr>
          <w:rFonts w:ascii="Angsana New" w:hAnsi="Angsana New"/>
          <w:color w:val="000000"/>
          <w:sz w:val="30"/>
          <w:szCs w:val="30"/>
          <w:cs/>
        </w:rPr>
        <w:t>)</w:t>
      </w:r>
    </w:p>
    <w:p w14:paraId="7660FEC6" w14:textId="1FF62B40" w:rsidR="00BB7536" w:rsidRDefault="00BB7536" w:rsidP="00A4340F">
      <w:pPr>
        <w:tabs>
          <w:tab w:val="clear" w:pos="227"/>
          <w:tab w:val="clear" w:pos="454"/>
        </w:tabs>
        <w:jc w:val="thaiDistribute"/>
        <w:rPr>
          <w:rFonts w:ascii="Angsana New" w:hAnsi="Angsana New"/>
          <w:sz w:val="30"/>
          <w:szCs w:val="30"/>
          <w:cs/>
        </w:rPr>
      </w:pPr>
    </w:p>
    <w:p w14:paraId="68F07EEF" w14:textId="77777777" w:rsidR="00965541" w:rsidRPr="00643585" w:rsidRDefault="00965541" w:rsidP="009C3412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643585">
        <w:rPr>
          <w:rFonts w:ascii="Angsana New" w:hAnsi="Angsana New" w:hint="cs"/>
          <w:b/>
          <w:bCs/>
          <w:sz w:val="30"/>
          <w:szCs w:val="30"/>
          <w:cs/>
          <w:lang w:val="th-TH"/>
        </w:rPr>
        <w:t>หนี้สินที่มีภาระดอกเบี้ย</w:t>
      </w:r>
    </w:p>
    <w:p w14:paraId="6D427D06" w14:textId="77777777" w:rsidR="00F51C30" w:rsidRDefault="00F51C30" w:rsidP="007A4781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B259A5D" w14:textId="77777777" w:rsidR="00D5289A" w:rsidRDefault="00D5289A" w:rsidP="00D5289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246FB">
        <w:rPr>
          <w:rFonts w:ascii="Angsana New" w:hAnsi="Angsana New" w:hint="cs"/>
          <w:sz w:val="30"/>
          <w:szCs w:val="30"/>
          <w:cs/>
        </w:rPr>
        <w:t>รายละเอียดยอดคงเหลือ</w:t>
      </w:r>
      <w:r w:rsidRPr="00D246FB">
        <w:rPr>
          <w:rFonts w:ascii="Angsana New" w:hAnsi="Angsana New"/>
          <w:sz w:val="30"/>
          <w:szCs w:val="30"/>
          <w:cs/>
        </w:rPr>
        <w:t>หนี้สินที่มีภาระดอกเบี้ยสุทธิค่าธรรมเนียมในการจัดหาเงินกู้ยืมรอตัดบัญชี ซึ่งไม่รวมหนี้สินตามสัญญาเช่า</w:t>
      </w:r>
      <w:r w:rsidRPr="00D246FB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>
        <w:rPr>
          <w:rFonts w:ascii="Angsana New" w:hAnsi="Angsana New"/>
          <w:spacing w:val="-2"/>
          <w:sz w:val="30"/>
          <w:szCs w:val="30"/>
        </w:rPr>
        <w:t xml:space="preserve">31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มีนาคม </w:t>
      </w:r>
      <w:r w:rsidRPr="00492DC5">
        <w:rPr>
          <w:rFonts w:ascii="Angsana New" w:hAnsi="Angsana New"/>
          <w:spacing w:val="-2"/>
          <w:sz w:val="30"/>
          <w:szCs w:val="30"/>
        </w:rPr>
        <w:t>256</w:t>
      </w:r>
      <w:r w:rsidRPr="00002EC7">
        <w:rPr>
          <w:rFonts w:ascii="Angsana New" w:hAnsi="Angsana New" w:hint="cs"/>
          <w:spacing w:val="-2"/>
          <w:sz w:val="30"/>
          <w:szCs w:val="30"/>
        </w:rPr>
        <w:t>6</w:t>
      </w:r>
      <w:r w:rsidRPr="00D246FB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6C9FEECC" w14:textId="77777777" w:rsidR="00D5289A" w:rsidRDefault="00D5289A" w:rsidP="00D5289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350"/>
        <w:gridCol w:w="990"/>
        <w:gridCol w:w="1535"/>
        <w:gridCol w:w="2425"/>
      </w:tblGrid>
      <w:tr w:rsidR="00D5289A" w:rsidRPr="00C74A75" w14:paraId="0DEA93DF" w14:textId="77777777" w:rsidTr="002653A0">
        <w:trPr>
          <w:tblHeader/>
        </w:trPr>
        <w:tc>
          <w:tcPr>
            <w:tcW w:w="3150" w:type="dxa"/>
            <w:shd w:val="clear" w:color="auto" w:fill="auto"/>
          </w:tcPr>
          <w:p w14:paraId="4E99029E" w14:textId="77777777" w:rsidR="00D5289A" w:rsidRPr="00AC016F" w:rsidRDefault="00D5289A" w:rsidP="002653A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0" w:type="dxa"/>
            <w:gridSpan w:val="4"/>
            <w:shd w:val="clear" w:color="auto" w:fill="auto"/>
            <w:hideMark/>
          </w:tcPr>
          <w:p w14:paraId="5F0640A3" w14:textId="77777777" w:rsidR="00D5289A" w:rsidRPr="00AC016F" w:rsidRDefault="00D5289A" w:rsidP="002653A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C01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5289A" w:rsidRPr="00C74A75" w14:paraId="1E980A08" w14:textId="77777777" w:rsidTr="002653A0">
        <w:trPr>
          <w:tblHeader/>
        </w:trPr>
        <w:tc>
          <w:tcPr>
            <w:tcW w:w="3150" w:type="dxa"/>
            <w:shd w:val="clear" w:color="auto" w:fill="auto"/>
          </w:tcPr>
          <w:p w14:paraId="7B377FA4" w14:textId="77777777" w:rsidR="00D5289A" w:rsidRPr="00AC016F" w:rsidRDefault="00D5289A" w:rsidP="002653A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hideMark/>
          </w:tcPr>
          <w:p w14:paraId="1B28A82C" w14:textId="77777777" w:rsidR="00D5289A" w:rsidRPr="00AC016F" w:rsidRDefault="00D5289A" w:rsidP="002653A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016F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วงเงินกู้รวม</w:t>
            </w:r>
          </w:p>
        </w:tc>
        <w:tc>
          <w:tcPr>
            <w:tcW w:w="990" w:type="dxa"/>
            <w:shd w:val="clear" w:color="auto" w:fill="auto"/>
            <w:hideMark/>
          </w:tcPr>
          <w:p w14:paraId="01C8618D" w14:textId="77777777" w:rsidR="00D5289A" w:rsidRPr="00AC016F" w:rsidRDefault="00D5289A" w:rsidP="002653A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4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016F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535" w:type="dxa"/>
            <w:shd w:val="clear" w:color="auto" w:fill="auto"/>
            <w:hideMark/>
          </w:tcPr>
          <w:p w14:paraId="7F530F39" w14:textId="77777777" w:rsidR="00D5289A" w:rsidRPr="00AC016F" w:rsidRDefault="00D5289A" w:rsidP="002653A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016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25" w:type="dxa"/>
            <w:shd w:val="clear" w:color="auto" w:fill="auto"/>
            <w:hideMark/>
          </w:tcPr>
          <w:p w14:paraId="307BF5F8" w14:textId="77777777" w:rsidR="00D5289A" w:rsidRPr="00AC016F" w:rsidRDefault="00D5289A" w:rsidP="002653A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016F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กำหนดชำระคืน</w:t>
            </w:r>
          </w:p>
        </w:tc>
      </w:tr>
      <w:tr w:rsidR="00D5289A" w:rsidRPr="00C74A75" w14:paraId="625BBE16" w14:textId="77777777" w:rsidTr="002653A0">
        <w:trPr>
          <w:tblHeader/>
        </w:trPr>
        <w:tc>
          <w:tcPr>
            <w:tcW w:w="3150" w:type="dxa"/>
            <w:shd w:val="clear" w:color="auto" w:fill="auto"/>
          </w:tcPr>
          <w:p w14:paraId="49C58DB4" w14:textId="77777777" w:rsidR="00D5289A" w:rsidRPr="00AC016F" w:rsidRDefault="00D5289A" w:rsidP="002653A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ADA0018" w14:textId="77777777" w:rsidR="00D5289A" w:rsidRPr="00AC016F" w:rsidRDefault="00D5289A" w:rsidP="002653A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hideMark/>
          </w:tcPr>
          <w:p w14:paraId="58425A0E" w14:textId="77777777" w:rsidR="00D5289A" w:rsidRPr="00AC016F" w:rsidRDefault="00D5289A" w:rsidP="002653A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4" w:right="-10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C016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C01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AC016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535" w:type="dxa"/>
            <w:shd w:val="clear" w:color="auto" w:fill="auto"/>
            <w:hideMark/>
          </w:tcPr>
          <w:p w14:paraId="0485B3EA" w14:textId="77777777" w:rsidR="00D5289A" w:rsidRPr="00AC016F" w:rsidRDefault="00D5289A" w:rsidP="002653A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9" w:right="-10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C016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C01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</w:t>
            </w:r>
            <w:r w:rsidRPr="00AC016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425" w:type="dxa"/>
            <w:shd w:val="clear" w:color="auto" w:fill="auto"/>
          </w:tcPr>
          <w:p w14:paraId="1853CFE8" w14:textId="77777777" w:rsidR="00D5289A" w:rsidRPr="00AC016F" w:rsidRDefault="00D5289A" w:rsidP="002653A0">
            <w:pPr>
              <w:pStyle w:val="BodyText"/>
              <w:spacing w:after="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D5289A" w:rsidRPr="00C74A75" w14:paraId="1E844D3F" w14:textId="77777777" w:rsidTr="002653A0">
        <w:tc>
          <w:tcPr>
            <w:tcW w:w="3150" w:type="dxa"/>
            <w:shd w:val="clear" w:color="auto" w:fill="auto"/>
            <w:hideMark/>
          </w:tcPr>
          <w:p w14:paraId="749844C8" w14:textId="77777777" w:rsidR="00D5289A" w:rsidRPr="00AC016F" w:rsidRDefault="00D5289A" w:rsidP="002653A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C01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350" w:type="dxa"/>
            <w:shd w:val="clear" w:color="auto" w:fill="auto"/>
          </w:tcPr>
          <w:p w14:paraId="109390FD" w14:textId="77777777" w:rsidR="00D5289A" w:rsidRPr="00AC016F" w:rsidRDefault="00D5289A" w:rsidP="002653A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82DF5C8" w14:textId="77777777" w:rsidR="00D5289A" w:rsidRPr="00AC016F" w:rsidRDefault="00D5289A" w:rsidP="002653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  <w:shd w:val="clear" w:color="auto" w:fill="auto"/>
          </w:tcPr>
          <w:p w14:paraId="663AB226" w14:textId="77777777" w:rsidR="00D5289A" w:rsidRPr="00AC016F" w:rsidRDefault="00D5289A" w:rsidP="002653A0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  <w:shd w:val="clear" w:color="auto" w:fill="auto"/>
          </w:tcPr>
          <w:p w14:paraId="74D15A5B" w14:textId="77777777" w:rsidR="00D5289A" w:rsidRPr="00AC016F" w:rsidRDefault="00D5289A" w:rsidP="002653A0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289A" w:rsidRPr="00C74A75" w14:paraId="6A287B42" w14:textId="77777777" w:rsidTr="002653A0">
        <w:tc>
          <w:tcPr>
            <w:tcW w:w="3150" w:type="dxa"/>
            <w:shd w:val="clear" w:color="auto" w:fill="auto"/>
            <w:hideMark/>
          </w:tcPr>
          <w:p w14:paraId="54942AD9" w14:textId="77777777" w:rsidR="00D5289A" w:rsidRPr="00AC016F" w:rsidRDefault="00D5289A" w:rsidP="002653A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01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  <w:shd w:val="clear" w:color="auto" w:fill="auto"/>
          </w:tcPr>
          <w:p w14:paraId="533CB32D" w14:textId="77777777" w:rsidR="00D5289A" w:rsidRPr="00AC016F" w:rsidRDefault="00D5289A" w:rsidP="002653A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AB2B836" w14:textId="77777777" w:rsidR="00D5289A" w:rsidRPr="00AC016F" w:rsidRDefault="00D5289A" w:rsidP="002653A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5" w:type="dxa"/>
            <w:shd w:val="clear" w:color="auto" w:fill="auto"/>
          </w:tcPr>
          <w:p w14:paraId="1551DAEB" w14:textId="77777777" w:rsidR="00D5289A" w:rsidRPr="00AC016F" w:rsidRDefault="00D5289A" w:rsidP="002653A0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  <w:shd w:val="clear" w:color="auto" w:fill="auto"/>
          </w:tcPr>
          <w:p w14:paraId="0048210C" w14:textId="77777777" w:rsidR="00D5289A" w:rsidRPr="00AC016F" w:rsidRDefault="00D5289A" w:rsidP="002653A0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289A" w:rsidRPr="00C74A75" w14:paraId="6331739C" w14:textId="77777777" w:rsidTr="002653A0">
        <w:tc>
          <w:tcPr>
            <w:tcW w:w="3150" w:type="dxa"/>
            <w:shd w:val="clear" w:color="auto" w:fill="auto"/>
          </w:tcPr>
          <w:p w14:paraId="2E0D9222" w14:textId="77777777" w:rsidR="00D5289A" w:rsidRPr="00AC016F" w:rsidRDefault="00D5289A" w:rsidP="002653A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C01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สหโคเจน (ชลบุรี) จำกัด </w:t>
            </w:r>
          </w:p>
          <w:p w14:paraId="59ABED94" w14:textId="77777777" w:rsidR="00D5289A" w:rsidRPr="00AC016F" w:rsidRDefault="00D5289A" w:rsidP="002653A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016F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C016F">
              <w:rPr>
                <w:rFonts w:asciiTheme="majorBidi" w:hAnsiTheme="majorBidi" w:cstheme="majorBidi"/>
                <w:sz w:val="30"/>
                <w:szCs w:val="30"/>
                <w:cs/>
              </w:rPr>
              <w:t>(มหาชน)</w:t>
            </w:r>
          </w:p>
        </w:tc>
        <w:tc>
          <w:tcPr>
            <w:tcW w:w="1350" w:type="dxa"/>
            <w:shd w:val="clear" w:color="auto" w:fill="auto"/>
          </w:tcPr>
          <w:p w14:paraId="33C62EB1" w14:textId="77777777" w:rsidR="00D5289A" w:rsidRPr="00AC016F" w:rsidRDefault="00D5289A" w:rsidP="002653A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016F">
              <w:rPr>
                <w:rFonts w:asciiTheme="majorBidi" w:hAnsiTheme="majorBidi" w:cstheme="majorBidi"/>
                <w:sz w:val="30"/>
                <w:szCs w:val="30"/>
              </w:rPr>
              <w:t>2,050</w:t>
            </w:r>
            <w:r w:rsidRPr="00AC016F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C016F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  <w:shd w:val="clear" w:color="auto" w:fill="auto"/>
          </w:tcPr>
          <w:p w14:paraId="54FA13AB" w14:textId="3F2DBA28" w:rsidR="00D5289A" w:rsidRPr="00AC016F" w:rsidRDefault="00CA081F" w:rsidP="002653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CA081F"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425</w:t>
            </w:r>
          </w:p>
        </w:tc>
        <w:tc>
          <w:tcPr>
            <w:tcW w:w="1535" w:type="dxa"/>
            <w:shd w:val="clear" w:color="auto" w:fill="auto"/>
          </w:tcPr>
          <w:p w14:paraId="18D15905" w14:textId="77777777" w:rsidR="00D5289A" w:rsidRPr="00AC016F" w:rsidRDefault="00D5289A" w:rsidP="002653A0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AC016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425" w:type="dxa"/>
            <w:shd w:val="clear" w:color="auto" w:fill="auto"/>
          </w:tcPr>
          <w:p w14:paraId="3250DCC0" w14:textId="77777777" w:rsidR="00D5289A" w:rsidRPr="00AC016F" w:rsidRDefault="00D5289A" w:rsidP="002653A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016F">
              <w:rPr>
                <w:rFonts w:asciiTheme="majorBidi" w:hAnsiTheme="majorBidi" w:cstheme="majorBidi"/>
                <w:sz w:val="30"/>
                <w:szCs w:val="30"/>
                <w:cs/>
              </w:rPr>
              <w:t>มีกำหนดการจ่ายชำระคืนเมื่อทวงถาม</w:t>
            </w:r>
          </w:p>
        </w:tc>
      </w:tr>
      <w:tr w:rsidR="00D5289A" w:rsidRPr="00C74A75" w14:paraId="1FE378C5" w14:textId="77777777" w:rsidTr="002653A0">
        <w:tc>
          <w:tcPr>
            <w:tcW w:w="3150" w:type="dxa"/>
            <w:shd w:val="clear" w:color="auto" w:fill="auto"/>
          </w:tcPr>
          <w:p w14:paraId="7B2D1AE9" w14:textId="77777777" w:rsidR="00D5289A" w:rsidRPr="00AC016F" w:rsidRDefault="00D5289A" w:rsidP="002653A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C016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สหโคเจน กรีน จำกัด</w:t>
            </w:r>
          </w:p>
        </w:tc>
        <w:tc>
          <w:tcPr>
            <w:tcW w:w="1350" w:type="dxa"/>
            <w:shd w:val="clear" w:color="auto" w:fill="auto"/>
            <w:hideMark/>
          </w:tcPr>
          <w:p w14:paraId="0C6E446C" w14:textId="77777777" w:rsidR="00D5289A" w:rsidRPr="00AC016F" w:rsidRDefault="00D5289A" w:rsidP="002653A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016F">
              <w:rPr>
                <w:rFonts w:asciiTheme="majorBidi" w:hAnsiTheme="majorBidi" w:cstheme="majorBidi"/>
                <w:sz w:val="30"/>
                <w:szCs w:val="30"/>
              </w:rPr>
              <w:t>165</w:t>
            </w:r>
            <w:r w:rsidRPr="00AC016F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C016F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  <w:shd w:val="clear" w:color="auto" w:fill="auto"/>
            <w:hideMark/>
          </w:tcPr>
          <w:p w14:paraId="7D43ACBC" w14:textId="506C6DDD" w:rsidR="00D5289A" w:rsidRPr="00AC016F" w:rsidRDefault="00CA081F" w:rsidP="002653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CA081F"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4</w:t>
            </w:r>
            <w:r w:rsidR="00D5289A" w:rsidRPr="00AC016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35" w:type="dxa"/>
            <w:shd w:val="clear" w:color="auto" w:fill="auto"/>
            <w:hideMark/>
          </w:tcPr>
          <w:p w14:paraId="2846AFC5" w14:textId="77777777" w:rsidR="00D5289A" w:rsidRPr="00AC016F" w:rsidRDefault="00D5289A" w:rsidP="002653A0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AC016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425" w:type="dxa"/>
            <w:shd w:val="clear" w:color="auto" w:fill="auto"/>
            <w:hideMark/>
          </w:tcPr>
          <w:p w14:paraId="3AD1DBA1" w14:textId="77777777" w:rsidR="00D5289A" w:rsidRPr="00AC016F" w:rsidRDefault="00D5289A" w:rsidP="002653A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val="en-GB"/>
              </w:rPr>
            </w:pPr>
            <w:r w:rsidRPr="00AC016F">
              <w:rPr>
                <w:rFonts w:asciiTheme="majorBidi" w:hAnsiTheme="majorBidi" w:cstheme="majorBidi"/>
                <w:sz w:val="30"/>
                <w:szCs w:val="30"/>
                <w:cs/>
              </w:rPr>
              <w:t>มีกำหนดการจ่ายชำระคืนเมื่อทวงถาม</w:t>
            </w:r>
          </w:p>
        </w:tc>
      </w:tr>
      <w:tr w:rsidR="00D5289A" w:rsidRPr="00C74A75" w14:paraId="3059DDB4" w14:textId="77777777" w:rsidTr="002653A0">
        <w:tc>
          <w:tcPr>
            <w:tcW w:w="3150" w:type="dxa"/>
            <w:shd w:val="clear" w:color="auto" w:fill="auto"/>
          </w:tcPr>
          <w:p w14:paraId="749CE9C4" w14:textId="77777777" w:rsidR="00D5289A" w:rsidRPr="00AC016F" w:rsidRDefault="00D5289A" w:rsidP="002653A0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016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สหกรีน ฟอเรสท์ จำกัด</w:t>
            </w:r>
          </w:p>
        </w:tc>
        <w:tc>
          <w:tcPr>
            <w:tcW w:w="1350" w:type="dxa"/>
            <w:shd w:val="clear" w:color="auto" w:fill="auto"/>
          </w:tcPr>
          <w:p w14:paraId="42C0F9FE" w14:textId="77777777" w:rsidR="00D5289A" w:rsidRPr="00AC016F" w:rsidRDefault="00D5289A" w:rsidP="002653A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016F">
              <w:rPr>
                <w:rFonts w:asciiTheme="majorBidi" w:hAnsiTheme="majorBidi" w:cstheme="majorBidi"/>
                <w:sz w:val="30"/>
                <w:szCs w:val="30"/>
              </w:rPr>
              <w:t>120</w:t>
            </w:r>
            <w:r w:rsidRPr="00AC016F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C016F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  <w:shd w:val="clear" w:color="auto" w:fill="auto"/>
          </w:tcPr>
          <w:p w14:paraId="00434D6F" w14:textId="0D7C8A61" w:rsidR="00D5289A" w:rsidRPr="00AC016F" w:rsidRDefault="00CA081F" w:rsidP="002653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81F"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100</w:t>
            </w:r>
          </w:p>
        </w:tc>
        <w:tc>
          <w:tcPr>
            <w:tcW w:w="1535" w:type="dxa"/>
            <w:shd w:val="clear" w:color="auto" w:fill="auto"/>
          </w:tcPr>
          <w:p w14:paraId="30FE4BBB" w14:textId="77777777" w:rsidR="00D5289A" w:rsidRPr="00AC016F" w:rsidRDefault="00D5289A" w:rsidP="002653A0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AC016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425" w:type="dxa"/>
            <w:shd w:val="clear" w:color="auto" w:fill="auto"/>
          </w:tcPr>
          <w:p w14:paraId="26AC0573" w14:textId="77777777" w:rsidR="00D5289A" w:rsidRPr="00AC016F" w:rsidRDefault="00D5289A" w:rsidP="002653A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016F">
              <w:rPr>
                <w:rFonts w:asciiTheme="majorBidi" w:hAnsiTheme="majorBidi" w:cstheme="majorBidi"/>
                <w:sz w:val="30"/>
                <w:szCs w:val="30"/>
                <w:cs/>
              </w:rPr>
              <w:t>มีกำหนดการจ่ายชำระคืนเมื่อทวงถาม</w:t>
            </w:r>
          </w:p>
        </w:tc>
      </w:tr>
      <w:tr w:rsidR="00D5289A" w:rsidRPr="00C74A75" w14:paraId="2AFC10A9" w14:textId="77777777" w:rsidTr="002653A0">
        <w:tc>
          <w:tcPr>
            <w:tcW w:w="3150" w:type="dxa"/>
            <w:shd w:val="clear" w:color="auto" w:fill="auto"/>
          </w:tcPr>
          <w:p w14:paraId="029AFC77" w14:textId="77777777" w:rsidR="00D5289A" w:rsidRPr="00AC016F" w:rsidRDefault="00D5289A" w:rsidP="002653A0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AC016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อาร์เอช อินเตอร์เนชั่นแนล</w:t>
            </w:r>
          </w:p>
          <w:p w14:paraId="0ED40BF1" w14:textId="77777777" w:rsidR="00D5289A" w:rsidRPr="00AC016F" w:rsidRDefault="00D5289A" w:rsidP="002653A0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016F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C016F">
              <w:rPr>
                <w:rFonts w:asciiTheme="majorBidi" w:hAnsiTheme="majorBidi" w:cstheme="majorBidi"/>
                <w:sz w:val="30"/>
                <w:szCs w:val="30"/>
                <w:cs/>
              </w:rPr>
              <w:t>(สิงคโปร์) คอร์ปอเรชั่น จำกัด</w:t>
            </w:r>
          </w:p>
        </w:tc>
        <w:tc>
          <w:tcPr>
            <w:tcW w:w="1350" w:type="dxa"/>
            <w:shd w:val="clear" w:color="auto" w:fill="auto"/>
          </w:tcPr>
          <w:p w14:paraId="77DAE48E" w14:textId="77777777" w:rsidR="00D5289A" w:rsidRPr="00AC016F" w:rsidRDefault="00D5289A" w:rsidP="002653A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016F">
              <w:rPr>
                <w:rFonts w:asciiTheme="majorBidi" w:hAnsiTheme="majorBidi" w:cstheme="majorBidi"/>
                <w:sz w:val="30"/>
                <w:szCs w:val="30"/>
              </w:rPr>
              <w:t>250</w:t>
            </w:r>
            <w:r w:rsidRPr="00AC016F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C016F">
              <w:rPr>
                <w:rFonts w:asciiTheme="majorBidi" w:hAnsiTheme="majorBidi" w:cstheme="majorBidi"/>
                <w:sz w:val="30"/>
                <w:szCs w:val="30"/>
                <w:cs/>
              </w:rPr>
              <w:t>ล้านเหรียญสหรัฐอเมริกา</w:t>
            </w:r>
          </w:p>
        </w:tc>
        <w:tc>
          <w:tcPr>
            <w:tcW w:w="990" w:type="dxa"/>
            <w:shd w:val="clear" w:color="auto" w:fill="auto"/>
          </w:tcPr>
          <w:p w14:paraId="237F21C9" w14:textId="33E5459F" w:rsidR="00D5289A" w:rsidRPr="00AC016F" w:rsidRDefault="00D5289A" w:rsidP="002653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C016F"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 w:rsidR="00CA081F" w:rsidRPr="00CA081F"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18</w:t>
            </w:r>
            <w:r w:rsidR="004F09F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</w:t>
            </w:r>
          </w:p>
        </w:tc>
        <w:tc>
          <w:tcPr>
            <w:tcW w:w="1535" w:type="dxa"/>
            <w:shd w:val="clear" w:color="auto" w:fill="auto"/>
          </w:tcPr>
          <w:p w14:paraId="5F3FDBC8" w14:textId="77777777" w:rsidR="00D5289A" w:rsidRPr="00AC016F" w:rsidRDefault="00D5289A" w:rsidP="002653A0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016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425" w:type="dxa"/>
            <w:shd w:val="clear" w:color="auto" w:fill="auto"/>
          </w:tcPr>
          <w:p w14:paraId="2FDF779A" w14:textId="77777777" w:rsidR="00D5289A" w:rsidRPr="00AC016F" w:rsidRDefault="00D5289A" w:rsidP="002653A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01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ภายในระยะเวลา </w:t>
            </w:r>
            <w:r w:rsidRPr="00AC016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C016F">
              <w:rPr>
                <w:rFonts w:asciiTheme="majorBidi" w:hAnsiTheme="majorBidi" w:cstheme="majorBidi"/>
                <w:sz w:val="30"/>
                <w:szCs w:val="30"/>
                <w:cs/>
              </w:rPr>
              <w:t>ปี เดือน</w:t>
            </w:r>
            <w:r w:rsidRPr="00AC016F">
              <w:rPr>
                <w:rFonts w:asciiTheme="majorBidi" w:hAnsiTheme="majorBidi"/>
                <w:sz w:val="30"/>
                <w:szCs w:val="30"/>
                <w:cs/>
              </w:rPr>
              <w:t>เมษายน</w:t>
            </w:r>
            <w:r w:rsidRPr="00AC01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C016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D5289A" w:rsidRPr="00C74A75" w14:paraId="4BE9A224" w14:textId="77777777" w:rsidTr="00512B31">
        <w:tc>
          <w:tcPr>
            <w:tcW w:w="3150" w:type="dxa"/>
          </w:tcPr>
          <w:p w14:paraId="2317E256" w14:textId="38443286" w:rsidR="00D5289A" w:rsidRPr="00AC016F" w:rsidRDefault="007C582A" w:rsidP="00920619">
            <w:pPr>
              <w:pStyle w:val="BodyText"/>
              <w:ind w:right="-1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 ราช เอ็นเนอร์จี ระยอง จำกัด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920619">
              <w:rPr>
                <w:rFonts w:asciiTheme="majorBidi" w:hAnsiTheme="majorBidi" w:cstheme="majorBidi" w:hint="cs"/>
                <w:spacing w:val="-12"/>
                <w:sz w:val="30"/>
                <w:szCs w:val="30"/>
                <w:cs/>
              </w:rPr>
              <w:t xml:space="preserve">   </w:t>
            </w:r>
            <w:r w:rsidRPr="00920619">
              <w:rPr>
                <w:rFonts w:asciiTheme="majorBidi" w:hAnsiTheme="majorBidi" w:cstheme="majorBidi" w:hint="cs"/>
                <w:i/>
                <w:iCs/>
                <w:spacing w:val="-12"/>
                <w:sz w:val="30"/>
                <w:szCs w:val="30"/>
                <w:cs/>
              </w:rPr>
              <w:t>(เดิมชื่อ บริษัท เน็กส์ซิฟ ราช เอ็นเนอร์</w:t>
            </w:r>
            <w:r w:rsidRPr="007C582A">
              <w:rPr>
                <w:rFonts w:asciiTheme="majorBidi" w:hAnsiTheme="majorBidi" w:cstheme="majorBidi" w:hint="cs"/>
                <w:i/>
                <w:iCs/>
                <w:spacing w:val="-8"/>
                <w:sz w:val="30"/>
                <w:szCs w:val="30"/>
                <w:cs/>
              </w:rPr>
              <w:t xml:space="preserve">จี </w:t>
            </w:r>
            <w:r w:rsidRPr="007C582A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</w:rPr>
              <w:br/>
            </w:r>
            <w:r w:rsidRPr="007C582A">
              <w:rPr>
                <w:rFonts w:asciiTheme="majorBidi" w:hAnsiTheme="majorBidi" w:cstheme="majorBidi" w:hint="cs"/>
                <w:i/>
                <w:iCs/>
                <w:spacing w:val="-8"/>
                <w:sz w:val="30"/>
                <w:szCs w:val="30"/>
                <w:cs/>
              </w:rPr>
              <w:t xml:space="preserve">   ระยอง จำกัด)</w:t>
            </w:r>
            <w:r w:rsidR="00D5289A" w:rsidRPr="00AC016F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="00D5289A" w:rsidRPr="00AC016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D5289A" w:rsidRPr="00AC01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บริษัทย่อยของ บริษัท อาร์เอช </w:t>
            </w:r>
            <w:r w:rsidR="00D5289A" w:rsidRPr="00AC016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br/>
              <w:t xml:space="preserve">   </w:t>
            </w:r>
            <w:r w:rsidR="00D5289A" w:rsidRPr="00AC01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อินเตอร์เนชั่นแนล (สิงคโปร์) </w:t>
            </w:r>
            <w:r w:rsidR="00D5289A" w:rsidRPr="00AC016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br/>
              <w:t xml:space="preserve">   </w:t>
            </w:r>
            <w:r w:rsidR="00D5289A" w:rsidRPr="00AC01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คอร์ปอเรชั่น จำกัด)</w:t>
            </w:r>
          </w:p>
        </w:tc>
        <w:tc>
          <w:tcPr>
            <w:tcW w:w="1350" w:type="dxa"/>
          </w:tcPr>
          <w:p w14:paraId="6652C6E5" w14:textId="77777777" w:rsidR="00D5289A" w:rsidRPr="00AC016F" w:rsidRDefault="00D5289A" w:rsidP="002653A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016F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ตามที่ระบุในสัญญา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0A52E3D" w14:textId="77777777" w:rsidR="00D5289A" w:rsidRPr="00AC016F" w:rsidRDefault="00D5289A" w:rsidP="002653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016F"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  <w:tc>
          <w:tcPr>
            <w:tcW w:w="1535" w:type="dxa"/>
          </w:tcPr>
          <w:p w14:paraId="2BEB94FB" w14:textId="77777777" w:rsidR="00D5289A" w:rsidRPr="00AC016F" w:rsidRDefault="00D5289A" w:rsidP="002653A0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016F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MLR </w:t>
            </w:r>
            <w:r w:rsidRPr="00AC016F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ลบด้วยอัตราร้อยละคงที่</w:t>
            </w:r>
          </w:p>
        </w:tc>
        <w:tc>
          <w:tcPr>
            <w:tcW w:w="2425" w:type="dxa"/>
          </w:tcPr>
          <w:p w14:paraId="07BF2B37" w14:textId="77777777" w:rsidR="00D5289A" w:rsidRPr="00AC016F" w:rsidRDefault="00D5289A" w:rsidP="002653A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01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ภายในระยะเวลา </w:t>
            </w:r>
            <w:r w:rsidRPr="00AC016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C01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เดือนเมษายน </w:t>
            </w:r>
            <w:r w:rsidRPr="00AC016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D5289A" w:rsidRPr="00C74A75" w14:paraId="1AEB5847" w14:textId="77777777" w:rsidTr="00043856">
        <w:tc>
          <w:tcPr>
            <w:tcW w:w="3150" w:type="dxa"/>
          </w:tcPr>
          <w:p w14:paraId="5CFE0BA7" w14:textId="3EEF3542" w:rsidR="00D5289A" w:rsidRPr="00C74A75" w:rsidRDefault="00512B31" w:rsidP="002653A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0236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center"/>
          </w:tcPr>
          <w:p w14:paraId="1911F7F0" w14:textId="77777777" w:rsidR="00D5289A" w:rsidRPr="00C74A75" w:rsidRDefault="00D5289A" w:rsidP="002653A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6165BD" w14:textId="78445107" w:rsidR="00D5289A" w:rsidRPr="00512B31" w:rsidRDefault="00512B31" w:rsidP="00512B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512B3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8</w:t>
            </w:r>
            <w:r w:rsidRPr="00512B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12B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895</w:t>
            </w:r>
          </w:p>
        </w:tc>
        <w:tc>
          <w:tcPr>
            <w:tcW w:w="1535" w:type="dxa"/>
            <w:vAlign w:val="center"/>
          </w:tcPr>
          <w:p w14:paraId="7088DC4C" w14:textId="77777777" w:rsidR="00D5289A" w:rsidRPr="00C74A75" w:rsidRDefault="00D5289A" w:rsidP="002653A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25" w:type="dxa"/>
            <w:vAlign w:val="center"/>
          </w:tcPr>
          <w:p w14:paraId="4D784B3E" w14:textId="77777777" w:rsidR="00D5289A" w:rsidRPr="00C74A75" w:rsidRDefault="00D5289A" w:rsidP="002653A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</w:tr>
      <w:tr w:rsidR="00043856" w:rsidRPr="00C74A75" w14:paraId="3484DE0A" w14:textId="77777777" w:rsidTr="00043856">
        <w:tc>
          <w:tcPr>
            <w:tcW w:w="3150" w:type="dxa"/>
          </w:tcPr>
          <w:p w14:paraId="18C15C5D" w14:textId="77777777" w:rsidR="00043856" w:rsidRPr="000236EC" w:rsidRDefault="00043856" w:rsidP="002653A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</w:tcPr>
          <w:p w14:paraId="4D01109C" w14:textId="77777777" w:rsidR="00043856" w:rsidRPr="00C74A75" w:rsidRDefault="00043856" w:rsidP="002653A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center"/>
          </w:tcPr>
          <w:p w14:paraId="3CE70CAF" w14:textId="77777777" w:rsidR="00043856" w:rsidRPr="00512B31" w:rsidRDefault="00043856" w:rsidP="00512B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5" w:type="dxa"/>
            <w:vAlign w:val="center"/>
          </w:tcPr>
          <w:p w14:paraId="06DE7184" w14:textId="77777777" w:rsidR="00043856" w:rsidRPr="00C74A75" w:rsidRDefault="00043856" w:rsidP="002653A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25" w:type="dxa"/>
            <w:vAlign w:val="center"/>
          </w:tcPr>
          <w:p w14:paraId="1EB58390" w14:textId="77777777" w:rsidR="00043856" w:rsidRPr="00C74A75" w:rsidRDefault="00043856" w:rsidP="002653A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</w:tr>
      <w:tr w:rsidR="00D5289A" w:rsidRPr="00C74A75" w14:paraId="20DD3578" w14:textId="77777777" w:rsidTr="00043856">
        <w:tc>
          <w:tcPr>
            <w:tcW w:w="3150" w:type="dxa"/>
          </w:tcPr>
          <w:p w14:paraId="51A64B99" w14:textId="79FA08D1" w:rsidR="00D5289A" w:rsidRPr="008028C0" w:rsidRDefault="00D5289A" w:rsidP="002653A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028C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350" w:type="dxa"/>
            <w:vAlign w:val="center"/>
          </w:tcPr>
          <w:p w14:paraId="73AF0213" w14:textId="77777777" w:rsidR="00D5289A" w:rsidRPr="008028C0" w:rsidRDefault="00D5289A" w:rsidP="002653A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center"/>
          </w:tcPr>
          <w:p w14:paraId="1BEF7669" w14:textId="77777777" w:rsidR="00D5289A" w:rsidRPr="008028C0" w:rsidRDefault="00D5289A" w:rsidP="002653A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5" w:type="dxa"/>
            <w:vAlign w:val="center"/>
          </w:tcPr>
          <w:p w14:paraId="4C9E5603" w14:textId="77777777" w:rsidR="00D5289A" w:rsidRPr="008028C0" w:rsidRDefault="00D5289A" w:rsidP="002653A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5" w:type="dxa"/>
            <w:vAlign w:val="center"/>
          </w:tcPr>
          <w:p w14:paraId="71568FF2" w14:textId="77777777" w:rsidR="00D5289A" w:rsidRPr="008028C0" w:rsidRDefault="00D5289A" w:rsidP="002653A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D5289A" w:rsidRPr="00C74A75" w14:paraId="5D6989AF" w14:textId="77777777" w:rsidTr="002653A0">
        <w:tc>
          <w:tcPr>
            <w:tcW w:w="3150" w:type="dxa"/>
            <w:hideMark/>
          </w:tcPr>
          <w:p w14:paraId="61590E7D" w14:textId="77777777" w:rsidR="00D5289A" w:rsidRPr="008028C0" w:rsidRDefault="00D5289A" w:rsidP="002653A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028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</w:tcPr>
          <w:p w14:paraId="308DBFB5" w14:textId="77777777" w:rsidR="00D5289A" w:rsidRPr="008028C0" w:rsidRDefault="00D5289A" w:rsidP="002653A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900449E" w14:textId="77777777" w:rsidR="00D5289A" w:rsidRPr="008028C0" w:rsidRDefault="00D5289A" w:rsidP="002653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</w:tcPr>
          <w:p w14:paraId="2A552E47" w14:textId="77777777" w:rsidR="00D5289A" w:rsidRPr="008028C0" w:rsidRDefault="00D5289A" w:rsidP="002653A0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</w:tcPr>
          <w:p w14:paraId="20DD1B35" w14:textId="77777777" w:rsidR="00D5289A" w:rsidRPr="008028C0" w:rsidRDefault="00D5289A" w:rsidP="002653A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289A" w:rsidRPr="00C74A75" w14:paraId="6A5857DE" w14:textId="77777777" w:rsidTr="002653A0">
        <w:tc>
          <w:tcPr>
            <w:tcW w:w="3150" w:type="dxa"/>
            <w:hideMark/>
          </w:tcPr>
          <w:p w14:paraId="34D3D8B7" w14:textId="77777777" w:rsidR="00D5289A" w:rsidRPr="008028C0" w:rsidRDefault="00D5289A" w:rsidP="002653A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028C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ราช กรุ๊ป จำกัด (มหาชน)</w:t>
            </w:r>
          </w:p>
        </w:tc>
        <w:tc>
          <w:tcPr>
            <w:tcW w:w="1350" w:type="dxa"/>
          </w:tcPr>
          <w:p w14:paraId="3E2DABAA" w14:textId="77777777" w:rsidR="00D5289A" w:rsidRPr="008028C0" w:rsidRDefault="00D5289A" w:rsidP="002653A0">
            <w:pPr>
              <w:pStyle w:val="BodyText"/>
              <w:tabs>
                <w:tab w:val="left" w:pos="974"/>
              </w:tabs>
              <w:spacing w:after="0"/>
              <w:ind w:right="-104" w:hanging="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8C0">
              <w:rPr>
                <w:rFonts w:asciiTheme="majorBidi" w:hAnsiTheme="majorBidi" w:cstheme="majorBidi"/>
                <w:sz w:val="30"/>
                <w:szCs w:val="30"/>
              </w:rPr>
              <w:t>21,500</w:t>
            </w:r>
          </w:p>
          <w:p w14:paraId="791F61A9" w14:textId="77777777" w:rsidR="00D5289A" w:rsidRPr="008028C0" w:rsidRDefault="00D5289A" w:rsidP="002653A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8C0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</w:tcPr>
          <w:p w14:paraId="43F2867B" w14:textId="77777777" w:rsidR="00D5289A" w:rsidRPr="008028C0" w:rsidRDefault="00D5289A" w:rsidP="002653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8028C0">
              <w:rPr>
                <w:rFonts w:asciiTheme="majorBidi" w:hAnsiTheme="majorBidi" w:cstheme="majorBidi"/>
                <w:sz w:val="30"/>
                <w:szCs w:val="30"/>
              </w:rPr>
              <w:t>21,500</w:t>
            </w:r>
          </w:p>
        </w:tc>
        <w:tc>
          <w:tcPr>
            <w:tcW w:w="1535" w:type="dxa"/>
          </w:tcPr>
          <w:p w14:paraId="4A1E00B6" w14:textId="77777777" w:rsidR="00D5289A" w:rsidRPr="008028C0" w:rsidRDefault="00D5289A" w:rsidP="002653A0">
            <w:pPr>
              <w:pStyle w:val="BodyText"/>
              <w:tabs>
                <w:tab w:val="clear" w:pos="227"/>
                <w:tab w:val="left" w:pos="252"/>
              </w:tabs>
              <w:spacing w:after="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028C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อัตราร้อยละคงที่ </w:t>
            </w:r>
          </w:p>
          <w:p w14:paraId="7C0E32C3" w14:textId="77777777" w:rsidR="00D5289A" w:rsidRPr="008028C0" w:rsidRDefault="00D5289A" w:rsidP="002653A0">
            <w:pPr>
              <w:pStyle w:val="BodyText"/>
              <w:tabs>
                <w:tab w:val="clear" w:pos="227"/>
                <w:tab w:val="left" w:pos="252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8028C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และ</w:t>
            </w:r>
            <w:r w:rsidRPr="008028C0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THOR </w:t>
            </w:r>
            <w:r w:rsidRPr="008028C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บวกด้วยอัตราร้อยละคงที่</w:t>
            </w:r>
          </w:p>
        </w:tc>
        <w:tc>
          <w:tcPr>
            <w:tcW w:w="2425" w:type="dxa"/>
          </w:tcPr>
          <w:p w14:paraId="47BE4B37" w14:textId="77777777" w:rsidR="00D5289A" w:rsidRPr="008028C0" w:rsidRDefault="00D5289A" w:rsidP="002653A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8C0">
              <w:rPr>
                <w:rFonts w:asciiTheme="majorBidi" w:hAnsiTheme="majorBidi" w:cstheme="majorBidi"/>
                <w:sz w:val="30"/>
                <w:szCs w:val="30"/>
                <w:cs/>
              </w:rPr>
              <w:t>ภายในเดือนมีนาคม</w:t>
            </w:r>
            <w:r w:rsidRPr="008028C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028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มิถุนายน </w:t>
            </w:r>
            <w:r w:rsidRPr="008028C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D5289A" w:rsidRPr="00C74A75" w14:paraId="383681CB" w14:textId="77777777" w:rsidTr="002653A0">
        <w:tc>
          <w:tcPr>
            <w:tcW w:w="3150" w:type="dxa"/>
            <w:hideMark/>
          </w:tcPr>
          <w:p w14:paraId="14EF4970" w14:textId="77777777" w:rsidR="00D5289A" w:rsidRPr="008028C0" w:rsidRDefault="00D5289A" w:rsidP="002653A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8C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ราช โคเจนเนอเรชั่น จำกัด</w:t>
            </w:r>
          </w:p>
          <w:p w14:paraId="3AE114A5" w14:textId="77777777" w:rsidR="00D5289A" w:rsidRPr="008028C0" w:rsidRDefault="00D5289A" w:rsidP="002653A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hideMark/>
          </w:tcPr>
          <w:p w14:paraId="67E1D84E" w14:textId="77777777" w:rsidR="00D5289A" w:rsidRPr="008028C0" w:rsidRDefault="00D5289A" w:rsidP="002653A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8C0">
              <w:rPr>
                <w:rFonts w:asciiTheme="majorBidi" w:hAnsiTheme="majorBidi" w:cstheme="majorBidi"/>
                <w:sz w:val="30"/>
                <w:szCs w:val="30"/>
              </w:rPr>
              <w:t>4,632</w:t>
            </w:r>
            <w:r w:rsidRPr="008028C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028C0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  <w:p w14:paraId="5E34046C" w14:textId="77777777" w:rsidR="00D5289A" w:rsidRPr="008028C0" w:rsidRDefault="00D5289A" w:rsidP="002653A0">
            <w:pPr>
              <w:pStyle w:val="BodyText"/>
              <w:tabs>
                <w:tab w:val="clear" w:pos="227"/>
                <w:tab w:val="left" w:pos="160"/>
                <w:tab w:val="left" w:pos="974"/>
              </w:tabs>
              <w:spacing w:after="0"/>
              <w:ind w:left="-20" w:right="-104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0C9A8625" w14:textId="7A83E923" w:rsidR="00D5289A" w:rsidRPr="008028C0" w:rsidRDefault="00CA081F" w:rsidP="002653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81F"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2</w:t>
            </w:r>
            <w:r w:rsidR="00D5289A" w:rsidRPr="008028C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A081F"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946</w:t>
            </w:r>
          </w:p>
          <w:p w14:paraId="1F18E3EE" w14:textId="77777777" w:rsidR="00D5289A" w:rsidRPr="008028C0" w:rsidRDefault="00D5289A" w:rsidP="002653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ECD491" w14:textId="77777777" w:rsidR="00D5289A" w:rsidRPr="008028C0" w:rsidRDefault="00D5289A" w:rsidP="002653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5" w:type="dxa"/>
            <w:hideMark/>
          </w:tcPr>
          <w:p w14:paraId="50A36D81" w14:textId="77777777" w:rsidR="00D5289A" w:rsidRPr="008028C0" w:rsidRDefault="00D5289A" w:rsidP="002653A0">
            <w:pPr>
              <w:pStyle w:val="BodyText"/>
              <w:tabs>
                <w:tab w:val="clear" w:pos="227"/>
                <w:tab w:val="left" w:pos="252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8028C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ดอกเบี้ยลอยตัวเงินฝากประจำ </w:t>
            </w:r>
            <w:r w:rsidRPr="008028C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br/>
            </w:r>
            <w:r w:rsidRPr="008028C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 w:rsidRPr="008028C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เดือนบวกด้วยอัตราร้อยละคงที่</w:t>
            </w:r>
          </w:p>
        </w:tc>
        <w:tc>
          <w:tcPr>
            <w:tcW w:w="2425" w:type="dxa"/>
            <w:hideMark/>
          </w:tcPr>
          <w:p w14:paraId="28ACDBDC" w14:textId="77777777" w:rsidR="00D5289A" w:rsidRPr="008028C0" w:rsidRDefault="00D5289A" w:rsidP="002653A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8028C0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ภายในระยะเวลา </w:t>
            </w:r>
            <w:r w:rsidRPr="008028C0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12 </w:t>
            </w:r>
            <w:r w:rsidRPr="008028C0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ปี ตั้งแต่เดือนพฤศจิกายน </w:t>
            </w:r>
            <w:r w:rsidRPr="008028C0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2563 </w:t>
            </w:r>
            <w:r w:rsidRPr="008028C0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ถึงเดือนพฤศจิกายน </w:t>
            </w:r>
            <w:r w:rsidRPr="008028C0">
              <w:rPr>
                <w:rFonts w:asciiTheme="majorBidi" w:hAnsiTheme="majorBidi" w:cstheme="majorBidi"/>
                <w:spacing w:val="-8"/>
                <w:sz w:val="30"/>
                <w:szCs w:val="30"/>
              </w:rPr>
              <w:t>2575</w:t>
            </w:r>
          </w:p>
          <w:p w14:paraId="0A7B5347" w14:textId="77777777" w:rsidR="00D5289A" w:rsidRPr="008028C0" w:rsidRDefault="00D5289A" w:rsidP="002653A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</w:p>
        </w:tc>
      </w:tr>
      <w:tr w:rsidR="00D5289A" w:rsidRPr="00C74A75" w14:paraId="78CDD58A" w14:textId="77777777" w:rsidTr="002653A0">
        <w:tc>
          <w:tcPr>
            <w:tcW w:w="3150" w:type="dxa"/>
          </w:tcPr>
          <w:p w14:paraId="1E1E08AA" w14:textId="77777777" w:rsidR="00D5289A" w:rsidRPr="008028C0" w:rsidRDefault="00D5289A" w:rsidP="002653A0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8028C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สหโคเจน (ชลบุรี) จำกัด</w:t>
            </w:r>
          </w:p>
          <w:p w14:paraId="013F12EA" w14:textId="77777777" w:rsidR="00D5289A" w:rsidRPr="008028C0" w:rsidRDefault="00D5289A" w:rsidP="002653A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028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(มหาชน)</w:t>
            </w:r>
          </w:p>
        </w:tc>
        <w:tc>
          <w:tcPr>
            <w:tcW w:w="1350" w:type="dxa"/>
          </w:tcPr>
          <w:p w14:paraId="6BC5547A" w14:textId="77777777" w:rsidR="00D5289A" w:rsidRPr="008028C0" w:rsidRDefault="00D5289A" w:rsidP="002653A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8C0">
              <w:rPr>
                <w:rFonts w:asciiTheme="majorBidi" w:hAnsiTheme="majorBidi" w:cstheme="majorBidi"/>
                <w:sz w:val="30"/>
                <w:szCs w:val="30"/>
              </w:rPr>
              <w:t>2,205</w:t>
            </w:r>
          </w:p>
          <w:p w14:paraId="0C46B261" w14:textId="77777777" w:rsidR="00D5289A" w:rsidRPr="008028C0" w:rsidRDefault="00D5289A" w:rsidP="002653A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28C0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  <w:shd w:val="clear" w:color="auto" w:fill="auto"/>
          </w:tcPr>
          <w:p w14:paraId="0F35DB07" w14:textId="77777777" w:rsidR="00D5289A" w:rsidRPr="008028C0" w:rsidRDefault="00D5289A" w:rsidP="002653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8028C0">
              <w:rPr>
                <w:rFonts w:asciiTheme="majorBidi" w:hAnsiTheme="majorBidi" w:cstheme="majorBidi"/>
                <w:sz w:val="30"/>
                <w:szCs w:val="30"/>
              </w:rPr>
              <w:t>585</w:t>
            </w:r>
          </w:p>
        </w:tc>
        <w:tc>
          <w:tcPr>
            <w:tcW w:w="1535" w:type="dxa"/>
            <w:shd w:val="clear" w:color="auto" w:fill="auto"/>
            <w:hideMark/>
          </w:tcPr>
          <w:p w14:paraId="20206054" w14:textId="77777777" w:rsidR="00D5289A" w:rsidRPr="008028C0" w:rsidRDefault="00D5289A" w:rsidP="002653A0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028C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อัตราร้อยละคงที่ และดอกเบี้ยลอยตัวเงินฝากประจำบวกด้วยอัตราร้อยละคงที่</w:t>
            </w:r>
          </w:p>
        </w:tc>
        <w:tc>
          <w:tcPr>
            <w:tcW w:w="2425" w:type="dxa"/>
            <w:shd w:val="clear" w:color="auto" w:fill="auto"/>
          </w:tcPr>
          <w:p w14:paraId="151C469E" w14:textId="77777777" w:rsidR="00D5289A" w:rsidRPr="008028C0" w:rsidRDefault="00D5289A" w:rsidP="002653A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8028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ภายในระยะเวลา </w:t>
            </w:r>
            <w:r w:rsidRPr="008028C0">
              <w:rPr>
                <w:rFonts w:asciiTheme="majorBidi" w:hAnsiTheme="majorBidi" w:cstheme="majorBidi"/>
                <w:sz w:val="30"/>
                <w:szCs w:val="30"/>
              </w:rPr>
              <w:t xml:space="preserve">7 </w:t>
            </w:r>
            <w:r w:rsidRPr="008028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ตั้งแต่เดือนมิถุนายน </w:t>
            </w:r>
            <w:r w:rsidRPr="008028C0">
              <w:rPr>
                <w:rFonts w:asciiTheme="majorBidi" w:hAnsiTheme="majorBidi" w:cstheme="majorBidi"/>
                <w:sz w:val="30"/>
                <w:szCs w:val="30"/>
              </w:rPr>
              <w:t xml:space="preserve">2560 </w:t>
            </w:r>
            <w:r w:rsidRPr="008028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ถึงเดือนธันวาคม </w:t>
            </w:r>
            <w:r w:rsidRPr="008028C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D5289A" w:rsidRPr="00C74A75" w14:paraId="7682A6D8" w14:textId="77777777" w:rsidTr="002653A0">
        <w:tc>
          <w:tcPr>
            <w:tcW w:w="3150" w:type="dxa"/>
            <w:hideMark/>
          </w:tcPr>
          <w:p w14:paraId="0B860D8A" w14:textId="77777777" w:rsidR="00D5289A" w:rsidRPr="008028C0" w:rsidRDefault="00D5289A" w:rsidP="002653A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028C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สหกรีน ฟอเรสท์ จำกัด</w:t>
            </w:r>
          </w:p>
        </w:tc>
        <w:tc>
          <w:tcPr>
            <w:tcW w:w="1350" w:type="dxa"/>
            <w:hideMark/>
          </w:tcPr>
          <w:p w14:paraId="30C22B18" w14:textId="77777777" w:rsidR="00D5289A" w:rsidRPr="008028C0" w:rsidRDefault="00D5289A" w:rsidP="002653A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8C0">
              <w:rPr>
                <w:rFonts w:asciiTheme="majorBidi" w:hAnsiTheme="majorBidi" w:cstheme="majorBidi"/>
                <w:sz w:val="30"/>
                <w:szCs w:val="30"/>
              </w:rPr>
              <w:t>324</w:t>
            </w:r>
          </w:p>
          <w:p w14:paraId="23FC07E5" w14:textId="77777777" w:rsidR="00D5289A" w:rsidRPr="008028C0" w:rsidRDefault="00D5289A" w:rsidP="002653A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28C0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  <w:shd w:val="clear" w:color="auto" w:fill="auto"/>
            <w:hideMark/>
          </w:tcPr>
          <w:p w14:paraId="16C79D4F" w14:textId="77777777" w:rsidR="00D5289A" w:rsidRPr="008028C0" w:rsidRDefault="00D5289A" w:rsidP="002653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8028C0"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1535" w:type="dxa"/>
            <w:shd w:val="clear" w:color="auto" w:fill="auto"/>
            <w:hideMark/>
          </w:tcPr>
          <w:p w14:paraId="02EA8D42" w14:textId="77777777" w:rsidR="00D5289A" w:rsidRPr="008028C0" w:rsidRDefault="00D5289A" w:rsidP="002653A0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028C0">
              <w:rPr>
                <w:rFonts w:asciiTheme="majorBidi" w:hAnsiTheme="majorBidi" w:cstheme="majorBidi"/>
                <w:sz w:val="30"/>
                <w:szCs w:val="30"/>
              </w:rPr>
              <w:t xml:space="preserve">MLR </w:t>
            </w:r>
            <w:r w:rsidRPr="008028C0">
              <w:rPr>
                <w:rFonts w:asciiTheme="majorBidi" w:hAnsiTheme="majorBidi" w:cstheme="majorBidi"/>
                <w:sz w:val="30"/>
                <w:szCs w:val="30"/>
                <w:cs/>
              </w:rPr>
              <w:t>ลบด้วยอัตราร้อยละคงที่</w:t>
            </w:r>
          </w:p>
        </w:tc>
        <w:tc>
          <w:tcPr>
            <w:tcW w:w="2425" w:type="dxa"/>
            <w:shd w:val="clear" w:color="auto" w:fill="auto"/>
            <w:hideMark/>
          </w:tcPr>
          <w:p w14:paraId="7B39E13C" w14:textId="77777777" w:rsidR="00D5289A" w:rsidRPr="008028C0" w:rsidRDefault="00D5289A" w:rsidP="002653A0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28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ภายในระยะเวลา </w:t>
            </w:r>
            <w:r w:rsidRPr="008028C0">
              <w:rPr>
                <w:rFonts w:asciiTheme="majorBidi" w:hAnsiTheme="majorBidi" w:cstheme="majorBidi"/>
                <w:sz w:val="30"/>
                <w:szCs w:val="30"/>
              </w:rPr>
              <w:t xml:space="preserve">8 </w:t>
            </w:r>
            <w:r w:rsidRPr="008028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ตั้งแต่เดือนมิถุนายน </w:t>
            </w:r>
            <w:r w:rsidRPr="008028C0">
              <w:rPr>
                <w:rFonts w:asciiTheme="majorBidi" w:hAnsiTheme="majorBidi" w:cstheme="majorBidi"/>
                <w:sz w:val="30"/>
                <w:szCs w:val="30"/>
              </w:rPr>
              <w:t xml:space="preserve">2560 </w:t>
            </w:r>
            <w:r w:rsidRPr="008028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ถึงเดือนธันวาคม </w:t>
            </w:r>
            <w:r w:rsidRPr="008028C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D5289A" w:rsidRPr="00C74A75" w14:paraId="68434291" w14:textId="77777777" w:rsidTr="002653A0">
        <w:tc>
          <w:tcPr>
            <w:tcW w:w="3150" w:type="dxa"/>
            <w:hideMark/>
          </w:tcPr>
          <w:p w14:paraId="77B22E00" w14:textId="77777777" w:rsidR="008D735E" w:rsidRDefault="00D5289A" w:rsidP="008D735E">
            <w:pPr>
              <w:pStyle w:val="BodyText"/>
              <w:rPr>
                <w:rFonts w:asciiTheme="majorBidi" w:hAnsiTheme="majorBidi" w:cstheme="majorBidi"/>
                <w:sz w:val="30"/>
                <w:szCs w:val="30"/>
              </w:rPr>
            </w:pPr>
            <w:r w:rsidRPr="00B0285C">
              <w:rPr>
                <w:rFonts w:asciiTheme="majorBidi" w:hAnsiTheme="majorBidi" w:cstheme="majorBidi"/>
                <w:sz w:val="30"/>
                <w:szCs w:val="30"/>
              </w:rPr>
              <w:t>RATCH-Australia</w:t>
            </w:r>
            <w:r w:rsidR="008D735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B0285C">
              <w:rPr>
                <w:rFonts w:asciiTheme="majorBidi" w:hAnsiTheme="majorBidi" w:cstheme="majorBidi"/>
                <w:sz w:val="30"/>
                <w:szCs w:val="30"/>
              </w:rPr>
              <w:t xml:space="preserve">Gas (Holdings) </w:t>
            </w:r>
            <w:r w:rsidR="008D735E" w:rsidRPr="00B0285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8D735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B0285C">
              <w:rPr>
                <w:rFonts w:asciiTheme="majorBidi" w:hAnsiTheme="majorBidi" w:cstheme="majorBidi"/>
                <w:sz w:val="30"/>
                <w:szCs w:val="30"/>
              </w:rPr>
              <w:t>Pty. Ltd.</w:t>
            </w:r>
          </w:p>
          <w:p w14:paraId="0F007388" w14:textId="568C1462" w:rsidR="00D5289A" w:rsidRPr="00B0285C" w:rsidRDefault="008D735E" w:rsidP="008D735E">
            <w:pPr>
              <w:pStyle w:val="BodyTex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D5289A" w:rsidRPr="00B0285C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(บริษัทย่อยของ บริษัท ราช-</w:t>
            </w:r>
            <w:r w:rsidRPr="00B0285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   </w:t>
            </w:r>
            <w:r w:rsidR="00D5289A" w:rsidRPr="00B0285C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ออสเตรเลีย คอร์ปอเรชั่น จำกัด)</w:t>
            </w:r>
          </w:p>
        </w:tc>
        <w:tc>
          <w:tcPr>
            <w:tcW w:w="1350" w:type="dxa"/>
          </w:tcPr>
          <w:p w14:paraId="1F5CE241" w14:textId="1081CCCC" w:rsidR="00D5289A" w:rsidRPr="00B0285C" w:rsidRDefault="00CA081F" w:rsidP="002653A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81F"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197</w:t>
            </w:r>
            <w:r w:rsidR="00D5289A" w:rsidRPr="00B0285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D5289A" w:rsidRPr="00B0285C">
              <w:rPr>
                <w:rFonts w:asciiTheme="majorBidi" w:hAnsiTheme="majorBidi" w:cstheme="majorBidi"/>
                <w:sz w:val="30"/>
                <w:szCs w:val="30"/>
                <w:cs/>
              </w:rPr>
              <w:t>ล้านเหรียญออสเตรเลีย</w:t>
            </w:r>
          </w:p>
        </w:tc>
        <w:tc>
          <w:tcPr>
            <w:tcW w:w="990" w:type="dxa"/>
          </w:tcPr>
          <w:p w14:paraId="496093C8" w14:textId="7E37BD4B" w:rsidR="00D5289A" w:rsidRPr="00B0285C" w:rsidRDefault="00D5289A" w:rsidP="002653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B0285C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CA081F" w:rsidRPr="00CA081F"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505</w:t>
            </w:r>
          </w:p>
        </w:tc>
        <w:tc>
          <w:tcPr>
            <w:tcW w:w="1535" w:type="dxa"/>
          </w:tcPr>
          <w:p w14:paraId="19123407" w14:textId="77777777" w:rsidR="00D5289A" w:rsidRPr="00B0285C" w:rsidRDefault="00D5289A" w:rsidP="002653A0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0285C">
              <w:rPr>
                <w:rFonts w:asciiTheme="majorBidi" w:hAnsiTheme="majorBidi" w:cstheme="majorBidi"/>
                <w:sz w:val="30"/>
                <w:szCs w:val="30"/>
              </w:rPr>
              <w:t xml:space="preserve">BBSY </w:t>
            </w:r>
            <w:r w:rsidRPr="00B0285C">
              <w:rPr>
                <w:rFonts w:asciiTheme="majorBidi" w:hAnsiTheme="majorBidi" w:cstheme="majorBidi"/>
                <w:sz w:val="30"/>
                <w:szCs w:val="30"/>
                <w:cs/>
              </w:rPr>
              <w:t>บวกด้วยอัตราร้อยละคงที่</w:t>
            </w:r>
          </w:p>
        </w:tc>
        <w:tc>
          <w:tcPr>
            <w:tcW w:w="2425" w:type="dxa"/>
          </w:tcPr>
          <w:p w14:paraId="6A62B83F" w14:textId="7BAF054A" w:rsidR="00D5289A" w:rsidRPr="00B0285C" w:rsidRDefault="00D5289A" w:rsidP="002653A0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ภายในระยะเวลา </w:t>
            </w:r>
            <w:r w:rsidR="00CA081F" w:rsidRPr="00CA081F"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2</w:t>
            </w:r>
            <w:r w:rsidRPr="00B0285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0285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B0285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และ</w:t>
            </w:r>
            <w:r w:rsidRPr="00B0285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Pr="00B0285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br/>
            </w:r>
            <w:r w:rsidRPr="00B0285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</w:t>
            </w:r>
            <w:r w:rsidRPr="00B0285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Pr="00B0285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ปี</w:t>
            </w:r>
            <w:r w:rsidRPr="00B0285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B0285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ตั้งแต่เดือ</w:t>
            </w:r>
            <w:r w:rsidRPr="00B0285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น</w:t>
            </w:r>
            <w:r w:rsidR="007415D0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เมษายน</w:t>
            </w:r>
            <w:r w:rsidRPr="00B0285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Pr="00B0285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</w:t>
            </w:r>
            <w:r w:rsidR="00CA081F" w:rsidRPr="00CA081F">
              <w:rPr>
                <w:rFonts w:asciiTheme="majorBidi" w:hAnsiTheme="majorBidi" w:cstheme="majorBidi" w:hint="cs"/>
                <w:spacing w:val="-4"/>
                <w:sz w:val="30"/>
                <w:szCs w:val="30"/>
                <w:lang w:val="en-GB"/>
              </w:rPr>
              <w:t>6</w:t>
            </w:r>
            <w:r w:rsidRPr="00B0285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ถึงเดือน</w:t>
            </w:r>
            <w:r w:rsidR="007415D0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กุมภาพันธ์</w:t>
            </w:r>
            <w:r w:rsidRPr="00B0285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Pr="00B0285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</w:t>
            </w:r>
            <w:r w:rsidR="00CA081F" w:rsidRPr="00CA081F">
              <w:rPr>
                <w:rFonts w:asciiTheme="majorBidi" w:hAnsiTheme="majorBidi" w:cstheme="majorBidi" w:hint="cs"/>
                <w:spacing w:val="-4"/>
                <w:sz w:val="30"/>
                <w:szCs w:val="30"/>
                <w:lang w:val="en-GB"/>
              </w:rPr>
              <w:t>68</w:t>
            </w:r>
            <w:r w:rsidRPr="00B0285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และเดือน</w:t>
            </w:r>
            <w:r w:rsidR="007415D0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มิถุนายน</w:t>
            </w:r>
            <w:r w:rsidRPr="00B0285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Pr="00B0285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257</w:t>
            </w:r>
            <w:r w:rsidR="00CA081F" w:rsidRPr="00CA081F">
              <w:rPr>
                <w:rFonts w:asciiTheme="majorBidi" w:hAnsiTheme="majorBidi" w:cstheme="majorBidi" w:hint="cs"/>
                <w:spacing w:val="-4"/>
                <w:sz w:val="30"/>
                <w:szCs w:val="30"/>
                <w:lang w:val="en-GB"/>
              </w:rPr>
              <w:t>3</w:t>
            </w:r>
          </w:p>
        </w:tc>
      </w:tr>
      <w:tr w:rsidR="00D5289A" w:rsidRPr="00C74A75" w14:paraId="4140914B" w14:textId="77777777" w:rsidTr="002653A0">
        <w:tc>
          <w:tcPr>
            <w:tcW w:w="3150" w:type="dxa"/>
          </w:tcPr>
          <w:p w14:paraId="775DB447" w14:textId="77777777" w:rsidR="00D5289A" w:rsidRPr="00B0285C" w:rsidRDefault="00D5289A" w:rsidP="002653A0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B0285C">
              <w:rPr>
                <w:rFonts w:asciiTheme="majorBidi" w:hAnsiTheme="majorBidi" w:cstheme="majorBidi"/>
                <w:sz w:val="30"/>
                <w:szCs w:val="30"/>
              </w:rPr>
              <w:t xml:space="preserve">RATCH-Australia Renewables </w:t>
            </w:r>
            <w:r w:rsidRPr="00B0285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proofErr w:type="gramStart"/>
            <w:r w:rsidRPr="00B028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B0285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proofErr w:type="gramEnd"/>
            <w:r w:rsidRPr="00B0285C">
              <w:rPr>
                <w:rFonts w:asciiTheme="majorBidi" w:hAnsiTheme="majorBidi" w:cstheme="majorBidi"/>
                <w:sz w:val="30"/>
                <w:szCs w:val="30"/>
              </w:rPr>
              <w:t xml:space="preserve">Holdings) Pty. Ltd.   </w:t>
            </w:r>
            <w:r w:rsidRPr="00B028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</w:p>
          <w:p w14:paraId="60D9EE71" w14:textId="77777777" w:rsidR="00D5289A" w:rsidRPr="00B0285C" w:rsidRDefault="00D5289A" w:rsidP="002653A0">
            <w:pPr>
              <w:pStyle w:val="BodyText"/>
              <w:spacing w:after="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0285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Pr="00B028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(บริษัทย่อยของ บริษัท ราช</w:t>
            </w:r>
            <w:r w:rsidRPr="00B0285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-   </w:t>
            </w:r>
          </w:p>
          <w:p w14:paraId="239D5F90" w14:textId="77777777" w:rsidR="00D5289A" w:rsidRPr="00C74A75" w:rsidRDefault="00D5289A" w:rsidP="002653A0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B0285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Pr="00B028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ออสเตรเลีย คอร์ปอเรชั่น จำกัด)</w:t>
            </w:r>
          </w:p>
        </w:tc>
        <w:tc>
          <w:tcPr>
            <w:tcW w:w="1350" w:type="dxa"/>
          </w:tcPr>
          <w:p w14:paraId="6767CA1D" w14:textId="77777777" w:rsidR="00D5289A" w:rsidRPr="00B0285C" w:rsidRDefault="00D5289A" w:rsidP="002653A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285C">
              <w:rPr>
                <w:rFonts w:asciiTheme="majorBidi" w:hAnsiTheme="majorBidi" w:cstheme="majorBidi"/>
                <w:sz w:val="30"/>
                <w:szCs w:val="30"/>
              </w:rPr>
              <w:t>477</w:t>
            </w:r>
            <w:r w:rsidRPr="00B0285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0285C">
              <w:rPr>
                <w:rFonts w:asciiTheme="majorBidi" w:hAnsiTheme="majorBidi" w:cstheme="majorBidi"/>
                <w:sz w:val="30"/>
                <w:szCs w:val="30"/>
                <w:cs/>
              </w:rPr>
              <w:t>ล้านเหรียญออสเตรเลีย</w:t>
            </w:r>
          </w:p>
        </w:tc>
        <w:tc>
          <w:tcPr>
            <w:tcW w:w="990" w:type="dxa"/>
          </w:tcPr>
          <w:p w14:paraId="13C19A39" w14:textId="56246FD7" w:rsidR="00D5289A" w:rsidRPr="00B0285C" w:rsidRDefault="00D5289A" w:rsidP="002653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B0285C">
              <w:rPr>
                <w:rFonts w:asciiTheme="majorBidi" w:hAnsiTheme="majorBidi" w:cstheme="majorBidi"/>
                <w:sz w:val="30"/>
                <w:szCs w:val="30"/>
              </w:rPr>
              <w:t>10,</w:t>
            </w:r>
            <w:r w:rsidR="00CA081F" w:rsidRPr="00CA081F"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614</w:t>
            </w:r>
          </w:p>
        </w:tc>
        <w:tc>
          <w:tcPr>
            <w:tcW w:w="1535" w:type="dxa"/>
          </w:tcPr>
          <w:p w14:paraId="05462E77" w14:textId="77777777" w:rsidR="00D5289A" w:rsidRPr="00B0285C" w:rsidRDefault="00D5289A" w:rsidP="002653A0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0285C">
              <w:rPr>
                <w:rFonts w:asciiTheme="majorBidi" w:hAnsiTheme="majorBidi" w:cstheme="majorBidi"/>
                <w:sz w:val="30"/>
                <w:szCs w:val="30"/>
              </w:rPr>
              <w:t xml:space="preserve">BBSY </w:t>
            </w:r>
            <w:r w:rsidRPr="00B0285C">
              <w:rPr>
                <w:rFonts w:asciiTheme="majorBidi" w:hAnsiTheme="majorBidi" w:cstheme="majorBidi"/>
                <w:sz w:val="30"/>
                <w:szCs w:val="30"/>
                <w:cs/>
              </w:rPr>
              <w:t>บวกด้วยอัตราร้อยละคงที่</w:t>
            </w:r>
          </w:p>
        </w:tc>
        <w:tc>
          <w:tcPr>
            <w:tcW w:w="2425" w:type="dxa"/>
          </w:tcPr>
          <w:p w14:paraId="70712FB8" w14:textId="77777777" w:rsidR="00D5289A" w:rsidRPr="00B0285C" w:rsidRDefault="00D5289A" w:rsidP="002653A0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85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ภายในระยะเวลา </w:t>
            </w:r>
            <w:r w:rsidRPr="00B0285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</w:t>
            </w:r>
            <w:r w:rsidRPr="00B0285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ปี และ</w:t>
            </w:r>
            <w:r w:rsidRPr="00B0285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Pr="00B0285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br/>
            </w:r>
            <w:r w:rsidRPr="00B0285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</w:t>
            </w:r>
            <w:r w:rsidRPr="00B0285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Pr="00B0285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ปี</w:t>
            </w:r>
            <w:r w:rsidRPr="00B0285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B0285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ตั้งแต่เดือนกันยายน </w:t>
            </w:r>
            <w:r w:rsidRPr="00B0285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2565</w:t>
            </w:r>
            <w:r w:rsidRPr="00B0285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ถึงเดือนกันยายน </w:t>
            </w:r>
            <w:r w:rsidRPr="00B0285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2570</w:t>
            </w:r>
            <w:r w:rsidRPr="00B0285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และเดือนกันยายน </w:t>
            </w:r>
            <w:r w:rsidRPr="00B0285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2572</w:t>
            </w:r>
          </w:p>
        </w:tc>
      </w:tr>
      <w:tr w:rsidR="009670B0" w:rsidRPr="00C74A75" w14:paraId="46C78047" w14:textId="77777777" w:rsidTr="002653A0">
        <w:tc>
          <w:tcPr>
            <w:tcW w:w="3150" w:type="dxa"/>
          </w:tcPr>
          <w:p w14:paraId="4FA1A573" w14:textId="77777777" w:rsidR="009670B0" w:rsidRPr="00B0285C" w:rsidRDefault="009670B0" w:rsidP="002653A0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75500DA" w14:textId="77777777" w:rsidR="009670B0" w:rsidRPr="00B0285C" w:rsidRDefault="009670B0" w:rsidP="002653A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0E5707" w14:textId="77777777" w:rsidR="009670B0" w:rsidRPr="00B0285C" w:rsidRDefault="009670B0" w:rsidP="002653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</w:tcPr>
          <w:p w14:paraId="382D8B59" w14:textId="77777777" w:rsidR="009670B0" w:rsidRPr="00B0285C" w:rsidRDefault="009670B0" w:rsidP="002653A0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</w:tcPr>
          <w:p w14:paraId="4647AD13" w14:textId="77777777" w:rsidR="009670B0" w:rsidRPr="00B0285C" w:rsidRDefault="009670B0" w:rsidP="002653A0">
            <w:pPr>
              <w:pStyle w:val="BodyText"/>
              <w:spacing w:after="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</w:tr>
      <w:tr w:rsidR="009670B0" w:rsidRPr="00C74A75" w14:paraId="4258B1DD" w14:textId="77777777" w:rsidTr="002653A0">
        <w:tc>
          <w:tcPr>
            <w:tcW w:w="3150" w:type="dxa"/>
          </w:tcPr>
          <w:p w14:paraId="3D739393" w14:textId="79EFBBB6" w:rsidR="009670B0" w:rsidRPr="00B0285C" w:rsidRDefault="009670B0" w:rsidP="009670B0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0236E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350" w:type="dxa"/>
          </w:tcPr>
          <w:p w14:paraId="15F152E2" w14:textId="77777777" w:rsidR="009670B0" w:rsidRPr="00B0285C" w:rsidRDefault="009670B0" w:rsidP="009670B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60571D4" w14:textId="77777777" w:rsidR="009670B0" w:rsidRPr="00B0285C" w:rsidRDefault="009670B0" w:rsidP="00967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</w:tcPr>
          <w:p w14:paraId="79ECC806" w14:textId="77777777" w:rsidR="009670B0" w:rsidRPr="00B0285C" w:rsidRDefault="009670B0" w:rsidP="009670B0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</w:tcPr>
          <w:p w14:paraId="0BC2919C" w14:textId="77777777" w:rsidR="009670B0" w:rsidRPr="00B0285C" w:rsidRDefault="009670B0" w:rsidP="009670B0">
            <w:pPr>
              <w:pStyle w:val="BodyText"/>
              <w:spacing w:after="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</w:tr>
      <w:tr w:rsidR="009670B0" w:rsidRPr="00C74A75" w14:paraId="789556A4" w14:textId="77777777" w:rsidTr="002653A0">
        <w:tc>
          <w:tcPr>
            <w:tcW w:w="3150" w:type="dxa"/>
          </w:tcPr>
          <w:p w14:paraId="3A209BEF" w14:textId="7D013671" w:rsidR="009670B0" w:rsidRPr="00B0285C" w:rsidRDefault="009670B0" w:rsidP="009670B0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0236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</w:tcPr>
          <w:p w14:paraId="100AE4FC" w14:textId="77777777" w:rsidR="009670B0" w:rsidRPr="00B0285C" w:rsidRDefault="009670B0" w:rsidP="009670B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CFF6421" w14:textId="77777777" w:rsidR="009670B0" w:rsidRPr="00B0285C" w:rsidRDefault="009670B0" w:rsidP="00967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</w:tcPr>
          <w:p w14:paraId="3CB0EB87" w14:textId="77777777" w:rsidR="009670B0" w:rsidRPr="00B0285C" w:rsidRDefault="009670B0" w:rsidP="009670B0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</w:tcPr>
          <w:p w14:paraId="6A4873F4" w14:textId="77777777" w:rsidR="009670B0" w:rsidRPr="00B0285C" w:rsidRDefault="009670B0" w:rsidP="009670B0">
            <w:pPr>
              <w:pStyle w:val="BodyText"/>
              <w:spacing w:after="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</w:tr>
      <w:tr w:rsidR="00D5289A" w:rsidRPr="00C74A75" w14:paraId="49A19A72" w14:textId="77777777" w:rsidTr="002653A0">
        <w:tc>
          <w:tcPr>
            <w:tcW w:w="3150" w:type="dxa"/>
            <w:vAlign w:val="bottom"/>
          </w:tcPr>
          <w:p w14:paraId="6512B001" w14:textId="77777777" w:rsidR="00D5289A" w:rsidRPr="000236EC" w:rsidRDefault="00D5289A" w:rsidP="002653A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36E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อาร์เอช อินเตอร์เนชั่นแนล</w:t>
            </w:r>
          </w:p>
        </w:tc>
        <w:tc>
          <w:tcPr>
            <w:tcW w:w="1350" w:type="dxa"/>
          </w:tcPr>
          <w:p w14:paraId="18F6F453" w14:textId="77777777" w:rsidR="00D5289A" w:rsidRPr="000236EC" w:rsidRDefault="00D5289A" w:rsidP="002653A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36EC"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  <w:tc>
          <w:tcPr>
            <w:tcW w:w="990" w:type="dxa"/>
          </w:tcPr>
          <w:p w14:paraId="5507E573" w14:textId="45C41E8D" w:rsidR="00D5289A" w:rsidRPr="000236EC" w:rsidRDefault="00D5289A" w:rsidP="002653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236EC">
              <w:rPr>
                <w:rFonts w:asciiTheme="majorBidi" w:hAnsiTheme="majorBidi" w:cstheme="majorBidi"/>
                <w:sz w:val="30"/>
                <w:szCs w:val="30"/>
              </w:rPr>
              <w:t>4,4</w:t>
            </w:r>
            <w:r w:rsidR="00CA081F" w:rsidRPr="00CA081F"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3</w:t>
            </w:r>
            <w:r w:rsidRPr="000236E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535" w:type="dxa"/>
          </w:tcPr>
          <w:p w14:paraId="2AFA49B1" w14:textId="77777777" w:rsidR="00D5289A" w:rsidRPr="000236EC" w:rsidRDefault="00D5289A" w:rsidP="002653A0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236E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425" w:type="dxa"/>
          </w:tcPr>
          <w:p w14:paraId="5EE9C7C4" w14:textId="77777777" w:rsidR="00D5289A" w:rsidRPr="000236EC" w:rsidRDefault="00D5289A" w:rsidP="002653A0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36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ภายในระยะเวลา </w:t>
            </w:r>
            <w:r w:rsidRPr="000236EC">
              <w:rPr>
                <w:rFonts w:asciiTheme="majorBidi" w:hAnsiTheme="majorBidi" w:cstheme="majorBidi"/>
                <w:sz w:val="30"/>
                <w:szCs w:val="30"/>
              </w:rPr>
              <w:t xml:space="preserve">7 </w:t>
            </w:r>
            <w:r w:rsidRPr="000236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</w:t>
            </w:r>
          </w:p>
        </w:tc>
      </w:tr>
      <w:tr w:rsidR="00D5289A" w:rsidRPr="00C74A75" w14:paraId="251BB565" w14:textId="77777777" w:rsidTr="002653A0">
        <w:tc>
          <w:tcPr>
            <w:tcW w:w="3150" w:type="dxa"/>
            <w:vAlign w:val="bottom"/>
          </w:tcPr>
          <w:p w14:paraId="57AEE500" w14:textId="77777777" w:rsidR="00D5289A" w:rsidRPr="000236EC" w:rsidRDefault="00D5289A" w:rsidP="002653A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36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(สิงคโปร์) คอร์ปอเรชั่น จำกัด</w:t>
            </w:r>
          </w:p>
        </w:tc>
        <w:tc>
          <w:tcPr>
            <w:tcW w:w="1350" w:type="dxa"/>
          </w:tcPr>
          <w:p w14:paraId="6B9405D1" w14:textId="77777777" w:rsidR="00D5289A" w:rsidRPr="000236EC" w:rsidRDefault="00D5289A" w:rsidP="002653A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36EC">
              <w:rPr>
                <w:rFonts w:asciiTheme="majorBidi" w:hAnsiTheme="majorBidi" w:cstheme="majorBidi"/>
                <w:sz w:val="30"/>
                <w:szCs w:val="30"/>
                <w:cs/>
              </w:rPr>
              <w:t>ล้านเหรียญ</w:t>
            </w:r>
          </w:p>
        </w:tc>
        <w:tc>
          <w:tcPr>
            <w:tcW w:w="990" w:type="dxa"/>
          </w:tcPr>
          <w:p w14:paraId="28B01472" w14:textId="77777777" w:rsidR="00D5289A" w:rsidRPr="000236EC" w:rsidRDefault="00D5289A" w:rsidP="002653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</w:tcPr>
          <w:p w14:paraId="060D1416" w14:textId="77777777" w:rsidR="00D5289A" w:rsidRPr="000236EC" w:rsidRDefault="00D5289A" w:rsidP="002653A0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</w:tcPr>
          <w:p w14:paraId="3EC84C16" w14:textId="77777777" w:rsidR="00D5289A" w:rsidRPr="000236EC" w:rsidRDefault="00D5289A" w:rsidP="002653A0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36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เดือนเมษายน </w:t>
            </w:r>
            <w:r w:rsidRPr="000236EC">
              <w:rPr>
                <w:rFonts w:asciiTheme="majorBidi" w:hAnsiTheme="majorBidi" w:cstheme="majorBidi"/>
                <w:sz w:val="30"/>
                <w:szCs w:val="30"/>
              </w:rPr>
              <w:t>2572</w:t>
            </w:r>
          </w:p>
        </w:tc>
      </w:tr>
      <w:tr w:rsidR="00D5289A" w:rsidRPr="00C74A75" w14:paraId="793A6C67" w14:textId="77777777" w:rsidTr="002653A0">
        <w:tc>
          <w:tcPr>
            <w:tcW w:w="3150" w:type="dxa"/>
          </w:tcPr>
          <w:p w14:paraId="330AAF85" w14:textId="77777777" w:rsidR="00D5289A" w:rsidRPr="000236EC" w:rsidRDefault="00D5289A" w:rsidP="002653A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BFC5443" w14:textId="77777777" w:rsidR="00D5289A" w:rsidRPr="000236EC" w:rsidRDefault="00D5289A" w:rsidP="002653A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36EC">
              <w:rPr>
                <w:rFonts w:asciiTheme="majorBidi" w:hAnsiTheme="majorBidi" w:cstheme="majorBidi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990" w:type="dxa"/>
          </w:tcPr>
          <w:p w14:paraId="5A396B1A" w14:textId="77777777" w:rsidR="00D5289A" w:rsidRPr="000236EC" w:rsidRDefault="00D5289A" w:rsidP="002653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</w:tcPr>
          <w:p w14:paraId="67CE9956" w14:textId="77777777" w:rsidR="00D5289A" w:rsidRPr="000236EC" w:rsidRDefault="00D5289A" w:rsidP="002653A0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</w:tcPr>
          <w:p w14:paraId="7BDD70B9" w14:textId="77777777" w:rsidR="00D5289A" w:rsidRPr="000236EC" w:rsidRDefault="00D5289A" w:rsidP="002653A0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36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D5289A" w:rsidRPr="00C74A75" w14:paraId="65E0FC99" w14:textId="77777777" w:rsidTr="002653A0">
        <w:tc>
          <w:tcPr>
            <w:tcW w:w="3150" w:type="dxa"/>
          </w:tcPr>
          <w:p w14:paraId="515DADB8" w14:textId="77777777" w:rsidR="00D5289A" w:rsidRPr="000236EC" w:rsidRDefault="00D5289A" w:rsidP="002653A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236EC">
              <w:rPr>
                <w:rFonts w:asciiTheme="majorBidi" w:hAnsiTheme="majorBidi" w:cstheme="majorBidi"/>
                <w:sz w:val="30"/>
                <w:szCs w:val="30"/>
              </w:rPr>
              <w:t xml:space="preserve">LGWF (Finco) Pty. Ltd. </w:t>
            </w:r>
          </w:p>
          <w:p w14:paraId="11DE40E4" w14:textId="77777777" w:rsidR="00D5289A" w:rsidRPr="000236EC" w:rsidRDefault="00D5289A" w:rsidP="002653A0">
            <w:pPr>
              <w:pStyle w:val="BodyText"/>
              <w:spacing w:after="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236E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</w:t>
            </w:r>
            <w:r w:rsidRPr="000236E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236E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บริษัทย่อยของ </w:t>
            </w:r>
            <w:proofErr w:type="spellStart"/>
            <w:r w:rsidRPr="000236E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Nexif</w:t>
            </w:r>
            <w:proofErr w:type="spellEnd"/>
            <w:r w:rsidRPr="000236E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Energy</w:t>
            </w:r>
          </w:p>
          <w:p w14:paraId="166C2487" w14:textId="77777777" w:rsidR="00D5289A" w:rsidRPr="000236EC" w:rsidRDefault="00D5289A" w:rsidP="002653A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236E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Holding B.V.)</w:t>
            </w:r>
          </w:p>
        </w:tc>
        <w:tc>
          <w:tcPr>
            <w:tcW w:w="1350" w:type="dxa"/>
          </w:tcPr>
          <w:p w14:paraId="4DC1FD46" w14:textId="77777777" w:rsidR="00D5289A" w:rsidRPr="000236EC" w:rsidRDefault="00D5289A" w:rsidP="002653A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36EC">
              <w:rPr>
                <w:rFonts w:asciiTheme="majorBidi" w:hAnsiTheme="majorBidi" w:cstheme="majorBidi"/>
                <w:sz w:val="30"/>
                <w:szCs w:val="30"/>
              </w:rPr>
              <w:t>359</w:t>
            </w:r>
            <w:r w:rsidRPr="000236E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0236EC">
              <w:rPr>
                <w:rFonts w:asciiTheme="majorBidi" w:hAnsiTheme="majorBidi" w:cstheme="majorBidi"/>
                <w:sz w:val="30"/>
                <w:szCs w:val="30"/>
                <w:cs/>
              </w:rPr>
              <w:t>ล้านเหรียญออสเตรเลีย</w:t>
            </w:r>
          </w:p>
        </w:tc>
        <w:tc>
          <w:tcPr>
            <w:tcW w:w="990" w:type="dxa"/>
          </w:tcPr>
          <w:p w14:paraId="261E430B" w14:textId="73720400" w:rsidR="00D5289A" w:rsidRPr="000236EC" w:rsidRDefault="00D5289A" w:rsidP="002653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236EC"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="00CA081F" w:rsidRPr="00CA081F"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312</w:t>
            </w:r>
          </w:p>
        </w:tc>
        <w:tc>
          <w:tcPr>
            <w:tcW w:w="1535" w:type="dxa"/>
          </w:tcPr>
          <w:p w14:paraId="71FEC3F3" w14:textId="77777777" w:rsidR="00D5289A" w:rsidRPr="000236EC" w:rsidRDefault="00D5289A" w:rsidP="002653A0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236EC">
              <w:rPr>
                <w:rFonts w:asciiTheme="majorBidi" w:hAnsiTheme="majorBidi" w:cstheme="majorBidi"/>
                <w:sz w:val="30"/>
                <w:szCs w:val="30"/>
              </w:rPr>
              <w:t xml:space="preserve">BBSY </w:t>
            </w:r>
            <w:r w:rsidRPr="000236EC">
              <w:rPr>
                <w:rFonts w:asciiTheme="majorBidi" w:hAnsiTheme="majorBidi" w:cstheme="majorBidi"/>
                <w:sz w:val="30"/>
                <w:szCs w:val="30"/>
                <w:cs/>
              </w:rPr>
              <w:t>บวกด้วยอัตราร้อยละคงที่</w:t>
            </w:r>
          </w:p>
        </w:tc>
        <w:tc>
          <w:tcPr>
            <w:tcW w:w="2425" w:type="dxa"/>
          </w:tcPr>
          <w:p w14:paraId="55B04201" w14:textId="77777777" w:rsidR="00D5289A" w:rsidRPr="000236EC" w:rsidRDefault="00D5289A" w:rsidP="002653A0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36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ภายในระยะเวลา </w:t>
            </w:r>
            <w:r w:rsidRPr="000236EC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0236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เดือนธันวาคม </w:t>
            </w:r>
            <w:r w:rsidRPr="000236EC">
              <w:rPr>
                <w:rFonts w:asciiTheme="majorBidi" w:hAnsiTheme="majorBidi" w:cstheme="majorBidi"/>
                <w:sz w:val="30"/>
                <w:szCs w:val="30"/>
              </w:rPr>
              <w:t xml:space="preserve">2566 </w:t>
            </w:r>
            <w:r w:rsidRPr="000236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และเดือนเมษายน </w:t>
            </w:r>
            <w:r w:rsidRPr="000236EC">
              <w:rPr>
                <w:rFonts w:asciiTheme="majorBidi" w:hAnsiTheme="majorBidi" w:cstheme="majorBidi"/>
                <w:sz w:val="30"/>
                <w:szCs w:val="30"/>
              </w:rPr>
              <w:t>2570</w:t>
            </w:r>
          </w:p>
        </w:tc>
      </w:tr>
      <w:tr w:rsidR="00D5289A" w:rsidRPr="00C74A75" w14:paraId="2FC4CC67" w14:textId="77777777" w:rsidTr="002653A0">
        <w:tc>
          <w:tcPr>
            <w:tcW w:w="3150" w:type="dxa"/>
            <w:hideMark/>
          </w:tcPr>
          <w:p w14:paraId="6A32D0F6" w14:textId="77777777" w:rsidR="00D5289A" w:rsidRPr="000236EC" w:rsidRDefault="00D5289A" w:rsidP="002653A0">
            <w:pPr>
              <w:pStyle w:val="BodyText"/>
              <w:spacing w:after="0"/>
              <w:ind w:right="6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236EC">
              <w:rPr>
                <w:rFonts w:asciiTheme="majorBidi" w:hAnsiTheme="majorBidi" w:cstheme="majorBidi"/>
                <w:sz w:val="30"/>
                <w:szCs w:val="30"/>
              </w:rPr>
              <w:t xml:space="preserve">Lao Cai Renewable Energy </w:t>
            </w:r>
            <w:r w:rsidRPr="000236EC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Joint Stock Company</w:t>
            </w:r>
          </w:p>
          <w:p w14:paraId="3A87542C" w14:textId="77777777" w:rsidR="00D5289A" w:rsidRPr="000236EC" w:rsidRDefault="00D5289A" w:rsidP="002653A0">
            <w:pPr>
              <w:pStyle w:val="BodyText"/>
              <w:spacing w:after="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236E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(</w:t>
            </w:r>
            <w:r w:rsidRPr="000236E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บริษัทย่อยของ </w:t>
            </w:r>
            <w:proofErr w:type="spellStart"/>
            <w:r w:rsidRPr="000236E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Nexif</w:t>
            </w:r>
            <w:proofErr w:type="spellEnd"/>
            <w:r w:rsidRPr="000236E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Energy     </w:t>
            </w:r>
          </w:p>
          <w:p w14:paraId="74B4E303" w14:textId="77777777" w:rsidR="00D5289A" w:rsidRPr="000236EC" w:rsidRDefault="00D5289A" w:rsidP="002653A0">
            <w:pPr>
              <w:pStyle w:val="BodyText"/>
              <w:spacing w:after="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236E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Holding </w:t>
            </w:r>
            <w:proofErr w:type="gramStart"/>
            <w:r w:rsidRPr="000236E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B.V. )</w:t>
            </w:r>
            <w:proofErr w:type="gramEnd"/>
          </w:p>
        </w:tc>
        <w:tc>
          <w:tcPr>
            <w:tcW w:w="1350" w:type="dxa"/>
            <w:hideMark/>
          </w:tcPr>
          <w:p w14:paraId="5A75F1C9" w14:textId="77777777" w:rsidR="00D5289A" w:rsidRPr="000236EC" w:rsidRDefault="00D5289A" w:rsidP="002653A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36EC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  <w:p w14:paraId="79C9840F" w14:textId="77777777" w:rsidR="00D5289A" w:rsidRPr="000236EC" w:rsidRDefault="00D5289A" w:rsidP="002653A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36EC">
              <w:rPr>
                <w:rFonts w:asciiTheme="majorBidi" w:hAnsiTheme="majorBidi" w:cstheme="majorBidi"/>
                <w:sz w:val="30"/>
                <w:szCs w:val="30"/>
                <w:cs/>
              </w:rPr>
              <w:t>ล้านเหรียญ</w:t>
            </w:r>
          </w:p>
          <w:p w14:paraId="42DC1DB3" w14:textId="77777777" w:rsidR="00D5289A" w:rsidRPr="000236EC" w:rsidRDefault="00D5289A" w:rsidP="002653A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36EC">
              <w:rPr>
                <w:rFonts w:asciiTheme="majorBidi" w:hAnsiTheme="majorBidi" w:cstheme="majorBidi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990" w:type="dxa"/>
            <w:hideMark/>
          </w:tcPr>
          <w:p w14:paraId="116C2563" w14:textId="7F33875D" w:rsidR="00D5289A" w:rsidRPr="000236EC" w:rsidRDefault="00D5289A" w:rsidP="002653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236EC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CA081F" w:rsidRPr="00CA081F"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1</w:t>
            </w:r>
          </w:p>
        </w:tc>
        <w:tc>
          <w:tcPr>
            <w:tcW w:w="1535" w:type="dxa"/>
            <w:hideMark/>
          </w:tcPr>
          <w:p w14:paraId="7CE2F3C5" w14:textId="77777777" w:rsidR="00D5289A" w:rsidRPr="000236EC" w:rsidRDefault="00D5289A" w:rsidP="002653A0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236E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อัตราดอกเบี้ยลอยตัว</w:t>
            </w:r>
          </w:p>
        </w:tc>
        <w:tc>
          <w:tcPr>
            <w:tcW w:w="2425" w:type="dxa"/>
            <w:hideMark/>
          </w:tcPr>
          <w:p w14:paraId="29AEBE3C" w14:textId="77777777" w:rsidR="00D5289A" w:rsidRPr="000236EC" w:rsidRDefault="00D5289A" w:rsidP="002653A0">
            <w:pPr>
              <w:pStyle w:val="BodyText"/>
              <w:spacing w:after="0"/>
              <w:ind w:right="-10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236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ภายในระยะเวลา </w:t>
            </w:r>
            <w:r w:rsidRPr="000236EC">
              <w:rPr>
                <w:rFonts w:asciiTheme="majorBidi" w:hAnsiTheme="majorBidi" w:cstheme="majorBidi"/>
                <w:sz w:val="30"/>
                <w:szCs w:val="30"/>
              </w:rPr>
              <w:t xml:space="preserve">10 </w:t>
            </w:r>
            <w:r w:rsidRPr="000236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เดือนธันวาคม </w:t>
            </w:r>
            <w:r w:rsidRPr="000236EC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</w:tr>
      <w:tr w:rsidR="00D5289A" w:rsidRPr="00C74A75" w14:paraId="00D5F702" w14:textId="77777777" w:rsidTr="002653A0">
        <w:tc>
          <w:tcPr>
            <w:tcW w:w="3150" w:type="dxa"/>
          </w:tcPr>
          <w:p w14:paraId="2BE265A2" w14:textId="2736049B" w:rsidR="00D5289A" w:rsidRPr="000236EC" w:rsidRDefault="00B6006F" w:rsidP="002653A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บริษัท ราช เอ็นเนอร์จี ระยอง จำกัด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  </w:t>
            </w:r>
            <w:r w:rsidRPr="00DB02A8">
              <w:rPr>
                <w:rFonts w:asciiTheme="majorBidi" w:hAnsiTheme="majorBidi" w:cstheme="majorBidi" w:hint="cs"/>
                <w:i/>
                <w:iCs/>
                <w:spacing w:val="-20"/>
                <w:sz w:val="30"/>
                <w:szCs w:val="30"/>
                <w:cs/>
              </w:rPr>
              <w:t>(เดิมชื่อ บริษัท เน็กซิฟส์ ราช เอ็น</w:t>
            </w:r>
            <w:r w:rsidRPr="00DB02A8">
              <w:rPr>
                <w:rFonts w:asciiTheme="majorBidi" w:hAnsiTheme="majorBidi" w:cstheme="majorBidi" w:hint="cs"/>
                <w:i/>
                <w:iCs/>
                <w:spacing w:val="-4"/>
                <w:sz w:val="30"/>
                <w:szCs w:val="30"/>
                <w:cs/>
              </w:rPr>
              <w:t>เนอร์จี</w:t>
            </w:r>
            <w:r w:rsidR="00DB02A8" w:rsidRPr="00DB02A8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br/>
            </w:r>
            <w:r w:rsidR="00DB02A8" w:rsidRPr="00DB02A8">
              <w:rPr>
                <w:rFonts w:asciiTheme="majorBidi" w:hAnsiTheme="majorBidi" w:cstheme="majorBidi" w:hint="cs"/>
                <w:i/>
                <w:iCs/>
                <w:spacing w:val="-4"/>
                <w:sz w:val="30"/>
                <w:szCs w:val="30"/>
                <w:cs/>
              </w:rPr>
              <w:t xml:space="preserve">   </w:t>
            </w:r>
            <w:r w:rsidRPr="00DB02A8">
              <w:rPr>
                <w:rFonts w:asciiTheme="majorBidi" w:hAnsiTheme="majorBidi" w:cstheme="majorBidi" w:hint="cs"/>
                <w:i/>
                <w:iCs/>
                <w:spacing w:val="-4"/>
                <w:sz w:val="30"/>
                <w:szCs w:val="30"/>
                <w:cs/>
              </w:rPr>
              <w:t xml:space="preserve"> ระยอง จำกัด)</w:t>
            </w:r>
          </w:p>
          <w:p w14:paraId="2761C601" w14:textId="77777777" w:rsidR="00D5289A" w:rsidRPr="000236EC" w:rsidRDefault="00D5289A" w:rsidP="002653A0">
            <w:pPr>
              <w:pStyle w:val="BodyText"/>
              <w:spacing w:after="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236E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(</w:t>
            </w:r>
            <w:r w:rsidRPr="000236E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บริษัทย่อยของ บริษัท อาร์เอ</w:t>
            </w:r>
            <w:r w:rsidRPr="000236E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ช</w:t>
            </w:r>
            <w:r w:rsidRPr="000236E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</w:t>
            </w:r>
          </w:p>
          <w:p w14:paraId="6CF5D925" w14:textId="77777777" w:rsidR="00D5289A" w:rsidRPr="000236EC" w:rsidRDefault="00D5289A" w:rsidP="002653A0">
            <w:pPr>
              <w:pStyle w:val="BodyText"/>
              <w:spacing w:after="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236E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Pr="000236E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อินเตอร์เนชั่นแนล (สิงคโปร์)</w:t>
            </w:r>
            <w:r w:rsidRPr="000236E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</w:t>
            </w:r>
          </w:p>
          <w:p w14:paraId="2E9856E8" w14:textId="77777777" w:rsidR="00D5289A" w:rsidRPr="000236EC" w:rsidRDefault="00D5289A" w:rsidP="002653A0">
            <w:pPr>
              <w:pStyle w:val="BodyText"/>
              <w:spacing w:after="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236E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Pr="000236E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คอร</w:t>
            </w:r>
            <w:r w:rsidRPr="000236E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์</w:t>
            </w:r>
            <w:r w:rsidRPr="000236EC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  <w:cs/>
              </w:rPr>
              <w:t>ปอเรชั่น จำกัด)</w:t>
            </w:r>
          </w:p>
        </w:tc>
        <w:tc>
          <w:tcPr>
            <w:tcW w:w="1350" w:type="dxa"/>
          </w:tcPr>
          <w:p w14:paraId="254ABC81" w14:textId="77777777" w:rsidR="00D5289A" w:rsidRPr="000236EC" w:rsidRDefault="00D5289A" w:rsidP="002653A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36EC">
              <w:rPr>
                <w:rFonts w:asciiTheme="majorBidi" w:hAnsiTheme="majorBidi" w:cstheme="majorBidi"/>
                <w:sz w:val="30"/>
                <w:szCs w:val="30"/>
              </w:rPr>
              <w:t>3,307</w:t>
            </w:r>
          </w:p>
          <w:p w14:paraId="3F2E5982" w14:textId="77777777" w:rsidR="00D5289A" w:rsidRPr="000236EC" w:rsidRDefault="00D5289A" w:rsidP="002653A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36EC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</w:tcPr>
          <w:p w14:paraId="702CB65A" w14:textId="00B192A0" w:rsidR="00D5289A" w:rsidRPr="000236EC" w:rsidRDefault="00D5289A" w:rsidP="002653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236EC">
              <w:rPr>
                <w:rFonts w:asciiTheme="majorBidi" w:hAnsiTheme="majorBidi" w:cstheme="majorBidi"/>
                <w:sz w:val="30"/>
                <w:szCs w:val="30"/>
              </w:rPr>
              <w:t>3,2</w:t>
            </w:r>
            <w:r w:rsidR="00CA081F" w:rsidRPr="00CA081F"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41</w:t>
            </w:r>
          </w:p>
        </w:tc>
        <w:tc>
          <w:tcPr>
            <w:tcW w:w="1535" w:type="dxa"/>
          </w:tcPr>
          <w:p w14:paraId="7E5C8AA2" w14:textId="77777777" w:rsidR="00D5289A" w:rsidRPr="000236EC" w:rsidRDefault="00D5289A" w:rsidP="002653A0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236E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0236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 </w:t>
            </w:r>
            <w:r w:rsidRPr="000236EC">
              <w:rPr>
                <w:rFonts w:asciiTheme="majorBidi" w:hAnsiTheme="majorBidi" w:cstheme="majorBidi"/>
                <w:sz w:val="30"/>
                <w:szCs w:val="30"/>
              </w:rPr>
              <w:t xml:space="preserve">BIBOR </w:t>
            </w:r>
            <w:r w:rsidRPr="000236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Pr="000236EC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0236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 </w:t>
            </w:r>
            <w:r w:rsidRPr="000236EC">
              <w:rPr>
                <w:rFonts w:asciiTheme="majorBidi" w:hAnsiTheme="majorBidi" w:cstheme="majorBidi"/>
                <w:sz w:val="30"/>
                <w:szCs w:val="30"/>
              </w:rPr>
              <w:t xml:space="preserve">THBFIX </w:t>
            </w:r>
          </w:p>
        </w:tc>
        <w:tc>
          <w:tcPr>
            <w:tcW w:w="2425" w:type="dxa"/>
          </w:tcPr>
          <w:p w14:paraId="3F3F7771" w14:textId="77777777" w:rsidR="00D5289A" w:rsidRPr="000236EC" w:rsidRDefault="00D5289A" w:rsidP="002653A0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36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รายไตรมาสภายในระยะเวลา </w:t>
            </w:r>
            <w:r w:rsidRPr="000236EC">
              <w:rPr>
                <w:rFonts w:asciiTheme="majorBidi" w:hAnsiTheme="majorBidi" w:cstheme="majorBidi"/>
                <w:sz w:val="30"/>
                <w:szCs w:val="30"/>
              </w:rPr>
              <w:t xml:space="preserve">20 </w:t>
            </w:r>
            <w:r w:rsidRPr="000236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เดือนมีนาคม </w:t>
            </w:r>
            <w:r w:rsidRPr="000236EC">
              <w:rPr>
                <w:rFonts w:asciiTheme="majorBidi" w:hAnsiTheme="majorBidi" w:cstheme="majorBidi"/>
                <w:sz w:val="30"/>
                <w:szCs w:val="30"/>
              </w:rPr>
              <w:t>2583</w:t>
            </w:r>
          </w:p>
        </w:tc>
      </w:tr>
      <w:tr w:rsidR="00D5289A" w:rsidRPr="00C74A75" w14:paraId="05C5E40C" w14:textId="77777777" w:rsidTr="002653A0">
        <w:tc>
          <w:tcPr>
            <w:tcW w:w="3150" w:type="dxa"/>
            <w:hideMark/>
          </w:tcPr>
          <w:p w14:paraId="2B71A9BF" w14:textId="77777777" w:rsidR="00D5289A" w:rsidRPr="000236EC" w:rsidRDefault="00D5289A" w:rsidP="002653A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36EC">
              <w:rPr>
                <w:rFonts w:asciiTheme="majorBidi" w:hAnsiTheme="majorBidi" w:cstheme="majorBidi"/>
                <w:sz w:val="30"/>
                <w:szCs w:val="30"/>
              </w:rPr>
              <w:t xml:space="preserve">PT </w:t>
            </w:r>
            <w:proofErr w:type="spellStart"/>
            <w:r w:rsidRPr="000236EC">
              <w:rPr>
                <w:rFonts w:asciiTheme="majorBidi" w:hAnsiTheme="majorBidi" w:cstheme="majorBidi"/>
                <w:sz w:val="30"/>
                <w:szCs w:val="30"/>
              </w:rPr>
              <w:t>Bajradaya</w:t>
            </w:r>
            <w:proofErr w:type="spellEnd"/>
            <w:r w:rsidRPr="000236E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spellStart"/>
            <w:r w:rsidRPr="000236EC">
              <w:rPr>
                <w:rFonts w:asciiTheme="majorBidi" w:hAnsiTheme="majorBidi" w:cstheme="majorBidi"/>
                <w:sz w:val="30"/>
                <w:szCs w:val="30"/>
              </w:rPr>
              <w:t>Sentranusa</w:t>
            </w:r>
            <w:proofErr w:type="spellEnd"/>
          </w:p>
          <w:p w14:paraId="4289C9B2" w14:textId="77777777" w:rsidR="00D5289A" w:rsidRPr="000236EC" w:rsidRDefault="00D5289A" w:rsidP="002653A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236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0236EC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</w:rPr>
              <w:t>(</w:t>
            </w:r>
            <w:r w:rsidRPr="000236EC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  <w:cs/>
              </w:rPr>
              <w:t xml:space="preserve">บริษัทย่อยของ </w:t>
            </w:r>
            <w:r w:rsidRPr="000236EC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</w:rPr>
              <w:t>Fareast Renewable</w:t>
            </w:r>
            <w:r w:rsidRPr="000236EC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</w:rPr>
              <w:br/>
              <w:t xml:space="preserve">   </w:t>
            </w:r>
            <w:r w:rsidRPr="000236E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Development Pte. Ltd.</w:t>
            </w:r>
            <w:r w:rsidRPr="000236E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hideMark/>
          </w:tcPr>
          <w:p w14:paraId="3B0B97AE" w14:textId="77777777" w:rsidR="00D5289A" w:rsidRPr="000236EC" w:rsidRDefault="00D5289A" w:rsidP="002653A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36EC">
              <w:rPr>
                <w:rFonts w:asciiTheme="majorBidi" w:hAnsiTheme="majorBidi" w:cstheme="majorBidi"/>
                <w:sz w:val="30"/>
                <w:szCs w:val="30"/>
              </w:rPr>
              <w:t>188</w:t>
            </w:r>
          </w:p>
          <w:p w14:paraId="46C6C07B" w14:textId="77777777" w:rsidR="00D5289A" w:rsidRPr="000236EC" w:rsidRDefault="00D5289A" w:rsidP="002653A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36EC">
              <w:rPr>
                <w:rFonts w:asciiTheme="majorBidi" w:hAnsiTheme="majorBidi" w:cstheme="majorBidi"/>
                <w:sz w:val="30"/>
                <w:szCs w:val="30"/>
                <w:cs/>
              </w:rPr>
              <w:t>ล้านเหรียญสหรัฐอเมริกา</w:t>
            </w:r>
          </w:p>
        </w:tc>
        <w:tc>
          <w:tcPr>
            <w:tcW w:w="990" w:type="dxa"/>
            <w:hideMark/>
          </w:tcPr>
          <w:p w14:paraId="51D31975" w14:textId="61E0FD35" w:rsidR="00D5289A" w:rsidRPr="000236EC" w:rsidRDefault="00CA081F" w:rsidP="002653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CA081F"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5</w:t>
            </w:r>
            <w:r w:rsidR="00D5289A" w:rsidRPr="000236EC">
              <w:rPr>
                <w:rFonts w:asciiTheme="majorBidi" w:hAnsiTheme="majorBidi" w:cstheme="majorBidi"/>
                <w:sz w:val="30"/>
                <w:szCs w:val="30"/>
              </w:rPr>
              <w:t>,9</w:t>
            </w:r>
            <w:r w:rsidRPr="00CA081F"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93</w:t>
            </w:r>
          </w:p>
        </w:tc>
        <w:tc>
          <w:tcPr>
            <w:tcW w:w="1535" w:type="dxa"/>
            <w:hideMark/>
          </w:tcPr>
          <w:p w14:paraId="2A847120" w14:textId="77777777" w:rsidR="00D5289A" w:rsidRPr="000236EC" w:rsidRDefault="00D5289A" w:rsidP="002653A0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236EC">
              <w:rPr>
                <w:rFonts w:asciiTheme="majorBidi" w:hAnsiTheme="majorBidi" w:cstheme="majorBidi"/>
                <w:sz w:val="30"/>
                <w:szCs w:val="30"/>
              </w:rPr>
              <w:t xml:space="preserve">LIBOR </w:t>
            </w:r>
            <w:r w:rsidRPr="000236EC">
              <w:rPr>
                <w:rFonts w:asciiTheme="majorBidi" w:hAnsiTheme="majorBidi" w:cstheme="majorBidi"/>
                <w:sz w:val="30"/>
                <w:szCs w:val="30"/>
                <w:cs/>
              </w:rPr>
              <w:t>บวกด้วยอัตราร้อยละคงที่</w:t>
            </w:r>
          </w:p>
        </w:tc>
        <w:tc>
          <w:tcPr>
            <w:tcW w:w="2425" w:type="dxa"/>
            <w:hideMark/>
          </w:tcPr>
          <w:p w14:paraId="35F4A760" w14:textId="77777777" w:rsidR="00D5289A" w:rsidRPr="000236EC" w:rsidRDefault="00D5289A" w:rsidP="002653A0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36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รายไตรมาสภายในระยะเวลา </w:t>
            </w:r>
            <w:r w:rsidRPr="000236EC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0236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ตั้งแต่เดือนมีนาคม </w:t>
            </w:r>
            <w:r w:rsidRPr="000236E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  <w:r w:rsidRPr="000236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ถึงเดือนธันวาคม </w:t>
            </w:r>
            <w:r w:rsidRPr="000236EC">
              <w:rPr>
                <w:rFonts w:asciiTheme="majorBidi" w:hAnsiTheme="majorBidi" w:cstheme="majorBidi"/>
                <w:sz w:val="30"/>
                <w:szCs w:val="30"/>
              </w:rPr>
              <w:t>2579</w:t>
            </w:r>
          </w:p>
        </w:tc>
      </w:tr>
      <w:tr w:rsidR="00D5289A" w:rsidRPr="00C74A75" w14:paraId="2F8B514A" w14:textId="77777777" w:rsidTr="002653A0">
        <w:tc>
          <w:tcPr>
            <w:tcW w:w="3150" w:type="dxa"/>
          </w:tcPr>
          <w:p w14:paraId="13CA4F7E" w14:textId="77777777" w:rsidR="00D5289A" w:rsidRPr="000236EC" w:rsidRDefault="00D5289A" w:rsidP="002653A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236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535851EA" w14:textId="77777777" w:rsidR="00D5289A" w:rsidRPr="000236EC" w:rsidRDefault="00D5289A" w:rsidP="002653A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4B603C" w14:textId="0678DF45" w:rsidR="00D5289A" w:rsidRPr="000236EC" w:rsidRDefault="00D5289A" w:rsidP="002653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236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CA081F" w:rsidRPr="00CA081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GB"/>
              </w:rPr>
              <w:t>1</w:t>
            </w:r>
            <w:r w:rsidRPr="000236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,5</w:t>
            </w:r>
            <w:r w:rsidR="00CA081F" w:rsidRPr="00CA081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GB"/>
              </w:rPr>
              <w:t>58</w:t>
            </w:r>
          </w:p>
        </w:tc>
        <w:tc>
          <w:tcPr>
            <w:tcW w:w="1535" w:type="dxa"/>
          </w:tcPr>
          <w:p w14:paraId="2CB7E305" w14:textId="77777777" w:rsidR="00D5289A" w:rsidRPr="00C74A75" w:rsidRDefault="00D5289A" w:rsidP="002653A0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425" w:type="dxa"/>
          </w:tcPr>
          <w:p w14:paraId="258D0F29" w14:textId="77777777" w:rsidR="00D5289A" w:rsidRPr="00C74A75" w:rsidRDefault="00D5289A" w:rsidP="002653A0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tr w:rsidR="00D5289A" w:rsidRPr="00C74A75" w14:paraId="556CE0B9" w14:textId="77777777" w:rsidTr="002653A0">
        <w:tc>
          <w:tcPr>
            <w:tcW w:w="3150" w:type="dxa"/>
          </w:tcPr>
          <w:p w14:paraId="0EBA62F8" w14:textId="77777777" w:rsidR="00D5289A" w:rsidRPr="000236EC" w:rsidRDefault="00D5289A" w:rsidP="007415D0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0236E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0236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ค่าธรรมเนียมในการจัดหา</w:t>
            </w:r>
            <w:r w:rsidRPr="000236EC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0236E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เงินกู้ยืมรอตัดบัญชี</w:t>
            </w:r>
          </w:p>
        </w:tc>
        <w:tc>
          <w:tcPr>
            <w:tcW w:w="1350" w:type="dxa"/>
          </w:tcPr>
          <w:p w14:paraId="1F738AD4" w14:textId="77777777" w:rsidR="00D5289A" w:rsidRPr="000236EC" w:rsidRDefault="00D5289A" w:rsidP="002653A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A1AC7A" w14:textId="4AF29853" w:rsidR="00D5289A" w:rsidRPr="000236EC" w:rsidRDefault="00D5289A" w:rsidP="002653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236EC">
              <w:rPr>
                <w:rFonts w:asciiTheme="majorBidi" w:hAnsiTheme="majorBidi" w:cstheme="majorBidi"/>
                <w:sz w:val="30"/>
                <w:szCs w:val="30"/>
              </w:rPr>
              <w:t>(9</w:t>
            </w:r>
            <w:r w:rsidR="00CA081F" w:rsidRPr="00CA081F"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45</w:t>
            </w:r>
            <w:r w:rsidRPr="000236E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35" w:type="dxa"/>
          </w:tcPr>
          <w:p w14:paraId="0B628669" w14:textId="77777777" w:rsidR="00D5289A" w:rsidRPr="00C74A75" w:rsidRDefault="00D5289A" w:rsidP="002653A0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425" w:type="dxa"/>
          </w:tcPr>
          <w:p w14:paraId="5DCB2590" w14:textId="77777777" w:rsidR="00D5289A" w:rsidRPr="00C74A75" w:rsidRDefault="00D5289A" w:rsidP="002653A0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tr w:rsidR="00D5289A" w:rsidRPr="00C74A75" w14:paraId="14BB464D" w14:textId="77777777" w:rsidTr="002653A0">
        <w:tc>
          <w:tcPr>
            <w:tcW w:w="3150" w:type="dxa"/>
          </w:tcPr>
          <w:p w14:paraId="4CF60A20" w14:textId="77777777" w:rsidR="00D5289A" w:rsidRPr="000236EC" w:rsidRDefault="00D5289A" w:rsidP="002653A0">
            <w:pPr>
              <w:pStyle w:val="BodyText"/>
              <w:spacing w:after="0"/>
              <w:ind w:right="4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236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15EF3D34" w14:textId="77777777" w:rsidR="00D5289A" w:rsidRPr="000236EC" w:rsidRDefault="00D5289A" w:rsidP="002653A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0BA39F" w14:textId="50FB87DE" w:rsidR="00D5289A" w:rsidRPr="000236EC" w:rsidRDefault="00D5289A" w:rsidP="002653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236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CA081F" w:rsidRPr="00CA081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GB"/>
              </w:rPr>
              <w:t>0</w:t>
            </w:r>
            <w:r w:rsidRPr="000236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,6</w:t>
            </w:r>
            <w:r w:rsidR="00CA081F" w:rsidRPr="00CA081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GB"/>
              </w:rPr>
              <w:t>13</w:t>
            </w:r>
          </w:p>
        </w:tc>
        <w:tc>
          <w:tcPr>
            <w:tcW w:w="1535" w:type="dxa"/>
          </w:tcPr>
          <w:p w14:paraId="5790D949" w14:textId="77777777" w:rsidR="00D5289A" w:rsidRPr="00C74A75" w:rsidRDefault="00D5289A" w:rsidP="002653A0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425" w:type="dxa"/>
          </w:tcPr>
          <w:p w14:paraId="6AECAD25" w14:textId="77777777" w:rsidR="00D5289A" w:rsidRPr="00C74A75" w:rsidRDefault="00D5289A" w:rsidP="002653A0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tr w:rsidR="00D5289A" w:rsidRPr="00C74A75" w14:paraId="1935D3C4" w14:textId="77777777" w:rsidTr="002653A0">
        <w:tc>
          <w:tcPr>
            <w:tcW w:w="3150" w:type="dxa"/>
          </w:tcPr>
          <w:p w14:paraId="6F84B423" w14:textId="77777777" w:rsidR="00D5289A" w:rsidRPr="000236EC" w:rsidRDefault="00D5289A" w:rsidP="002653A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pacing w:val="-12"/>
                <w:sz w:val="30"/>
                <w:szCs w:val="30"/>
              </w:rPr>
            </w:pPr>
            <w:r w:rsidRPr="000236EC">
              <w:rPr>
                <w:rFonts w:asciiTheme="majorBidi" w:hAnsiTheme="majorBidi" w:cstheme="majorBidi"/>
                <w:i/>
                <w:iCs/>
                <w:spacing w:val="-12"/>
                <w:sz w:val="30"/>
                <w:szCs w:val="30"/>
                <w:cs/>
              </w:rPr>
              <w:t>หัก</w:t>
            </w:r>
            <w:r w:rsidRPr="000236EC">
              <w:rPr>
                <w:rFonts w:asciiTheme="majorBidi" w:hAnsiTheme="majorBidi" w:cstheme="majorBidi"/>
                <w:i/>
                <w:iCs/>
                <w:spacing w:val="-12"/>
                <w:sz w:val="30"/>
                <w:szCs w:val="30"/>
              </w:rPr>
              <w:t xml:space="preserve"> </w:t>
            </w:r>
            <w:r w:rsidRPr="000236EC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</w:tcPr>
          <w:p w14:paraId="50FF9D72" w14:textId="77777777" w:rsidR="00D5289A" w:rsidRPr="000236EC" w:rsidRDefault="00D5289A" w:rsidP="002653A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480CA1" w14:textId="7024D261" w:rsidR="00D5289A" w:rsidRPr="000236EC" w:rsidRDefault="00D5289A" w:rsidP="002653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236E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8287A">
              <w:rPr>
                <w:rFonts w:asciiTheme="majorBidi" w:hAnsiTheme="majorBidi" w:cstheme="majorBidi"/>
                <w:sz w:val="30"/>
                <w:szCs w:val="30"/>
              </w:rPr>
              <w:t>7,537</w:t>
            </w:r>
            <w:r w:rsidRPr="000236E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35" w:type="dxa"/>
          </w:tcPr>
          <w:p w14:paraId="5C19841B" w14:textId="77777777" w:rsidR="00D5289A" w:rsidRPr="00C74A75" w:rsidRDefault="00D5289A" w:rsidP="002653A0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425" w:type="dxa"/>
          </w:tcPr>
          <w:p w14:paraId="59EDF751" w14:textId="77777777" w:rsidR="00D5289A" w:rsidRPr="00C74A75" w:rsidRDefault="00D5289A" w:rsidP="002653A0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tr w:rsidR="00D5289A" w:rsidRPr="00C74A75" w14:paraId="25DCBF93" w14:textId="77777777" w:rsidTr="002653A0">
        <w:tc>
          <w:tcPr>
            <w:tcW w:w="3150" w:type="dxa"/>
            <w:hideMark/>
          </w:tcPr>
          <w:p w14:paraId="4109CAEA" w14:textId="77777777" w:rsidR="00D5289A" w:rsidRPr="000236EC" w:rsidRDefault="00D5289A" w:rsidP="002653A0">
            <w:pPr>
              <w:pStyle w:val="BodyText"/>
              <w:spacing w:after="0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236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  <w:r w:rsidRPr="000236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0236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hideMark/>
          </w:tcPr>
          <w:p w14:paraId="2FBA3C24" w14:textId="77777777" w:rsidR="00D5289A" w:rsidRPr="000236EC" w:rsidRDefault="00D5289A" w:rsidP="002653A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6A1EF59" w14:textId="7494C43F" w:rsidR="00D5289A" w:rsidRPr="000236EC" w:rsidRDefault="00D5289A" w:rsidP="002653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236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3828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0236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</w:t>
            </w:r>
            <w:r w:rsidR="00CA081F" w:rsidRPr="00CA081F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GB"/>
              </w:rPr>
              <w:t>76</w:t>
            </w:r>
          </w:p>
        </w:tc>
        <w:tc>
          <w:tcPr>
            <w:tcW w:w="1535" w:type="dxa"/>
            <w:hideMark/>
          </w:tcPr>
          <w:p w14:paraId="5D67DAA2" w14:textId="77777777" w:rsidR="00D5289A" w:rsidRPr="00C74A75" w:rsidRDefault="00D5289A" w:rsidP="002653A0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425" w:type="dxa"/>
            <w:hideMark/>
          </w:tcPr>
          <w:p w14:paraId="743B669E" w14:textId="77777777" w:rsidR="00D5289A" w:rsidRPr="00C74A75" w:rsidRDefault="00D5289A" w:rsidP="002653A0">
            <w:pPr>
              <w:pStyle w:val="BodyText"/>
              <w:spacing w:after="0"/>
              <w:ind w:right="-10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D5289A" w:rsidRPr="00607B5C" w14:paraId="611C4278" w14:textId="77777777" w:rsidTr="002653A0">
        <w:tc>
          <w:tcPr>
            <w:tcW w:w="3150" w:type="dxa"/>
          </w:tcPr>
          <w:p w14:paraId="20AE2DC4" w14:textId="77777777" w:rsidR="00D5289A" w:rsidRPr="00607B5C" w:rsidRDefault="00D5289A" w:rsidP="002653A0">
            <w:pPr>
              <w:pStyle w:val="BodyText"/>
              <w:spacing w:after="0"/>
              <w:rPr>
                <w:rFonts w:asciiTheme="majorBidi" w:hAnsiTheme="majorBidi" w:cstheme="majorBidi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350" w:type="dxa"/>
          </w:tcPr>
          <w:p w14:paraId="551E76FE" w14:textId="77777777" w:rsidR="00D5289A" w:rsidRPr="00607B5C" w:rsidRDefault="00D5289A" w:rsidP="002653A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CC7D05C" w14:textId="77777777" w:rsidR="00D5289A" w:rsidRPr="00607B5C" w:rsidRDefault="00D5289A" w:rsidP="002653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535" w:type="dxa"/>
          </w:tcPr>
          <w:p w14:paraId="689103FB" w14:textId="77777777" w:rsidR="00D5289A" w:rsidRPr="00607B5C" w:rsidRDefault="00D5289A" w:rsidP="002653A0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2425" w:type="dxa"/>
          </w:tcPr>
          <w:p w14:paraId="1E52949E" w14:textId="77777777" w:rsidR="00D5289A" w:rsidRPr="00607B5C" w:rsidRDefault="00D5289A" w:rsidP="002653A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2"/>
                <w:szCs w:val="22"/>
                <w:highlight w:val="yellow"/>
                <w:cs/>
              </w:rPr>
            </w:pPr>
          </w:p>
        </w:tc>
      </w:tr>
      <w:tr w:rsidR="009670B0" w:rsidRPr="00607B5C" w14:paraId="26A629D3" w14:textId="77777777" w:rsidTr="00512B31">
        <w:trPr>
          <w:trHeight w:val="239"/>
        </w:trPr>
        <w:tc>
          <w:tcPr>
            <w:tcW w:w="3150" w:type="dxa"/>
          </w:tcPr>
          <w:p w14:paraId="6DAEC68D" w14:textId="2E8ACB31" w:rsidR="009670B0" w:rsidRPr="00607B5C" w:rsidRDefault="009670B0" w:rsidP="002653A0">
            <w:pPr>
              <w:pStyle w:val="BodyText"/>
              <w:spacing w:after="0"/>
              <w:rPr>
                <w:rFonts w:asciiTheme="majorBidi" w:hAnsiTheme="majorBidi" w:cstheme="majorBidi"/>
                <w:sz w:val="22"/>
                <w:szCs w:val="22"/>
                <w:highlight w:val="yellow"/>
                <w:cs/>
              </w:rPr>
            </w:pPr>
            <w:r w:rsidRPr="00C063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350" w:type="dxa"/>
          </w:tcPr>
          <w:p w14:paraId="650406E2" w14:textId="77777777" w:rsidR="009670B0" w:rsidRPr="00607B5C" w:rsidRDefault="009670B0" w:rsidP="002653A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688E916" w14:textId="77777777" w:rsidR="009670B0" w:rsidRPr="00607B5C" w:rsidRDefault="009670B0" w:rsidP="002653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535" w:type="dxa"/>
          </w:tcPr>
          <w:p w14:paraId="2D62DACB" w14:textId="77777777" w:rsidR="009670B0" w:rsidRPr="00607B5C" w:rsidRDefault="009670B0" w:rsidP="002653A0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2425" w:type="dxa"/>
          </w:tcPr>
          <w:p w14:paraId="44706381" w14:textId="77777777" w:rsidR="009670B0" w:rsidRPr="00607B5C" w:rsidRDefault="009670B0" w:rsidP="002653A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2"/>
                <w:szCs w:val="22"/>
                <w:highlight w:val="yellow"/>
                <w:cs/>
              </w:rPr>
            </w:pPr>
          </w:p>
        </w:tc>
      </w:tr>
      <w:tr w:rsidR="00D5289A" w:rsidRPr="00C74A75" w14:paraId="16ED1F23" w14:textId="77777777" w:rsidTr="00043856">
        <w:trPr>
          <w:trHeight w:val="275"/>
        </w:trPr>
        <w:tc>
          <w:tcPr>
            <w:tcW w:w="3150" w:type="dxa"/>
            <w:hideMark/>
          </w:tcPr>
          <w:p w14:paraId="142EE3F7" w14:textId="77777777" w:rsidR="00D5289A" w:rsidRPr="00C063B1" w:rsidRDefault="00D5289A" w:rsidP="002653A0">
            <w:pPr>
              <w:pStyle w:val="BodyText"/>
              <w:spacing w:after="0"/>
              <w:ind w:right="-17"/>
              <w:jc w:val="thaiDistribute"/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  <w:cs/>
              </w:rPr>
            </w:pPr>
            <w:r w:rsidRPr="00C063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เงินกู้ยืมจากกิจการอื่น</w:t>
            </w:r>
          </w:p>
        </w:tc>
        <w:tc>
          <w:tcPr>
            <w:tcW w:w="1350" w:type="dxa"/>
          </w:tcPr>
          <w:p w14:paraId="65EC438F" w14:textId="77777777" w:rsidR="00D5289A" w:rsidRPr="00C063B1" w:rsidRDefault="00D5289A" w:rsidP="002653A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33E8B412" w14:textId="77777777" w:rsidR="00D5289A" w:rsidRPr="00C063B1" w:rsidRDefault="00D5289A" w:rsidP="002653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5" w:type="dxa"/>
          </w:tcPr>
          <w:p w14:paraId="0150D855" w14:textId="77777777" w:rsidR="00D5289A" w:rsidRPr="00C063B1" w:rsidRDefault="00D5289A" w:rsidP="002653A0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5" w:type="dxa"/>
          </w:tcPr>
          <w:p w14:paraId="1587D46D" w14:textId="77777777" w:rsidR="00D5289A" w:rsidRPr="00C063B1" w:rsidRDefault="00D5289A" w:rsidP="002653A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5289A" w:rsidRPr="00C74A75" w14:paraId="7174F768" w14:textId="77777777" w:rsidTr="00043856">
        <w:trPr>
          <w:trHeight w:val="423"/>
        </w:trPr>
        <w:tc>
          <w:tcPr>
            <w:tcW w:w="3150" w:type="dxa"/>
            <w:hideMark/>
          </w:tcPr>
          <w:p w14:paraId="21D02FE9" w14:textId="77777777" w:rsidR="00D5289A" w:rsidRPr="00C063B1" w:rsidRDefault="00D5289A" w:rsidP="007415D0">
            <w:pPr>
              <w:pStyle w:val="BodyText"/>
              <w:spacing w:after="0"/>
              <w:ind w:right="-107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C063B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สหโคเจน (ชลบุรี) จำกัด </w:t>
            </w:r>
            <w:r w:rsidRPr="00C063B1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(มหาชน)</w:t>
            </w:r>
          </w:p>
        </w:tc>
        <w:tc>
          <w:tcPr>
            <w:tcW w:w="1350" w:type="dxa"/>
          </w:tcPr>
          <w:p w14:paraId="4ACAC397" w14:textId="77777777" w:rsidR="00D5289A" w:rsidRPr="00C063B1" w:rsidRDefault="00D5289A" w:rsidP="002653A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63B1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ตามที่ระบุ</w:t>
            </w:r>
            <w:r w:rsidRPr="00C063B1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ในสัญญา</w:t>
            </w:r>
          </w:p>
        </w:tc>
        <w:tc>
          <w:tcPr>
            <w:tcW w:w="990" w:type="dxa"/>
            <w:hideMark/>
          </w:tcPr>
          <w:p w14:paraId="5FBE540E" w14:textId="77777777" w:rsidR="00D5289A" w:rsidRPr="00C063B1" w:rsidRDefault="00D5289A" w:rsidP="002653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C063B1">
              <w:rPr>
                <w:rFonts w:asciiTheme="majorBidi" w:hAnsiTheme="majorBidi" w:cstheme="majorBidi"/>
                <w:sz w:val="30"/>
                <w:szCs w:val="30"/>
              </w:rPr>
              <w:t>320</w:t>
            </w:r>
          </w:p>
        </w:tc>
        <w:tc>
          <w:tcPr>
            <w:tcW w:w="1535" w:type="dxa"/>
          </w:tcPr>
          <w:p w14:paraId="23AB774D" w14:textId="77777777" w:rsidR="00D5289A" w:rsidRPr="00C063B1" w:rsidRDefault="00D5289A" w:rsidP="002653A0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63B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425" w:type="dxa"/>
          </w:tcPr>
          <w:p w14:paraId="040C9320" w14:textId="77777777" w:rsidR="00D5289A" w:rsidRPr="00C063B1" w:rsidRDefault="00D5289A" w:rsidP="002653A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63B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ภายในปี </w:t>
            </w:r>
            <w:r w:rsidRPr="00C063B1">
              <w:rPr>
                <w:rFonts w:asciiTheme="majorBidi" w:hAnsiTheme="majorBidi" w:cstheme="majorBidi"/>
                <w:sz w:val="30"/>
                <w:szCs w:val="30"/>
              </w:rPr>
              <w:t>2569</w:t>
            </w:r>
            <w:r w:rsidRPr="00C063B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ถึงปี </w:t>
            </w:r>
            <w:r w:rsidRPr="00C063B1">
              <w:rPr>
                <w:rFonts w:asciiTheme="majorBidi" w:hAnsiTheme="majorBidi" w:cstheme="majorBidi"/>
                <w:sz w:val="30"/>
                <w:szCs w:val="30"/>
              </w:rPr>
              <w:t xml:space="preserve">2570 </w:t>
            </w:r>
          </w:p>
        </w:tc>
      </w:tr>
      <w:tr w:rsidR="00D5289A" w:rsidRPr="00C74A75" w14:paraId="6A6DEE98" w14:textId="77777777" w:rsidTr="00043856">
        <w:trPr>
          <w:trHeight w:val="1611"/>
        </w:trPr>
        <w:tc>
          <w:tcPr>
            <w:tcW w:w="3150" w:type="dxa"/>
            <w:hideMark/>
          </w:tcPr>
          <w:p w14:paraId="2F44473F" w14:textId="77777777" w:rsidR="00D5289A" w:rsidRPr="00C063B1" w:rsidRDefault="00D5289A" w:rsidP="002653A0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C063B1">
              <w:rPr>
                <w:rFonts w:asciiTheme="majorBidi" w:hAnsiTheme="majorBidi" w:cstheme="majorBidi"/>
                <w:sz w:val="30"/>
                <w:szCs w:val="30"/>
              </w:rPr>
              <w:t xml:space="preserve">Fareast Renewable Development </w:t>
            </w:r>
            <w:r w:rsidRPr="00C063B1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Pte. Ltd.</w:t>
            </w:r>
          </w:p>
          <w:p w14:paraId="696DF61B" w14:textId="77777777" w:rsidR="00D5289A" w:rsidRPr="00C063B1" w:rsidRDefault="00D5289A" w:rsidP="002653A0">
            <w:pPr>
              <w:pStyle w:val="BodyText"/>
              <w:spacing w:after="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63B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(</w:t>
            </w:r>
            <w:r w:rsidRPr="00C063B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บริษัทย่อยของบริษัท อาร์เอช</w:t>
            </w:r>
          </w:p>
          <w:p w14:paraId="3A8748D1" w14:textId="77777777" w:rsidR="00D5289A" w:rsidRPr="00C063B1" w:rsidRDefault="00D5289A" w:rsidP="002653A0">
            <w:pPr>
              <w:pStyle w:val="BodyText"/>
              <w:spacing w:after="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63B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</w:t>
            </w:r>
            <w:r w:rsidRPr="00C063B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อินเตอร์เนชั่นแนล</w:t>
            </w:r>
            <w:r w:rsidRPr="00C063B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(</w:t>
            </w:r>
            <w:r w:rsidRPr="00C063B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สิงคโปร์)</w:t>
            </w:r>
          </w:p>
          <w:p w14:paraId="7301600D" w14:textId="77777777" w:rsidR="00D5289A" w:rsidRPr="00C063B1" w:rsidRDefault="00D5289A" w:rsidP="002653A0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63B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Pr="00C063B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คอร์ปอเรชั่น จำกัด)</w:t>
            </w:r>
          </w:p>
        </w:tc>
        <w:tc>
          <w:tcPr>
            <w:tcW w:w="1350" w:type="dxa"/>
          </w:tcPr>
          <w:p w14:paraId="16CEC2AB" w14:textId="77777777" w:rsidR="00D5289A" w:rsidRPr="00C063B1" w:rsidRDefault="00D5289A" w:rsidP="002653A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63B1">
              <w:rPr>
                <w:rFonts w:asciiTheme="majorBidi" w:hAnsiTheme="majorBidi" w:cstheme="majorBidi"/>
                <w:sz w:val="30"/>
                <w:szCs w:val="30"/>
              </w:rPr>
              <w:t>0.78</w:t>
            </w:r>
            <w:r w:rsidRPr="00C063B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C063B1">
              <w:rPr>
                <w:rFonts w:asciiTheme="majorBidi" w:hAnsiTheme="majorBidi" w:cstheme="majorBidi"/>
                <w:sz w:val="30"/>
                <w:szCs w:val="30"/>
                <w:cs/>
              </w:rPr>
              <w:t>ล้านเหรียญสหรัฐอเมริกา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hideMark/>
          </w:tcPr>
          <w:p w14:paraId="150EDBFC" w14:textId="77777777" w:rsidR="00D5289A" w:rsidRPr="00C063B1" w:rsidRDefault="00D5289A" w:rsidP="002653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63B1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1535" w:type="dxa"/>
          </w:tcPr>
          <w:p w14:paraId="761A1F6C" w14:textId="77777777" w:rsidR="00D5289A" w:rsidRPr="00C063B1" w:rsidRDefault="00D5289A" w:rsidP="002653A0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63B1">
              <w:rPr>
                <w:rFonts w:asciiTheme="majorBidi" w:hAnsiTheme="majorBidi" w:cstheme="majorBidi"/>
                <w:sz w:val="30"/>
                <w:szCs w:val="30"/>
              </w:rPr>
              <w:t xml:space="preserve">SOFR </w:t>
            </w:r>
            <w:r w:rsidRPr="00C063B1">
              <w:rPr>
                <w:rFonts w:asciiTheme="majorBidi" w:hAnsiTheme="majorBidi" w:cstheme="majorBidi"/>
                <w:sz w:val="30"/>
                <w:szCs w:val="30"/>
                <w:cs/>
              </w:rPr>
              <w:t>บวกด้วยอัตราร้อยละคงที่</w:t>
            </w:r>
          </w:p>
        </w:tc>
        <w:tc>
          <w:tcPr>
            <w:tcW w:w="2425" w:type="dxa"/>
          </w:tcPr>
          <w:p w14:paraId="63345A02" w14:textId="77777777" w:rsidR="00D5289A" w:rsidRPr="00C063B1" w:rsidRDefault="00D5289A" w:rsidP="002653A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63B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ภายในระยะเวลา </w:t>
            </w:r>
            <w:r w:rsidRPr="00C063B1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C063B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เดือนพฤศจิกายน ปี </w:t>
            </w:r>
            <w:r w:rsidRPr="00C063B1">
              <w:rPr>
                <w:rFonts w:asciiTheme="majorBidi" w:hAnsiTheme="majorBidi" w:cstheme="majorBidi"/>
                <w:sz w:val="30"/>
                <w:szCs w:val="30"/>
              </w:rPr>
              <w:t>2570</w:t>
            </w:r>
          </w:p>
        </w:tc>
      </w:tr>
      <w:tr w:rsidR="00D5289A" w:rsidRPr="00C74A75" w14:paraId="39ACABD1" w14:textId="77777777" w:rsidTr="00512B31">
        <w:tc>
          <w:tcPr>
            <w:tcW w:w="3150" w:type="dxa"/>
          </w:tcPr>
          <w:p w14:paraId="16671E54" w14:textId="516A5797" w:rsidR="00D5289A" w:rsidRPr="00C063B1" w:rsidRDefault="00512B31" w:rsidP="002653A0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C063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0D033F94" w14:textId="77777777" w:rsidR="00D5289A" w:rsidRPr="00C063B1" w:rsidRDefault="00D5289A" w:rsidP="002653A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0AADA0B" w14:textId="6E45C0C9" w:rsidR="00D5289A" w:rsidRPr="00512B31" w:rsidRDefault="00512B31" w:rsidP="002653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2B3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347</w:t>
            </w:r>
          </w:p>
        </w:tc>
        <w:tc>
          <w:tcPr>
            <w:tcW w:w="1535" w:type="dxa"/>
          </w:tcPr>
          <w:p w14:paraId="457BCA90" w14:textId="77777777" w:rsidR="00D5289A" w:rsidRPr="00C063B1" w:rsidRDefault="00D5289A" w:rsidP="002653A0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</w:tcPr>
          <w:p w14:paraId="3916C5BD" w14:textId="77777777" w:rsidR="00D5289A" w:rsidRPr="00C063B1" w:rsidRDefault="00D5289A" w:rsidP="002653A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43856" w:rsidRPr="00C74A75" w14:paraId="0895BC20" w14:textId="77777777" w:rsidTr="00043856">
        <w:tc>
          <w:tcPr>
            <w:tcW w:w="3150" w:type="dxa"/>
          </w:tcPr>
          <w:p w14:paraId="7F73D7F2" w14:textId="77777777" w:rsidR="00043856" w:rsidRPr="00043856" w:rsidRDefault="00043856" w:rsidP="002653A0">
            <w:pPr>
              <w:pStyle w:val="BodyText"/>
              <w:spacing w:after="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1A304E8F" w14:textId="77777777" w:rsidR="00043856" w:rsidRPr="00043856" w:rsidRDefault="00043856" w:rsidP="002653A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A42904D" w14:textId="77777777" w:rsidR="00043856" w:rsidRPr="00043856" w:rsidRDefault="00043856" w:rsidP="002653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35" w:type="dxa"/>
          </w:tcPr>
          <w:p w14:paraId="76A6B755" w14:textId="77777777" w:rsidR="00043856" w:rsidRPr="00043856" w:rsidRDefault="00043856" w:rsidP="002653A0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25" w:type="dxa"/>
          </w:tcPr>
          <w:p w14:paraId="74D41E27" w14:textId="77777777" w:rsidR="00043856" w:rsidRPr="00043856" w:rsidRDefault="00043856" w:rsidP="002653A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D5289A" w:rsidRPr="00C74A75" w14:paraId="2408654C" w14:textId="77777777" w:rsidTr="002653A0">
        <w:tc>
          <w:tcPr>
            <w:tcW w:w="3150" w:type="dxa"/>
          </w:tcPr>
          <w:p w14:paraId="304847B2" w14:textId="77777777" w:rsidR="00D5289A" w:rsidRPr="00C063B1" w:rsidRDefault="00D5289A" w:rsidP="002653A0">
            <w:pPr>
              <w:pStyle w:val="BodyText"/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63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350" w:type="dxa"/>
          </w:tcPr>
          <w:p w14:paraId="5FF3382D" w14:textId="77777777" w:rsidR="00D5289A" w:rsidRPr="00C063B1" w:rsidRDefault="00D5289A" w:rsidP="002653A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0BEFF40" w14:textId="77777777" w:rsidR="00D5289A" w:rsidRPr="00C063B1" w:rsidRDefault="00D5289A" w:rsidP="002653A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5" w:type="dxa"/>
          </w:tcPr>
          <w:p w14:paraId="0A52F91E" w14:textId="77777777" w:rsidR="00D5289A" w:rsidRPr="00C063B1" w:rsidRDefault="00D5289A" w:rsidP="002653A0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</w:tcPr>
          <w:p w14:paraId="2C2BB696" w14:textId="77777777" w:rsidR="00D5289A" w:rsidRPr="00C063B1" w:rsidRDefault="00D5289A" w:rsidP="002653A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5289A" w:rsidRPr="00C74A75" w14:paraId="7BA175F6" w14:textId="77777777" w:rsidTr="00043856">
        <w:trPr>
          <w:trHeight w:val="992"/>
        </w:trPr>
        <w:tc>
          <w:tcPr>
            <w:tcW w:w="3150" w:type="dxa"/>
            <w:hideMark/>
          </w:tcPr>
          <w:p w14:paraId="7122CF0D" w14:textId="77777777" w:rsidR="00D5289A" w:rsidRPr="00C063B1" w:rsidRDefault="00D5289A" w:rsidP="002653A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63B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ราช กรุ๊ป จำกัด (มหาชน)</w:t>
            </w:r>
          </w:p>
          <w:p w14:paraId="5F6E19A3" w14:textId="77777777" w:rsidR="00D5289A" w:rsidRPr="00C063B1" w:rsidRDefault="00D5289A" w:rsidP="002653A0">
            <w:pPr>
              <w:pStyle w:val="BodyText"/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DDA5C0E" w14:textId="77777777" w:rsidR="00D5289A" w:rsidRPr="00C063B1" w:rsidRDefault="00D5289A" w:rsidP="002653A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63B1">
              <w:rPr>
                <w:rFonts w:asciiTheme="majorBidi" w:hAnsiTheme="majorBidi" w:cstheme="majorBidi"/>
                <w:sz w:val="30"/>
                <w:szCs w:val="30"/>
              </w:rPr>
              <w:t>8,000</w:t>
            </w:r>
          </w:p>
          <w:p w14:paraId="5D0A56C2" w14:textId="77777777" w:rsidR="00D5289A" w:rsidRPr="00C063B1" w:rsidRDefault="00D5289A" w:rsidP="002653A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63B1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</w:tcPr>
          <w:p w14:paraId="70AF29DD" w14:textId="77777777" w:rsidR="00D5289A" w:rsidRPr="00C063B1" w:rsidRDefault="00D5289A" w:rsidP="002653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63B1">
              <w:rPr>
                <w:rFonts w:asciiTheme="majorBidi" w:hAnsiTheme="majorBidi" w:cstheme="majorBidi"/>
                <w:sz w:val="30"/>
                <w:szCs w:val="30"/>
              </w:rPr>
              <w:t>8,000</w:t>
            </w:r>
          </w:p>
        </w:tc>
        <w:tc>
          <w:tcPr>
            <w:tcW w:w="1535" w:type="dxa"/>
          </w:tcPr>
          <w:p w14:paraId="0AE5F7E1" w14:textId="77777777" w:rsidR="00D5289A" w:rsidRPr="00C063B1" w:rsidRDefault="00D5289A" w:rsidP="002653A0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63B1">
              <w:rPr>
                <w:rFonts w:asciiTheme="majorBidi" w:hAnsiTheme="majorBidi" w:cstheme="majorBidi"/>
                <w:sz w:val="30"/>
                <w:szCs w:val="30"/>
              </w:rPr>
              <w:t>1.32 - 2.94</w:t>
            </w:r>
          </w:p>
        </w:tc>
        <w:tc>
          <w:tcPr>
            <w:tcW w:w="2425" w:type="dxa"/>
          </w:tcPr>
          <w:p w14:paraId="33631821" w14:textId="77777777" w:rsidR="00D5289A" w:rsidRPr="00C063B1" w:rsidRDefault="00D5289A" w:rsidP="002653A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63B1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หุ้นกู้มีอายุ </w:t>
            </w:r>
            <w:r w:rsidRPr="00C063B1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3</w:t>
            </w:r>
            <w:r w:rsidRPr="00C063B1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ปี </w:t>
            </w:r>
            <w:r w:rsidRPr="00C063B1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5</w:t>
            </w:r>
            <w:r w:rsidRPr="00C063B1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ปี </w:t>
            </w:r>
            <w:r w:rsidRPr="00C063B1">
              <w:rPr>
                <w:rFonts w:asciiTheme="majorBidi" w:hAnsiTheme="majorBidi" w:cstheme="majorBidi"/>
                <w:spacing w:val="-10"/>
                <w:sz w:val="30"/>
                <w:szCs w:val="30"/>
              </w:rPr>
              <w:t xml:space="preserve">10 </w:t>
            </w:r>
            <w:r w:rsidRPr="00C063B1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ปี และ </w:t>
            </w:r>
            <w:r w:rsidRPr="00C063B1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15</w:t>
            </w:r>
            <w:r w:rsidRPr="00C063B1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ปี และครบกำหนดไถ่ถอนในปี </w:t>
            </w:r>
            <w:r w:rsidRPr="00C063B1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2566</w:t>
            </w:r>
            <w:r w:rsidRPr="00C063B1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ปี </w:t>
            </w:r>
            <w:r w:rsidRPr="00C063B1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2568</w:t>
            </w:r>
            <w:r w:rsidRPr="00C063B1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ปี </w:t>
            </w:r>
            <w:r w:rsidRPr="00C063B1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2573</w:t>
            </w:r>
            <w:r w:rsidRPr="00C063B1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และปี </w:t>
            </w:r>
            <w:r w:rsidRPr="00C063B1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2578</w:t>
            </w:r>
            <w:r w:rsidRPr="00C063B1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ตามลำดับ</w:t>
            </w:r>
          </w:p>
        </w:tc>
      </w:tr>
      <w:tr w:rsidR="00D5289A" w:rsidRPr="00C74A75" w14:paraId="6D0DDCD6" w14:textId="77777777" w:rsidTr="002653A0">
        <w:tc>
          <w:tcPr>
            <w:tcW w:w="3150" w:type="dxa"/>
            <w:hideMark/>
          </w:tcPr>
          <w:p w14:paraId="7C37659C" w14:textId="77777777" w:rsidR="00D5289A" w:rsidRPr="00C063B1" w:rsidRDefault="00D5289A" w:rsidP="002653A0">
            <w:pPr>
              <w:pStyle w:val="BodyText"/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63B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อาร์เอช อินเตอร์เนชั่นแนล</w:t>
            </w:r>
            <w:r w:rsidRPr="00C063B1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(สิงคโปร์) คอร์ปอเรชั่น จำกัด</w:t>
            </w:r>
          </w:p>
        </w:tc>
        <w:tc>
          <w:tcPr>
            <w:tcW w:w="1350" w:type="dxa"/>
          </w:tcPr>
          <w:p w14:paraId="74420CA0" w14:textId="77777777" w:rsidR="00D5289A" w:rsidRPr="00C063B1" w:rsidRDefault="00D5289A" w:rsidP="002653A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63B1">
              <w:rPr>
                <w:rFonts w:asciiTheme="majorBidi" w:hAnsiTheme="majorBidi" w:cstheme="majorBidi"/>
                <w:sz w:val="30"/>
                <w:szCs w:val="30"/>
              </w:rPr>
              <w:t>300</w:t>
            </w:r>
            <w:r w:rsidRPr="00C063B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C063B1">
              <w:rPr>
                <w:rFonts w:asciiTheme="majorBidi" w:hAnsiTheme="majorBidi" w:cstheme="majorBidi"/>
                <w:sz w:val="30"/>
                <w:szCs w:val="30"/>
                <w:cs/>
              </w:rPr>
              <w:t>ล้านเหรียญสหรัฐอเมริกา</w:t>
            </w:r>
          </w:p>
        </w:tc>
        <w:tc>
          <w:tcPr>
            <w:tcW w:w="990" w:type="dxa"/>
          </w:tcPr>
          <w:p w14:paraId="24EB592D" w14:textId="53939C8E" w:rsidR="00D5289A" w:rsidRPr="00C063B1" w:rsidRDefault="00D5289A" w:rsidP="002653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C063B1">
              <w:rPr>
                <w:rFonts w:asciiTheme="majorBidi" w:hAnsiTheme="majorBidi" w:cstheme="majorBidi"/>
                <w:sz w:val="30"/>
                <w:szCs w:val="30"/>
              </w:rPr>
              <w:t>10,</w:t>
            </w:r>
            <w:r w:rsidR="00CA081F" w:rsidRPr="00CA081F"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230</w:t>
            </w:r>
          </w:p>
        </w:tc>
        <w:tc>
          <w:tcPr>
            <w:tcW w:w="1535" w:type="dxa"/>
          </w:tcPr>
          <w:p w14:paraId="73C8E158" w14:textId="77777777" w:rsidR="00D5289A" w:rsidRPr="00C063B1" w:rsidRDefault="00D5289A" w:rsidP="002653A0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63B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C063B1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C063B1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425" w:type="dxa"/>
          </w:tcPr>
          <w:p w14:paraId="7C79F08A" w14:textId="77777777" w:rsidR="00D5289A" w:rsidRPr="00C063B1" w:rsidRDefault="00D5289A" w:rsidP="002653A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63B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หุ้นกู้มีอายุ </w:t>
            </w:r>
            <w:r w:rsidRPr="00C063B1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C063B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และครบกำหนดไถ่ถอนในปี </w:t>
            </w:r>
            <w:r w:rsidRPr="00C063B1">
              <w:rPr>
                <w:rFonts w:asciiTheme="majorBidi" w:hAnsiTheme="majorBidi" w:cstheme="majorBidi"/>
                <w:sz w:val="30"/>
                <w:szCs w:val="30"/>
              </w:rPr>
              <w:t>2571</w:t>
            </w:r>
          </w:p>
        </w:tc>
      </w:tr>
      <w:tr w:rsidR="00D5289A" w:rsidRPr="00C74A75" w14:paraId="52E9B5D4" w14:textId="77777777" w:rsidTr="002653A0">
        <w:tc>
          <w:tcPr>
            <w:tcW w:w="3150" w:type="dxa"/>
          </w:tcPr>
          <w:p w14:paraId="47DDDD93" w14:textId="77777777" w:rsidR="00D5289A" w:rsidRPr="00C063B1" w:rsidRDefault="00D5289A" w:rsidP="002653A0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C063B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อาร์เอช อินเตอร์เนชั่นแนล</w:t>
            </w:r>
            <w:r w:rsidRPr="00C063B1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(สิงคโปร์) คอร์ปอเรชั่น จำกัด</w:t>
            </w:r>
          </w:p>
        </w:tc>
        <w:tc>
          <w:tcPr>
            <w:tcW w:w="1350" w:type="dxa"/>
          </w:tcPr>
          <w:p w14:paraId="258A3688" w14:textId="77777777" w:rsidR="00D5289A" w:rsidRPr="00C063B1" w:rsidRDefault="00D5289A" w:rsidP="002653A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63B1">
              <w:rPr>
                <w:rFonts w:asciiTheme="majorBidi" w:hAnsiTheme="majorBidi" w:cstheme="majorBidi"/>
                <w:sz w:val="30"/>
                <w:szCs w:val="30"/>
              </w:rPr>
              <w:t>15,000</w:t>
            </w:r>
            <w:r w:rsidRPr="00C063B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C063B1">
              <w:rPr>
                <w:rFonts w:asciiTheme="majorBidi" w:hAnsiTheme="majorBidi" w:cstheme="majorBidi"/>
                <w:sz w:val="30"/>
                <w:szCs w:val="30"/>
                <w:cs/>
              </w:rPr>
              <w:t>ล้านเยน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25AC8FC" w14:textId="10A03E02" w:rsidR="00D5289A" w:rsidRPr="00C063B1" w:rsidRDefault="00D5289A" w:rsidP="002653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C063B1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CA081F" w:rsidRPr="00CA081F"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846</w:t>
            </w:r>
          </w:p>
        </w:tc>
        <w:tc>
          <w:tcPr>
            <w:tcW w:w="1535" w:type="dxa"/>
          </w:tcPr>
          <w:p w14:paraId="2FDD53A0" w14:textId="77777777" w:rsidR="00D5289A" w:rsidRPr="00C063B1" w:rsidRDefault="00D5289A" w:rsidP="002653A0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63B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063B1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C063B1"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2425" w:type="dxa"/>
          </w:tcPr>
          <w:p w14:paraId="58DDE010" w14:textId="77777777" w:rsidR="00D5289A" w:rsidRPr="00C063B1" w:rsidRDefault="00D5289A" w:rsidP="002653A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63B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หุ้นกู้มีอายุ </w:t>
            </w:r>
            <w:r w:rsidRPr="00C063B1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C063B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และครบกำหนดไถ่ถอนในปี </w:t>
            </w:r>
            <w:r w:rsidRPr="00C063B1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</w:tr>
      <w:tr w:rsidR="00D5289A" w:rsidRPr="00C74A75" w14:paraId="5F8C0B97" w14:textId="77777777" w:rsidTr="00043856">
        <w:trPr>
          <w:trHeight w:val="888"/>
        </w:trPr>
        <w:tc>
          <w:tcPr>
            <w:tcW w:w="3150" w:type="dxa"/>
          </w:tcPr>
          <w:p w14:paraId="6AF1750F" w14:textId="77777777" w:rsidR="00D5289A" w:rsidRPr="00C063B1" w:rsidRDefault="00D5289A" w:rsidP="002653A0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63B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สหโคเจน (ชลบุรี) จำกัด</w:t>
            </w:r>
          </w:p>
          <w:p w14:paraId="4C24A1A1" w14:textId="77777777" w:rsidR="00D5289A" w:rsidRPr="00C063B1" w:rsidRDefault="00D5289A" w:rsidP="002653A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63B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(มหาชน)</w:t>
            </w:r>
          </w:p>
        </w:tc>
        <w:tc>
          <w:tcPr>
            <w:tcW w:w="1350" w:type="dxa"/>
          </w:tcPr>
          <w:p w14:paraId="34598DF5" w14:textId="77777777" w:rsidR="00D5289A" w:rsidRPr="00C063B1" w:rsidRDefault="00D5289A" w:rsidP="002653A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63B1">
              <w:rPr>
                <w:rFonts w:asciiTheme="majorBidi" w:hAnsiTheme="majorBidi" w:cstheme="majorBidi"/>
                <w:sz w:val="30"/>
                <w:szCs w:val="30"/>
              </w:rPr>
              <w:t>2,650</w:t>
            </w:r>
          </w:p>
          <w:p w14:paraId="6AA7BC21" w14:textId="77777777" w:rsidR="00D5289A" w:rsidRPr="00C063B1" w:rsidRDefault="00D5289A" w:rsidP="002653A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63B1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3FE92CCF" w14:textId="77777777" w:rsidR="00D5289A" w:rsidRPr="00C063B1" w:rsidRDefault="00D5289A" w:rsidP="002653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C063B1">
              <w:rPr>
                <w:rFonts w:asciiTheme="majorBidi" w:hAnsiTheme="majorBidi" w:cstheme="majorBidi"/>
                <w:sz w:val="30"/>
                <w:szCs w:val="30"/>
              </w:rPr>
              <w:t>2,650</w:t>
            </w:r>
          </w:p>
        </w:tc>
        <w:tc>
          <w:tcPr>
            <w:tcW w:w="1535" w:type="dxa"/>
          </w:tcPr>
          <w:p w14:paraId="6F68CD79" w14:textId="77777777" w:rsidR="00D5289A" w:rsidRPr="00C063B1" w:rsidRDefault="00D5289A" w:rsidP="002653A0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63B1">
              <w:rPr>
                <w:rFonts w:asciiTheme="majorBidi" w:hAnsiTheme="majorBidi" w:cstheme="majorBidi"/>
                <w:sz w:val="30"/>
                <w:szCs w:val="30"/>
              </w:rPr>
              <w:t>3.00 - 4.26</w:t>
            </w:r>
          </w:p>
        </w:tc>
        <w:tc>
          <w:tcPr>
            <w:tcW w:w="2425" w:type="dxa"/>
          </w:tcPr>
          <w:p w14:paraId="229F97B7" w14:textId="77777777" w:rsidR="00D5289A" w:rsidRPr="00C063B1" w:rsidRDefault="00D5289A" w:rsidP="002653A0">
            <w:pPr>
              <w:pStyle w:val="BodyText"/>
              <w:tabs>
                <w:tab w:val="clear" w:pos="1871"/>
                <w:tab w:val="clear" w:pos="2580"/>
                <w:tab w:val="left" w:pos="1599"/>
                <w:tab w:val="left" w:pos="1869"/>
              </w:tabs>
              <w:spacing w:after="0"/>
              <w:ind w:right="-16"/>
              <w:jc w:val="thaiDistribute"/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</w:pPr>
            <w:r w:rsidRPr="00C063B1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หุ้นกู้มีอายุ </w:t>
            </w:r>
            <w:r w:rsidRPr="00C063B1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3</w:t>
            </w:r>
            <w:r w:rsidRPr="00C063B1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ปี </w:t>
            </w:r>
            <w:r w:rsidRPr="00C063B1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7</w:t>
            </w:r>
            <w:r w:rsidRPr="00C063B1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ปี และ</w:t>
            </w:r>
            <w:r w:rsidRPr="00C063B1">
              <w:rPr>
                <w:rFonts w:asciiTheme="majorBidi" w:hAnsiTheme="majorBidi" w:cstheme="majorBidi"/>
                <w:spacing w:val="-10"/>
                <w:sz w:val="30"/>
                <w:szCs w:val="30"/>
              </w:rPr>
              <w:t xml:space="preserve"> 10 </w:t>
            </w:r>
            <w:r w:rsidRPr="00C063B1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ปี และครบกำหนดไถ่ถอนใน</w:t>
            </w:r>
            <w:r w:rsidRPr="00C063B1">
              <w:rPr>
                <w:rFonts w:asciiTheme="majorBidi" w:hAnsiTheme="majorBidi" w:cstheme="majorBidi"/>
                <w:spacing w:val="-10"/>
                <w:sz w:val="30"/>
                <w:szCs w:val="30"/>
              </w:rPr>
              <w:br/>
            </w:r>
            <w:r w:rsidRPr="00C063B1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ปี</w:t>
            </w:r>
            <w:r w:rsidRPr="00C063B1">
              <w:rPr>
                <w:rFonts w:asciiTheme="majorBidi" w:hAnsiTheme="majorBidi" w:cstheme="majorBidi"/>
                <w:spacing w:val="-10"/>
                <w:sz w:val="30"/>
                <w:szCs w:val="30"/>
              </w:rPr>
              <w:t xml:space="preserve"> </w:t>
            </w:r>
            <w:r w:rsidRPr="00C063B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  <w:r w:rsidRPr="00C063B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</w:t>
            </w:r>
            <w:r w:rsidRPr="00C063B1">
              <w:rPr>
                <w:rFonts w:asciiTheme="majorBidi" w:hAnsiTheme="majorBidi" w:cstheme="majorBidi"/>
                <w:sz w:val="30"/>
                <w:szCs w:val="30"/>
              </w:rPr>
              <w:t>2572</w:t>
            </w:r>
            <w:r w:rsidRPr="00C063B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และปี </w:t>
            </w:r>
            <w:r w:rsidRPr="00C063B1">
              <w:rPr>
                <w:rFonts w:asciiTheme="majorBidi" w:hAnsiTheme="majorBidi" w:cstheme="majorBidi"/>
                <w:sz w:val="30"/>
                <w:szCs w:val="30"/>
              </w:rPr>
              <w:t>2575</w:t>
            </w:r>
            <w:r w:rsidRPr="00C063B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ตามลำดับ</w:t>
            </w:r>
          </w:p>
        </w:tc>
      </w:tr>
      <w:tr w:rsidR="00D5289A" w:rsidRPr="00C74A75" w14:paraId="15AD3C77" w14:textId="77777777" w:rsidTr="002653A0">
        <w:tc>
          <w:tcPr>
            <w:tcW w:w="3150" w:type="dxa"/>
            <w:hideMark/>
          </w:tcPr>
          <w:p w14:paraId="1AA57DF8" w14:textId="77777777" w:rsidR="00D5289A" w:rsidRPr="00C063B1" w:rsidRDefault="00D5289A" w:rsidP="002653A0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63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59DE4BF7" w14:textId="77777777" w:rsidR="00D5289A" w:rsidRPr="00C063B1" w:rsidRDefault="00D5289A" w:rsidP="002653A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40151766" w14:textId="77777777" w:rsidR="00D5289A" w:rsidRPr="00C063B1" w:rsidRDefault="00D5289A" w:rsidP="002653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C063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24,726</w:t>
            </w:r>
          </w:p>
        </w:tc>
        <w:tc>
          <w:tcPr>
            <w:tcW w:w="1535" w:type="dxa"/>
          </w:tcPr>
          <w:p w14:paraId="042F87A3" w14:textId="77777777" w:rsidR="00D5289A" w:rsidRPr="00C74A75" w:rsidRDefault="00D5289A" w:rsidP="002653A0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425" w:type="dxa"/>
          </w:tcPr>
          <w:p w14:paraId="2E733B0D" w14:textId="77777777" w:rsidR="00D5289A" w:rsidRPr="00C74A75" w:rsidRDefault="00D5289A" w:rsidP="002653A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D5289A" w:rsidRPr="00C74A75" w14:paraId="00EBDB2A" w14:textId="77777777" w:rsidTr="002653A0">
        <w:tc>
          <w:tcPr>
            <w:tcW w:w="3150" w:type="dxa"/>
            <w:vAlign w:val="bottom"/>
          </w:tcPr>
          <w:p w14:paraId="31F5536F" w14:textId="77777777" w:rsidR="00D5289A" w:rsidRPr="00C063B1" w:rsidRDefault="00D5289A" w:rsidP="002653A0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C063B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C063B1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ค่าธรรมเนียมในการจัดหา</w:t>
            </w:r>
            <w:r w:rsidRPr="00C063B1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C063B1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เงินกู้ยืมรอตัดบัญชี</w:t>
            </w:r>
          </w:p>
        </w:tc>
        <w:tc>
          <w:tcPr>
            <w:tcW w:w="1350" w:type="dxa"/>
            <w:vAlign w:val="bottom"/>
            <w:hideMark/>
          </w:tcPr>
          <w:p w14:paraId="2B8E97A0" w14:textId="77777777" w:rsidR="00D5289A" w:rsidRPr="00C063B1" w:rsidRDefault="00D5289A" w:rsidP="002653A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5BA7D9" w14:textId="77777777" w:rsidR="00D5289A" w:rsidRPr="00C063B1" w:rsidRDefault="00D5289A" w:rsidP="002653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63B1">
              <w:rPr>
                <w:rFonts w:asciiTheme="majorBidi" w:hAnsiTheme="majorBidi" w:cstheme="majorBidi"/>
                <w:sz w:val="30"/>
                <w:szCs w:val="30"/>
              </w:rPr>
              <w:t>(28)</w:t>
            </w:r>
          </w:p>
        </w:tc>
        <w:tc>
          <w:tcPr>
            <w:tcW w:w="1535" w:type="dxa"/>
            <w:vAlign w:val="bottom"/>
            <w:hideMark/>
          </w:tcPr>
          <w:p w14:paraId="0F42F7B1" w14:textId="77777777" w:rsidR="00D5289A" w:rsidRPr="00C74A75" w:rsidRDefault="00D5289A" w:rsidP="002653A0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425" w:type="dxa"/>
            <w:vAlign w:val="bottom"/>
            <w:hideMark/>
          </w:tcPr>
          <w:p w14:paraId="1724FC32" w14:textId="77777777" w:rsidR="00D5289A" w:rsidRPr="00C74A75" w:rsidRDefault="00D5289A" w:rsidP="002653A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pacing w:val="-10"/>
                <w:sz w:val="30"/>
                <w:szCs w:val="30"/>
                <w:highlight w:val="yellow"/>
              </w:rPr>
            </w:pPr>
          </w:p>
        </w:tc>
      </w:tr>
      <w:tr w:rsidR="00D5289A" w:rsidRPr="00C74A75" w14:paraId="7046198B" w14:textId="77777777" w:rsidTr="002653A0">
        <w:tc>
          <w:tcPr>
            <w:tcW w:w="3150" w:type="dxa"/>
            <w:hideMark/>
          </w:tcPr>
          <w:p w14:paraId="73439B4B" w14:textId="77777777" w:rsidR="00D5289A" w:rsidRPr="00C063B1" w:rsidRDefault="00D5289A" w:rsidP="002653A0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63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hideMark/>
          </w:tcPr>
          <w:p w14:paraId="03A97F91" w14:textId="77777777" w:rsidR="00D5289A" w:rsidRPr="00C063B1" w:rsidRDefault="00D5289A" w:rsidP="002653A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88F8B4F" w14:textId="77777777" w:rsidR="00D5289A" w:rsidRPr="00C063B1" w:rsidRDefault="00D5289A" w:rsidP="002653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C063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24,698</w:t>
            </w:r>
          </w:p>
        </w:tc>
        <w:tc>
          <w:tcPr>
            <w:tcW w:w="1535" w:type="dxa"/>
            <w:hideMark/>
          </w:tcPr>
          <w:p w14:paraId="55E020ED" w14:textId="77777777" w:rsidR="00D5289A" w:rsidRPr="00C74A75" w:rsidRDefault="00D5289A" w:rsidP="002653A0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425" w:type="dxa"/>
            <w:hideMark/>
          </w:tcPr>
          <w:p w14:paraId="125C0C07" w14:textId="77777777" w:rsidR="00D5289A" w:rsidRPr="00C74A75" w:rsidRDefault="00D5289A" w:rsidP="002653A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D5289A" w:rsidRPr="00C74A75" w14:paraId="4CFCE701" w14:textId="77777777" w:rsidTr="00043856">
        <w:tc>
          <w:tcPr>
            <w:tcW w:w="3150" w:type="dxa"/>
          </w:tcPr>
          <w:p w14:paraId="4C4EE1C1" w14:textId="77777777" w:rsidR="00D5289A" w:rsidRPr="00C063B1" w:rsidRDefault="00D5289A" w:rsidP="002653A0">
            <w:pPr>
              <w:pStyle w:val="BodyText"/>
              <w:spacing w:after="0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63B1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</w:rPr>
              <w:t>หัก</w:t>
            </w:r>
            <w:r w:rsidRPr="00C063B1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</w:rPr>
              <w:t xml:space="preserve"> </w:t>
            </w:r>
            <w:r w:rsidRPr="00C063B1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</w:tcPr>
          <w:p w14:paraId="0937977C" w14:textId="77777777" w:rsidR="00D5289A" w:rsidRPr="00C063B1" w:rsidRDefault="00D5289A" w:rsidP="002653A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34BB38E1" w14:textId="77777777" w:rsidR="00D5289A" w:rsidRPr="00C063B1" w:rsidRDefault="00D5289A" w:rsidP="002653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C063B1">
              <w:rPr>
                <w:rFonts w:asciiTheme="majorBidi" w:hAnsiTheme="majorBidi" w:cstheme="majorBidi"/>
                <w:sz w:val="30"/>
                <w:szCs w:val="30"/>
              </w:rPr>
              <w:t>(1,000)</w:t>
            </w:r>
          </w:p>
        </w:tc>
        <w:tc>
          <w:tcPr>
            <w:tcW w:w="1535" w:type="dxa"/>
          </w:tcPr>
          <w:p w14:paraId="0D81D87F" w14:textId="77777777" w:rsidR="00D5289A" w:rsidRPr="00C74A75" w:rsidRDefault="00D5289A" w:rsidP="002653A0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425" w:type="dxa"/>
          </w:tcPr>
          <w:p w14:paraId="495B41EC" w14:textId="77777777" w:rsidR="00D5289A" w:rsidRPr="00C74A75" w:rsidRDefault="00D5289A" w:rsidP="002653A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tr w:rsidR="00D5289A" w:rsidRPr="005D7C1A" w14:paraId="778AE098" w14:textId="77777777" w:rsidTr="00043856">
        <w:tc>
          <w:tcPr>
            <w:tcW w:w="3150" w:type="dxa"/>
            <w:hideMark/>
          </w:tcPr>
          <w:p w14:paraId="1D36FD43" w14:textId="77777777" w:rsidR="00D5289A" w:rsidRPr="00C063B1" w:rsidRDefault="00D5289A" w:rsidP="002653A0">
            <w:pPr>
              <w:pStyle w:val="BodyText"/>
              <w:spacing w:after="0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C063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  <w:r w:rsidRPr="00C063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C063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hideMark/>
          </w:tcPr>
          <w:p w14:paraId="619EBC65" w14:textId="77777777" w:rsidR="00D5289A" w:rsidRPr="00C063B1" w:rsidRDefault="00D5289A" w:rsidP="002653A0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AE4C5B" w14:textId="77777777" w:rsidR="00D5289A" w:rsidRPr="00C063B1" w:rsidRDefault="00D5289A" w:rsidP="002653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C063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23,698</w:t>
            </w:r>
          </w:p>
        </w:tc>
        <w:tc>
          <w:tcPr>
            <w:tcW w:w="1535" w:type="dxa"/>
            <w:hideMark/>
          </w:tcPr>
          <w:p w14:paraId="36B3F47C" w14:textId="77777777" w:rsidR="00D5289A" w:rsidRPr="00C74A75" w:rsidRDefault="00D5289A" w:rsidP="002653A0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425" w:type="dxa"/>
          </w:tcPr>
          <w:p w14:paraId="30B70015" w14:textId="77777777" w:rsidR="00D5289A" w:rsidRPr="005D7C1A" w:rsidRDefault="00D5289A" w:rsidP="002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25D7258D" w14:textId="3507ADB6" w:rsidR="00043856" w:rsidRDefault="00043856" w:rsidP="00D528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6"/>
        <w:gridCol w:w="1344"/>
        <w:gridCol w:w="6"/>
        <w:gridCol w:w="984"/>
        <w:gridCol w:w="6"/>
        <w:gridCol w:w="1524"/>
        <w:gridCol w:w="11"/>
        <w:gridCol w:w="2329"/>
      </w:tblGrid>
      <w:tr w:rsidR="00D5289A" w:rsidRPr="005E7634" w14:paraId="3A3B8A0D" w14:textId="77777777" w:rsidTr="002653A0">
        <w:trPr>
          <w:tblHeader/>
        </w:trPr>
        <w:tc>
          <w:tcPr>
            <w:tcW w:w="3156" w:type="dxa"/>
            <w:gridSpan w:val="2"/>
          </w:tcPr>
          <w:p w14:paraId="2496A526" w14:textId="77777777" w:rsidR="00D5289A" w:rsidRPr="007A3943" w:rsidRDefault="00D5289A" w:rsidP="002653A0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6204" w:type="dxa"/>
            <w:gridSpan w:val="7"/>
            <w:hideMark/>
          </w:tcPr>
          <w:p w14:paraId="424A5F6C" w14:textId="77777777" w:rsidR="00D5289A" w:rsidRPr="007A3943" w:rsidRDefault="00D5289A" w:rsidP="002653A0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</w:pPr>
            <w:r w:rsidRPr="007A3943"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289A" w:rsidRPr="005E7634" w14:paraId="2C21E1EF" w14:textId="77777777" w:rsidTr="002653A0">
        <w:trPr>
          <w:tblHeader/>
        </w:trPr>
        <w:tc>
          <w:tcPr>
            <w:tcW w:w="3156" w:type="dxa"/>
            <w:gridSpan w:val="2"/>
          </w:tcPr>
          <w:p w14:paraId="192BEA12" w14:textId="77777777" w:rsidR="00D5289A" w:rsidRPr="007A3943" w:rsidRDefault="00D5289A" w:rsidP="002653A0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2"/>
            <w:hideMark/>
          </w:tcPr>
          <w:p w14:paraId="44BF63BE" w14:textId="77777777" w:rsidR="00D5289A" w:rsidRPr="007A3943" w:rsidRDefault="00D5289A" w:rsidP="002653A0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7A3943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วงเงินกู้รวม</w:t>
            </w:r>
          </w:p>
        </w:tc>
        <w:tc>
          <w:tcPr>
            <w:tcW w:w="990" w:type="dxa"/>
            <w:gridSpan w:val="2"/>
            <w:hideMark/>
          </w:tcPr>
          <w:p w14:paraId="7D625A7E" w14:textId="77777777" w:rsidR="00D5289A" w:rsidRPr="007A3943" w:rsidRDefault="00D5289A" w:rsidP="002653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4" w:right="-104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7A3943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535" w:type="dxa"/>
            <w:gridSpan w:val="2"/>
            <w:hideMark/>
          </w:tcPr>
          <w:p w14:paraId="4136983F" w14:textId="77777777" w:rsidR="00D5289A" w:rsidRPr="007A3943" w:rsidRDefault="00D5289A" w:rsidP="002653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9" w:right="-103"/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7A3943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29" w:type="dxa"/>
            <w:hideMark/>
          </w:tcPr>
          <w:p w14:paraId="667B881E" w14:textId="77777777" w:rsidR="00D5289A" w:rsidRPr="007A3943" w:rsidRDefault="00D5289A" w:rsidP="002653A0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7A3943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กำหนดชำระคืน</w:t>
            </w:r>
          </w:p>
        </w:tc>
      </w:tr>
      <w:tr w:rsidR="00D5289A" w:rsidRPr="005E7634" w14:paraId="22D7AEDF" w14:textId="77777777" w:rsidTr="002653A0">
        <w:trPr>
          <w:tblHeader/>
        </w:trPr>
        <w:tc>
          <w:tcPr>
            <w:tcW w:w="3156" w:type="dxa"/>
            <w:gridSpan w:val="2"/>
          </w:tcPr>
          <w:p w14:paraId="2AE54B0B" w14:textId="77777777" w:rsidR="00D5289A" w:rsidRPr="007A3943" w:rsidRDefault="00D5289A" w:rsidP="002653A0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397CA7D5" w14:textId="77777777" w:rsidR="00D5289A" w:rsidRPr="007A3943" w:rsidRDefault="00D5289A" w:rsidP="002653A0">
            <w:pPr>
              <w:jc w:val="center"/>
              <w:rPr>
                <w:rFonts w:asciiTheme="majorBidi" w:eastAsiaTheme="minorHAns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  <w:hideMark/>
          </w:tcPr>
          <w:p w14:paraId="7E3F711D" w14:textId="77777777" w:rsidR="00D5289A" w:rsidRPr="007A3943" w:rsidRDefault="00D5289A" w:rsidP="002653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4" w:right="-104"/>
              <w:jc w:val="center"/>
              <w:rPr>
                <w:rFonts w:asciiTheme="majorBidi" w:eastAsiaTheme="minorHAnsi" w:hAnsiTheme="majorBidi" w:cstheme="majorBidi"/>
                <w:i/>
                <w:iCs/>
                <w:sz w:val="30"/>
                <w:szCs w:val="30"/>
              </w:rPr>
            </w:pPr>
            <w:r w:rsidRPr="007A3943">
              <w:rPr>
                <w:rFonts w:asciiTheme="majorBidi" w:eastAsiaTheme="minorHAnsi" w:hAnsiTheme="majorBidi" w:cstheme="majorBidi"/>
                <w:i/>
                <w:iCs/>
                <w:sz w:val="30"/>
                <w:szCs w:val="30"/>
              </w:rPr>
              <w:t>(</w:t>
            </w:r>
            <w:r w:rsidRPr="007A3943">
              <w:rPr>
                <w:rFonts w:asciiTheme="majorBidi" w:eastAsiaTheme="minorHAns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7A3943">
              <w:rPr>
                <w:rFonts w:asciiTheme="majorBidi" w:eastAsiaTheme="minorHAns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535" w:type="dxa"/>
            <w:gridSpan w:val="2"/>
            <w:hideMark/>
          </w:tcPr>
          <w:p w14:paraId="62E36476" w14:textId="77777777" w:rsidR="00D5289A" w:rsidRPr="007A3943" w:rsidRDefault="00D5289A" w:rsidP="002653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9" w:right="-103"/>
              <w:jc w:val="center"/>
              <w:rPr>
                <w:rFonts w:asciiTheme="majorBidi" w:eastAsiaTheme="minorHAnsi" w:hAnsiTheme="majorBidi" w:cstheme="majorBidi"/>
                <w:i/>
                <w:iCs/>
                <w:sz w:val="30"/>
                <w:szCs w:val="30"/>
              </w:rPr>
            </w:pPr>
            <w:r w:rsidRPr="007A3943">
              <w:rPr>
                <w:rFonts w:asciiTheme="majorBidi" w:eastAsiaTheme="minorHAnsi" w:hAnsiTheme="majorBidi" w:cstheme="majorBidi"/>
                <w:i/>
                <w:iCs/>
                <w:sz w:val="30"/>
                <w:szCs w:val="30"/>
              </w:rPr>
              <w:t>(</w:t>
            </w:r>
            <w:r w:rsidRPr="007A3943">
              <w:rPr>
                <w:rFonts w:asciiTheme="majorBidi" w:eastAsiaTheme="minorHAnsi" w:hAnsiTheme="majorBidi" w:cstheme="majorBidi"/>
                <w:i/>
                <w:iCs/>
                <w:sz w:val="30"/>
                <w:szCs w:val="30"/>
                <w:cs/>
              </w:rPr>
              <w:t>ร้อยละต่อปี</w:t>
            </w:r>
            <w:r w:rsidRPr="007A3943">
              <w:rPr>
                <w:rFonts w:asciiTheme="majorBidi" w:eastAsiaTheme="minorHAns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329" w:type="dxa"/>
          </w:tcPr>
          <w:p w14:paraId="4891F7AE" w14:textId="77777777" w:rsidR="00D5289A" w:rsidRPr="007A3943" w:rsidRDefault="00D5289A" w:rsidP="002653A0">
            <w:pPr>
              <w:rPr>
                <w:rFonts w:asciiTheme="majorBidi" w:eastAsiaTheme="minorHAns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D5289A" w:rsidRPr="005E7634" w14:paraId="368E4FA6" w14:textId="77777777" w:rsidTr="002653A0">
        <w:tc>
          <w:tcPr>
            <w:tcW w:w="3156" w:type="dxa"/>
            <w:gridSpan w:val="2"/>
          </w:tcPr>
          <w:p w14:paraId="475C60A0" w14:textId="77777777" w:rsidR="00D5289A" w:rsidRPr="007A3943" w:rsidRDefault="00D5289A" w:rsidP="002653A0">
            <w:pPr>
              <w:jc w:val="thaiDistribute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A3943">
              <w:rPr>
                <w:rFonts w:asciiTheme="majorBidi" w:eastAsiaTheme="minorHAns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350" w:type="dxa"/>
            <w:gridSpan w:val="2"/>
          </w:tcPr>
          <w:p w14:paraId="3DF3BC22" w14:textId="77777777" w:rsidR="00D5289A" w:rsidRPr="007A3943" w:rsidRDefault="00D5289A" w:rsidP="002653A0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14:paraId="4A852E4E" w14:textId="77777777" w:rsidR="00D5289A" w:rsidRPr="007A3943" w:rsidRDefault="00D5289A" w:rsidP="002653A0">
            <w:pPr>
              <w:tabs>
                <w:tab w:val="clear" w:pos="227"/>
                <w:tab w:val="clear" w:pos="454"/>
                <w:tab w:val="clear" w:pos="680"/>
                <w:tab w:val="decimal" w:pos="794"/>
              </w:tabs>
              <w:spacing w:line="240" w:lineRule="auto"/>
              <w:ind w:left="-108" w:right="-110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5" w:type="dxa"/>
            <w:gridSpan w:val="2"/>
          </w:tcPr>
          <w:p w14:paraId="724E4AE3" w14:textId="77777777" w:rsidR="00D5289A" w:rsidRPr="007A3943" w:rsidRDefault="00D5289A" w:rsidP="002653A0">
            <w:pPr>
              <w:tabs>
                <w:tab w:val="clear" w:pos="680"/>
              </w:tabs>
              <w:ind w:right="-93"/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29" w:type="dxa"/>
          </w:tcPr>
          <w:p w14:paraId="409BDD87" w14:textId="77777777" w:rsidR="00D5289A" w:rsidRPr="007A3943" w:rsidRDefault="00D5289A" w:rsidP="002653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</w:tr>
      <w:tr w:rsidR="00D5289A" w:rsidRPr="005E7634" w14:paraId="310535F8" w14:textId="77777777" w:rsidTr="002653A0">
        <w:tc>
          <w:tcPr>
            <w:tcW w:w="3150" w:type="dxa"/>
            <w:hideMark/>
          </w:tcPr>
          <w:p w14:paraId="0C925159" w14:textId="77777777" w:rsidR="00D5289A" w:rsidRPr="007A3943" w:rsidRDefault="00D5289A" w:rsidP="002653A0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7A3943"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350" w:type="dxa"/>
            <w:gridSpan w:val="2"/>
          </w:tcPr>
          <w:p w14:paraId="64478617" w14:textId="77777777" w:rsidR="00D5289A" w:rsidRPr="007A3943" w:rsidRDefault="00D5289A" w:rsidP="002653A0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14:paraId="26F01A7E" w14:textId="77777777" w:rsidR="00D5289A" w:rsidRPr="007A3943" w:rsidRDefault="00D5289A" w:rsidP="002653A0">
            <w:pPr>
              <w:tabs>
                <w:tab w:val="clear" w:pos="227"/>
                <w:tab w:val="clear" w:pos="454"/>
                <w:tab w:val="clear" w:pos="680"/>
                <w:tab w:val="decimal" w:pos="794"/>
              </w:tabs>
              <w:spacing w:line="240" w:lineRule="auto"/>
              <w:ind w:left="-108" w:right="-110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2"/>
          </w:tcPr>
          <w:p w14:paraId="64350A18" w14:textId="77777777" w:rsidR="00D5289A" w:rsidRPr="007A3943" w:rsidRDefault="00D5289A" w:rsidP="002653A0">
            <w:pPr>
              <w:tabs>
                <w:tab w:val="clear" w:pos="227"/>
                <w:tab w:val="clear" w:pos="680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61D12F01" w14:textId="77777777" w:rsidR="00D5289A" w:rsidRPr="007A3943" w:rsidRDefault="00D5289A" w:rsidP="002653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</w:tr>
      <w:tr w:rsidR="00D5289A" w:rsidRPr="005E7634" w14:paraId="6C6A7540" w14:textId="77777777" w:rsidTr="002653A0">
        <w:tc>
          <w:tcPr>
            <w:tcW w:w="3150" w:type="dxa"/>
          </w:tcPr>
          <w:p w14:paraId="2FF4478E" w14:textId="77777777" w:rsidR="00D5289A" w:rsidRPr="007A3943" w:rsidRDefault="00D5289A" w:rsidP="002653A0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7A3943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บริษัท ราช กรุ๊ป จำกัด (มหาชน)</w:t>
            </w:r>
          </w:p>
          <w:p w14:paraId="4969F1F8" w14:textId="77777777" w:rsidR="00D5289A" w:rsidRPr="007A3943" w:rsidRDefault="00D5289A" w:rsidP="002653A0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  <w:hideMark/>
          </w:tcPr>
          <w:p w14:paraId="007499B4" w14:textId="77777777" w:rsidR="00D5289A" w:rsidRPr="007A3943" w:rsidRDefault="00D5289A" w:rsidP="002653A0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7A3943">
              <w:rPr>
                <w:rFonts w:asciiTheme="majorBidi" w:eastAsiaTheme="minorHAnsi" w:hAnsiTheme="majorBidi" w:cstheme="majorBidi"/>
                <w:sz w:val="30"/>
                <w:szCs w:val="30"/>
              </w:rPr>
              <w:t>10,000</w:t>
            </w:r>
            <w:r w:rsidRPr="007A3943">
              <w:rPr>
                <w:rFonts w:asciiTheme="majorBidi" w:eastAsiaTheme="minorHAnsi" w:hAnsiTheme="majorBidi" w:cstheme="majorBidi"/>
                <w:sz w:val="30"/>
                <w:szCs w:val="30"/>
              </w:rPr>
              <w:br/>
            </w:r>
            <w:r w:rsidRPr="007A3943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  <w:gridSpan w:val="2"/>
            <w:shd w:val="clear" w:color="auto" w:fill="auto"/>
            <w:hideMark/>
          </w:tcPr>
          <w:p w14:paraId="1439435E" w14:textId="77777777" w:rsidR="00D5289A" w:rsidRPr="007A3943" w:rsidRDefault="00D5289A" w:rsidP="002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7A3943">
              <w:rPr>
                <w:rFonts w:asciiTheme="majorBidi" w:eastAsiaTheme="minorHAnsi" w:hAnsiTheme="majorBidi" w:cstheme="majorBidi"/>
                <w:sz w:val="30"/>
                <w:szCs w:val="30"/>
              </w:rPr>
              <w:t>5,0</w:t>
            </w:r>
            <w:r>
              <w:rPr>
                <w:rFonts w:asciiTheme="majorBidi" w:eastAsiaTheme="minorHAnsi" w:hAnsiTheme="majorBidi" w:cstheme="majorBidi"/>
                <w:sz w:val="30"/>
                <w:szCs w:val="30"/>
              </w:rPr>
              <w:t>8</w:t>
            </w:r>
            <w:r w:rsidRPr="007A3943">
              <w:rPr>
                <w:rFonts w:asciiTheme="majorBidi" w:eastAsiaTheme="minorHAns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530" w:type="dxa"/>
            <w:gridSpan w:val="2"/>
            <w:shd w:val="clear" w:color="auto" w:fill="auto"/>
            <w:hideMark/>
          </w:tcPr>
          <w:p w14:paraId="73DA30BB" w14:textId="77777777" w:rsidR="00D5289A" w:rsidRPr="007A3943" w:rsidRDefault="00D5289A" w:rsidP="002653A0">
            <w:pPr>
              <w:tabs>
                <w:tab w:val="clear" w:pos="227"/>
                <w:tab w:val="clear" w:pos="680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7A394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340" w:type="dxa"/>
            <w:gridSpan w:val="2"/>
            <w:shd w:val="clear" w:color="auto" w:fill="auto"/>
            <w:hideMark/>
          </w:tcPr>
          <w:p w14:paraId="148C7B7F" w14:textId="33ABC72C" w:rsidR="00D5289A" w:rsidRPr="007A3943" w:rsidRDefault="00D5289A" w:rsidP="002653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7A3943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ภายในระยะเวลา </w:t>
            </w:r>
            <w:r w:rsidRPr="007A3943">
              <w:rPr>
                <w:rFonts w:asciiTheme="majorBidi" w:eastAsiaTheme="minorHAnsi" w:hAnsiTheme="majorBidi" w:cstheme="majorBidi"/>
                <w:sz w:val="30"/>
                <w:szCs w:val="30"/>
              </w:rPr>
              <w:t>6</w:t>
            </w:r>
            <w:r w:rsidRPr="007A3943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เดือน ตั้งแต่เดือน</w:t>
            </w:r>
            <w:r w:rsidRPr="007A3943">
              <w:rPr>
                <w:rFonts w:asciiTheme="majorBidi" w:eastAsiaTheme="minorHAnsi" w:hAnsiTheme="majorBidi"/>
                <w:sz w:val="30"/>
                <w:szCs w:val="30"/>
                <w:cs/>
              </w:rPr>
              <w:t xml:space="preserve">เมษายน </w:t>
            </w:r>
            <w:r w:rsidR="00CA081F" w:rsidRPr="00CA081F">
              <w:rPr>
                <w:rFonts w:asciiTheme="majorBidi" w:eastAsiaTheme="minorHAnsi" w:hAnsiTheme="majorBidi"/>
                <w:sz w:val="30"/>
                <w:szCs w:val="30"/>
                <w:lang w:val="en-GB"/>
              </w:rPr>
              <w:t>2566</w:t>
            </w:r>
            <w:r w:rsidRPr="007A3943">
              <w:rPr>
                <w:rFonts w:asciiTheme="majorBidi" w:eastAsiaTheme="minorHAnsi" w:hAnsiTheme="majorBidi"/>
                <w:sz w:val="30"/>
                <w:szCs w:val="30"/>
                <w:cs/>
              </w:rPr>
              <w:t xml:space="preserve"> ถึงเดือนกันยายน </w:t>
            </w:r>
            <w:r w:rsidR="00CA081F" w:rsidRPr="00CA081F">
              <w:rPr>
                <w:rFonts w:asciiTheme="majorBidi" w:eastAsiaTheme="minorHAnsi" w:hAnsiTheme="majorBidi"/>
                <w:sz w:val="30"/>
                <w:szCs w:val="30"/>
                <w:lang w:val="en-GB"/>
              </w:rPr>
              <w:t>2566</w:t>
            </w:r>
          </w:p>
        </w:tc>
      </w:tr>
      <w:tr w:rsidR="00D5289A" w:rsidRPr="005E7634" w14:paraId="7DEA9782" w14:textId="77777777" w:rsidTr="002653A0">
        <w:tc>
          <w:tcPr>
            <w:tcW w:w="3150" w:type="dxa"/>
          </w:tcPr>
          <w:p w14:paraId="4B210858" w14:textId="77777777" w:rsidR="00D5289A" w:rsidRPr="003203A1" w:rsidRDefault="00D5289A" w:rsidP="002653A0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2"/>
          </w:tcPr>
          <w:p w14:paraId="4D49E79E" w14:textId="77777777" w:rsidR="00D5289A" w:rsidRPr="003203A1" w:rsidRDefault="00D5289A" w:rsidP="002653A0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14:paraId="27477576" w14:textId="77777777" w:rsidR="00D5289A" w:rsidRPr="003203A1" w:rsidRDefault="00D5289A" w:rsidP="002653A0">
            <w:pPr>
              <w:tabs>
                <w:tab w:val="clear" w:pos="227"/>
                <w:tab w:val="clear" w:pos="454"/>
                <w:tab w:val="clear" w:pos="680"/>
                <w:tab w:val="decimal" w:pos="794"/>
              </w:tabs>
              <w:spacing w:line="240" w:lineRule="auto"/>
              <w:ind w:left="-108" w:right="-110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gridSpan w:val="2"/>
          </w:tcPr>
          <w:p w14:paraId="7B71FA45" w14:textId="77777777" w:rsidR="00D5289A" w:rsidRPr="003203A1" w:rsidRDefault="00D5289A" w:rsidP="002653A0">
            <w:pPr>
              <w:tabs>
                <w:tab w:val="clear" w:pos="227"/>
                <w:tab w:val="clear" w:pos="680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5E9B1111" w14:textId="77777777" w:rsidR="00D5289A" w:rsidRPr="003203A1" w:rsidRDefault="00D5289A" w:rsidP="002653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</w:tr>
      <w:tr w:rsidR="00D5289A" w:rsidRPr="005E7634" w14:paraId="62EE2F92" w14:textId="77777777" w:rsidTr="002653A0">
        <w:tc>
          <w:tcPr>
            <w:tcW w:w="3150" w:type="dxa"/>
          </w:tcPr>
          <w:p w14:paraId="2BC34A5E" w14:textId="77777777" w:rsidR="00D5289A" w:rsidRPr="007A3943" w:rsidRDefault="00D5289A" w:rsidP="002653A0">
            <w:pPr>
              <w:jc w:val="thaiDistribute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A3943">
              <w:rPr>
                <w:rFonts w:asciiTheme="majorBidi" w:eastAsiaTheme="minorHAns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350" w:type="dxa"/>
            <w:gridSpan w:val="2"/>
          </w:tcPr>
          <w:p w14:paraId="7E08C09A" w14:textId="77777777" w:rsidR="00D5289A" w:rsidRPr="007A3943" w:rsidRDefault="00D5289A" w:rsidP="002653A0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14:paraId="30D1C696" w14:textId="77777777" w:rsidR="00D5289A" w:rsidRPr="007A3943" w:rsidRDefault="00D5289A" w:rsidP="002653A0">
            <w:pPr>
              <w:tabs>
                <w:tab w:val="clear" w:pos="227"/>
                <w:tab w:val="clear" w:pos="454"/>
                <w:tab w:val="clear" w:pos="680"/>
                <w:tab w:val="decimal" w:pos="794"/>
              </w:tabs>
              <w:spacing w:line="240" w:lineRule="auto"/>
              <w:ind w:left="-108" w:right="-110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gridSpan w:val="2"/>
          </w:tcPr>
          <w:p w14:paraId="7ABC3F08" w14:textId="77777777" w:rsidR="00D5289A" w:rsidRPr="007A3943" w:rsidRDefault="00D5289A" w:rsidP="002653A0">
            <w:pPr>
              <w:tabs>
                <w:tab w:val="clear" w:pos="227"/>
                <w:tab w:val="clear" w:pos="680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22CB0E3E" w14:textId="77777777" w:rsidR="00D5289A" w:rsidRPr="007A3943" w:rsidRDefault="00D5289A" w:rsidP="002653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</w:tr>
      <w:tr w:rsidR="00D5289A" w:rsidRPr="005E7634" w14:paraId="172A14F6" w14:textId="77777777" w:rsidTr="002653A0">
        <w:tc>
          <w:tcPr>
            <w:tcW w:w="3156" w:type="dxa"/>
            <w:gridSpan w:val="2"/>
            <w:shd w:val="clear" w:color="auto" w:fill="auto"/>
            <w:hideMark/>
          </w:tcPr>
          <w:p w14:paraId="66A3E614" w14:textId="77777777" w:rsidR="00D5289A" w:rsidRPr="007A3943" w:rsidRDefault="00D5289A" w:rsidP="002653A0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7A3943"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38BE78A3" w14:textId="77777777" w:rsidR="00D5289A" w:rsidRPr="007A3943" w:rsidRDefault="00D5289A" w:rsidP="002653A0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7E26EA37" w14:textId="77777777" w:rsidR="00D5289A" w:rsidRPr="007A3943" w:rsidRDefault="00D5289A" w:rsidP="002653A0">
            <w:pPr>
              <w:tabs>
                <w:tab w:val="clear" w:pos="227"/>
                <w:tab w:val="clear" w:pos="454"/>
                <w:tab w:val="clear" w:pos="680"/>
                <w:tab w:val="decimal" w:pos="790"/>
              </w:tabs>
              <w:spacing w:line="240" w:lineRule="auto"/>
              <w:ind w:left="-108" w:right="10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  <w:gridSpan w:val="2"/>
            <w:shd w:val="clear" w:color="auto" w:fill="auto"/>
          </w:tcPr>
          <w:p w14:paraId="35F43A7D" w14:textId="77777777" w:rsidR="00D5289A" w:rsidRPr="007A3943" w:rsidRDefault="00D5289A" w:rsidP="002653A0">
            <w:pPr>
              <w:tabs>
                <w:tab w:val="clear" w:pos="227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2329" w:type="dxa"/>
            <w:shd w:val="clear" w:color="auto" w:fill="auto"/>
          </w:tcPr>
          <w:p w14:paraId="7574A6A6" w14:textId="77777777" w:rsidR="00D5289A" w:rsidRPr="007A3943" w:rsidRDefault="00D5289A" w:rsidP="002653A0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</w:tr>
      <w:tr w:rsidR="00D5289A" w:rsidRPr="005E7634" w14:paraId="520B2578" w14:textId="77777777" w:rsidTr="0038287A">
        <w:tc>
          <w:tcPr>
            <w:tcW w:w="3156" w:type="dxa"/>
            <w:gridSpan w:val="2"/>
            <w:shd w:val="clear" w:color="auto" w:fill="auto"/>
            <w:hideMark/>
          </w:tcPr>
          <w:p w14:paraId="4472CF26" w14:textId="77777777" w:rsidR="00D5289A" w:rsidRPr="007A3943" w:rsidRDefault="00D5289A" w:rsidP="002653A0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7A3943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บริษัท ราช กรุ๊ป จำกัด (มหาชน)</w:t>
            </w:r>
          </w:p>
        </w:tc>
        <w:tc>
          <w:tcPr>
            <w:tcW w:w="1350" w:type="dxa"/>
            <w:gridSpan w:val="2"/>
            <w:shd w:val="clear" w:color="auto" w:fill="auto"/>
            <w:hideMark/>
          </w:tcPr>
          <w:p w14:paraId="0381BDF9" w14:textId="77777777" w:rsidR="00D5289A" w:rsidRPr="007A3943" w:rsidRDefault="00D5289A" w:rsidP="002653A0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7A3943">
              <w:rPr>
                <w:rFonts w:asciiTheme="majorBidi" w:eastAsiaTheme="minorHAnsi" w:hAnsiTheme="majorBidi" w:cstheme="majorBidi"/>
                <w:sz w:val="30"/>
                <w:szCs w:val="30"/>
              </w:rPr>
              <w:t>21,500</w:t>
            </w:r>
            <w:r w:rsidRPr="007A3943">
              <w:rPr>
                <w:rFonts w:asciiTheme="majorBidi" w:eastAsiaTheme="minorHAnsi" w:hAnsiTheme="majorBidi" w:cstheme="majorBidi"/>
                <w:sz w:val="30"/>
                <w:szCs w:val="30"/>
              </w:rPr>
              <w:br/>
            </w:r>
            <w:r w:rsidRPr="007A3943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2361B2C7" w14:textId="77777777" w:rsidR="00D5289A" w:rsidRPr="007A3943" w:rsidRDefault="00D5289A" w:rsidP="002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7A3943">
              <w:rPr>
                <w:rFonts w:asciiTheme="majorBidi" w:eastAsiaTheme="minorHAnsi" w:hAnsiTheme="majorBidi" w:cstheme="majorBidi"/>
                <w:sz w:val="30"/>
                <w:szCs w:val="30"/>
              </w:rPr>
              <w:t>21,500</w:t>
            </w:r>
          </w:p>
          <w:p w14:paraId="76145468" w14:textId="77777777" w:rsidR="00D5289A" w:rsidRPr="007A3943" w:rsidRDefault="00D5289A" w:rsidP="002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  <w:gridSpan w:val="2"/>
            <w:shd w:val="clear" w:color="auto" w:fill="auto"/>
            <w:hideMark/>
          </w:tcPr>
          <w:p w14:paraId="04F70B00" w14:textId="77777777" w:rsidR="00D5289A" w:rsidRPr="007A3943" w:rsidRDefault="00D5289A" w:rsidP="002653A0">
            <w:pPr>
              <w:tabs>
                <w:tab w:val="clear" w:pos="227"/>
                <w:tab w:val="clear" w:pos="680"/>
                <w:tab w:val="left" w:pos="252"/>
              </w:tabs>
              <w:ind w:right="-93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7A3943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อัตราร้อยละคงที่และ</w:t>
            </w:r>
            <w:r w:rsidRPr="007A3943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THOR </w:t>
            </w:r>
            <w:r w:rsidRPr="007A3943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บวกด้วยอัตราร้อยละคงที่</w:t>
            </w:r>
          </w:p>
        </w:tc>
        <w:tc>
          <w:tcPr>
            <w:tcW w:w="2329" w:type="dxa"/>
            <w:shd w:val="clear" w:color="auto" w:fill="auto"/>
            <w:hideMark/>
          </w:tcPr>
          <w:p w14:paraId="146DC429" w14:textId="77777777" w:rsidR="00D5289A" w:rsidRPr="007A3943" w:rsidRDefault="00D5289A" w:rsidP="002653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Theme="minorHAnsi" w:hAnsiTheme="majorBidi" w:cstheme="majorBidi"/>
                <w:spacing w:val="-8"/>
                <w:sz w:val="30"/>
                <w:szCs w:val="30"/>
                <w:cs/>
              </w:rPr>
            </w:pPr>
            <w:r w:rsidRPr="007A3943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ภายในเดือนมีนาคม และ มิถุนายน </w:t>
            </w:r>
            <w:r w:rsidRPr="007A3943">
              <w:rPr>
                <w:rFonts w:asciiTheme="majorBidi" w:eastAsiaTheme="minorHAnsi" w:hAnsiTheme="majorBidi" w:cstheme="majorBidi"/>
                <w:sz w:val="30"/>
                <w:szCs w:val="30"/>
              </w:rPr>
              <w:t>2567</w:t>
            </w:r>
          </w:p>
        </w:tc>
      </w:tr>
      <w:tr w:rsidR="00D5289A" w:rsidRPr="005E7634" w14:paraId="5A76E144" w14:textId="77777777" w:rsidTr="004F09F4">
        <w:tc>
          <w:tcPr>
            <w:tcW w:w="3156" w:type="dxa"/>
            <w:gridSpan w:val="2"/>
            <w:shd w:val="clear" w:color="auto" w:fill="auto"/>
            <w:vAlign w:val="bottom"/>
          </w:tcPr>
          <w:p w14:paraId="10A95EDD" w14:textId="77777777" w:rsidR="00D5289A" w:rsidRPr="007A3943" w:rsidRDefault="00D5289A" w:rsidP="002653A0">
            <w:pPr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7A3943">
              <w:rPr>
                <w:rFonts w:asciiTheme="majorBidi" w:eastAsiaTheme="minorHAns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7A3943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ค่าธรรมเนียมในการจัดหา</w:t>
            </w:r>
            <w:r w:rsidRPr="007A3943">
              <w:rPr>
                <w:rFonts w:asciiTheme="majorBidi" w:eastAsiaTheme="minorHAnsi" w:hAnsiTheme="majorBidi" w:cstheme="majorBidi"/>
                <w:sz w:val="30"/>
                <w:szCs w:val="30"/>
              </w:rPr>
              <w:br/>
              <w:t xml:space="preserve">   </w:t>
            </w:r>
            <w:r w:rsidRPr="007A3943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เงินกู้ยืมรอตัดบัญชี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4CA8F7D6" w14:textId="77777777" w:rsidR="00D5289A" w:rsidRPr="007A3943" w:rsidRDefault="00D5289A" w:rsidP="002653A0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38A563" w14:textId="77777777" w:rsidR="00D5289A" w:rsidRPr="007A3943" w:rsidRDefault="00D5289A" w:rsidP="002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7A3943">
              <w:rPr>
                <w:rFonts w:asciiTheme="majorBidi" w:eastAsiaTheme="minorHAnsi" w:hAnsiTheme="majorBidi" w:cstheme="majorBidi"/>
                <w:sz w:val="30"/>
                <w:szCs w:val="30"/>
              </w:rPr>
              <w:t>(1</w:t>
            </w:r>
            <w:r>
              <w:rPr>
                <w:rFonts w:asciiTheme="majorBidi" w:eastAsiaTheme="minorHAnsi" w:hAnsiTheme="majorBidi" w:cstheme="majorBidi"/>
                <w:sz w:val="30"/>
                <w:szCs w:val="30"/>
              </w:rPr>
              <w:t>3</w:t>
            </w:r>
            <w:r w:rsidRPr="007A3943">
              <w:rPr>
                <w:rFonts w:asciiTheme="majorBidi" w:eastAsiaTheme="minorHAns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35" w:type="dxa"/>
            <w:gridSpan w:val="2"/>
            <w:shd w:val="clear" w:color="auto" w:fill="auto"/>
          </w:tcPr>
          <w:p w14:paraId="5D2D75DE" w14:textId="77777777" w:rsidR="00D5289A" w:rsidRPr="007A3943" w:rsidRDefault="00D5289A" w:rsidP="002653A0">
            <w:pPr>
              <w:tabs>
                <w:tab w:val="clear" w:pos="227"/>
                <w:tab w:val="clear" w:pos="680"/>
                <w:tab w:val="left" w:pos="252"/>
              </w:tabs>
              <w:ind w:right="-93"/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29" w:type="dxa"/>
            <w:shd w:val="clear" w:color="auto" w:fill="auto"/>
          </w:tcPr>
          <w:p w14:paraId="340FBA9D" w14:textId="77777777" w:rsidR="00D5289A" w:rsidRPr="007A3943" w:rsidRDefault="00D5289A" w:rsidP="002653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</w:tr>
      <w:tr w:rsidR="00D5289A" w:rsidRPr="005E7634" w14:paraId="591A5BD2" w14:textId="77777777" w:rsidTr="004F09F4">
        <w:tc>
          <w:tcPr>
            <w:tcW w:w="3156" w:type="dxa"/>
            <w:gridSpan w:val="2"/>
            <w:shd w:val="clear" w:color="auto" w:fill="auto"/>
          </w:tcPr>
          <w:p w14:paraId="1DACCB71" w14:textId="77777777" w:rsidR="00D5289A" w:rsidRPr="007A3943" w:rsidRDefault="00D5289A" w:rsidP="002653A0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7A3943"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09056A72" w14:textId="77777777" w:rsidR="00D5289A" w:rsidRPr="007A3943" w:rsidRDefault="00D5289A" w:rsidP="002653A0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FD15A54" w14:textId="77777777" w:rsidR="00D5289A" w:rsidRPr="007A3943" w:rsidRDefault="00D5289A" w:rsidP="002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</w:pPr>
            <w:r w:rsidRPr="007A3943"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  <w:t>21,48</w:t>
            </w:r>
            <w:r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535" w:type="dxa"/>
            <w:gridSpan w:val="2"/>
            <w:shd w:val="clear" w:color="auto" w:fill="auto"/>
          </w:tcPr>
          <w:p w14:paraId="0D8303DD" w14:textId="77777777" w:rsidR="00D5289A" w:rsidRPr="007A3943" w:rsidRDefault="00D5289A" w:rsidP="002653A0">
            <w:pPr>
              <w:tabs>
                <w:tab w:val="clear" w:pos="227"/>
                <w:tab w:val="clear" w:pos="680"/>
                <w:tab w:val="left" w:pos="252"/>
              </w:tabs>
              <w:ind w:right="-93"/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29" w:type="dxa"/>
            <w:shd w:val="clear" w:color="auto" w:fill="auto"/>
          </w:tcPr>
          <w:p w14:paraId="7637E35D" w14:textId="77777777" w:rsidR="00D5289A" w:rsidRPr="007A3943" w:rsidRDefault="00D5289A" w:rsidP="002653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</w:tr>
      <w:tr w:rsidR="0038287A" w:rsidRPr="005E7634" w14:paraId="20C217AA" w14:textId="77777777" w:rsidTr="004F09F4">
        <w:tc>
          <w:tcPr>
            <w:tcW w:w="3156" w:type="dxa"/>
            <w:gridSpan w:val="2"/>
          </w:tcPr>
          <w:p w14:paraId="144D73C3" w14:textId="77445092" w:rsidR="0038287A" w:rsidRPr="005E7634" w:rsidRDefault="0038287A" w:rsidP="0038287A">
            <w:pPr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7A3943">
              <w:rPr>
                <w:rFonts w:asciiTheme="majorBidi" w:eastAsiaTheme="minorHAns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4F09F4">
              <w:rPr>
                <w:rFonts w:asciiTheme="majorBidi" w:eastAsiaTheme="minorHAnsi" w:hAnsiTheme="majorBidi" w:cstheme="majorBidi" w:hint="cs"/>
                <w:sz w:val="30"/>
                <w:szCs w:val="30"/>
                <w:cs/>
              </w:rPr>
              <w:t>ส่วนที่ถึงกำหนดชำระภายใน</w:t>
            </w:r>
            <w:r w:rsidRPr="004F09F4">
              <w:rPr>
                <w:rFonts w:asciiTheme="majorBidi" w:eastAsiaTheme="minorHAnsi" w:hAnsiTheme="majorBidi" w:cstheme="majorBidi"/>
                <w:sz w:val="30"/>
                <w:szCs w:val="30"/>
              </w:rPr>
              <w:br/>
            </w:r>
            <w:r w:rsidRPr="004F09F4">
              <w:rPr>
                <w:rFonts w:asciiTheme="majorBidi" w:eastAsiaTheme="minorHAnsi" w:hAnsiTheme="majorBidi" w:cstheme="majorBidi" w:hint="cs"/>
                <w:sz w:val="30"/>
                <w:szCs w:val="30"/>
                <w:cs/>
              </w:rPr>
              <w:t xml:space="preserve">   หนึ่งปี</w:t>
            </w:r>
          </w:p>
        </w:tc>
        <w:tc>
          <w:tcPr>
            <w:tcW w:w="1350" w:type="dxa"/>
            <w:gridSpan w:val="2"/>
          </w:tcPr>
          <w:p w14:paraId="7A5ECE83" w14:textId="77777777" w:rsidR="0038287A" w:rsidRPr="005E7634" w:rsidRDefault="0038287A" w:rsidP="002653A0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66341C34" w14:textId="77777777" w:rsidR="0038287A" w:rsidRPr="0038287A" w:rsidRDefault="0038287A" w:rsidP="002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  <w:p w14:paraId="22256D28" w14:textId="1B335214" w:rsidR="0038287A" w:rsidRPr="0038287A" w:rsidRDefault="0038287A" w:rsidP="002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38287A">
              <w:rPr>
                <w:rFonts w:asciiTheme="majorBidi" w:eastAsiaTheme="minorHAnsi" w:hAnsiTheme="majorBidi" w:cstheme="majorBidi"/>
                <w:sz w:val="30"/>
                <w:szCs w:val="30"/>
              </w:rPr>
              <w:t>(5,000)</w:t>
            </w:r>
          </w:p>
        </w:tc>
        <w:tc>
          <w:tcPr>
            <w:tcW w:w="1535" w:type="dxa"/>
            <w:gridSpan w:val="2"/>
          </w:tcPr>
          <w:p w14:paraId="10D94ADC" w14:textId="77777777" w:rsidR="0038287A" w:rsidRPr="005E7634" w:rsidRDefault="0038287A" w:rsidP="002653A0">
            <w:pPr>
              <w:tabs>
                <w:tab w:val="clear" w:pos="227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29" w:type="dxa"/>
          </w:tcPr>
          <w:p w14:paraId="7B199DA7" w14:textId="77777777" w:rsidR="0038287A" w:rsidRPr="005E7634" w:rsidRDefault="0038287A" w:rsidP="002653A0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38287A" w:rsidRPr="005E7634" w14:paraId="6C9B34EB" w14:textId="77777777" w:rsidTr="0038287A">
        <w:tc>
          <w:tcPr>
            <w:tcW w:w="3156" w:type="dxa"/>
            <w:gridSpan w:val="2"/>
          </w:tcPr>
          <w:p w14:paraId="3286A7B8" w14:textId="4FEF0DC7" w:rsidR="0038287A" w:rsidRPr="005E7634" w:rsidRDefault="0038287A" w:rsidP="002653A0">
            <w:pPr>
              <w:jc w:val="thaiDistribute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38287A">
              <w:rPr>
                <w:rFonts w:asciiTheme="majorBidi" w:eastAsiaTheme="minorHAnsi" w:hAnsiTheme="majorBidi" w:cstheme="majorBidi" w:hint="cs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  <w:r>
              <w:rPr>
                <w:rFonts w:asciiTheme="majorBidi" w:eastAsiaTheme="minorHAns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8287A"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  <w:t>-</w:t>
            </w:r>
            <w:r>
              <w:rPr>
                <w:rFonts w:asciiTheme="majorBidi" w:eastAsiaTheme="minorHAns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8287A">
              <w:rPr>
                <w:rFonts w:asciiTheme="majorBidi" w:eastAsiaTheme="minorHAns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gridSpan w:val="2"/>
          </w:tcPr>
          <w:p w14:paraId="72DCFA88" w14:textId="77777777" w:rsidR="0038287A" w:rsidRPr="005E7634" w:rsidRDefault="0038287A" w:rsidP="002653A0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284388E" w14:textId="676C7A42" w:rsidR="0038287A" w:rsidRPr="0038287A" w:rsidRDefault="0038287A" w:rsidP="002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</w:pPr>
            <w:r w:rsidRPr="0038287A"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  <w:t>16,487</w:t>
            </w:r>
          </w:p>
        </w:tc>
        <w:tc>
          <w:tcPr>
            <w:tcW w:w="1535" w:type="dxa"/>
            <w:gridSpan w:val="2"/>
          </w:tcPr>
          <w:p w14:paraId="457A70E2" w14:textId="77777777" w:rsidR="0038287A" w:rsidRPr="005E7634" w:rsidRDefault="0038287A" w:rsidP="002653A0">
            <w:pPr>
              <w:tabs>
                <w:tab w:val="clear" w:pos="227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29" w:type="dxa"/>
          </w:tcPr>
          <w:p w14:paraId="05496B04" w14:textId="77777777" w:rsidR="0038287A" w:rsidRPr="005E7634" w:rsidRDefault="0038287A" w:rsidP="002653A0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38287A" w:rsidRPr="005E7634" w14:paraId="0871BF1D" w14:textId="77777777" w:rsidTr="00043856">
        <w:trPr>
          <w:trHeight w:val="89"/>
        </w:trPr>
        <w:tc>
          <w:tcPr>
            <w:tcW w:w="3156" w:type="dxa"/>
            <w:gridSpan w:val="2"/>
          </w:tcPr>
          <w:p w14:paraId="12725444" w14:textId="77777777" w:rsidR="0038287A" w:rsidRPr="003203A1" w:rsidRDefault="0038287A" w:rsidP="002653A0">
            <w:pPr>
              <w:jc w:val="thaiDistribute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50" w:type="dxa"/>
            <w:gridSpan w:val="2"/>
          </w:tcPr>
          <w:p w14:paraId="47177B10" w14:textId="77777777" w:rsidR="0038287A" w:rsidRPr="003203A1" w:rsidRDefault="0038287A" w:rsidP="002653A0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0" w:type="dxa"/>
            <w:gridSpan w:val="2"/>
          </w:tcPr>
          <w:p w14:paraId="6AD8DDCA" w14:textId="77777777" w:rsidR="0038287A" w:rsidRPr="003203A1" w:rsidRDefault="0038287A" w:rsidP="002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  <w:gridSpan w:val="2"/>
          </w:tcPr>
          <w:p w14:paraId="1CC18B71" w14:textId="77777777" w:rsidR="0038287A" w:rsidRPr="003203A1" w:rsidRDefault="0038287A" w:rsidP="002653A0">
            <w:pPr>
              <w:tabs>
                <w:tab w:val="clear" w:pos="227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29" w:type="dxa"/>
          </w:tcPr>
          <w:p w14:paraId="480F27AC" w14:textId="77777777" w:rsidR="0038287A" w:rsidRPr="003203A1" w:rsidRDefault="0038287A" w:rsidP="002653A0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3203A1" w:rsidRPr="005E7634" w14:paraId="4536BF11" w14:textId="77777777" w:rsidTr="00043856">
        <w:trPr>
          <w:trHeight w:val="89"/>
        </w:trPr>
        <w:tc>
          <w:tcPr>
            <w:tcW w:w="3156" w:type="dxa"/>
            <w:gridSpan w:val="2"/>
          </w:tcPr>
          <w:p w14:paraId="1AB833FE" w14:textId="77777777" w:rsidR="003203A1" w:rsidRPr="003203A1" w:rsidRDefault="003203A1" w:rsidP="002653A0">
            <w:pPr>
              <w:jc w:val="thaiDistribute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50" w:type="dxa"/>
            <w:gridSpan w:val="2"/>
          </w:tcPr>
          <w:p w14:paraId="27AF5D8F" w14:textId="77777777" w:rsidR="003203A1" w:rsidRPr="003203A1" w:rsidRDefault="003203A1" w:rsidP="002653A0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0" w:type="dxa"/>
            <w:gridSpan w:val="2"/>
          </w:tcPr>
          <w:p w14:paraId="0DA4F8F7" w14:textId="77777777" w:rsidR="003203A1" w:rsidRPr="003203A1" w:rsidRDefault="003203A1" w:rsidP="002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  <w:gridSpan w:val="2"/>
          </w:tcPr>
          <w:p w14:paraId="0CEFD02F" w14:textId="77777777" w:rsidR="003203A1" w:rsidRPr="003203A1" w:rsidRDefault="003203A1" w:rsidP="002653A0">
            <w:pPr>
              <w:tabs>
                <w:tab w:val="clear" w:pos="227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29" w:type="dxa"/>
          </w:tcPr>
          <w:p w14:paraId="6712543E" w14:textId="77777777" w:rsidR="003203A1" w:rsidRPr="003203A1" w:rsidRDefault="003203A1" w:rsidP="002653A0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7C582A" w:rsidRPr="005E7634" w14:paraId="21A21473" w14:textId="77777777" w:rsidTr="00043856">
        <w:trPr>
          <w:trHeight w:val="89"/>
        </w:trPr>
        <w:tc>
          <w:tcPr>
            <w:tcW w:w="3156" w:type="dxa"/>
            <w:gridSpan w:val="2"/>
          </w:tcPr>
          <w:p w14:paraId="7F36179F" w14:textId="77777777" w:rsidR="007C582A" w:rsidRPr="003203A1" w:rsidRDefault="007C582A" w:rsidP="002653A0">
            <w:pPr>
              <w:jc w:val="thaiDistribute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50" w:type="dxa"/>
            <w:gridSpan w:val="2"/>
          </w:tcPr>
          <w:p w14:paraId="59351B68" w14:textId="77777777" w:rsidR="007C582A" w:rsidRPr="003203A1" w:rsidRDefault="007C582A" w:rsidP="002653A0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0" w:type="dxa"/>
            <w:gridSpan w:val="2"/>
          </w:tcPr>
          <w:p w14:paraId="65694D4E" w14:textId="77777777" w:rsidR="007C582A" w:rsidRPr="003203A1" w:rsidRDefault="007C582A" w:rsidP="002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  <w:gridSpan w:val="2"/>
          </w:tcPr>
          <w:p w14:paraId="13C79217" w14:textId="77777777" w:rsidR="007C582A" w:rsidRPr="003203A1" w:rsidRDefault="007C582A" w:rsidP="002653A0">
            <w:pPr>
              <w:tabs>
                <w:tab w:val="clear" w:pos="227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29" w:type="dxa"/>
          </w:tcPr>
          <w:p w14:paraId="6A3C2D48" w14:textId="77777777" w:rsidR="007C582A" w:rsidRPr="003203A1" w:rsidRDefault="007C582A" w:rsidP="002653A0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3203A1" w:rsidRPr="005E7634" w14:paraId="780243B5" w14:textId="77777777" w:rsidTr="0038287A">
        <w:tc>
          <w:tcPr>
            <w:tcW w:w="3156" w:type="dxa"/>
            <w:gridSpan w:val="2"/>
          </w:tcPr>
          <w:p w14:paraId="1F6B8A71" w14:textId="77777777" w:rsidR="003203A1" w:rsidRPr="007A3943" w:rsidRDefault="003203A1" w:rsidP="002653A0">
            <w:pPr>
              <w:jc w:val="thaiDistribute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2"/>
          </w:tcPr>
          <w:p w14:paraId="7BAAD3BC" w14:textId="77777777" w:rsidR="003203A1" w:rsidRPr="007A3943" w:rsidRDefault="003203A1" w:rsidP="002653A0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14:paraId="6389C676" w14:textId="77777777" w:rsidR="003203A1" w:rsidRPr="007A3943" w:rsidRDefault="003203A1" w:rsidP="002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  <w:gridSpan w:val="2"/>
          </w:tcPr>
          <w:p w14:paraId="378F7DC0" w14:textId="77777777" w:rsidR="003203A1" w:rsidRPr="007A3943" w:rsidRDefault="003203A1" w:rsidP="002653A0">
            <w:pPr>
              <w:tabs>
                <w:tab w:val="clear" w:pos="227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2329" w:type="dxa"/>
          </w:tcPr>
          <w:p w14:paraId="16D80346" w14:textId="77777777" w:rsidR="003203A1" w:rsidRPr="007A3943" w:rsidRDefault="003203A1" w:rsidP="002653A0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</w:tr>
      <w:tr w:rsidR="00D5289A" w:rsidRPr="005E7634" w14:paraId="3CFA6A38" w14:textId="77777777" w:rsidTr="0038287A">
        <w:tc>
          <w:tcPr>
            <w:tcW w:w="3156" w:type="dxa"/>
            <w:gridSpan w:val="2"/>
            <w:hideMark/>
          </w:tcPr>
          <w:p w14:paraId="186C8DEE" w14:textId="77777777" w:rsidR="00D5289A" w:rsidRPr="007A3943" w:rsidRDefault="00D5289A" w:rsidP="002653A0">
            <w:pPr>
              <w:jc w:val="thaiDistribute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</w:pPr>
            <w:r w:rsidRPr="007A3943"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350" w:type="dxa"/>
            <w:gridSpan w:val="2"/>
          </w:tcPr>
          <w:p w14:paraId="178D9B83" w14:textId="77777777" w:rsidR="00D5289A" w:rsidRPr="007A3943" w:rsidRDefault="00D5289A" w:rsidP="002653A0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14:paraId="2E939EF9" w14:textId="77777777" w:rsidR="00D5289A" w:rsidRPr="007A3943" w:rsidRDefault="00D5289A" w:rsidP="002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  <w:gridSpan w:val="2"/>
          </w:tcPr>
          <w:p w14:paraId="70467AA4" w14:textId="77777777" w:rsidR="00D5289A" w:rsidRPr="007A3943" w:rsidRDefault="00D5289A" w:rsidP="002653A0">
            <w:pPr>
              <w:tabs>
                <w:tab w:val="clear" w:pos="227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2329" w:type="dxa"/>
          </w:tcPr>
          <w:p w14:paraId="5ADBCAA8" w14:textId="77777777" w:rsidR="00D5289A" w:rsidRPr="007A3943" w:rsidRDefault="00D5289A" w:rsidP="002653A0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</w:tr>
      <w:tr w:rsidR="00D5289A" w:rsidRPr="005E7634" w14:paraId="3B6C552E" w14:textId="77777777" w:rsidTr="000E482D">
        <w:tc>
          <w:tcPr>
            <w:tcW w:w="3156" w:type="dxa"/>
            <w:gridSpan w:val="2"/>
          </w:tcPr>
          <w:p w14:paraId="6DC9C25A" w14:textId="77777777" w:rsidR="00D5289A" w:rsidRPr="007A3943" w:rsidRDefault="00D5289A" w:rsidP="002653A0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7A3943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บริษัท ราช กรุ๊ป จำกัด (มหาชน)</w:t>
            </w:r>
          </w:p>
          <w:p w14:paraId="7031F8FE" w14:textId="77777777" w:rsidR="00D5289A" w:rsidRPr="007A3943" w:rsidRDefault="00D5289A" w:rsidP="002653A0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hideMark/>
          </w:tcPr>
          <w:p w14:paraId="482A23AE" w14:textId="77777777" w:rsidR="00D5289A" w:rsidRPr="007A3943" w:rsidRDefault="00D5289A" w:rsidP="002653A0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7A3943">
              <w:rPr>
                <w:rFonts w:asciiTheme="majorBidi" w:eastAsiaTheme="minorHAnsi" w:hAnsiTheme="majorBidi" w:cstheme="majorBidi"/>
                <w:sz w:val="30"/>
                <w:szCs w:val="30"/>
              </w:rPr>
              <w:t>8,000</w:t>
            </w:r>
          </w:p>
          <w:p w14:paraId="13A7AA59" w14:textId="77777777" w:rsidR="00D5289A" w:rsidRPr="007A3943" w:rsidRDefault="00D5289A" w:rsidP="002653A0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7A3943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  <w:gridSpan w:val="2"/>
            <w:hideMark/>
          </w:tcPr>
          <w:p w14:paraId="223ECD89" w14:textId="77777777" w:rsidR="00D5289A" w:rsidRPr="007A3943" w:rsidRDefault="00D5289A" w:rsidP="002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7A3943">
              <w:rPr>
                <w:rFonts w:asciiTheme="majorBidi" w:eastAsiaTheme="minorHAnsi" w:hAnsiTheme="majorBidi" w:cstheme="majorBidi"/>
                <w:sz w:val="30"/>
                <w:szCs w:val="30"/>
              </w:rPr>
              <w:t>8,000</w:t>
            </w:r>
          </w:p>
        </w:tc>
        <w:tc>
          <w:tcPr>
            <w:tcW w:w="1535" w:type="dxa"/>
            <w:gridSpan w:val="2"/>
            <w:hideMark/>
          </w:tcPr>
          <w:p w14:paraId="5E5FB2E5" w14:textId="77777777" w:rsidR="00D5289A" w:rsidRPr="007A3943" w:rsidRDefault="00D5289A" w:rsidP="002653A0">
            <w:pPr>
              <w:tabs>
                <w:tab w:val="clear" w:pos="227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7A3943">
              <w:rPr>
                <w:rFonts w:asciiTheme="majorBidi" w:eastAsiaTheme="minorHAnsi" w:hAnsiTheme="majorBidi" w:cstheme="majorBidi"/>
                <w:sz w:val="30"/>
                <w:szCs w:val="30"/>
              </w:rPr>
              <w:t>1.32 - 2.94</w:t>
            </w:r>
          </w:p>
        </w:tc>
        <w:tc>
          <w:tcPr>
            <w:tcW w:w="2329" w:type="dxa"/>
            <w:hideMark/>
          </w:tcPr>
          <w:p w14:paraId="185EE8E4" w14:textId="77777777" w:rsidR="00D5289A" w:rsidRPr="007A3943" w:rsidRDefault="00D5289A" w:rsidP="002653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Theme="minorHAnsi" w:hAnsiTheme="majorBidi" w:cstheme="majorBidi"/>
                <w:spacing w:val="-10"/>
                <w:sz w:val="30"/>
                <w:szCs w:val="30"/>
              </w:rPr>
            </w:pPr>
            <w:r w:rsidRPr="007A3943">
              <w:rPr>
                <w:rFonts w:asciiTheme="majorBidi" w:eastAsiaTheme="minorHAnsi" w:hAnsiTheme="majorBidi" w:cstheme="majorBidi"/>
                <w:spacing w:val="-10"/>
                <w:sz w:val="30"/>
                <w:szCs w:val="30"/>
                <w:cs/>
              </w:rPr>
              <w:t xml:space="preserve">หุ้นกู้มีอายุ </w:t>
            </w:r>
            <w:r w:rsidRPr="007A3943">
              <w:rPr>
                <w:rFonts w:asciiTheme="majorBidi" w:eastAsiaTheme="minorHAnsi" w:hAnsiTheme="majorBidi" w:cstheme="majorBidi"/>
                <w:spacing w:val="-10"/>
                <w:sz w:val="30"/>
                <w:szCs w:val="30"/>
              </w:rPr>
              <w:t>3</w:t>
            </w:r>
            <w:r w:rsidRPr="007A3943">
              <w:rPr>
                <w:rFonts w:asciiTheme="majorBidi" w:eastAsiaTheme="minorHAnsi" w:hAnsiTheme="majorBidi" w:cstheme="majorBidi"/>
                <w:spacing w:val="-10"/>
                <w:sz w:val="30"/>
                <w:szCs w:val="30"/>
                <w:cs/>
              </w:rPr>
              <w:t xml:space="preserve"> ปี </w:t>
            </w:r>
            <w:r w:rsidRPr="007A3943">
              <w:rPr>
                <w:rFonts w:asciiTheme="majorBidi" w:eastAsiaTheme="minorHAnsi" w:hAnsiTheme="majorBidi" w:cstheme="majorBidi"/>
                <w:spacing w:val="-10"/>
                <w:sz w:val="30"/>
                <w:szCs w:val="30"/>
              </w:rPr>
              <w:t>5</w:t>
            </w:r>
            <w:r w:rsidRPr="007A3943">
              <w:rPr>
                <w:rFonts w:asciiTheme="majorBidi" w:eastAsiaTheme="minorHAnsi" w:hAnsiTheme="majorBidi" w:cstheme="majorBidi"/>
                <w:spacing w:val="-10"/>
                <w:sz w:val="30"/>
                <w:szCs w:val="30"/>
                <w:cs/>
              </w:rPr>
              <w:t xml:space="preserve"> ปี </w:t>
            </w:r>
            <w:r w:rsidRPr="007A3943">
              <w:rPr>
                <w:rFonts w:asciiTheme="majorBidi" w:eastAsiaTheme="minorHAnsi" w:hAnsiTheme="majorBidi" w:cstheme="majorBidi"/>
                <w:spacing w:val="-10"/>
                <w:sz w:val="30"/>
                <w:szCs w:val="30"/>
              </w:rPr>
              <w:t xml:space="preserve">10 </w:t>
            </w:r>
            <w:r w:rsidRPr="007A3943">
              <w:rPr>
                <w:rFonts w:asciiTheme="majorBidi" w:eastAsiaTheme="minorHAnsi" w:hAnsiTheme="majorBidi" w:cstheme="majorBidi"/>
                <w:spacing w:val="-10"/>
                <w:sz w:val="30"/>
                <w:szCs w:val="30"/>
                <w:cs/>
              </w:rPr>
              <w:t>ปี และ</w:t>
            </w:r>
            <w:r w:rsidRPr="007A3943">
              <w:rPr>
                <w:rFonts w:asciiTheme="majorBidi" w:eastAsiaTheme="minorHAnsi" w:hAnsiTheme="majorBidi" w:cstheme="majorBidi"/>
                <w:spacing w:val="-10"/>
                <w:sz w:val="30"/>
                <w:szCs w:val="30"/>
              </w:rPr>
              <w:t xml:space="preserve"> 15</w:t>
            </w:r>
            <w:r w:rsidRPr="007A3943">
              <w:rPr>
                <w:rFonts w:asciiTheme="majorBidi" w:eastAsiaTheme="minorHAnsi" w:hAnsiTheme="majorBidi" w:cstheme="majorBidi"/>
                <w:spacing w:val="-10"/>
                <w:sz w:val="30"/>
                <w:szCs w:val="30"/>
                <w:cs/>
              </w:rPr>
              <w:t xml:space="preserve"> ปี และครบกำหนดไถ่ถอนใน</w:t>
            </w:r>
            <w:r w:rsidRPr="007A3943">
              <w:rPr>
                <w:rFonts w:asciiTheme="majorBidi" w:eastAsiaTheme="minorHAnsi" w:hAnsiTheme="majorBidi" w:cstheme="majorBidi"/>
                <w:spacing w:val="-10"/>
                <w:sz w:val="30"/>
                <w:szCs w:val="30"/>
              </w:rPr>
              <w:t xml:space="preserve"> </w:t>
            </w:r>
            <w:r w:rsidRPr="007A3943">
              <w:rPr>
                <w:rFonts w:asciiTheme="majorBidi" w:eastAsiaTheme="minorHAnsi" w:hAnsiTheme="majorBidi" w:cstheme="majorBidi"/>
                <w:spacing w:val="-10"/>
                <w:sz w:val="30"/>
                <w:szCs w:val="30"/>
                <w:cs/>
              </w:rPr>
              <w:t xml:space="preserve">ปี </w:t>
            </w:r>
            <w:r w:rsidRPr="007A3943">
              <w:rPr>
                <w:rFonts w:asciiTheme="majorBidi" w:eastAsiaTheme="minorHAnsi" w:hAnsiTheme="majorBidi" w:cstheme="majorBidi"/>
                <w:spacing w:val="-10"/>
                <w:sz w:val="30"/>
                <w:szCs w:val="30"/>
              </w:rPr>
              <w:t>2566</w:t>
            </w:r>
            <w:r w:rsidRPr="007A3943">
              <w:rPr>
                <w:rFonts w:asciiTheme="majorBidi" w:eastAsiaTheme="minorHAnsi" w:hAnsiTheme="majorBidi" w:cstheme="majorBidi"/>
                <w:spacing w:val="-10"/>
                <w:sz w:val="30"/>
                <w:szCs w:val="30"/>
                <w:cs/>
              </w:rPr>
              <w:t xml:space="preserve"> ปี </w:t>
            </w:r>
            <w:r w:rsidRPr="007A3943">
              <w:rPr>
                <w:rFonts w:asciiTheme="majorBidi" w:eastAsiaTheme="minorHAnsi" w:hAnsiTheme="majorBidi" w:cstheme="majorBidi"/>
                <w:spacing w:val="-10"/>
                <w:sz w:val="30"/>
                <w:szCs w:val="30"/>
              </w:rPr>
              <w:t>2568</w:t>
            </w:r>
            <w:r w:rsidRPr="007A3943">
              <w:rPr>
                <w:rFonts w:asciiTheme="majorBidi" w:eastAsiaTheme="minorHAnsi" w:hAnsiTheme="majorBidi" w:cstheme="majorBidi"/>
                <w:spacing w:val="-10"/>
                <w:sz w:val="30"/>
                <w:szCs w:val="30"/>
                <w:cs/>
              </w:rPr>
              <w:t xml:space="preserve"> </w:t>
            </w:r>
          </w:p>
          <w:p w14:paraId="0C19234F" w14:textId="77777777" w:rsidR="00D5289A" w:rsidRPr="007A3943" w:rsidRDefault="00D5289A" w:rsidP="002653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Theme="minorHAnsi" w:hAnsiTheme="majorBidi" w:cstheme="majorBidi"/>
                <w:spacing w:val="-16"/>
                <w:sz w:val="30"/>
                <w:szCs w:val="30"/>
              </w:rPr>
            </w:pPr>
            <w:r w:rsidRPr="007A3943">
              <w:rPr>
                <w:rFonts w:asciiTheme="majorBidi" w:eastAsiaTheme="minorHAnsi" w:hAnsiTheme="majorBidi" w:cstheme="majorBidi"/>
                <w:spacing w:val="-16"/>
                <w:sz w:val="30"/>
                <w:szCs w:val="30"/>
                <w:cs/>
              </w:rPr>
              <w:t xml:space="preserve">ปี </w:t>
            </w:r>
            <w:r w:rsidRPr="007A3943">
              <w:rPr>
                <w:rFonts w:asciiTheme="majorBidi" w:eastAsiaTheme="minorHAnsi" w:hAnsiTheme="majorBidi" w:cstheme="majorBidi"/>
                <w:spacing w:val="-16"/>
                <w:sz w:val="30"/>
                <w:szCs w:val="30"/>
              </w:rPr>
              <w:t>2573</w:t>
            </w:r>
            <w:r w:rsidRPr="007A3943">
              <w:rPr>
                <w:rFonts w:asciiTheme="majorBidi" w:eastAsiaTheme="minorHAnsi" w:hAnsiTheme="majorBidi" w:cstheme="majorBidi"/>
                <w:spacing w:val="-16"/>
                <w:sz w:val="30"/>
                <w:szCs w:val="30"/>
                <w:cs/>
              </w:rPr>
              <w:t xml:space="preserve"> และปี </w:t>
            </w:r>
            <w:r w:rsidRPr="007A3943">
              <w:rPr>
                <w:rFonts w:asciiTheme="majorBidi" w:eastAsiaTheme="minorHAnsi" w:hAnsiTheme="majorBidi" w:cstheme="majorBidi"/>
                <w:spacing w:val="-16"/>
                <w:sz w:val="30"/>
                <w:szCs w:val="30"/>
              </w:rPr>
              <w:t xml:space="preserve">2578 </w:t>
            </w:r>
            <w:r w:rsidRPr="007A3943">
              <w:rPr>
                <w:rFonts w:asciiTheme="majorBidi" w:eastAsiaTheme="minorHAnsi" w:hAnsiTheme="majorBidi" w:cstheme="majorBidi"/>
                <w:spacing w:val="-16"/>
                <w:sz w:val="30"/>
                <w:szCs w:val="30"/>
                <w:cs/>
              </w:rPr>
              <w:t>ตามลำดับ</w:t>
            </w:r>
          </w:p>
        </w:tc>
      </w:tr>
      <w:tr w:rsidR="00D5289A" w:rsidRPr="005E7634" w14:paraId="73A5C8C5" w14:textId="77777777" w:rsidTr="000E482D">
        <w:tc>
          <w:tcPr>
            <w:tcW w:w="3156" w:type="dxa"/>
            <w:gridSpan w:val="2"/>
            <w:vAlign w:val="bottom"/>
            <w:hideMark/>
          </w:tcPr>
          <w:p w14:paraId="460CAA7D" w14:textId="77777777" w:rsidR="00D5289A" w:rsidRPr="007A3943" w:rsidRDefault="00D5289A" w:rsidP="002653A0">
            <w:pPr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7A3943">
              <w:rPr>
                <w:rFonts w:asciiTheme="majorBidi" w:eastAsiaTheme="minorHAns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A3943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ค่าธรรมเนียมในการจัดหา</w:t>
            </w:r>
            <w:r w:rsidRPr="007A3943">
              <w:rPr>
                <w:rFonts w:asciiTheme="majorBidi" w:eastAsiaTheme="minorHAnsi" w:hAnsiTheme="majorBidi" w:cstheme="majorBidi"/>
                <w:sz w:val="30"/>
                <w:szCs w:val="30"/>
              </w:rPr>
              <w:br/>
              <w:t xml:space="preserve">   </w:t>
            </w:r>
            <w:r w:rsidRPr="007A3943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เงินกู้ยืมรอตัดบัญชี</w:t>
            </w:r>
          </w:p>
        </w:tc>
        <w:tc>
          <w:tcPr>
            <w:tcW w:w="1350" w:type="dxa"/>
            <w:gridSpan w:val="2"/>
            <w:vAlign w:val="bottom"/>
          </w:tcPr>
          <w:p w14:paraId="6EF56303" w14:textId="77777777" w:rsidR="00D5289A" w:rsidRPr="007A3943" w:rsidRDefault="00D5289A" w:rsidP="002653A0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56E44F9E" w14:textId="77777777" w:rsidR="00D5289A" w:rsidRPr="007A3943" w:rsidRDefault="00D5289A" w:rsidP="002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7A3943">
              <w:rPr>
                <w:rFonts w:asciiTheme="majorBidi" w:eastAsiaTheme="minorHAnsi" w:hAnsiTheme="majorBidi" w:cstheme="majorBidi"/>
                <w:sz w:val="30"/>
                <w:szCs w:val="30"/>
              </w:rPr>
              <w:t>(8)</w:t>
            </w:r>
          </w:p>
        </w:tc>
        <w:tc>
          <w:tcPr>
            <w:tcW w:w="1535" w:type="dxa"/>
            <w:gridSpan w:val="2"/>
            <w:vAlign w:val="bottom"/>
          </w:tcPr>
          <w:p w14:paraId="0FCF3F09" w14:textId="77777777" w:rsidR="00D5289A" w:rsidRPr="007A3943" w:rsidRDefault="00D5289A" w:rsidP="002653A0">
            <w:pPr>
              <w:tabs>
                <w:tab w:val="clear" w:pos="227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2329" w:type="dxa"/>
            <w:vAlign w:val="bottom"/>
          </w:tcPr>
          <w:p w14:paraId="1CB1FF8F" w14:textId="77777777" w:rsidR="00D5289A" w:rsidRPr="007A3943" w:rsidRDefault="00D5289A" w:rsidP="002653A0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</w:tr>
      <w:tr w:rsidR="00D5289A" w:rsidRPr="005E7634" w14:paraId="71F04FD9" w14:textId="77777777" w:rsidTr="000E482D">
        <w:tc>
          <w:tcPr>
            <w:tcW w:w="3156" w:type="dxa"/>
            <w:gridSpan w:val="2"/>
            <w:hideMark/>
          </w:tcPr>
          <w:p w14:paraId="3A1413C5" w14:textId="77777777" w:rsidR="00D5289A" w:rsidRPr="007A3943" w:rsidRDefault="00D5289A" w:rsidP="002653A0">
            <w:pPr>
              <w:jc w:val="thaiDistribute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</w:pPr>
            <w:r w:rsidRPr="007A3943"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gridSpan w:val="2"/>
          </w:tcPr>
          <w:p w14:paraId="2F473D1E" w14:textId="77777777" w:rsidR="00D5289A" w:rsidRPr="007A3943" w:rsidRDefault="00D5289A" w:rsidP="002653A0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hideMark/>
          </w:tcPr>
          <w:p w14:paraId="5B00657D" w14:textId="77777777" w:rsidR="00D5289A" w:rsidRPr="007A3943" w:rsidRDefault="00D5289A" w:rsidP="002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</w:pPr>
            <w:r w:rsidRPr="007A3943"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  <w:t>7,992</w:t>
            </w:r>
          </w:p>
        </w:tc>
        <w:tc>
          <w:tcPr>
            <w:tcW w:w="1535" w:type="dxa"/>
            <w:gridSpan w:val="2"/>
          </w:tcPr>
          <w:p w14:paraId="39425217" w14:textId="77777777" w:rsidR="00D5289A" w:rsidRPr="007A3943" w:rsidRDefault="00D5289A" w:rsidP="002653A0">
            <w:pPr>
              <w:tabs>
                <w:tab w:val="clear" w:pos="227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29" w:type="dxa"/>
          </w:tcPr>
          <w:p w14:paraId="4054027D" w14:textId="77777777" w:rsidR="00D5289A" w:rsidRPr="007A3943" w:rsidRDefault="00D5289A" w:rsidP="002653A0">
            <w:pPr>
              <w:jc w:val="thaiDistribute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5289A" w:rsidRPr="005E7634" w14:paraId="1ED67579" w14:textId="77777777" w:rsidTr="000E482D">
        <w:tc>
          <w:tcPr>
            <w:tcW w:w="3156" w:type="dxa"/>
            <w:gridSpan w:val="2"/>
          </w:tcPr>
          <w:p w14:paraId="2B341AE4" w14:textId="77777777" w:rsidR="00D5289A" w:rsidRPr="007A3943" w:rsidRDefault="00D5289A" w:rsidP="002653A0">
            <w:pPr>
              <w:jc w:val="thaiDistribute"/>
              <w:rPr>
                <w:rFonts w:asciiTheme="majorBidi" w:eastAsiaTheme="minorHAnsi" w:hAnsiTheme="majorBidi" w:cstheme="majorBidi"/>
                <w:b/>
                <w:bCs/>
                <w:spacing w:val="-10"/>
                <w:sz w:val="30"/>
                <w:szCs w:val="30"/>
                <w:cs/>
              </w:rPr>
            </w:pPr>
            <w:r w:rsidRPr="007A3943">
              <w:rPr>
                <w:rFonts w:asciiTheme="majorBidi" w:eastAsiaTheme="minorHAnsi" w:hAnsiTheme="majorBidi" w:cstheme="majorBidi"/>
                <w:i/>
                <w:iCs/>
                <w:spacing w:val="-10"/>
                <w:sz w:val="30"/>
                <w:szCs w:val="30"/>
                <w:cs/>
              </w:rPr>
              <w:t>หัก</w:t>
            </w:r>
            <w:r w:rsidRPr="007A3943">
              <w:rPr>
                <w:rFonts w:asciiTheme="majorBidi" w:eastAsiaTheme="minorHAnsi" w:hAnsiTheme="majorBidi" w:cstheme="majorBidi"/>
                <w:i/>
                <w:iCs/>
                <w:spacing w:val="-10"/>
                <w:sz w:val="30"/>
                <w:szCs w:val="30"/>
              </w:rPr>
              <w:t xml:space="preserve"> </w:t>
            </w:r>
            <w:r w:rsidRPr="007A3943">
              <w:rPr>
                <w:rFonts w:asciiTheme="majorBidi" w:eastAsiaTheme="minorHAnsi" w:hAnsiTheme="majorBidi" w:cstheme="majorBidi"/>
                <w:spacing w:val="-10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  <w:gridSpan w:val="2"/>
          </w:tcPr>
          <w:p w14:paraId="08F85567" w14:textId="77777777" w:rsidR="00D5289A" w:rsidRPr="007A3943" w:rsidRDefault="00D5289A" w:rsidP="002653A0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39F10937" w14:textId="77777777" w:rsidR="00D5289A" w:rsidRPr="007A3943" w:rsidRDefault="00D5289A" w:rsidP="002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7A3943">
              <w:rPr>
                <w:rFonts w:asciiTheme="majorBidi" w:eastAsiaTheme="minorHAnsi" w:hAnsiTheme="majorBidi" w:cstheme="majorBidi"/>
                <w:sz w:val="30"/>
                <w:szCs w:val="30"/>
              </w:rPr>
              <w:t>(1,000)</w:t>
            </w:r>
          </w:p>
        </w:tc>
        <w:tc>
          <w:tcPr>
            <w:tcW w:w="1535" w:type="dxa"/>
            <w:gridSpan w:val="2"/>
          </w:tcPr>
          <w:p w14:paraId="6EFB50AE" w14:textId="77777777" w:rsidR="00D5289A" w:rsidRPr="007A3943" w:rsidRDefault="00D5289A" w:rsidP="002653A0">
            <w:pPr>
              <w:tabs>
                <w:tab w:val="clear" w:pos="227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29" w:type="dxa"/>
          </w:tcPr>
          <w:p w14:paraId="3A530AEA" w14:textId="77777777" w:rsidR="00D5289A" w:rsidRPr="007A3943" w:rsidRDefault="00D5289A" w:rsidP="002653A0">
            <w:pPr>
              <w:jc w:val="thaiDistribute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5289A" w:rsidRPr="005D7C1A" w14:paraId="18A9E966" w14:textId="77777777" w:rsidTr="000E482D">
        <w:tc>
          <w:tcPr>
            <w:tcW w:w="3156" w:type="dxa"/>
            <w:gridSpan w:val="2"/>
          </w:tcPr>
          <w:p w14:paraId="24655ADB" w14:textId="77777777" w:rsidR="00D5289A" w:rsidRPr="007A3943" w:rsidRDefault="00D5289A" w:rsidP="002653A0">
            <w:pPr>
              <w:jc w:val="thaiDistribute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</w:pPr>
            <w:r w:rsidRPr="007A3943"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  <w:r w:rsidRPr="007A3943"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7A3943"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gridSpan w:val="2"/>
          </w:tcPr>
          <w:p w14:paraId="5F5B4A5D" w14:textId="77777777" w:rsidR="00D5289A" w:rsidRPr="007A3943" w:rsidRDefault="00D5289A" w:rsidP="002653A0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C40C493" w14:textId="77777777" w:rsidR="00D5289A" w:rsidRPr="007A3943" w:rsidRDefault="00D5289A" w:rsidP="0026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</w:pPr>
            <w:r w:rsidRPr="007A3943"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  <w:t>6,992</w:t>
            </w:r>
          </w:p>
        </w:tc>
        <w:tc>
          <w:tcPr>
            <w:tcW w:w="1535" w:type="dxa"/>
            <w:gridSpan w:val="2"/>
          </w:tcPr>
          <w:p w14:paraId="6BC21FBB" w14:textId="77777777" w:rsidR="00D5289A" w:rsidRPr="007A3943" w:rsidRDefault="00D5289A" w:rsidP="002653A0">
            <w:pPr>
              <w:tabs>
                <w:tab w:val="clear" w:pos="227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29" w:type="dxa"/>
          </w:tcPr>
          <w:p w14:paraId="11482B18" w14:textId="77777777" w:rsidR="00D5289A" w:rsidRPr="007A3943" w:rsidRDefault="00D5289A" w:rsidP="002653A0">
            <w:pPr>
              <w:jc w:val="thaiDistribute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496BB1F1" w14:textId="77777777" w:rsidR="00D5289A" w:rsidRDefault="00D5289A" w:rsidP="00D5289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39633C1" w14:textId="4A78F53E" w:rsidR="00D5289A" w:rsidRPr="0082412F" w:rsidRDefault="00D5289A" w:rsidP="00D528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8834CA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8834CA">
        <w:rPr>
          <w:rFonts w:ascii="Angsana New" w:hAnsi="Angsana New"/>
          <w:sz w:val="30"/>
          <w:szCs w:val="30"/>
        </w:rPr>
        <w:t xml:space="preserve">31 </w:t>
      </w:r>
      <w:r w:rsidRPr="008834CA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8834CA">
        <w:rPr>
          <w:rFonts w:ascii="Angsana New" w:hAnsi="Angsana New" w:hint="cs"/>
          <w:sz w:val="30"/>
          <w:szCs w:val="30"/>
        </w:rPr>
        <w:t>256</w:t>
      </w:r>
      <w:r w:rsidRPr="008834CA">
        <w:rPr>
          <w:rFonts w:ascii="Angsana New" w:hAnsi="Angsana New"/>
          <w:sz w:val="30"/>
          <w:szCs w:val="30"/>
        </w:rPr>
        <w:t>6</w:t>
      </w:r>
      <w:r w:rsidRPr="008834CA">
        <w:rPr>
          <w:rFonts w:ascii="Angsana New" w:hAnsi="Angsana New" w:hint="cs"/>
          <w:spacing w:val="-1"/>
          <w:sz w:val="30"/>
          <w:szCs w:val="30"/>
          <w:cs/>
        </w:rPr>
        <w:t xml:space="preserve"> </w:t>
      </w:r>
      <w:r w:rsidRPr="008834CA">
        <w:rPr>
          <w:rFonts w:ascii="Angsana New" w:hAnsi="Angsana New" w:hint="cs"/>
          <w:sz w:val="30"/>
          <w:szCs w:val="30"/>
          <w:cs/>
        </w:rPr>
        <w:t>กลุ่มบริษัทมีวงเงินสินเชื่อซึ่งยังไม่ได้เบิกใช้เป็นจำนวนเงินรวม</w:t>
      </w:r>
      <w:r w:rsidRPr="008834CA">
        <w:rPr>
          <w:rFonts w:ascii="Angsana New" w:hAnsi="Angsana New"/>
          <w:sz w:val="30"/>
          <w:szCs w:val="30"/>
        </w:rPr>
        <w:t xml:space="preserve"> </w:t>
      </w:r>
      <w:r w:rsidR="00CA081F" w:rsidRPr="00CA081F">
        <w:rPr>
          <w:rFonts w:ascii="Angsana New" w:hAnsi="Angsana New" w:hint="cs"/>
          <w:sz w:val="30"/>
          <w:szCs w:val="30"/>
          <w:lang w:val="en-GB"/>
        </w:rPr>
        <w:t>31</w:t>
      </w:r>
      <w:r w:rsidRPr="008834CA">
        <w:rPr>
          <w:rFonts w:ascii="Angsana New" w:hAnsi="Angsana New"/>
          <w:sz w:val="30"/>
          <w:szCs w:val="30"/>
        </w:rPr>
        <w:t xml:space="preserve">,920 </w:t>
      </w:r>
      <w:r w:rsidRPr="008834CA">
        <w:rPr>
          <w:rFonts w:ascii="Angsana New" w:hAnsi="Angsana New" w:hint="cs"/>
          <w:sz w:val="30"/>
          <w:szCs w:val="30"/>
          <w:cs/>
        </w:rPr>
        <w:t>ล้านบาท</w:t>
      </w:r>
      <w:r w:rsidRPr="008834CA">
        <w:rPr>
          <w:rFonts w:ascii="Angsana New" w:hAnsi="Angsana New" w:hint="cs"/>
          <w:sz w:val="30"/>
          <w:szCs w:val="30"/>
        </w:rPr>
        <w:t xml:space="preserve"> </w:t>
      </w:r>
      <w:r w:rsidRPr="008834CA">
        <w:rPr>
          <w:rFonts w:ascii="Angsana New" w:hAnsi="Angsana New"/>
          <w:sz w:val="30"/>
          <w:szCs w:val="30"/>
        </w:rPr>
        <w:br/>
        <w:t xml:space="preserve">130 </w:t>
      </w:r>
      <w:r w:rsidRPr="008834CA">
        <w:rPr>
          <w:rFonts w:ascii="Angsana New" w:hAnsi="Angsana New" w:hint="cs"/>
          <w:sz w:val="30"/>
          <w:szCs w:val="30"/>
          <w:cs/>
        </w:rPr>
        <w:t>ล้านเหรียญสหรัฐอเมริกา และ</w:t>
      </w:r>
      <w:r w:rsidRPr="008834CA">
        <w:rPr>
          <w:rFonts w:ascii="Angsana New" w:hAnsi="Angsana New"/>
          <w:sz w:val="30"/>
          <w:szCs w:val="30"/>
        </w:rPr>
        <w:t xml:space="preserve"> 109.82</w:t>
      </w:r>
      <w:r w:rsidRPr="008834CA">
        <w:rPr>
          <w:rFonts w:ascii="Angsana New" w:hAnsi="Angsana New" w:hint="cs"/>
          <w:sz w:val="30"/>
          <w:szCs w:val="30"/>
        </w:rPr>
        <w:t xml:space="preserve"> </w:t>
      </w:r>
      <w:r w:rsidRPr="008834CA">
        <w:rPr>
          <w:rFonts w:ascii="Angsana New" w:hAnsi="Angsana New" w:hint="cs"/>
          <w:sz w:val="30"/>
          <w:szCs w:val="30"/>
          <w:cs/>
        </w:rPr>
        <w:t>ล้านเหรียญออสเตรเลีย</w:t>
      </w:r>
      <w:r w:rsidRPr="008834CA">
        <w:rPr>
          <w:rFonts w:ascii="Angsana New" w:hAnsi="Angsana New"/>
          <w:sz w:val="30"/>
          <w:szCs w:val="30"/>
        </w:rPr>
        <w:t xml:space="preserve"> </w:t>
      </w:r>
      <w:r w:rsidRPr="008834CA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8834CA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8834CA">
        <w:rPr>
          <w:rFonts w:ascii="Angsana New" w:hAnsi="Angsana New"/>
          <w:i/>
          <w:iCs/>
          <w:sz w:val="30"/>
          <w:szCs w:val="30"/>
        </w:rPr>
        <w:t xml:space="preserve">2565: 32,212 </w:t>
      </w:r>
      <w:r w:rsidRPr="008834CA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8834CA">
        <w:rPr>
          <w:rFonts w:ascii="Angsana New" w:hAnsi="Angsana New"/>
          <w:i/>
          <w:iCs/>
          <w:sz w:val="30"/>
          <w:szCs w:val="30"/>
        </w:rPr>
        <w:t xml:space="preserve"> 180 </w:t>
      </w:r>
      <w:r w:rsidRPr="008834CA">
        <w:rPr>
          <w:rFonts w:ascii="Angsana New" w:hAnsi="Angsana New"/>
          <w:i/>
          <w:iCs/>
          <w:sz w:val="30"/>
          <w:szCs w:val="30"/>
          <w:cs/>
        </w:rPr>
        <w:t xml:space="preserve">ล้านเหรียญสหรัฐอเมริกา และ </w:t>
      </w:r>
      <w:r w:rsidRPr="008834CA">
        <w:rPr>
          <w:rFonts w:ascii="Angsana New" w:hAnsi="Angsana New"/>
          <w:i/>
          <w:iCs/>
          <w:sz w:val="30"/>
          <w:szCs w:val="30"/>
        </w:rPr>
        <w:t>1</w:t>
      </w:r>
      <w:r w:rsidR="00CA081F" w:rsidRPr="00CA081F">
        <w:rPr>
          <w:rFonts w:ascii="Angsana New" w:hAnsi="Angsana New" w:hint="cs"/>
          <w:i/>
          <w:iCs/>
          <w:sz w:val="30"/>
          <w:szCs w:val="30"/>
          <w:lang w:val="en-GB"/>
        </w:rPr>
        <w:t>14</w:t>
      </w:r>
      <w:r w:rsidRPr="008834CA">
        <w:rPr>
          <w:rFonts w:ascii="Angsana New" w:hAnsi="Angsana New" w:hint="cs"/>
          <w:i/>
          <w:iCs/>
          <w:sz w:val="30"/>
          <w:szCs w:val="30"/>
          <w:cs/>
        </w:rPr>
        <w:t>.</w:t>
      </w:r>
      <w:r w:rsidR="00CA081F" w:rsidRPr="00CA081F">
        <w:rPr>
          <w:rFonts w:ascii="Angsana New" w:hAnsi="Angsana New" w:hint="cs"/>
          <w:i/>
          <w:iCs/>
          <w:sz w:val="30"/>
          <w:szCs w:val="30"/>
          <w:lang w:val="en-GB"/>
        </w:rPr>
        <w:t>43</w:t>
      </w:r>
      <w:r w:rsidRPr="008834CA">
        <w:rPr>
          <w:rFonts w:ascii="Angsana New" w:hAnsi="Angsana New"/>
          <w:i/>
          <w:iCs/>
          <w:sz w:val="30"/>
          <w:szCs w:val="30"/>
        </w:rPr>
        <w:t xml:space="preserve"> </w:t>
      </w:r>
      <w:r w:rsidRPr="008834CA">
        <w:rPr>
          <w:rFonts w:ascii="Angsana New" w:hAnsi="Angsana New"/>
          <w:i/>
          <w:iCs/>
          <w:sz w:val="30"/>
          <w:szCs w:val="30"/>
          <w:cs/>
        </w:rPr>
        <w:t>ล้านเหรียญออสเตรเลีย)</w:t>
      </w:r>
    </w:p>
    <w:p w14:paraId="744C5EB5" w14:textId="77777777" w:rsidR="00D5289A" w:rsidRPr="00670BFB" w:rsidRDefault="00D5289A" w:rsidP="00D528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s/>
          <w:lang w:val="th-TH"/>
        </w:rPr>
      </w:pPr>
    </w:p>
    <w:p w14:paraId="30DA3FAA" w14:textId="77777777" w:rsidR="00D5289A" w:rsidRDefault="00D5289A" w:rsidP="00D528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56403D">
        <w:rPr>
          <w:rFonts w:ascii="Angsana New" w:hAnsi="Angsana New" w:hint="cs"/>
          <w:sz w:val="30"/>
          <w:szCs w:val="30"/>
          <w:cs/>
          <w:lang w:val="th-TH"/>
        </w:rPr>
        <w:t>กลุ่มบริษัทมีภาระผูกพันต้องปฏิบัติตามข้อกำหนดของสัญญาและต้องดำรงไว้ซึ่งอัตราส่วนทางการเงินที่สำคัญสำหรับสัญญาเงินกู้ยืมระยะยาวจากสถาบันการเงินทุกสัญญา และสัญญาหุ้นกู้</w:t>
      </w:r>
      <w:r w:rsidRPr="0056403D">
        <w:rPr>
          <w:rFonts w:ascii="Angsana New" w:hAnsi="Angsana New"/>
          <w:sz w:val="30"/>
          <w:szCs w:val="30"/>
          <w:cs/>
          <w:lang w:val="th-TH"/>
        </w:rPr>
        <w:t>บริษัท อาร์เอช อินเตอร์เนชั่นแนล</w:t>
      </w:r>
      <w:r w:rsidRPr="0056403D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56403D">
        <w:rPr>
          <w:rFonts w:ascii="Angsana New" w:hAnsi="Angsana New"/>
          <w:sz w:val="30"/>
          <w:szCs w:val="30"/>
          <w:cs/>
          <w:lang w:val="th-TH"/>
        </w:rPr>
        <w:t>(สิงคโปร์) คอร์ปอเรชั่น จำกัด</w:t>
      </w:r>
    </w:p>
    <w:p w14:paraId="3C93687D" w14:textId="7E1C6ACF" w:rsidR="005963DB" w:rsidRDefault="005963DB" w:rsidP="00A568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64EC290E" w14:textId="08FE3D2A" w:rsidR="0016555B" w:rsidRPr="00CB07DC" w:rsidRDefault="006B206E" w:rsidP="009C3412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CB07DC">
        <w:rPr>
          <w:rFonts w:ascii="Angsana New" w:hAnsi="Angsana New" w:hint="cs"/>
          <w:b/>
          <w:bCs/>
          <w:sz w:val="30"/>
          <w:szCs w:val="30"/>
          <w:cs/>
          <w:lang w:val="th-TH"/>
        </w:rPr>
        <w:t>ส่วนงานดำเนินงาน</w:t>
      </w:r>
      <w:r w:rsidR="00130AF4" w:rsidRPr="00CB07DC">
        <w:rPr>
          <w:rFonts w:ascii="Angsana New" w:hAnsi="Angsana New" w:hint="cs"/>
          <w:b/>
          <w:bCs/>
          <w:sz w:val="30"/>
          <w:szCs w:val="30"/>
          <w:cs/>
          <w:lang w:val="th-TH"/>
        </w:rPr>
        <w:t>และการจำแนกรายได้</w:t>
      </w:r>
    </w:p>
    <w:p w14:paraId="52EFF260" w14:textId="77777777" w:rsidR="00381513" w:rsidRPr="00670BFB" w:rsidRDefault="00381513" w:rsidP="002A3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s/>
          <w:lang w:val="th-TH"/>
        </w:rPr>
      </w:pPr>
    </w:p>
    <w:p w14:paraId="5A32231E" w14:textId="694528B1" w:rsidR="00FD4825" w:rsidRPr="0082412F" w:rsidRDefault="00FD4825" w:rsidP="00FD48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2412F">
        <w:rPr>
          <w:rFonts w:ascii="Angsana New" w:hAnsi="Angsana New" w:hint="cs"/>
          <w:sz w:val="30"/>
          <w:szCs w:val="30"/>
          <w:cs/>
        </w:rPr>
        <w:t xml:space="preserve">ผู้บริหารพิจารณาว่ากลุ่มบริษัทมี </w:t>
      </w:r>
      <w:r w:rsidR="00492DC5" w:rsidRPr="00492DC5">
        <w:rPr>
          <w:rFonts w:ascii="Angsana New" w:hAnsi="Angsana New" w:hint="cs"/>
          <w:sz w:val="30"/>
          <w:szCs w:val="30"/>
        </w:rPr>
        <w:t>4</w:t>
      </w:r>
      <w:r w:rsidRPr="0082412F">
        <w:rPr>
          <w:rFonts w:ascii="Angsana New" w:hAnsi="Angsana New" w:hint="cs"/>
          <w:sz w:val="30"/>
          <w:szCs w:val="30"/>
        </w:rPr>
        <w:t xml:space="preserve"> </w:t>
      </w:r>
      <w:r w:rsidRPr="0082412F">
        <w:rPr>
          <w:rFonts w:ascii="Angsana New" w:hAnsi="Angsana New" w:hint="cs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การดำเนินงานของแต่ละส่วนงานที่รายงานของ</w:t>
      </w:r>
      <w:r w:rsidR="00CB07DC">
        <w:rPr>
          <w:rFonts w:ascii="Angsana New" w:hAnsi="Angsana New"/>
          <w:sz w:val="30"/>
          <w:szCs w:val="30"/>
        </w:rPr>
        <w:br/>
      </w:r>
      <w:r w:rsidRPr="0082412F">
        <w:rPr>
          <w:rFonts w:ascii="Angsana New" w:hAnsi="Angsana New" w:hint="cs"/>
          <w:sz w:val="30"/>
          <w:szCs w:val="30"/>
          <w:cs/>
        </w:rPr>
        <w:t>กลุ่มบริษัท โดยสรุปมีดังนี้</w:t>
      </w:r>
    </w:p>
    <w:p w14:paraId="507A125C" w14:textId="77777777" w:rsidR="00381513" w:rsidRPr="00670BFB" w:rsidRDefault="00381513" w:rsidP="002A3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s/>
          <w:lang w:val="th-TH"/>
        </w:rPr>
      </w:pPr>
    </w:p>
    <w:p w14:paraId="761F32CD" w14:textId="41106E55" w:rsidR="00381513" w:rsidRPr="0082412F" w:rsidRDefault="00381513" w:rsidP="00381513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2412F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492DC5" w:rsidRPr="00492DC5">
        <w:rPr>
          <w:rFonts w:ascii="Angsana New" w:hAnsi="Angsana New" w:hint="cs"/>
          <w:sz w:val="30"/>
          <w:szCs w:val="30"/>
        </w:rPr>
        <w:t>1</w:t>
      </w:r>
      <w:r w:rsidRPr="0082412F">
        <w:rPr>
          <w:rFonts w:ascii="Angsana New" w:hAnsi="Angsana New" w:hint="cs"/>
          <w:sz w:val="30"/>
          <w:szCs w:val="30"/>
        </w:rPr>
        <w:t xml:space="preserve"> </w:t>
      </w:r>
      <w:r w:rsidRPr="0082412F">
        <w:rPr>
          <w:rFonts w:ascii="Angsana New" w:hAnsi="Angsana New" w:hint="cs"/>
          <w:sz w:val="30"/>
          <w:szCs w:val="30"/>
        </w:rPr>
        <w:tab/>
      </w:r>
      <w:r w:rsidRPr="0082412F">
        <w:rPr>
          <w:rFonts w:ascii="Angsana New" w:hAnsi="Angsana New" w:hint="cs"/>
          <w:sz w:val="30"/>
          <w:szCs w:val="30"/>
          <w:cs/>
        </w:rPr>
        <w:t>กลุ่มธุรกิจผลิตไฟฟ้าในประเทศ</w:t>
      </w:r>
    </w:p>
    <w:p w14:paraId="25ECEB72" w14:textId="62FEB2BA" w:rsidR="00381513" w:rsidRPr="0082412F" w:rsidRDefault="00381513" w:rsidP="0038151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2412F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492DC5" w:rsidRPr="00492DC5">
        <w:rPr>
          <w:rFonts w:ascii="Angsana New" w:hAnsi="Angsana New" w:hint="cs"/>
          <w:sz w:val="30"/>
          <w:szCs w:val="30"/>
        </w:rPr>
        <w:t>2</w:t>
      </w:r>
      <w:r w:rsidRPr="0082412F">
        <w:rPr>
          <w:rFonts w:ascii="Angsana New" w:hAnsi="Angsana New" w:hint="cs"/>
          <w:sz w:val="30"/>
          <w:szCs w:val="30"/>
        </w:rPr>
        <w:t xml:space="preserve"> </w:t>
      </w:r>
      <w:r w:rsidRPr="0082412F">
        <w:rPr>
          <w:rFonts w:ascii="Angsana New" w:hAnsi="Angsana New" w:hint="cs"/>
          <w:sz w:val="30"/>
          <w:szCs w:val="30"/>
        </w:rPr>
        <w:tab/>
      </w:r>
      <w:r w:rsidRPr="0082412F">
        <w:rPr>
          <w:rFonts w:ascii="Angsana New" w:hAnsi="Angsana New" w:hint="cs"/>
          <w:sz w:val="30"/>
          <w:szCs w:val="30"/>
          <w:cs/>
        </w:rPr>
        <w:t>กลุ่มธุรกิจพลังงานทดแทน</w:t>
      </w:r>
    </w:p>
    <w:p w14:paraId="0D112964" w14:textId="3A432253" w:rsidR="00381513" w:rsidRPr="0082412F" w:rsidRDefault="00381513" w:rsidP="00381513">
      <w:pPr>
        <w:ind w:left="540"/>
        <w:rPr>
          <w:rFonts w:ascii="Angsana New" w:hAnsi="Angsana New"/>
          <w:sz w:val="30"/>
          <w:szCs w:val="30"/>
          <w:cs/>
        </w:rPr>
      </w:pPr>
      <w:r w:rsidRPr="0082412F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492DC5" w:rsidRPr="00492DC5">
        <w:rPr>
          <w:rFonts w:ascii="Angsana New" w:hAnsi="Angsana New" w:hint="cs"/>
          <w:sz w:val="30"/>
          <w:szCs w:val="30"/>
        </w:rPr>
        <w:t>3</w:t>
      </w:r>
      <w:r w:rsidRPr="0082412F">
        <w:rPr>
          <w:rFonts w:ascii="Angsana New" w:hAnsi="Angsana New" w:hint="cs"/>
          <w:sz w:val="30"/>
          <w:szCs w:val="30"/>
        </w:rPr>
        <w:tab/>
      </w:r>
      <w:r w:rsidRPr="0082412F">
        <w:rPr>
          <w:rFonts w:ascii="Angsana New" w:hAnsi="Angsana New" w:hint="cs"/>
          <w:sz w:val="30"/>
          <w:szCs w:val="30"/>
          <w:cs/>
        </w:rPr>
        <w:t>กลุ่มธุรกิจการลงทุนในต่างประเทศ</w:t>
      </w:r>
    </w:p>
    <w:p w14:paraId="666DA4E9" w14:textId="63C141B5" w:rsidR="00E52C82" w:rsidRDefault="00381513" w:rsidP="00381513">
      <w:pPr>
        <w:ind w:left="540"/>
        <w:rPr>
          <w:rFonts w:ascii="Angsana New" w:hAnsi="Angsana New"/>
          <w:sz w:val="30"/>
          <w:szCs w:val="30"/>
        </w:rPr>
      </w:pPr>
      <w:r w:rsidRPr="0082412F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492DC5" w:rsidRPr="00492DC5">
        <w:rPr>
          <w:rFonts w:ascii="Angsana New" w:hAnsi="Angsana New" w:hint="cs"/>
          <w:sz w:val="30"/>
          <w:szCs w:val="30"/>
        </w:rPr>
        <w:t>4</w:t>
      </w:r>
      <w:r w:rsidRPr="0082412F">
        <w:rPr>
          <w:rFonts w:ascii="Angsana New" w:hAnsi="Angsana New" w:hint="cs"/>
          <w:sz w:val="30"/>
          <w:szCs w:val="30"/>
        </w:rPr>
        <w:t xml:space="preserve"> </w:t>
      </w:r>
      <w:r w:rsidRPr="0082412F">
        <w:rPr>
          <w:rFonts w:ascii="Angsana New" w:hAnsi="Angsana New" w:hint="cs"/>
          <w:sz w:val="30"/>
          <w:szCs w:val="30"/>
        </w:rPr>
        <w:tab/>
      </w:r>
      <w:r w:rsidRPr="00587FA9">
        <w:rPr>
          <w:rFonts w:ascii="Angsana New" w:hAnsi="Angsana New" w:hint="cs"/>
          <w:sz w:val="30"/>
          <w:szCs w:val="30"/>
          <w:cs/>
        </w:rPr>
        <w:t>กลุ่มธุรกิจ</w:t>
      </w:r>
      <w:r w:rsidR="009B64B6" w:rsidRPr="00587FA9">
        <w:rPr>
          <w:rFonts w:ascii="Angsana New" w:hAnsi="Angsana New" w:hint="cs"/>
          <w:sz w:val="30"/>
          <w:szCs w:val="30"/>
          <w:cs/>
        </w:rPr>
        <w:t>เกี่ยวเนื่องและสาธารณูปโภค</w:t>
      </w:r>
    </w:p>
    <w:p w14:paraId="05736F39" w14:textId="77777777" w:rsidR="00C51AB3" w:rsidRPr="0082412F" w:rsidRDefault="00C51AB3" w:rsidP="00C51AB3">
      <w:pPr>
        <w:rPr>
          <w:rFonts w:ascii="Angsana New" w:hAnsi="Angsana New"/>
          <w:sz w:val="30"/>
          <w:szCs w:val="30"/>
        </w:rPr>
        <w:sectPr w:rsidR="00C51AB3" w:rsidRPr="0082412F" w:rsidSect="004B4FA2">
          <w:pgSz w:w="11907" w:h="16840" w:code="9"/>
          <w:pgMar w:top="691" w:right="1152" w:bottom="720" w:left="1152" w:header="720" w:footer="720" w:gutter="0"/>
          <w:cols w:space="708"/>
          <w:docGrid w:linePitch="360"/>
        </w:sectPr>
      </w:pPr>
    </w:p>
    <w:p w14:paraId="64800AF2" w14:textId="77777777" w:rsidR="00AA432E" w:rsidRPr="0082412F" w:rsidRDefault="00AA432E" w:rsidP="00A843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-360" w:firstLine="360"/>
        <w:jc w:val="both"/>
        <w:rPr>
          <w:rFonts w:ascii="Angsana New" w:hAnsi="Angsana New"/>
          <w:b/>
          <w:bCs/>
          <w:i/>
          <w:iCs/>
          <w:sz w:val="26"/>
          <w:szCs w:val="26"/>
        </w:rPr>
      </w:pPr>
      <w:r w:rsidRPr="0082412F">
        <w:rPr>
          <w:rFonts w:ascii="Angsana New" w:hAnsi="Angsana New" w:hint="cs"/>
          <w:b/>
          <w:bCs/>
          <w:i/>
          <w:iCs/>
          <w:sz w:val="26"/>
          <w:szCs w:val="26"/>
          <w:cs/>
        </w:rPr>
        <w:t>ข้อมูลเกี่ยวกับส่วนงานที่รายงาน</w:t>
      </w:r>
    </w:p>
    <w:tbl>
      <w:tblPr>
        <w:tblpPr w:leftFromText="180" w:rightFromText="180" w:vertAnchor="text" w:horzAnchor="margin" w:tblpX="18" w:tblpY="313"/>
        <w:tblW w:w="1565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150"/>
        <w:gridCol w:w="990"/>
        <w:gridCol w:w="239"/>
        <w:gridCol w:w="1021"/>
        <w:gridCol w:w="243"/>
        <w:gridCol w:w="927"/>
        <w:gridCol w:w="236"/>
        <w:gridCol w:w="1024"/>
        <w:gridCol w:w="270"/>
        <w:gridCol w:w="990"/>
        <w:gridCol w:w="270"/>
        <w:gridCol w:w="990"/>
        <w:gridCol w:w="270"/>
        <w:gridCol w:w="1080"/>
        <w:gridCol w:w="276"/>
        <w:gridCol w:w="1074"/>
        <w:gridCol w:w="276"/>
        <w:gridCol w:w="984"/>
        <w:gridCol w:w="270"/>
        <w:gridCol w:w="1078"/>
      </w:tblGrid>
      <w:tr w:rsidR="00AA432E" w:rsidRPr="00B165D6" w14:paraId="57AD3B4A" w14:textId="77777777" w:rsidTr="00A843CB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30C8BF" w14:textId="77777777" w:rsidR="00AA432E" w:rsidRPr="0082412F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8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21144" w14:textId="77777777" w:rsidR="00AA432E" w:rsidRPr="0082412F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A432E" w:rsidRPr="00B165D6" w14:paraId="6B9B0EBC" w14:textId="77777777" w:rsidTr="00A843CB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C85AB4" w14:textId="77777777" w:rsidR="00AA432E" w:rsidRPr="0082412F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C768B" w14:textId="77777777" w:rsidR="00AA432E" w:rsidRPr="0082412F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กลุ่มธุรกิจผลิตไฟฟ้าในประเทศ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C9374" w14:textId="77777777" w:rsidR="00AA432E" w:rsidRPr="0082412F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18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1A4A0" w14:textId="77777777" w:rsidR="00AA432E" w:rsidRPr="0082412F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กลุ่มธุรกิจพลังงานทดแทน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58602" w14:textId="77777777" w:rsidR="00AA432E" w:rsidRPr="0082412F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2EC8B" w14:textId="77777777" w:rsidR="00AA432E" w:rsidRPr="0082412F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</w:t>
            </w:r>
          </w:p>
          <w:p w14:paraId="30D9670A" w14:textId="77777777" w:rsidR="00AA432E" w:rsidRPr="0082412F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การลงทุนในต่างประเทศ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2BC9B" w14:textId="77777777" w:rsidR="00AA432E" w:rsidRPr="00236AEC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A5535" w14:textId="77777777" w:rsidR="00AA432E" w:rsidRPr="00236AEC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  <w:r w:rsidRPr="007B20E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กลุ่มธุรกิจเกี่ยวเนื่องและสาธารณูปโภค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3B65C" w14:textId="77777777" w:rsidR="00AA432E" w:rsidRPr="0082412F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3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7B4AC" w14:textId="77777777" w:rsidR="00AA432E" w:rsidRPr="0082412F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A432E" w:rsidRPr="00B165D6" w14:paraId="58DB6D5D" w14:textId="77777777" w:rsidTr="00A843CB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143D9" w14:textId="77777777" w:rsidR="00AA432E" w:rsidRPr="0082412F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  <w:r w:rsidRPr="0082412F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Pr="001A3AFF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31</w:t>
            </w:r>
            <w:r w:rsidRPr="0082412F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82412F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4B7EA" w14:textId="357007C9" w:rsidR="00AA432E" w:rsidRPr="0082412F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09547" w14:textId="77777777" w:rsidR="00AA432E" w:rsidRPr="0082412F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B95A4" w14:textId="3E8C3727" w:rsidR="00AA432E" w:rsidRPr="0082412F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88E0B" w14:textId="77777777" w:rsidR="00AA432E" w:rsidRPr="0082412F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E1130" w14:textId="3E6FF9DC" w:rsidR="00AA432E" w:rsidRPr="0082412F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64C70" w14:textId="77777777" w:rsidR="00AA432E" w:rsidRPr="0082412F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F0AAE" w14:textId="3EBFD916" w:rsidR="00AA432E" w:rsidRPr="0082412F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96C35" w14:textId="77777777" w:rsidR="00AA432E" w:rsidRPr="0082412F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92A88" w14:textId="572402ED" w:rsidR="00AA432E" w:rsidRPr="0082412F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19839" w14:textId="77777777" w:rsidR="00AA432E" w:rsidRPr="0082412F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97D14" w14:textId="2B8BFE9D" w:rsidR="00AA432E" w:rsidRPr="0082412F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02EDA" w14:textId="77777777" w:rsidR="00AA432E" w:rsidRPr="0082412F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218B7" w14:textId="0F9B1511" w:rsidR="00AA432E" w:rsidRPr="0082412F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B152C" w14:textId="77777777" w:rsidR="00AA432E" w:rsidRPr="0082412F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81A04" w14:textId="1CF7FC39" w:rsidR="00AA432E" w:rsidRPr="0082412F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AEDEA" w14:textId="77777777" w:rsidR="00AA432E" w:rsidRPr="0082412F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5D10C" w14:textId="2AC4056E" w:rsidR="00AA432E" w:rsidRPr="0082412F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18530" w14:textId="77777777" w:rsidR="00AA432E" w:rsidRPr="0082412F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F5561" w14:textId="53AEB34D" w:rsidR="00AA432E" w:rsidRPr="0082412F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3AFF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AA432E" w:rsidRPr="00B165D6" w14:paraId="61EEA3A5" w14:textId="77777777" w:rsidTr="00A843CB">
        <w:trPr>
          <w:trHeight w:val="76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F5DD3" w14:textId="77777777" w:rsidR="00AA432E" w:rsidRPr="0082412F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508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F6E14" w14:textId="77777777" w:rsidR="00AA432E" w:rsidRPr="0082412F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AA432E" w:rsidRPr="00B165D6" w14:paraId="32657B0D" w14:textId="77777777" w:rsidTr="00A843CB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8DB7E" w14:textId="77777777" w:rsidR="00AA432E" w:rsidRPr="0082412F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รายได้จากการขายและการให้บริการ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92F7D" w14:textId="4EB9DF54" w:rsidR="00AA432E" w:rsidRPr="00AD6FDE" w:rsidRDefault="00CA081F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A081F">
              <w:rPr>
                <w:rFonts w:ascii="Angsana New" w:hAnsi="Angsana New" w:hint="cs"/>
                <w:sz w:val="26"/>
                <w:szCs w:val="26"/>
                <w:lang w:val="en-GB"/>
              </w:rPr>
              <w:t>11</w:t>
            </w:r>
            <w:r w:rsidR="006C09C4">
              <w:rPr>
                <w:rFonts w:ascii="Angsana New" w:hAnsi="Angsana New"/>
                <w:sz w:val="26"/>
                <w:szCs w:val="26"/>
              </w:rPr>
              <w:t>,9</w:t>
            </w:r>
            <w:r w:rsidR="00E43F22">
              <w:rPr>
                <w:rFonts w:ascii="Angsana New" w:hAnsi="Angsana New"/>
                <w:sz w:val="26"/>
                <w:szCs w:val="26"/>
              </w:rPr>
              <w:t>83</w:t>
            </w:r>
            <w:r w:rsidR="006C09C4">
              <w:rPr>
                <w:rFonts w:ascii="Angsana New" w:hAnsi="Angsana New"/>
                <w:sz w:val="26"/>
                <w:szCs w:val="26"/>
              </w:rPr>
              <w:t>,6</w:t>
            </w:r>
            <w:r w:rsidR="00E43F22">
              <w:rPr>
                <w:rFonts w:ascii="Angsana New" w:hAnsi="Angsana New"/>
                <w:sz w:val="26"/>
                <w:szCs w:val="26"/>
              </w:rPr>
              <w:t>83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FA986" w14:textId="77777777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74EBA" w14:textId="030DA36B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15</w:t>
            </w:r>
            <w:r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127</w:t>
            </w:r>
            <w:r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725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3EF43" w14:textId="77777777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ED84D" w14:textId="01CD7FCE" w:rsidR="00AA432E" w:rsidRPr="00AD6FDE" w:rsidRDefault="00C56B06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CB84B" w14:textId="77777777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7098A" w14:textId="3E5B0D17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5A303" w14:textId="77777777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B868E" w14:textId="7EB5DC48" w:rsidR="00AA432E" w:rsidRPr="00AD6FDE" w:rsidRDefault="006C0B5A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2,509,235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5AE9B" w14:textId="77777777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852EA" w14:textId="4BD66B17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1</w:t>
            </w:r>
            <w:r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054</w:t>
            </w:r>
            <w:r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708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1B659" w14:textId="77777777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D37EC" w14:textId="28EBA45E" w:rsidR="00AA432E" w:rsidRPr="00AD6FDE" w:rsidRDefault="00197219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70612" w14:textId="77777777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08FE6" w14:textId="2AB997FB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D21BD" w14:textId="77777777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4342D" w14:textId="61AA209E" w:rsidR="00AA432E" w:rsidRPr="00AD6FDE" w:rsidRDefault="00197219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14,4</w:t>
            </w:r>
            <w:r w:rsidR="00E43F22">
              <w:rPr>
                <w:rFonts w:ascii="Angsana New" w:hAnsi="Angsana New"/>
                <w:sz w:val="26"/>
                <w:szCs w:val="26"/>
              </w:rPr>
              <w:t>92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E43F22">
              <w:rPr>
                <w:rFonts w:ascii="Angsana New" w:hAnsi="Angsana New"/>
                <w:sz w:val="26"/>
                <w:szCs w:val="26"/>
              </w:rPr>
              <w:t>9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E43F22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282B5" w14:textId="77777777" w:rsidR="00AA432E" w:rsidRPr="0082412F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D23DC" w14:textId="000D542B" w:rsidR="00AA432E" w:rsidRPr="0082412F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16</w:t>
            </w:r>
            <w:r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182</w:t>
            </w:r>
            <w:r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433</w:t>
            </w:r>
          </w:p>
        </w:tc>
      </w:tr>
      <w:tr w:rsidR="00AA432E" w:rsidRPr="00B165D6" w14:paraId="398DD023" w14:textId="77777777" w:rsidTr="00A843CB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E6A2D" w14:textId="77777777" w:rsidR="00AA432E" w:rsidRPr="0082412F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รายได้ตามสัญญาเช่า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C32FC" w14:textId="5B133277" w:rsidR="00AA432E" w:rsidRPr="00AD6FDE" w:rsidRDefault="006C09C4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318,604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CEA74" w14:textId="77777777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B361D" w14:textId="4CD78AFF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424</w:t>
            </w:r>
            <w:r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777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7C570" w14:textId="77777777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E176E" w14:textId="43ACC3C6" w:rsidR="00AA432E" w:rsidRPr="00AD6FDE" w:rsidRDefault="00C56B06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5A436" w14:textId="77777777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98FE0" w14:textId="3AF11143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13933" w14:textId="77777777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C358B" w14:textId="62632DF6" w:rsidR="00AA432E" w:rsidRPr="00AD6FDE" w:rsidRDefault="006C0B5A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308,537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ECB13" w14:textId="77777777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14683" w14:textId="0AC03666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307</w:t>
            </w:r>
            <w:r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998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AC251" w14:textId="77777777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D7624" w14:textId="63F5A779" w:rsidR="00AA432E" w:rsidRPr="00AD6FDE" w:rsidRDefault="00197219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A1F51" w14:textId="77777777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030E7" w14:textId="30400462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0FCE4" w14:textId="77777777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26AAE" w14:textId="67DC0079" w:rsidR="00AA432E" w:rsidRPr="00AD6FDE" w:rsidRDefault="008A1B91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627,141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3635D" w14:textId="77777777" w:rsidR="00AA432E" w:rsidRPr="0082412F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7AB91" w14:textId="52BC5B42" w:rsidR="00AA432E" w:rsidRPr="0082412F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732</w:t>
            </w:r>
            <w:r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775</w:t>
            </w:r>
          </w:p>
        </w:tc>
      </w:tr>
      <w:tr w:rsidR="00AA432E" w:rsidRPr="00B165D6" w14:paraId="4D15560C" w14:textId="77777777" w:rsidTr="00A843CB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6AF3A" w14:textId="77777777" w:rsidR="00AA432E" w:rsidRPr="0082412F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ต้นทุนขายและการให้บริการ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2CF5C0" w14:textId="6FB62063" w:rsidR="00AA432E" w:rsidRPr="000049DF" w:rsidRDefault="006C09C4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5"/>
                <w:szCs w:val="25"/>
              </w:rPr>
            </w:pPr>
            <w:r w:rsidRPr="000049DF">
              <w:rPr>
                <w:rFonts w:ascii="Angsana New" w:hAnsi="Angsana New"/>
                <w:sz w:val="25"/>
                <w:szCs w:val="25"/>
              </w:rPr>
              <w:t xml:space="preserve">(11,904,034) 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C8AA3" w14:textId="77777777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BF586C" w14:textId="7EA4B2EB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/>
                <w:sz w:val="26"/>
                <w:szCs w:val="26"/>
              </w:rPr>
              <w:t>(</w:t>
            </w:r>
            <w:r w:rsidRPr="001A3AFF">
              <w:rPr>
                <w:rFonts w:ascii="Angsana New" w:hAnsi="Angsana New"/>
                <w:sz w:val="26"/>
                <w:szCs w:val="26"/>
              </w:rPr>
              <w:t>14</w:t>
            </w:r>
            <w:r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897</w:t>
            </w:r>
            <w:r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806</w:t>
            </w:r>
            <w:r w:rsidRPr="00AD6FD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FEC78" w14:textId="77777777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0F8B24" w14:textId="55DF56C7" w:rsidR="00AA432E" w:rsidRPr="00AD6FDE" w:rsidRDefault="00C56B06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9ABDC" w14:textId="77777777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22F135" w14:textId="45F09BD3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C79BD" w14:textId="77777777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270852" w14:textId="21B73C4B" w:rsidR="00AA432E" w:rsidRPr="00AD6FDE" w:rsidRDefault="006C0B5A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(1,872,242)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7289F" w14:textId="77777777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5E5F1C" w14:textId="3CB039C5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/>
                <w:sz w:val="26"/>
                <w:szCs w:val="26"/>
              </w:rPr>
              <w:t>(</w:t>
            </w:r>
            <w:r w:rsidRPr="001A3AFF">
              <w:rPr>
                <w:rFonts w:ascii="Angsana New" w:hAnsi="Angsana New"/>
                <w:sz w:val="26"/>
                <w:szCs w:val="26"/>
              </w:rPr>
              <w:t>596</w:t>
            </w:r>
            <w:r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614</w:t>
            </w:r>
            <w:r w:rsidRPr="00AD6FD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39F0C" w14:textId="77777777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A95C16" w14:textId="6226CA4F" w:rsidR="00AA432E" w:rsidRPr="00AD6FDE" w:rsidRDefault="00197219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E91D6" w14:textId="77777777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6D6A0D" w14:textId="29C5DF95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A4E1C" w14:textId="77777777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E37CC3" w14:textId="072015D0" w:rsidR="00AA432E" w:rsidRPr="00AD6FDE" w:rsidRDefault="008A1B91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(13,776,276)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61098" w14:textId="77777777" w:rsidR="00AA432E" w:rsidRPr="0082412F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276332" w14:textId="3F6A16B3" w:rsidR="00AA432E" w:rsidRPr="0082412F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/>
                <w:sz w:val="26"/>
                <w:szCs w:val="26"/>
              </w:rPr>
              <w:t>(</w:t>
            </w:r>
            <w:r w:rsidRPr="001A3AFF">
              <w:rPr>
                <w:rFonts w:ascii="Angsana New" w:hAnsi="Angsana New"/>
                <w:sz w:val="26"/>
                <w:szCs w:val="26"/>
              </w:rPr>
              <w:t>15</w:t>
            </w:r>
            <w:r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494</w:t>
            </w:r>
            <w:r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420</w:t>
            </w:r>
            <w:r w:rsidRPr="00AD6FD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A432E" w:rsidRPr="00B165D6" w14:paraId="78A9874B" w14:textId="77777777" w:rsidTr="00A843CB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2DEE1" w14:textId="77777777" w:rsidR="00AA432E" w:rsidRPr="00C422B2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422B2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กำไรขั้นต้น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7D3363" w14:textId="36EA513E" w:rsidR="00AA432E" w:rsidRPr="00AD6FDE" w:rsidRDefault="00310224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39</w:t>
            </w:r>
            <w:r w:rsidR="00E43F22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E43F22">
              <w:rPr>
                <w:rFonts w:ascii="Angsana New" w:hAnsi="Angsana New"/>
                <w:b/>
                <w:bCs/>
                <w:sz w:val="26"/>
                <w:szCs w:val="26"/>
              </w:rPr>
              <w:t>253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901AE" w14:textId="77777777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324A34" w14:textId="7770E2D2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654</w:t>
            </w:r>
            <w:r w:rsidRPr="00AD6FD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696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56622" w14:textId="77777777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3C1DDE" w14:textId="7410E496" w:rsidR="00AA432E" w:rsidRPr="00AD6FDE" w:rsidRDefault="00C56B06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27642" w14:textId="77777777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8FAD0C" w14:textId="471C4B2D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D6FDE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E94EF" w14:textId="77777777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D433C5" w14:textId="7828D2DF" w:rsidR="00AA432E" w:rsidRPr="00AD6FDE" w:rsidRDefault="006C0B5A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945,530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2E715" w14:textId="77777777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F7EB4B" w14:textId="0C0F5FD1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766</w:t>
            </w:r>
            <w:r w:rsidRPr="00AD6FD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092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A6DD7" w14:textId="77777777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24C9E3" w14:textId="052C347C" w:rsidR="00AA432E" w:rsidRPr="002D2FCE" w:rsidRDefault="00197219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2022E" w14:textId="77777777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FA43CD" w14:textId="6DB8848A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D2FCE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7E5F0" w14:textId="77777777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0D198E" w14:textId="0D22A1D0" w:rsidR="00AA432E" w:rsidRPr="00AD6FDE" w:rsidRDefault="008A1B91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1,3</w:t>
            </w:r>
            <w:r w:rsidR="00E43F22">
              <w:rPr>
                <w:rFonts w:ascii="Angsana New" w:hAnsi="Angsana New"/>
                <w:b/>
                <w:bCs/>
                <w:sz w:val="26"/>
                <w:szCs w:val="26"/>
              </w:rPr>
              <w:t>43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E43F22">
              <w:rPr>
                <w:rFonts w:ascii="Angsana New" w:hAnsi="Angsana New"/>
                <w:b/>
                <w:bCs/>
                <w:sz w:val="26"/>
                <w:szCs w:val="26"/>
              </w:rPr>
              <w:t>783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A2FAF" w14:textId="77777777" w:rsidR="00AA432E" w:rsidRPr="0082412F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2410E8" w14:textId="608990C3" w:rsidR="00AA432E" w:rsidRPr="0082412F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AD6FD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420</w:t>
            </w:r>
            <w:r w:rsidRPr="00AD6FD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788</w:t>
            </w:r>
          </w:p>
        </w:tc>
      </w:tr>
      <w:tr w:rsidR="00AA432E" w:rsidRPr="00B165D6" w14:paraId="34B40D07" w14:textId="77777777" w:rsidTr="00A843CB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8418F" w14:textId="77777777" w:rsidR="00AA432E" w:rsidRPr="0082412F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</w:rPr>
              <w:t>รายได้ค่าบริการการจัดการ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7C16C" w14:textId="7B7ED802" w:rsidR="00AA432E" w:rsidRPr="00AD6FDE" w:rsidRDefault="00310224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4281A" w14:textId="77777777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31515" w14:textId="4ED5317D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CA3D7" w14:textId="77777777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64772" w14:textId="471E3598" w:rsidR="00AA432E" w:rsidRPr="00AD6FDE" w:rsidRDefault="00C56B06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FC02C" w14:textId="77777777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C3712" w14:textId="073E3F47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97445" w14:textId="77777777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E66E3" w14:textId="38CBE1AC" w:rsidR="00AA432E" w:rsidRPr="00AD6FDE" w:rsidRDefault="006C0B5A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7,602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DFAEB" w14:textId="77777777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FC4C9" w14:textId="36E413E2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643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D54CD" w14:textId="77777777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AE0AA" w14:textId="082C5DEC" w:rsidR="00AA432E" w:rsidRPr="00AD6FDE" w:rsidRDefault="000E482D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57,317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9A955" w14:textId="77777777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1F7F8" w14:textId="4C956794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67</w:t>
            </w:r>
            <w:r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250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2D9FC" w14:textId="77777777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159CF" w14:textId="724CBA6C" w:rsidR="00AA432E" w:rsidRPr="00AD6FDE" w:rsidRDefault="008A1B91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="000E482D">
              <w:rPr>
                <w:rFonts w:ascii="Angsana New" w:hAnsi="Angsana New"/>
                <w:sz w:val="26"/>
                <w:szCs w:val="26"/>
              </w:rPr>
              <w:t>4,919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F3C0E" w14:textId="77777777" w:rsidR="00AA432E" w:rsidRPr="0082412F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FC777" w14:textId="0519CB9E" w:rsidR="00AA432E" w:rsidRPr="0082412F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67</w:t>
            </w:r>
            <w:r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893</w:t>
            </w:r>
          </w:p>
        </w:tc>
      </w:tr>
      <w:tr w:rsidR="00AA432E" w:rsidRPr="00B165D6" w14:paraId="5C2748DA" w14:textId="77777777" w:rsidTr="00A843CB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4957D" w14:textId="77777777" w:rsidR="00AA432E" w:rsidRPr="0082412F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7D557" w14:textId="6332857A" w:rsidR="00AA432E" w:rsidRPr="00AD6FDE" w:rsidRDefault="00310224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14,30</w:t>
            </w:r>
            <w:r w:rsidR="000E482D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07167" w14:textId="77777777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B4D91" w14:textId="02E9F8A3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9</w:t>
            </w:r>
            <w:r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363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B82A6" w14:textId="77777777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00560" w14:textId="5CEAEE2E" w:rsidR="00AA432E" w:rsidRPr="00AD6FDE" w:rsidRDefault="00C56B06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B235E" w14:textId="77777777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8B1C7" w14:textId="0E9C1DB7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8F6F6" w14:textId="77777777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702C5" w14:textId="14DBE20B" w:rsidR="00AA432E" w:rsidRPr="00AD6FDE" w:rsidRDefault="006C0B5A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358,044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243BE" w14:textId="77777777" w:rsidR="00AA432E" w:rsidRPr="00AD6FDE" w:rsidRDefault="00AA432E" w:rsidP="00A843C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D9362" w14:textId="0ECFBEDE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28</w:t>
            </w:r>
            <w:r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196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BFBC2" w14:textId="77777777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5FD32" w14:textId="52994424" w:rsidR="00AA432E" w:rsidRPr="00AD6FDE" w:rsidRDefault="00197219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34,866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F3817" w14:textId="77777777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7846D" w14:textId="72F28273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9</w:t>
            </w:r>
            <w:r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520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01AAB" w14:textId="77777777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C007E" w14:textId="6FB28081" w:rsidR="00AA432E" w:rsidRPr="00AD6FDE" w:rsidRDefault="008A1B91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407,25</w:t>
            </w:r>
            <w:r w:rsidR="000E482D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BAAAD" w14:textId="77777777" w:rsidR="00AA432E" w:rsidRPr="0082412F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FA4F0" w14:textId="5EAAC736" w:rsidR="00AA432E" w:rsidRPr="0082412F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47</w:t>
            </w:r>
            <w:r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AA432E" w:rsidRPr="00B165D6" w14:paraId="7749B56B" w14:textId="77777777" w:rsidTr="00A843CB">
        <w:trPr>
          <w:trHeight w:val="5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2BFD7" w14:textId="77777777" w:rsidR="00AA432E" w:rsidRPr="0082412F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6837B" w14:textId="376BC323" w:rsidR="00AA432E" w:rsidRPr="00AD6FDE" w:rsidRDefault="00E43F22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</w:t>
            </w:r>
            <w:r w:rsidR="00C56B06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431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EE080" w14:textId="77777777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747AC" w14:textId="07639929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22</w:t>
            </w:r>
            <w:r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939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55BAA" w14:textId="77777777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A5BDA" w14:textId="1E9B7E44" w:rsidR="00AA432E" w:rsidRPr="00AD6FDE" w:rsidRDefault="001A1171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2A4E4" w14:textId="77777777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CB1D8" w14:textId="4D00F228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F7E6B" w14:textId="77777777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18544" w14:textId="442DD403" w:rsidR="00AA432E" w:rsidRPr="00AD6FDE" w:rsidRDefault="00B8534D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0E482D">
              <w:rPr>
                <w:rFonts w:ascii="Angsana New" w:hAnsi="Angsana New"/>
                <w:sz w:val="26"/>
                <w:szCs w:val="26"/>
              </w:rPr>
              <w:t>3,324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27CF5" w14:textId="77777777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0BB91" w14:textId="1349BD05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9</w:t>
            </w:r>
            <w:r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668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8671D" w14:textId="77777777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8C1A5" w14:textId="1748360B" w:rsidR="00AA432E" w:rsidRPr="00AD6FDE" w:rsidRDefault="00197219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5,146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97F08" w14:textId="77777777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B1032" w14:textId="38FBDF3F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575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95A81" w14:textId="77777777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1E8F2" w14:textId="057D33AE" w:rsidR="00AA432E" w:rsidRPr="00AD6FDE" w:rsidRDefault="000E482D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54,937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25CD6" w14:textId="77777777" w:rsidR="00AA432E" w:rsidRPr="0082412F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05E2C" w14:textId="6F3F0926" w:rsidR="00AA432E" w:rsidRPr="0082412F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33</w:t>
            </w:r>
            <w:r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196</w:t>
            </w:r>
          </w:p>
        </w:tc>
      </w:tr>
      <w:tr w:rsidR="00AA432E" w:rsidRPr="00B165D6" w14:paraId="6FAED51C" w14:textId="77777777" w:rsidTr="00A843CB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1B83D" w14:textId="77777777" w:rsidR="00AA432E" w:rsidRPr="0082412F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5EB6D" w14:textId="56487691" w:rsidR="00AA432E" w:rsidRPr="00AD6FDE" w:rsidRDefault="00C56B06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(113,447)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5AAAF" w14:textId="77777777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1DF9A" w14:textId="3A67D8F5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/>
                <w:sz w:val="26"/>
                <w:szCs w:val="26"/>
              </w:rPr>
              <w:t>(</w:t>
            </w:r>
            <w:r w:rsidRPr="001A3AFF">
              <w:rPr>
                <w:rFonts w:ascii="Angsana New" w:hAnsi="Angsana New"/>
                <w:sz w:val="26"/>
                <w:szCs w:val="26"/>
              </w:rPr>
              <w:t>112</w:t>
            </w:r>
            <w:r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193</w:t>
            </w:r>
            <w:r w:rsidRPr="00AD6FD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C0397" w14:textId="77777777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2A062" w14:textId="55AB3CDF" w:rsidR="00AA432E" w:rsidRPr="00AD6FDE" w:rsidRDefault="001A1171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F91FD" w14:textId="77777777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06E33" w14:textId="7154E03C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/>
                <w:sz w:val="26"/>
                <w:szCs w:val="26"/>
              </w:rPr>
              <w:t>(</w:t>
            </w:r>
            <w:r w:rsidRPr="001A3AFF">
              <w:rPr>
                <w:rFonts w:ascii="Angsana New" w:hAnsi="Angsana New"/>
                <w:sz w:val="26"/>
                <w:szCs w:val="26"/>
              </w:rPr>
              <w:t>5</w:t>
            </w:r>
            <w:r w:rsidRPr="00AD6FD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08BD2" w14:textId="77777777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0C357" w14:textId="75348F56" w:rsidR="00AA432E" w:rsidRPr="00AD6FDE" w:rsidRDefault="00646646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(315,849)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2C875" w14:textId="77777777" w:rsidR="00AA432E" w:rsidRPr="00AD6FDE" w:rsidRDefault="00AA432E" w:rsidP="00A843C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100E7" w14:textId="0794EE3F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/>
                <w:sz w:val="26"/>
                <w:szCs w:val="26"/>
              </w:rPr>
              <w:t>(</w:t>
            </w:r>
            <w:r w:rsidRPr="001A3AFF">
              <w:rPr>
                <w:rFonts w:ascii="Angsana New" w:hAnsi="Angsana New"/>
                <w:sz w:val="26"/>
                <w:szCs w:val="26"/>
              </w:rPr>
              <w:t>191</w:t>
            </w:r>
            <w:r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544</w:t>
            </w:r>
            <w:r w:rsidRPr="00AD6FD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C73EF" w14:textId="77777777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885BF" w14:textId="09A66154" w:rsidR="00AA432E" w:rsidRPr="00AD6FDE" w:rsidRDefault="00197219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(19</w:t>
            </w:r>
            <w:r w:rsidR="000E482D">
              <w:rPr>
                <w:rFonts w:ascii="Angsana New" w:hAnsi="Angsana New"/>
                <w:sz w:val="26"/>
                <w:szCs w:val="26"/>
              </w:rPr>
              <w:t>0,711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FB5C5" w14:textId="77777777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D280D" w14:textId="5252595F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/>
                <w:sz w:val="26"/>
                <w:szCs w:val="26"/>
              </w:rPr>
              <w:t>(</w:t>
            </w:r>
            <w:r w:rsidRPr="001A3AFF">
              <w:rPr>
                <w:rFonts w:ascii="Angsana New" w:hAnsi="Angsana New"/>
                <w:sz w:val="26"/>
                <w:szCs w:val="26"/>
              </w:rPr>
              <w:t>197</w:t>
            </w:r>
            <w:r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804</w:t>
            </w:r>
            <w:r w:rsidRPr="00AD6FD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63A56" w14:textId="77777777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8D740" w14:textId="4FA52BCE" w:rsidR="00AA432E" w:rsidRPr="00AD6FDE" w:rsidRDefault="008A1B91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(62</w:t>
            </w:r>
            <w:r w:rsidR="000E482D">
              <w:rPr>
                <w:rFonts w:ascii="Angsana New" w:hAnsi="Angsana New"/>
                <w:sz w:val="26"/>
                <w:szCs w:val="26"/>
              </w:rPr>
              <w:t>0,011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67C34" w14:textId="77777777" w:rsidR="00AA432E" w:rsidRPr="007B20EF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7BB72" w14:textId="4D4A9D5F" w:rsidR="00AA432E" w:rsidRPr="0082412F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/>
                <w:sz w:val="26"/>
                <w:szCs w:val="26"/>
              </w:rPr>
              <w:t>(</w:t>
            </w:r>
            <w:r w:rsidRPr="001A3AFF">
              <w:rPr>
                <w:rFonts w:ascii="Angsana New" w:hAnsi="Angsana New"/>
                <w:sz w:val="26"/>
                <w:szCs w:val="26"/>
              </w:rPr>
              <w:t>501</w:t>
            </w:r>
            <w:r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546</w:t>
            </w:r>
            <w:r w:rsidRPr="00AD6FD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A432E" w:rsidRPr="00B165D6" w14:paraId="26452B67" w14:textId="77777777" w:rsidTr="00A843CB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28511" w14:textId="77777777" w:rsidR="00AA432E" w:rsidRPr="0082412F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กำไร (ขาดทุน) จากอัตราแลกเปลี่ยนสุทธิ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79440" w14:textId="7EFBF58B" w:rsidR="00AA432E" w:rsidRPr="00AD6FDE" w:rsidRDefault="00C56B06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(22,63</w:t>
            </w:r>
            <w:r w:rsidR="000E482D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F2222" w14:textId="77777777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D45C0" w14:textId="068C0CC4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3</w:t>
            </w:r>
            <w:r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878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99098" w14:textId="77777777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CF9C0" w14:textId="254B23CF" w:rsidR="00AA432E" w:rsidRPr="00AD6FDE" w:rsidRDefault="001A1171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61A95" w14:textId="77777777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6AC2E" w14:textId="7A93F9D0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849B0" w14:textId="77777777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FAAC5" w14:textId="427B1EA6" w:rsidR="00AA432E" w:rsidRPr="00AD6FDE" w:rsidRDefault="00646646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(139,422)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72C7E" w14:textId="77777777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2D151" w14:textId="37C914F0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412</w:t>
            </w:r>
            <w:r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668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4C75A" w14:textId="77777777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080A4" w14:textId="0DE67362" w:rsidR="00AA432E" w:rsidRPr="00AD6FDE" w:rsidRDefault="00197219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(15,040)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3EF38" w14:textId="77777777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CF071" w14:textId="51C56882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/>
                <w:sz w:val="26"/>
                <w:szCs w:val="26"/>
              </w:rPr>
              <w:t>(</w:t>
            </w:r>
            <w:r w:rsidRPr="001A3AFF">
              <w:rPr>
                <w:rFonts w:ascii="Angsana New" w:hAnsi="Angsana New"/>
                <w:sz w:val="26"/>
                <w:szCs w:val="26"/>
              </w:rPr>
              <w:t>3</w:t>
            </w:r>
            <w:r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575</w:t>
            </w:r>
            <w:r w:rsidRPr="00AD6FD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0E244" w14:textId="77777777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4FB8F" w14:textId="080AFF66" w:rsidR="00AA432E" w:rsidRPr="00AD6FDE" w:rsidRDefault="008A1B91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(177,09</w:t>
            </w:r>
            <w:r w:rsidR="000E482D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360E9" w14:textId="77777777" w:rsidR="00AA432E" w:rsidRPr="008F434F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99AD1" w14:textId="6251AA41" w:rsidR="00AA432E" w:rsidRPr="0082412F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412</w:t>
            </w:r>
            <w:r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971</w:t>
            </w:r>
          </w:p>
        </w:tc>
      </w:tr>
      <w:tr w:rsidR="00C56B06" w:rsidRPr="00B165D6" w14:paraId="259D0996" w14:textId="77777777" w:rsidTr="00A843CB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EE256" w14:textId="77777777" w:rsidR="00C56B06" w:rsidRPr="0082412F" w:rsidRDefault="00C56B06" w:rsidP="00C56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ผลกำไร (ขาดทุน) จากการเปลี่ยนแปลง</w:t>
            </w:r>
            <w:r>
              <w:rPr>
                <w:rFonts w:ascii="Angsana New" w:hAnsi="Angsana New"/>
                <w:sz w:val="26"/>
                <w:szCs w:val="26"/>
                <w:lang w:val="en-GB"/>
              </w:rPr>
              <w:br/>
              <w:t xml:space="preserve">   </w:t>
            </w: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มูลค่ายุติธรรมของอนุพันธ์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tbl>
            <w:tblPr>
              <w:tblpPr w:leftFromText="180" w:rightFromText="180" w:vertAnchor="text" w:horzAnchor="margin" w:tblpX="18" w:tblpY="313"/>
              <w:tblW w:w="15658" w:type="dxa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5658"/>
            </w:tblGrid>
            <w:tr w:rsidR="00C56B06" w:rsidRPr="00AD6FDE" w14:paraId="3DC6D65C" w14:textId="77777777" w:rsidTr="009B4291">
              <w:trPr>
                <w:trHeight w:val="20"/>
              </w:trPr>
              <w:tc>
                <w:tcPr>
                  <w:tcW w:w="102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6D53AAA8" w14:textId="77777777" w:rsidR="00C56B06" w:rsidRPr="00AD6FDE" w:rsidRDefault="00C56B06" w:rsidP="00C56B06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484"/>
                    </w:tabs>
                    <w:spacing w:line="300" w:lineRule="exact"/>
                    <w:ind w:right="-160"/>
                    <w:rPr>
                      <w:rFonts w:ascii="Angsana New" w:hAnsi="Angsana New"/>
                      <w:sz w:val="26"/>
                      <w:szCs w:val="26"/>
                    </w:rPr>
                  </w:pPr>
                  <w:r w:rsidRPr="00AD6FDE">
                    <w:rPr>
                      <w:rFonts w:ascii="Angsana New" w:hAnsi="Angsana New"/>
                      <w:sz w:val="26"/>
                      <w:szCs w:val="26"/>
                    </w:rPr>
                    <w:t>-</w:t>
                  </w:r>
                </w:p>
              </w:tc>
            </w:tr>
          </w:tbl>
          <w:p w14:paraId="585DE7DD" w14:textId="5D1442CD" w:rsidR="00C56B06" w:rsidRPr="00AD6FDE" w:rsidRDefault="00C56B06" w:rsidP="00C56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4F555" w14:textId="77777777" w:rsidR="00C56B06" w:rsidRPr="00AD6FDE" w:rsidRDefault="00C56B06" w:rsidP="00C56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494DE" w14:textId="3240B9AA" w:rsidR="00C56B06" w:rsidRPr="00AD6FDE" w:rsidRDefault="00C56B06" w:rsidP="00C56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/>
                <w:sz w:val="26"/>
                <w:szCs w:val="26"/>
              </w:rPr>
              <w:t>(</w:t>
            </w:r>
            <w:r w:rsidRPr="001A3AFF">
              <w:rPr>
                <w:rFonts w:ascii="Angsana New" w:hAnsi="Angsana New"/>
                <w:sz w:val="26"/>
                <w:szCs w:val="26"/>
              </w:rPr>
              <w:t>773</w:t>
            </w:r>
            <w:r w:rsidRPr="00AD6FD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0046F" w14:textId="77777777" w:rsidR="00C56B06" w:rsidRPr="00AD6FDE" w:rsidRDefault="00C56B06" w:rsidP="00C56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6CC80" w14:textId="4EA98C26" w:rsidR="00C56B06" w:rsidRPr="00AD6FDE" w:rsidRDefault="001A1171" w:rsidP="00C56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00A7C" w14:textId="77777777" w:rsidR="00C56B06" w:rsidRPr="00AD6FDE" w:rsidRDefault="00C56B06" w:rsidP="00C56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F3BE5" w14:textId="4BF77865" w:rsidR="00C56B06" w:rsidRPr="00AD6FDE" w:rsidRDefault="00C56B06" w:rsidP="00C56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99BFB" w14:textId="77777777" w:rsidR="00C56B06" w:rsidRPr="00AD6FDE" w:rsidRDefault="00C56B06" w:rsidP="00C56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tbl>
            <w:tblPr>
              <w:tblpPr w:leftFromText="180" w:rightFromText="180" w:vertAnchor="text" w:horzAnchor="margin" w:tblpX="18" w:tblpY="313"/>
              <w:tblW w:w="15658" w:type="dxa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5658"/>
            </w:tblGrid>
            <w:tr w:rsidR="00646646" w:rsidRPr="00AD6FDE" w14:paraId="05BACD28" w14:textId="77777777" w:rsidTr="009B4291">
              <w:trPr>
                <w:trHeight w:val="20"/>
              </w:trPr>
              <w:tc>
                <w:tcPr>
                  <w:tcW w:w="102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5F8B8003" w14:textId="2DE3E6D9" w:rsidR="00646646" w:rsidRPr="00AD6FDE" w:rsidRDefault="000E482D" w:rsidP="000E482D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774"/>
                    </w:tabs>
                    <w:spacing w:line="300" w:lineRule="exact"/>
                    <w:ind w:right="-108"/>
                    <w:rPr>
                      <w:rFonts w:ascii="Angsana New" w:hAnsi="Angsana New"/>
                      <w:sz w:val="26"/>
                      <w:szCs w:val="26"/>
                    </w:rPr>
                  </w:pPr>
                  <w:r>
                    <w:rPr>
                      <w:rFonts w:ascii="Angsana New" w:hAnsi="Angsana New"/>
                      <w:sz w:val="26"/>
                      <w:szCs w:val="26"/>
                    </w:rPr>
                    <w:t>218,510</w:t>
                  </w:r>
                </w:p>
              </w:tc>
            </w:tr>
          </w:tbl>
          <w:p w14:paraId="5121B337" w14:textId="15AE6CAA" w:rsidR="00C56B06" w:rsidRPr="00AD6FDE" w:rsidRDefault="00C56B06" w:rsidP="00C56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52651" w14:textId="77777777" w:rsidR="00C56B06" w:rsidRPr="00AD6FDE" w:rsidRDefault="00C56B06" w:rsidP="00C56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BA307" w14:textId="65639702" w:rsidR="00C56B06" w:rsidRPr="00AD6FDE" w:rsidRDefault="00C56B06" w:rsidP="00C56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/>
                <w:sz w:val="26"/>
                <w:szCs w:val="26"/>
              </w:rPr>
              <w:t>(</w:t>
            </w:r>
            <w:r w:rsidRPr="001A3AFF">
              <w:rPr>
                <w:rFonts w:ascii="Angsana New" w:hAnsi="Angsana New"/>
                <w:sz w:val="26"/>
                <w:szCs w:val="26"/>
              </w:rPr>
              <w:t>24</w:t>
            </w:r>
            <w:r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716</w:t>
            </w:r>
            <w:r w:rsidRPr="00AD6FD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A26D3" w14:textId="77777777" w:rsidR="00C56B06" w:rsidRPr="00AD6FDE" w:rsidRDefault="00C56B06" w:rsidP="00C56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039FA" w14:textId="5CE5286D" w:rsidR="00C56B06" w:rsidRPr="00AD6FDE" w:rsidRDefault="00197219" w:rsidP="00C56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D170A" w14:textId="77777777" w:rsidR="00C56B06" w:rsidRPr="00AD6FDE" w:rsidRDefault="00C56B06" w:rsidP="00C56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9D811" w14:textId="4E57EE25" w:rsidR="00C56B06" w:rsidRPr="00AD6FDE" w:rsidRDefault="00C56B06" w:rsidP="00C56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2BA33" w14:textId="77777777" w:rsidR="00C56B06" w:rsidRPr="00AD6FDE" w:rsidRDefault="00C56B06" w:rsidP="00C56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tbl>
            <w:tblPr>
              <w:tblpPr w:leftFromText="180" w:rightFromText="180" w:vertAnchor="text" w:horzAnchor="margin" w:tblpX="18" w:tblpY="313"/>
              <w:tblW w:w="15658" w:type="dxa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5658"/>
            </w:tblGrid>
            <w:tr w:rsidR="008A1B91" w:rsidRPr="00AD6FDE" w14:paraId="30A9F594" w14:textId="77777777" w:rsidTr="00020573">
              <w:trPr>
                <w:trHeight w:val="20"/>
              </w:trPr>
              <w:tc>
                <w:tcPr>
                  <w:tcW w:w="102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0DC09893" w14:textId="155C7D0A" w:rsidR="008A1B91" w:rsidRPr="00AD6FDE" w:rsidRDefault="000E482D" w:rsidP="000E482D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  <w:tab w:val="decimal" w:pos="786"/>
                    </w:tabs>
                    <w:spacing w:line="300" w:lineRule="exact"/>
                    <w:ind w:left="-114" w:right="-108"/>
                    <w:rPr>
                      <w:rFonts w:ascii="Angsana New" w:hAnsi="Angsana New"/>
                      <w:sz w:val="26"/>
                      <w:szCs w:val="26"/>
                    </w:rPr>
                  </w:pPr>
                  <w:r>
                    <w:rPr>
                      <w:rFonts w:ascii="Angsana New" w:hAnsi="Angsana New"/>
                      <w:sz w:val="26"/>
                      <w:szCs w:val="26"/>
                    </w:rPr>
                    <w:t>218,510</w:t>
                  </w:r>
                </w:p>
              </w:tc>
            </w:tr>
          </w:tbl>
          <w:p w14:paraId="225E0EF2" w14:textId="7C9F7E63" w:rsidR="00C56B06" w:rsidRPr="00AD6FDE" w:rsidRDefault="00C56B06" w:rsidP="00C56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01A48" w14:textId="77777777" w:rsidR="00C56B06" w:rsidRPr="0082412F" w:rsidRDefault="00C56B06" w:rsidP="00C56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CF0C2" w14:textId="1FD36383" w:rsidR="00C56B06" w:rsidRPr="0082412F" w:rsidRDefault="00C56B06" w:rsidP="00C56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/>
                <w:sz w:val="26"/>
                <w:szCs w:val="26"/>
              </w:rPr>
              <w:t>(</w:t>
            </w:r>
            <w:r w:rsidRPr="001A3AFF">
              <w:rPr>
                <w:rFonts w:ascii="Angsana New" w:hAnsi="Angsana New"/>
                <w:sz w:val="26"/>
                <w:szCs w:val="26"/>
              </w:rPr>
              <w:t>25</w:t>
            </w:r>
            <w:r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489</w:t>
            </w:r>
            <w:r w:rsidRPr="00AD6FD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A432E" w:rsidRPr="00B165D6" w14:paraId="6902C9D8" w14:textId="77777777" w:rsidTr="00A843CB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5816F" w14:textId="77777777" w:rsidR="00AA432E" w:rsidRPr="0082412F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32CCE" w14:textId="44738134" w:rsidR="00AA432E" w:rsidRPr="00AD6FDE" w:rsidRDefault="00C56B06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(58,299)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ABE7E" w14:textId="77777777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AB194" w14:textId="6A38C4BD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/>
                <w:sz w:val="26"/>
                <w:szCs w:val="26"/>
              </w:rPr>
              <w:t>(</w:t>
            </w:r>
            <w:r w:rsidRPr="001A3AFF">
              <w:rPr>
                <w:rFonts w:ascii="Angsana New" w:hAnsi="Angsana New"/>
                <w:sz w:val="26"/>
                <w:szCs w:val="26"/>
              </w:rPr>
              <w:t>52</w:t>
            </w:r>
            <w:r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066</w:t>
            </w:r>
            <w:r w:rsidRPr="00AD6FD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B5162" w14:textId="77777777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DF58B" w14:textId="59726060" w:rsidR="00AA432E" w:rsidRPr="00AD6FDE" w:rsidRDefault="001A1171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1A046" w14:textId="77777777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E81EA" w14:textId="7F5377A6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A9160" w14:textId="77777777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7DF86" w14:textId="3CB98A85" w:rsidR="00AA432E" w:rsidRPr="00AD6FDE" w:rsidRDefault="00646646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0E482D">
              <w:rPr>
                <w:rFonts w:ascii="Angsana New" w:hAnsi="Angsana New"/>
                <w:sz w:val="26"/>
                <w:szCs w:val="26"/>
              </w:rPr>
              <w:t>790,712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0BBF" w14:textId="77777777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A5FB9" w14:textId="318F776E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/>
                <w:sz w:val="26"/>
                <w:szCs w:val="26"/>
              </w:rPr>
              <w:t>(</w:t>
            </w:r>
            <w:r w:rsidRPr="001A3AFF">
              <w:rPr>
                <w:rFonts w:ascii="Angsana New" w:hAnsi="Angsana New"/>
                <w:sz w:val="26"/>
                <w:szCs w:val="26"/>
              </w:rPr>
              <w:t>686</w:t>
            </w:r>
            <w:r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938</w:t>
            </w:r>
            <w:r w:rsidRPr="00AD6FD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72507" w14:textId="77777777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4822A" w14:textId="57F82E0E" w:rsidR="00AA432E" w:rsidRPr="00AD6FDE" w:rsidRDefault="00197219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(175,555)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27295" w14:textId="77777777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27221" w14:textId="2E38EBA9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/>
                <w:sz w:val="26"/>
                <w:szCs w:val="26"/>
              </w:rPr>
              <w:t>(</w:t>
            </w:r>
            <w:r w:rsidRPr="001A3AFF">
              <w:rPr>
                <w:rFonts w:ascii="Angsana New" w:hAnsi="Angsana New"/>
                <w:sz w:val="26"/>
                <w:szCs w:val="26"/>
              </w:rPr>
              <w:t>69</w:t>
            </w:r>
            <w:r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315</w:t>
            </w:r>
            <w:r w:rsidRPr="00AD6FD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13814" w14:textId="77777777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113CF" w14:textId="046D89A0" w:rsidR="00AA432E" w:rsidRPr="00AD6FDE" w:rsidRDefault="008A1B91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(1,0</w:t>
            </w:r>
            <w:r w:rsidR="000E482D">
              <w:rPr>
                <w:rFonts w:ascii="Angsana New" w:hAnsi="Angsana New"/>
                <w:sz w:val="26"/>
                <w:szCs w:val="26"/>
              </w:rPr>
              <w:t>24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0E482D">
              <w:rPr>
                <w:rFonts w:ascii="Angsana New" w:hAnsi="Angsana New"/>
                <w:sz w:val="26"/>
                <w:szCs w:val="26"/>
              </w:rPr>
              <w:t>566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1BD0D" w14:textId="77777777" w:rsidR="00AA432E" w:rsidRPr="0082412F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E4ED4" w14:textId="2FDA530D" w:rsidR="00AA432E" w:rsidRPr="0082412F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/>
                <w:sz w:val="26"/>
                <w:szCs w:val="26"/>
              </w:rPr>
              <w:t>(</w:t>
            </w:r>
            <w:r w:rsidRPr="001A3AFF">
              <w:rPr>
                <w:rFonts w:ascii="Angsana New" w:hAnsi="Angsana New"/>
                <w:sz w:val="26"/>
                <w:szCs w:val="26"/>
              </w:rPr>
              <w:t>808</w:t>
            </w:r>
            <w:r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319</w:t>
            </w:r>
            <w:r w:rsidRPr="00AD6FD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A432E" w:rsidRPr="00B165D6" w14:paraId="3CCDFA96" w14:textId="77777777" w:rsidTr="00A843CB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65177" w14:textId="77777777" w:rsidR="00AA432E" w:rsidRPr="0082412F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(ขาดทุน) ของ</w:t>
            </w:r>
            <w:r w:rsidRPr="0082412F">
              <w:rPr>
                <w:rFonts w:ascii="Angsana New" w:hAnsi="Angsana New" w:hint="cs"/>
                <w:sz w:val="26"/>
                <w:szCs w:val="26"/>
                <w:cs/>
              </w:rPr>
              <w:t>การร่วมค้า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00E95" w14:textId="4535BCE2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C477D" w14:textId="77777777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F6CB0" w14:textId="77777777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97373" w14:textId="77777777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F08FA" w14:textId="4B999F08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81E96" w14:textId="77777777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A2A12" w14:textId="77777777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CDC9E" w14:textId="77777777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8586A" w14:textId="4A38D350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4AB22" w14:textId="77777777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5FBEA" w14:textId="77777777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DFB34" w14:textId="77777777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AC066" w14:textId="77777777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3DFF8" w14:textId="77777777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421E9" w14:textId="77777777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5A1F1" w14:textId="77777777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25A2A" w14:textId="77777777" w:rsidR="00AA432E" w:rsidRPr="00AD6FDE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9DF43" w14:textId="77777777" w:rsidR="00AA432E" w:rsidRPr="0082412F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6FDA8" w14:textId="77777777" w:rsidR="00AA432E" w:rsidRPr="0082412F" w:rsidRDefault="00AA432E" w:rsidP="00A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97219" w:rsidRPr="00B165D6" w14:paraId="5A51634F" w14:textId="77777777" w:rsidTr="00A843CB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31D57" w14:textId="77777777" w:rsidR="00197219" w:rsidRPr="0082412F" w:rsidRDefault="00197219" w:rsidP="0019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82412F">
              <w:rPr>
                <w:rFonts w:ascii="Angsana New" w:hAnsi="Angsana New" w:hint="cs"/>
                <w:sz w:val="26"/>
                <w:szCs w:val="26"/>
                <w:cs/>
              </w:rPr>
              <w:t>บริษัทร่วมที่ใช้วิธีส่วนได้เสีย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596C13" w14:textId="0080F00D" w:rsidR="00197219" w:rsidRPr="00AD6FDE" w:rsidRDefault="00197219" w:rsidP="0019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128,86</w:t>
            </w:r>
            <w:r w:rsidR="000E482D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3C3BC" w14:textId="77777777" w:rsidR="00197219" w:rsidRPr="00AD6FDE" w:rsidRDefault="00197219" w:rsidP="0019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C8CAEE" w14:textId="23ABC01A" w:rsidR="00197219" w:rsidRPr="00AD6FDE" w:rsidRDefault="00197219" w:rsidP="0019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217</w:t>
            </w:r>
            <w:r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300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DD8D1" w14:textId="77777777" w:rsidR="00197219" w:rsidRPr="00AD6FDE" w:rsidRDefault="00197219" w:rsidP="0019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1380ED" w14:textId="7E9B18CD" w:rsidR="00197219" w:rsidRPr="00AD6FDE" w:rsidRDefault="00197219" w:rsidP="0019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37,245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5C402" w14:textId="77777777" w:rsidR="00197219" w:rsidRPr="00AD6FDE" w:rsidRDefault="00197219" w:rsidP="0019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7D7E9C" w14:textId="76DF6379" w:rsidR="00197219" w:rsidRPr="00AD6FDE" w:rsidRDefault="00197219" w:rsidP="0019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81</w:t>
            </w:r>
            <w:r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945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EE024" w14:textId="77777777" w:rsidR="00197219" w:rsidRPr="00AD6FDE" w:rsidRDefault="00197219" w:rsidP="0019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99AB21" w14:textId="7233D9D6" w:rsidR="00197219" w:rsidRPr="00AD6FDE" w:rsidRDefault="00197219" w:rsidP="0019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1,196,054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6F9F7" w14:textId="77777777" w:rsidR="00197219" w:rsidRPr="00AD6FDE" w:rsidRDefault="00197219" w:rsidP="0019721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F03E91" w14:textId="6A3379B3" w:rsidR="00197219" w:rsidRPr="00AD6FDE" w:rsidRDefault="00197219" w:rsidP="0019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884</w:t>
            </w:r>
            <w:r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770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CFF3D" w14:textId="77777777" w:rsidR="00197219" w:rsidRPr="00AD6FDE" w:rsidRDefault="00197219" w:rsidP="0019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F8BAB3" w14:textId="334F0CAE" w:rsidR="00197219" w:rsidRPr="00AD6FDE" w:rsidRDefault="00197219" w:rsidP="0019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(4,489)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F4251" w14:textId="77777777" w:rsidR="00197219" w:rsidRPr="00AD6FDE" w:rsidRDefault="00197219" w:rsidP="0019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3FD65E" w14:textId="486444DF" w:rsidR="00197219" w:rsidRPr="00AD6FDE" w:rsidRDefault="00197219" w:rsidP="0019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2</w:t>
            </w:r>
            <w:r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257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FD626" w14:textId="77777777" w:rsidR="00197219" w:rsidRPr="00AD6FDE" w:rsidRDefault="00197219" w:rsidP="0019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974F57" w14:textId="7A91EC5B" w:rsidR="00197219" w:rsidRPr="00AD6FDE" w:rsidRDefault="008A1B91" w:rsidP="0019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1,357,67</w:t>
            </w:r>
            <w:r w:rsidR="000E482D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B86C8" w14:textId="77777777" w:rsidR="00197219" w:rsidRPr="0082412F" w:rsidRDefault="00197219" w:rsidP="0019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FEA01E" w14:textId="4F1DFCC3" w:rsidR="00197219" w:rsidRPr="0082412F" w:rsidRDefault="00197219" w:rsidP="0019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1</w:t>
            </w:r>
            <w:r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186</w:t>
            </w:r>
            <w:r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272</w:t>
            </w:r>
          </w:p>
        </w:tc>
      </w:tr>
      <w:tr w:rsidR="00197219" w:rsidRPr="00B165D6" w14:paraId="72FF10AB" w14:textId="77777777" w:rsidTr="00A843CB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BA151" w14:textId="77777777" w:rsidR="00197219" w:rsidRPr="00C422B2" w:rsidRDefault="00197219" w:rsidP="0019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422B2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Pr="00C422B2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 xml:space="preserve"> (</w:t>
            </w:r>
            <w:r w:rsidRPr="00C422B2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ขาดทุน)</w:t>
            </w:r>
            <w:r w:rsidRPr="00C422B2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422B2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ก่อนภาษีเงินได้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489589" w14:textId="432C4C0E" w:rsidR="00197219" w:rsidRPr="00AD6FDE" w:rsidRDefault="00197219" w:rsidP="0019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373,47</w:t>
            </w:r>
            <w:r w:rsidR="000E482D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DA55F" w14:textId="77777777" w:rsidR="00197219" w:rsidRPr="00AD6FDE" w:rsidRDefault="00197219" w:rsidP="0019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DE3069" w14:textId="7760D062" w:rsidR="00197219" w:rsidRPr="00AD6FDE" w:rsidRDefault="00197219" w:rsidP="0019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743</w:t>
            </w:r>
            <w:r w:rsidRPr="00AD6FD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144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41292" w14:textId="77777777" w:rsidR="00197219" w:rsidRPr="00AD6FDE" w:rsidRDefault="00197219" w:rsidP="0019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795090" w14:textId="54BC45B7" w:rsidR="00197219" w:rsidRPr="00AD6FDE" w:rsidRDefault="00197219" w:rsidP="0019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37,309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4A93D" w14:textId="77777777" w:rsidR="00197219" w:rsidRPr="00AD6FDE" w:rsidRDefault="00197219" w:rsidP="0019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AD45A0" w14:textId="2F779345" w:rsidR="00197219" w:rsidRPr="00AD6FDE" w:rsidRDefault="00197219" w:rsidP="0019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81</w:t>
            </w:r>
            <w:r w:rsidRPr="00AD6FD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975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4FB5E" w14:textId="77777777" w:rsidR="00197219" w:rsidRPr="00AD6FDE" w:rsidRDefault="00197219" w:rsidP="0019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3C22BC" w14:textId="6A153E22" w:rsidR="00197219" w:rsidRPr="00AD6FDE" w:rsidRDefault="00197219" w:rsidP="0019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1,503,081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D5B1E" w14:textId="77777777" w:rsidR="00197219" w:rsidRPr="00AD6FDE" w:rsidRDefault="00197219" w:rsidP="0019721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6D590D" w14:textId="0703C622" w:rsidR="00197219" w:rsidRPr="00AD6FDE" w:rsidRDefault="00197219" w:rsidP="0019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AD6FD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198</w:t>
            </w:r>
            <w:r w:rsidRPr="00AD6FD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839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E28AE" w14:textId="77777777" w:rsidR="00197219" w:rsidRPr="00AD6FDE" w:rsidRDefault="00197219" w:rsidP="0019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6B76B3" w14:textId="194FF2E2" w:rsidR="00197219" w:rsidRPr="00AD6FDE" w:rsidRDefault="00197219" w:rsidP="0019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(288,466)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5828D" w14:textId="77777777" w:rsidR="00197219" w:rsidRPr="00AD6FDE" w:rsidRDefault="00197219" w:rsidP="0019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5E26AC" w14:textId="74EFD31C" w:rsidR="00197219" w:rsidRPr="00AD6FDE" w:rsidRDefault="00197219" w:rsidP="0019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D6FDE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191</w:t>
            </w:r>
            <w:r w:rsidRPr="00AD6FD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092</w:t>
            </w:r>
            <w:r w:rsidRPr="00AD6FDE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E9150" w14:textId="77777777" w:rsidR="00197219" w:rsidRPr="00AD6FDE" w:rsidRDefault="00197219" w:rsidP="0019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199B6F" w14:textId="712F3CD4" w:rsidR="00197219" w:rsidRPr="00AD6FDE" w:rsidRDefault="008A1B91" w:rsidP="0019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1,625,39</w:t>
            </w:r>
            <w:r w:rsidR="000E482D">
              <w:rPr>
                <w:rFonts w:ascii="Angsana New" w:hAnsi="Angsan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C9E0E" w14:textId="77777777" w:rsidR="00197219" w:rsidRPr="0082412F" w:rsidRDefault="00197219" w:rsidP="0019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869C9" w14:textId="7E3C44AC" w:rsidR="00197219" w:rsidRPr="0082412F" w:rsidRDefault="00197219" w:rsidP="0019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AD6FD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832</w:t>
            </w:r>
            <w:r w:rsidRPr="00AD6FD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866</w:t>
            </w:r>
          </w:p>
        </w:tc>
      </w:tr>
      <w:tr w:rsidR="00197219" w:rsidRPr="00B165D6" w14:paraId="534E7B36" w14:textId="77777777" w:rsidTr="00A843CB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F695B" w14:textId="77777777" w:rsidR="00197219" w:rsidRPr="0082412F" w:rsidRDefault="00197219" w:rsidP="0019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82412F"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  <w:r w:rsidRPr="0082412F">
              <w:rPr>
                <w:rFonts w:ascii="Angsana New" w:hAnsi="Angsana New" w:hint="cs"/>
                <w:sz w:val="26"/>
                <w:szCs w:val="26"/>
              </w:rPr>
              <w:t xml:space="preserve">) </w:t>
            </w:r>
            <w:r w:rsidRPr="0082412F">
              <w:rPr>
                <w:rFonts w:ascii="Angsana New" w:hAnsi="Angsana New" w:hint="cs"/>
                <w:sz w:val="26"/>
                <w:szCs w:val="26"/>
                <w:cs/>
              </w:rPr>
              <w:t>รายได้ภาษีเงินได้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E99E00" w14:textId="3D7D3928" w:rsidR="00197219" w:rsidRPr="00AD6FDE" w:rsidRDefault="00197219" w:rsidP="0019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(65,808)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F4CF4" w14:textId="77777777" w:rsidR="00197219" w:rsidRPr="00AD6FDE" w:rsidRDefault="00197219" w:rsidP="0019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17F625" w14:textId="74041C60" w:rsidR="00197219" w:rsidRPr="00AD6FDE" w:rsidRDefault="00197219" w:rsidP="0019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/>
                <w:sz w:val="26"/>
                <w:szCs w:val="26"/>
              </w:rPr>
              <w:t>(</w:t>
            </w:r>
            <w:r w:rsidRPr="001A3AFF">
              <w:rPr>
                <w:rFonts w:ascii="Angsana New" w:hAnsi="Angsana New"/>
                <w:sz w:val="26"/>
                <w:szCs w:val="26"/>
              </w:rPr>
              <w:t>93</w:t>
            </w:r>
            <w:r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660</w:t>
            </w:r>
            <w:r w:rsidRPr="00AD6FD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ACA8D" w14:textId="77777777" w:rsidR="00197219" w:rsidRPr="00AD6FDE" w:rsidRDefault="00197219" w:rsidP="0019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494648" w14:textId="55CB56CB" w:rsidR="00197219" w:rsidRPr="00AD6FDE" w:rsidRDefault="00197219" w:rsidP="0019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A27CD" w14:textId="77777777" w:rsidR="00197219" w:rsidRPr="00AD6FDE" w:rsidRDefault="00197219" w:rsidP="0019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75AFD3" w14:textId="1CF77306" w:rsidR="00197219" w:rsidRPr="00AD6FDE" w:rsidRDefault="00197219" w:rsidP="0019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70F03" w14:textId="77777777" w:rsidR="00197219" w:rsidRPr="00AD6FDE" w:rsidRDefault="00197219" w:rsidP="0019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37CC5E" w14:textId="5B6F9E92" w:rsidR="00197219" w:rsidRPr="00AD6FDE" w:rsidRDefault="00197219" w:rsidP="0019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(43,185)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809A9" w14:textId="77777777" w:rsidR="00197219" w:rsidRPr="00AD6FDE" w:rsidRDefault="00197219" w:rsidP="0019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879E97" w14:textId="1A17C99F" w:rsidR="00197219" w:rsidRPr="00AD6FDE" w:rsidRDefault="00197219" w:rsidP="0019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/>
                <w:sz w:val="26"/>
                <w:szCs w:val="26"/>
              </w:rPr>
              <w:t>(</w:t>
            </w:r>
            <w:r w:rsidRPr="001A3AFF">
              <w:rPr>
                <w:rFonts w:ascii="Angsana New" w:hAnsi="Angsana New"/>
                <w:sz w:val="26"/>
                <w:szCs w:val="26"/>
              </w:rPr>
              <w:t>376</w:t>
            </w:r>
            <w:r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315</w:t>
            </w:r>
            <w:r w:rsidRPr="00AD6FD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BECFB" w14:textId="77777777" w:rsidR="00197219" w:rsidRPr="00AD6FDE" w:rsidRDefault="00197219" w:rsidP="0019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1F4920" w14:textId="4FA465E7" w:rsidR="00197219" w:rsidRPr="00AD6FDE" w:rsidRDefault="000E482D" w:rsidP="0019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1,319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538B3" w14:textId="77777777" w:rsidR="00197219" w:rsidRPr="00AD6FDE" w:rsidRDefault="00197219" w:rsidP="0019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9D1054" w14:textId="49922CEE" w:rsidR="00197219" w:rsidRPr="00AD6FDE" w:rsidRDefault="00197219" w:rsidP="0019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1</w:t>
            </w:r>
            <w:r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403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85688" w14:textId="77777777" w:rsidR="00197219" w:rsidRPr="00AD6FDE" w:rsidRDefault="00197219" w:rsidP="0019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6C8E74" w14:textId="644AE529" w:rsidR="00197219" w:rsidRPr="00AD6FDE" w:rsidRDefault="008A1B91" w:rsidP="0019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</w:t>
            </w:r>
            <w:r w:rsidR="000E482D">
              <w:rPr>
                <w:rFonts w:ascii="Angsana New" w:hAnsi="Angsana New"/>
                <w:sz w:val="26"/>
                <w:szCs w:val="26"/>
              </w:rPr>
              <w:t>7,674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1B2F5" w14:textId="77777777" w:rsidR="00197219" w:rsidRPr="0082412F" w:rsidRDefault="00197219" w:rsidP="0019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5B5166" w14:textId="102F4ECF" w:rsidR="00197219" w:rsidRPr="0082412F" w:rsidRDefault="00197219" w:rsidP="0019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AD6FDE">
              <w:rPr>
                <w:rFonts w:ascii="Angsana New" w:hAnsi="Angsana New"/>
                <w:sz w:val="26"/>
                <w:szCs w:val="26"/>
              </w:rPr>
              <w:t>(</w:t>
            </w:r>
            <w:r w:rsidRPr="001A3AFF">
              <w:rPr>
                <w:rFonts w:ascii="Angsana New" w:hAnsi="Angsana New"/>
                <w:sz w:val="26"/>
                <w:szCs w:val="26"/>
              </w:rPr>
              <w:t>468</w:t>
            </w:r>
            <w:r w:rsidRPr="00AD6FDE"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572</w:t>
            </w:r>
            <w:r w:rsidRPr="00AD6FD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97219" w:rsidRPr="00B165D6" w14:paraId="59437DC6" w14:textId="77777777" w:rsidTr="00A843CB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9B990" w14:textId="77777777" w:rsidR="00197219" w:rsidRPr="00C422B2" w:rsidRDefault="00197219" w:rsidP="0019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  <w:r w:rsidRPr="00C422B2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Pr="00C422B2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422B2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(ขาดทุน)</w:t>
            </w:r>
            <w:r w:rsidRPr="00C422B2">
              <w:rPr>
                <w:rFonts w:ascii="Angsana New" w:hAnsi="Angsana New" w:hint="cs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422B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B06EDA" w14:textId="4AB08B53" w:rsidR="00197219" w:rsidRPr="00AD6FDE" w:rsidRDefault="00197219" w:rsidP="0019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307,66</w:t>
            </w:r>
            <w:r w:rsidR="000E482D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97B1D" w14:textId="77777777" w:rsidR="00197219" w:rsidRPr="00AD6FDE" w:rsidRDefault="00197219" w:rsidP="0019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14B9D1" w14:textId="059586E1" w:rsidR="00197219" w:rsidRPr="00AD6FDE" w:rsidRDefault="00197219" w:rsidP="0019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649</w:t>
            </w:r>
            <w:r w:rsidRPr="00AD6FD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484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935D5" w14:textId="77777777" w:rsidR="00197219" w:rsidRPr="00AD6FDE" w:rsidRDefault="00197219" w:rsidP="0019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02FAFB" w14:textId="22428E94" w:rsidR="00197219" w:rsidRPr="00AD6FDE" w:rsidRDefault="00197219" w:rsidP="0019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37,309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342EB" w14:textId="77777777" w:rsidR="00197219" w:rsidRPr="00AD6FDE" w:rsidRDefault="00197219" w:rsidP="0019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0AF765" w14:textId="330D6FE3" w:rsidR="00197219" w:rsidRPr="00AD6FDE" w:rsidRDefault="00197219" w:rsidP="0019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81</w:t>
            </w:r>
            <w:r w:rsidRPr="00AD6FD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975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19A80" w14:textId="77777777" w:rsidR="00197219" w:rsidRPr="00AD6FDE" w:rsidRDefault="00197219" w:rsidP="0019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50D031" w14:textId="42A20D35" w:rsidR="00197219" w:rsidRPr="00AD6FDE" w:rsidRDefault="00197219" w:rsidP="0019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1,459,896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FC607" w14:textId="77777777" w:rsidR="00197219" w:rsidRPr="00AD6FDE" w:rsidRDefault="00197219" w:rsidP="0019721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6CAAAF" w14:textId="68037FFC" w:rsidR="00197219" w:rsidRPr="00AD6FDE" w:rsidRDefault="00197219" w:rsidP="0019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822</w:t>
            </w:r>
            <w:r w:rsidRPr="00AD6FD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524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CDD3F" w14:textId="77777777" w:rsidR="00197219" w:rsidRPr="00AD6FDE" w:rsidRDefault="00197219" w:rsidP="0019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2077A0" w14:textId="2F4D527A" w:rsidR="00197219" w:rsidRPr="00AD6FDE" w:rsidRDefault="00197219" w:rsidP="0019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(28</w:t>
            </w:r>
            <w:r w:rsidR="000E482D">
              <w:rPr>
                <w:rFonts w:ascii="Angsana New" w:hAnsi="Angsana New"/>
                <w:b/>
                <w:bCs/>
                <w:sz w:val="26"/>
                <w:szCs w:val="26"/>
              </w:rPr>
              <w:t>7,147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A28BD" w14:textId="77777777" w:rsidR="00197219" w:rsidRPr="00AD6FDE" w:rsidRDefault="00197219" w:rsidP="0019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19BEFD" w14:textId="31C77930" w:rsidR="00197219" w:rsidRPr="00AD6FDE" w:rsidRDefault="00197219" w:rsidP="0019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D6FDE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189</w:t>
            </w:r>
            <w:r w:rsidRPr="00AD6FD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689</w:t>
            </w:r>
            <w:r w:rsidRPr="00AD6FDE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0D224" w14:textId="77777777" w:rsidR="00197219" w:rsidRPr="00AD6FDE" w:rsidRDefault="00197219" w:rsidP="0019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4A8DF1" w14:textId="5E7FCBE1" w:rsidR="00197219" w:rsidRPr="00AD6FDE" w:rsidRDefault="008A1B91" w:rsidP="0019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1,51</w:t>
            </w:r>
            <w:r w:rsidR="000E482D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0E482D">
              <w:rPr>
                <w:rFonts w:ascii="Angsana New" w:hAnsi="Angsana New"/>
                <w:b/>
                <w:bCs/>
                <w:sz w:val="26"/>
                <w:szCs w:val="26"/>
              </w:rPr>
              <w:t>725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40860" w14:textId="77777777" w:rsidR="00197219" w:rsidRPr="0082412F" w:rsidRDefault="00197219" w:rsidP="0019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324310" w14:textId="4D6B997D" w:rsidR="00197219" w:rsidRPr="0082412F" w:rsidRDefault="00197219" w:rsidP="00197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AD6FD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364</w:t>
            </w:r>
            <w:r w:rsidRPr="00AD6FD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294</w:t>
            </w:r>
          </w:p>
        </w:tc>
      </w:tr>
    </w:tbl>
    <w:p w14:paraId="0D3D0148" w14:textId="77777777" w:rsidR="00AA432E" w:rsidRDefault="00AA432E" w:rsidP="00AA43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="Angsana New" w:hAnsi="Angsana New"/>
          <w:sz w:val="28"/>
          <w:szCs w:val="28"/>
        </w:rPr>
        <w:sectPr w:rsidR="00AA432E" w:rsidSect="00A31DBC">
          <w:headerReference w:type="default" r:id="rId11"/>
          <w:footerReference w:type="default" r:id="rId12"/>
          <w:pgSz w:w="16840" w:h="11907" w:orient="landscape" w:code="9"/>
          <w:pgMar w:top="691" w:right="576" w:bottom="576" w:left="864" w:header="720" w:footer="720" w:gutter="0"/>
          <w:cols w:space="720"/>
          <w:docGrid w:linePitch="245"/>
        </w:sectPr>
      </w:pPr>
      <w:r w:rsidRPr="0082412F">
        <w:rPr>
          <w:rFonts w:ascii="Angsana New" w:hAnsi="Angsana New" w:hint="cs"/>
          <w:sz w:val="28"/>
          <w:szCs w:val="28"/>
        </w:rPr>
        <w:br w:type="page"/>
      </w:r>
    </w:p>
    <w:tbl>
      <w:tblPr>
        <w:tblW w:w="15770" w:type="dxa"/>
        <w:tblInd w:w="-270" w:type="dxa"/>
        <w:tblLayout w:type="fixed"/>
        <w:tblLook w:val="04A0" w:firstRow="1" w:lastRow="0" w:firstColumn="1" w:lastColumn="0" w:noHBand="0" w:noVBand="1"/>
      </w:tblPr>
      <w:tblGrid>
        <w:gridCol w:w="3330"/>
        <w:gridCol w:w="1080"/>
        <w:gridCol w:w="236"/>
        <w:gridCol w:w="1060"/>
        <w:gridCol w:w="236"/>
        <w:gridCol w:w="988"/>
        <w:gridCol w:w="236"/>
        <w:gridCol w:w="972"/>
        <w:gridCol w:w="236"/>
        <w:gridCol w:w="1046"/>
        <w:gridCol w:w="262"/>
        <w:gridCol w:w="1028"/>
        <w:gridCol w:w="236"/>
        <w:gridCol w:w="974"/>
        <w:gridCol w:w="236"/>
        <w:gridCol w:w="984"/>
        <w:gridCol w:w="268"/>
        <w:gridCol w:w="1081"/>
        <w:gridCol w:w="236"/>
        <w:gridCol w:w="1045"/>
      </w:tblGrid>
      <w:tr w:rsidR="00AA432E" w:rsidRPr="00B165D6" w14:paraId="69E82F87" w14:textId="77777777" w:rsidTr="008411CD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7866CD4B" w14:textId="77777777" w:rsidR="00AA432E" w:rsidRPr="0082412F" w:rsidRDefault="00AA432E" w:rsidP="0084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40" w:type="dxa"/>
            <w:gridSpan w:val="19"/>
            <w:shd w:val="clear" w:color="auto" w:fill="auto"/>
            <w:vAlign w:val="bottom"/>
          </w:tcPr>
          <w:p w14:paraId="1ADEA18C" w14:textId="77777777" w:rsidR="00AA432E" w:rsidRPr="0082412F" w:rsidRDefault="00AA432E" w:rsidP="0084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A432E" w:rsidRPr="00B165D6" w14:paraId="67D5F3CB" w14:textId="77777777" w:rsidTr="008411CD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0B744CAD" w14:textId="77777777" w:rsidR="00AA432E" w:rsidRPr="0082412F" w:rsidRDefault="00AA432E" w:rsidP="0084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6" w:type="dxa"/>
            <w:gridSpan w:val="3"/>
            <w:shd w:val="clear" w:color="auto" w:fill="auto"/>
            <w:vAlign w:val="bottom"/>
          </w:tcPr>
          <w:p w14:paraId="07AE3B47" w14:textId="77777777" w:rsidR="00AA432E" w:rsidRPr="0082412F" w:rsidRDefault="00AA432E" w:rsidP="0084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กลุ่มธุรกิจผลิตไฟฟ้าในประเทศ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24CFA3" w14:textId="77777777" w:rsidR="00AA432E" w:rsidRPr="0082412F" w:rsidRDefault="00AA432E" w:rsidP="0084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196" w:type="dxa"/>
            <w:gridSpan w:val="3"/>
            <w:shd w:val="clear" w:color="auto" w:fill="auto"/>
            <w:vAlign w:val="bottom"/>
          </w:tcPr>
          <w:p w14:paraId="193E6693" w14:textId="77777777" w:rsidR="00AA432E" w:rsidRPr="0082412F" w:rsidRDefault="00AA432E" w:rsidP="0084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กลุ่มธุรกิจพลังงานทดแทน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F1DE63" w14:textId="77777777" w:rsidR="00AA432E" w:rsidRPr="0082412F" w:rsidRDefault="00AA432E" w:rsidP="0084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36" w:type="dxa"/>
            <w:gridSpan w:val="3"/>
            <w:shd w:val="clear" w:color="auto" w:fill="auto"/>
            <w:vAlign w:val="bottom"/>
          </w:tcPr>
          <w:p w14:paraId="1EED2C4C" w14:textId="77777777" w:rsidR="00AA432E" w:rsidRPr="0082412F" w:rsidRDefault="00AA432E" w:rsidP="0084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</w:t>
            </w:r>
          </w:p>
          <w:p w14:paraId="0BC91928" w14:textId="77777777" w:rsidR="00AA432E" w:rsidRPr="0082412F" w:rsidRDefault="00AA432E" w:rsidP="0084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การลงทุนในต่างประเทศ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D6DA30" w14:textId="77777777" w:rsidR="00AA432E" w:rsidRPr="0082412F" w:rsidRDefault="00AA432E" w:rsidP="0084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194" w:type="dxa"/>
            <w:gridSpan w:val="3"/>
            <w:shd w:val="clear" w:color="auto" w:fill="auto"/>
            <w:vAlign w:val="bottom"/>
          </w:tcPr>
          <w:p w14:paraId="197D484B" w14:textId="77777777" w:rsidR="00AA432E" w:rsidRPr="008B45A5" w:rsidRDefault="00AA432E" w:rsidP="0084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  <w:r w:rsidRPr="007B20E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กลุ่มธุรกิจเกี่ยวเนื่องและสาธารณูปโภค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64B2B73" w14:textId="77777777" w:rsidR="00AA432E" w:rsidRPr="0082412F" w:rsidRDefault="00AA432E" w:rsidP="0084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2" w:type="dxa"/>
            <w:gridSpan w:val="3"/>
            <w:shd w:val="clear" w:color="auto" w:fill="auto"/>
            <w:vAlign w:val="bottom"/>
          </w:tcPr>
          <w:p w14:paraId="3CCEE28C" w14:textId="77777777" w:rsidR="00AA432E" w:rsidRPr="0082412F" w:rsidRDefault="00AA432E" w:rsidP="0084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A432E" w:rsidRPr="00B165D6" w14:paraId="7103DB42" w14:textId="77777777" w:rsidTr="008411CD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15F691E8" w14:textId="77777777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24" w:hanging="90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82412F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Pr="001A3AFF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31</w:t>
            </w:r>
            <w:r w:rsidRPr="0082412F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82412F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83EFC" w14:textId="5B0E8744" w:rsidR="00AA432E" w:rsidRPr="00F00543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50AE3" w14:textId="77777777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F68ED" w14:textId="50DB327A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92A5D" w14:textId="77777777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ADDBA" w14:textId="314D5FC2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92A02" w14:textId="77777777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D7380" w14:textId="67EDCBB7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50177" w14:textId="77777777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617C2" w14:textId="166BF8E5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A4C0A" w14:textId="77777777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3D7F4" w14:textId="4F23989F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06795" w14:textId="77777777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2A4F4" w14:textId="3988EB0D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F1F14" w14:textId="77777777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7EE3F" w14:textId="38908792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BD8A0" w14:textId="77777777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267FC" w14:textId="7556515B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C240A" w14:textId="77777777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F3FEB" w14:textId="2E7ACF44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AA432E" w:rsidRPr="00B165D6" w14:paraId="284BBD02" w14:textId="77777777" w:rsidTr="008411CD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3BFF585B" w14:textId="77777777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firstLine="66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440" w:type="dxa"/>
            <w:gridSpan w:val="19"/>
            <w:shd w:val="clear" w:color="auto" w:fill="auto"/>
            <w:vAlign w:val="bottom"/>
          </w:tcPr>
          <w:p w14:paraId="4DED6BC1" w14:textId="77777777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AA432E" w:rsidRPr="00B165D6" w14:paraId="3B1CBD77" w14:textId="77777777" w:rsidTr="008411CD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7C9EACCC" w14:textId="77777777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82412F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การจำแนกรายได้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57FB5A" w14:textId="77777777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052A59B" w14:textId="77777777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3DA7F32A" w14:textId="77777777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F287383" w14:textId="77777777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7DE45FF2" w14:textId="77777777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D41D4C1" w14:textId="77777777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218BC41C" w14:textId="77777777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9EF3167" w14:textId="77777777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3846FDFB" w14:textId="77777777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168A5D8E" w14:textId="77777777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5533BC1E" w14:textId="77777777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CC4B932" w14:textId="77777777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62017506" w14:textId="77777777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CF35A6B" w14:textId="77777777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4EE0A2A5" w14:textId="77777777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1ACC83D0" w14:textId="77777777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32E97D4F" w14:textId="77777777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27902C3" w14:textId="77777777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left="-108" w:right="-18" w:firstLine="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376BBC1F" w14:textId="77777777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A432E" w:rsidRPr="00B165D6" w14:paraId="31F38AFA" w14:textId="77777777" w:rsidTr="008411CD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589D4DA7" w14:textId="77777777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ส่วนงานภูมิศาสตร์หลัก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B8EE30" w14:textId="77777777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2967E34" w14:textId="77777777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227477C5" w14:textId="77777777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923831A" w14:textId="77777777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126961AD" w14:textId="77777777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FD4EC88" w14:textId="77777777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56831092" w14:textId="77777777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D1F91EB" w14:textId="77777777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3F2DDF41" w14:textId="77777777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5DDA9641" w14:textId="77777777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25C32D0E" w14:textId="77777777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BA44C13" w14:textId="77777777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79075482" w14:textId="77777777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941F6BD" w14:textId="77777777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62A37FB5" w14:textId="77777777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356734CC" w14:textId="77777777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53613B1E" w14:textId="77777777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425D2E7" w14:textId="77777777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left="-108" w:right="-18" w:firstLine="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4A18BC10" w14:textId="77777777" w:rsidR="00AA432E" w:rsidRPr="0082412F" w:rsidRDefault="00AA432E" w:rsidP="00AA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6611D" w:rsidRPr="00B165D6" w14:paraId="2CD9AFB2" w14:textId="77777777" w:rsidTr="008411CD">
        <w:trPr>
          <w:trHeight w:val="144"/>
        </w:trPr>
        <w:tc>
          <w:tcPr>
            <w:tcW w:w="3330" w:type="dxa"/>
            <w:shd w:val="clear" w:color="auto" w:fill="auto"/>
          </w:tcPr>
          <w:p w14:paraId="67277880" w14:textId="77777777" w:rsidR="0096611D" w:rsidRPr="0082412F" w:rsidRDefault="0096611D" w:rsidP="0096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46C4FA" w14:textId="16F27396" w:rsidR="0096611D" w:rsidRPr="0082412F" w:rsidRDefault="0096611D" w:rsidP="0096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11,983,683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FF9C09" w14:textId="77777777" w:rsidR="0096611D" w:rsidRPr="0082412F" w:rsidRDefault="0096611D" w:rsidP="0096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1A11F0CB" w14:textId="4D66A92A" w:rsidR="0096611D" w:rsidRPr="0082412F" w:rsidRDefault="0096611D" w:rsidP="0096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15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127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725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4F6853" w14:textId="77777777" w:rsidR="0096611D" w:rsidRPr="0082412F" w:rsidRDefault="0096611D" w:rsidP="0096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2A62040E" w14:textId="0B58924A" w:rsidR="0096611D" w:rsidRPr="0082412F" w:rsidRDefault="0096611D" w:rsidP="0096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426701" w14:textId="77777777" w:rsidR="0096611D" w:rsidRPr="0082412F" w:rsidRDefault="0096611D" w:rsidP="0096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477643A4" w14:textId="77777777" w:rsidR="0096611D" w:rsidRPr="0082412F" w:rsidRDefault="0096611D" w:rsidP="0096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0DBFD9" w14:textId="77777777" w:rsidR="0096611D" w:rsidRPr="0082412F" w:rsidRDefault="0096611D" w:rsidP="0096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6D85B66E" w14:textId="52D4C27E" w:rsidR="0096611D" w:rsidRPr="0082412F" w:rsidRDefault="0096611D" w:rsidP="0096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3DB4888E" w14:textId="77777777" w:rsidR="0096611D" w:rsidRPr="0082412F" w:rsidRDefault="0096611D" w:rsidP="0096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51E78D52" w14:textId="7AB4DB05" w:rsidR="0096611D" w:rsidRPr="0082412F" w:rsidRDefault="0096611D" w:rsidP="0096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25658C" w14:textId="77777777" w:rsidR="0096611D" w:rsidRPr="0082412F" w:rsidRDefault="0096611D" w:rsidP="0096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24B56EC6" w14:textId="02011A40" w:rsidR="0096611D" w:rsidRPr="0082412F" w:rsidRDefault="0096611D" w:rsidP="0096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675D45" w14:textId="77777777" w:rsidR="0096611D" w:rsidRPr="0082412F" w:rsidRDefault="0096611D" w:rsidP="0096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1B721AE0" w14:textId="77777777" w:rsidR="0096611D" w:rsidRPr="0082412F" w:rsidRDefault="0096611D" w:rsidP="0096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37DD20E" w14:textId="77777777" w:rsidR="0096611D" w:rsidRPr="0082412F" w:rsidRDefault="0096611D" w:rsidP="0096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0CF00BED" w14:textId="59585B29" w:rsidR="0096611D" w:rsidRPr="0082412F" w:rsidRDefault="0096611D" w:rsidP="0096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11,983,683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063659" w14:textId="77777777" w:rsidR="0096611D" w:rsidRPr="0082412F" w:rsidRDefault="0096611D" w:rsidP="0096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395FD777" w14:textId="72F5564E" w:rsidR="0096611D" w:rsidRPr="0082412F" w:rsidRDefault="0096611D" w:rsidP="00966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15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127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725</w:t>
            </w:r>
          </w:p>
        </w:tc>
      </w:tr>
      <w:tr w:rsidR="001B73E5" w:rsidRPr="00B165D6" w14:paraId="6B1899A1" w14:textId="77777777" w:rsidTr="008411CD">
        <w:trPr>
          <w:trHeight w:val="144"/>
        </w:trPr>
        <w:tc>
          <w:tcPr>
            <w:tcW w:w="3330" w:type="dxa"/>
            <w:shd w:val="clear" w:color="auto" w:fill="auto"/>
          </w:tcPr>
          <w:p w14:paraId="363613BC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ออสเตรเลีย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9FE57E" w14:textId="10F9B454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33F694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3C876382" w14:textId="72FEEEEE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01409A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18182DA3" w14:textId="5FF0E4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9B89F2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540810E8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7D8832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6EDEBFED" w14:textId="69D9E341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2,477,121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7275D829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2DF2A0D8" w14:textId="3A529A8D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034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780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11535D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43B7E8E8" w14:textId="7F58BBD3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6EE91F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16F1FFC3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CEDA9D7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249985D2" w14:textId="69111A4A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2,477,121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AF89E1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5949463E" w14:textId="2AE1EFAC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034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780</w:t>
            </w:r>
          </w:p>
        </w:tc>
      </w:tr>
      <w:tr w:rsidR="001B73E5" w:rsidRPr="00B165D6" w14:paraId="1E9353F4" w14:textId="77777777" w:rsidTr="008411CD">
        <w:trPr>
          <w:trHeight w:val="144"/>
        </w:trPr>
        <w:tc>
          <w:tcPr>
            <w:tcW w:w="3330" w:type="dxa"/>
            <w:shd w:val="clear" w:color="auto" w:fill="auto"/>
          </w:tcPr>
          <w:p w14:paraId="29CA9EEA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ประเทศอื่น</w:t>
            </w:r>
            <w:r>
              <w:rPr>
                <w:rFonts w:ascii="Angsana New" w:hAnsi="Angsana New"/>
                <w:sz w:val="26"/>
                <w:szCs w:val="26"/>
                <w:lang w:val="en-GB"/>
              </w:rPr>
              <w:t xml:space="preserve"> </w:t>
            </w: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ๆ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3F405C" w14:textId="5687BC14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9502F4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9F3C4F" w14:textId="42881E33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D96B3C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F389AD" w14:textId="3779A34A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F5AA7C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9A1B74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1C2B20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AF395F" w14:textId="7043C2D9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32,114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6A38EE0A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10F1A4" w14:textId="2AF1D61F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19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928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12EBA9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E76605" w14:textId="0A2A7ECD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41AD6D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A6FFBE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9AE115D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DCE1A4" w14:textId="5452C229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32,114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C94E02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C27F1C" w14:textId="7DCD27EA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19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928</w:t>
            </w:r>
          </w:p>
        </w:tc>
      </w:tr>
      <w:tr w:rsidR="001B73E5" w:rsidRPr="00B165D6" w14:paraId="27B12C3A" w14:textId="77777777" w:rsidTr="008411CD">
        <w:trPr>
          <w:trHeight w:val="144"/>
        </w:trPr>
        <w:tc>
          <w:tcPr>
            <w:tcW w:w="3330" w:type="dxa"/>
            <w:shd w:val="clear" w:color="auto" w:fill="auto"/>
          </w:tcPr>
          <w:p w14:paraId="15087802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F09955" w14:textId="03374B04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11,983,683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36F2A0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06A610" w14:textId="1AE14954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15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127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725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1D9328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A357E0" w14:textId="507A239A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6EE6E4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9CB3B5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A722C3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ED5DEC" w14:textId="7C3782B6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2,509,235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4E38DA5C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1DDB07" w14:textId="71D231E8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054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708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68930D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DE4F23" w14:textId="1B4F2D4E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8EBD77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077093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E7671EC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FD3F41" w14:textId="6C03ACB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14,492,918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707641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758D0E" w14:textId="744B85A3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16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182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433</w:t>
            </w:r>
          </w:p>
        </w:tc>
      </w:tr>
      <w:tr w:rsidR="001B73E5" w:rsidRPr="00B165D6" w14:paraId="5FFA9467" w14:textId="77777777" w:rsidTr="008411CD">
        <w:trPr>
          <w:trHeight w:val="144"/>
        </w:trPr>
        <w:tc>
          <w:tcPr>
            <w:tcW w:w="3330" w:type="dxa"/>
            <w:shd w:val="clear" w:color="auto" w:fill="auto"/>
          </w:tcPr>
          <w:p w14:paraId="52FA7440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D4AAA84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47C800A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748E3AA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252B70A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A44E303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FC59E8A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B5FF3AB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B13B14C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D85AA11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3BDA38F3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DC795F9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00" w:lineRule="exact"/>
              <w:ind w:right="-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CD1472D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3A45B64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3530790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355D916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2F75D632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6A7054B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082F2E0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AAC530B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B73E5" w:rsidRPr="00B165D6" w14:paraId="23279372" w14:textId="77777777" w:rsidTr="008411CD">
        <w:trPr>
          <w:trHeight w:val="144"/>
        </w:trPr>
        <w:tc>
          <w:tcPr>
            <w:tcW w:w="3330" w:type="dxa"/>
            <w:shd w:val="clear" w:color="auto" w:fill="auto"/>
          </w:tcPr>
          <w:p w14:paraId="2B1C113B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ประเภทสินค้าและบริการหลัก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CDC7CB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44"/>
              <w:rPr>
                <w:rFonts w:ascii="Angsana New" w:hAnsi="Angsan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7769BE6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4C47A8C9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4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42305E0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7EA560ED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9845C5C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55D7FD6D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A222DCA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6C438D80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76984FA6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4C347FBA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00" w:lineRule="exact"/>
              <w:ind w:right="-10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514D61E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5B6704AE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15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A2B6181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0D48409F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15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27E3D46D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6A592A12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9AFD186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6905EB7A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1B73E5" w:rsidRPr="00B165D6" w14:paraId="6BCC9F2E" w14:textId="77777777" w:rsidTr="008411CD">
        <w:trPr>
          <w:trHeight w:val="144"/>
        </w:trPr>
        <w:tc>
          <w:tcPr>
            <w:tcW w:w="3330" w:type="dxa"/>
            <w:shd w:val="clear" w:color="auto" w:fill="auto"/>
          </w:tcPr>
          <w:p w14:paraId="40503403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สินค้า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E82863" w14:textId="2ABF7E2A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11,9</w:t>
            </w:r>
            <w:r w:rsidR="0058532E">
              <w:rPr>
                <w:rFonts w:ascii="Angsana New" w:hAnsi="Angsana New"/>
                <w:sz w:val="26"/>
                <w:szCs w:val="26"/>
              </w:rPr>
              <w:t>77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58532E">
              <w:rPr>
                <w:rFonts w:ascii="Angsana New" w:hAnsi="Angsana New"/>
                <w:sz w:val="26"/>
                <w:szCs w:val="26"/>
              </w:rPr>
              <w:t>738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623AE0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1B798635" w14:textId="1C9D4E4E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15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124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922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1E6923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49B41AF0" w14:textId="78B49CFD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7A3E02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75A99DE0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1AA1B3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4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23BA054E" w14:textId="32E4DBDD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2,477,121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326A3A6F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30507789" w14:textId="2A041F0B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034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780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0699FD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0A4E42E0" w14:textId="4789D0F8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68352F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73CD338C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23F7C38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788D3BA5" w14:textId="54F6DA31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</w:t>
            </w:r>
            <w:r w:rsidR="00584A55">
              <w:rPr>
                <w:rFonts w:ascii="Angsana New" w:hAnsi="Angsana New"/>
                <w:sz w:val="26"/>
                <w:szCs w:val="26"/>
              </w:rPr>
              <w:t>454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584A55">
              <w:rPr>
                <w:rFonts w:ascii="Angsana New" w:hAnsi="Angsana New"/>
                <w:sz w:val="26"/>
                <w:szCs w:val="26"/>
              </w:rPr>
              <w:t>859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3617D5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7F3D3FFC" w14:textId="5151815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16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159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702</w:t>
            </w:r>
          </w:p>
        </w:tc>
      </w:tr>
      <w:tr w:rsidR="001B73E5" w:rsidRPr="00B165D6" w14:paraId="62D8EAB4" w14:textId="77777777" w:rsidTr="008411CD">
        <w:trPr>
          <w:trHeight w:val="144"/>
        </w:trPr>
        <w:tc>
          <w:tcPr>
            <w:tcW w:w="3330" w:type="dxa"/>
            <w:shd w:val="clear" w:color="auto" w:fill="auto"/>
          </w:tcPr>
          <w:p w14:paraId="240392A3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การบริการ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81D327C" w14:textId="51FD1CCC" w:rsidR="001B73E5" w:rsidRPr="0082412F" w:rsidRDefault="0058532E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="00CF67F5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945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268C86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08E9C37B" w14:textId="601C97DA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803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FCEE26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2448DE94" w14:textId="43F79224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8FA524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13BF1399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5F8CEE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00AE50B8" w14:textId="3A1717F8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32,114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3A5B568C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5D13F913" w14:textId="3F44FF18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19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928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472664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5E98B806" w14:textId="0D228673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D89506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46D9CEA9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CDA0E2D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445E9396" w14:textId="4CA5A8D6" w:rsidR="001B73E5" w:rsidRPr="0082412F" w:rsidRDefault="00584A5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</w:t>
            </w:r>
            <w:r w:rsidR="007415D0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059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50C704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64EFE960" w14:textId="0ECECE76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22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731</w:t>
            </w:r>
          </w:p>
        </w:tc>
      </w:tr>
      <w:tr w:rsidR="001B73E5" w:rsidRPr="00B165D6" w14:paraId="009DB8FA" w14:textId="77777777" w:rsidTr="008411CD">
        <w:trPr>
          <w:trHeight w:val="144"/>
        </w:trPr>
        <w:tc>
          <w:tcPr>
            <w:tcW w:w="3330" w:type="dxa"/>
            <w:shd w:val="clear" w:color="auto" w:fill="auto"/>
          </w:tcPr>
          <w:p w14:paraId="36B0EBA2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4C8370" w14:textId="1F1CD899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11,983,683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5B3481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FA2A61" w14:textId="77B04606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15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127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725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38AC31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32D5CD" w14:textId="0BAE4F3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40F902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9D8BE9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0D1661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204B94" w14:textId="3FDCC45E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2,509,235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4E001E84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9F9F2B" w14:textId="41B00704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054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708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AA2012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9D184D" w14:textId="008CA0C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B9F992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A82756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3F9EB28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BF1A00" w14:textId="4848C85D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14,492,918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553BE1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E70452" w14:textId="78C93244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16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182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433</w:t>
            </w:r>
          </w:p>
        </w:tc>
      </w:tr>
      <w:tr w:rsidR="001B73E5" w:rsidRPr="00B165D6" w14:paraId="22C2BCA4" w14:textId="77777777" w:rsidTr="008411CD">
        <w:trPr>
          <w:trHeight w:val="144"/>
        </w:trPr>
        <w:tc>
          <w:tcPr>
            <w:tcW w:w="3330" w:type="dxa"/>
            <w:shd w:val="clear" w:color="auto" w:fill="auto"/>
          </w:tcPr>
          <w:p w14:paraId="3DCDF39C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10788A2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9116F71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CED0B8E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CE127B1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4BC9ABA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2889ADA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DA96966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73D3D7C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36C5FD7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7FA591DE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DD9FEE4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F143370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063BE2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33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B343208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C702A15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33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360B44EA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95FA450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52F9311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D29AC45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B73E5" w:rsidRPr="00B165D6" w14:paraId="2E77F029" w14:textId="77777777" w:rsidTr="008411CD">
        <w:trPr>
          <w:trHeight w:val="144"/>
        </w:trPr>
        <w:tc>
          <w:tcPr>
            <w:tcW w:w="3330" w:type="dxa"/>
            <w:shd w:val="clear" w:color="auto" w:fill="auto"/>
          </w:tcPr>
          <w:p w14:paraId="23CBB6CC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307411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2E1A6B7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15C57B99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4234A23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68E00B56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61FCE49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3D39C3E0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C1C3DDE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127E5128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12FC2767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6E8052E9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BF9B333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455C7D6D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33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8448688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47E9D145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33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700E10F1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66ACD553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F80C106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5979BDEC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584A55" w:rsidRPr="00B165D6" w14:paraId="7A3B4A50" w14:textId="77777777" w:rsidTr="008411CD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4A451E2D" w14:textId="77777777" w:rsidR="00584A55" w:rsidRPr="0082412F" w:rsidRDefault="00584A55" w:rsidP="00584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ณ เวลาใดเวลาหนึ่ง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A3708C" w14:textId="15661530" w:rsidR="00584A55" w:rsidRPr="0082412F" w:rsidRDefault="00584A55" w:rsidP="00584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11,977,738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21A0A6" w14:textId="77777777" w:rsidR="00584A55" w:rsidRPr="0082412F" w:rsidRDefault="00584A55" w:rsidP="00584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521CC876" w14:textId="55D70B8E" w:rsidR="00584A55" w:rsidRPr="0082412F" w:rsidRDefault="00584A55" w:rsidP="00584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15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124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922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432DA3" w14:textId="77777777" w:rsidR="00584A55" w:rsidRPr="0082412F" w:rsidRDefault="00584A55" w:rsidP="00584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6D3A86BA" w14:textId="3921A62E" w:rsidR="00584A55" w:rsidRPr="0082412F" w:rsidRDefault="00584A55" w:rsidP="00584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4F7677" w14:textId="77777777" w:rsidR="00584A55" w:rsidRPr="0082412F" w:rsidRDefault="00584A55" w:rsidP="00584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7880BED2" w14:textId="77777777" w:rsidR="00584A55" w:rsidRPr="0082412F" w:rsidRDefault="00584A55" w:rsidP="00584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256769" w14:textId="77777777" w:rsidR="00584A55" w:rsidRPr="0082412F" w:rsidRDefault="00584A55" w:rsidP="00584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7BFD2159" w14:textId="53A57F6F" w:rsidR="00584A55" w:rsidRPr="0082412F" w:rsidRDefault="00584A55" w:rsidP="00584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2,477,121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38F55D6D" w14:textId="77777777" w:rsidR="00584A55" w:rsidRPr="0082412F" w:rsidRDefault="00584A55" w:rsidP="00584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380DEF72" w14:textId="2DCF678B" w:rsidR="00584A55" w:rsidRPr="0082412F" w:rsidRDefault="00584A55" w:rsidP="00584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034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780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A7C1E2" w14:textId="77777777" w:rsidR="00584A55" w:rsidRPr="0082412F" w:rsidRDefault="00584A55" w:rsidP="00584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03C5A9F0" w14:textId="2E00B235" w:rsidR="00584A55" w:rsidRPr="0082412F" w:rsidRDefault="00584A55" w:rsidP="00584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14FD74" w14:textId="77777777" w:rsidR="00584A55" w:rsidRPr="0082412F" w:rsidRDefault="00584A55" w:rsidP="00584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2D4C3DDB" w14:textId="77777777" w:rsidR="00584A55" w:rsidRPr="0082412F" w:rsidRDefault="00584A55" w:rsidP="00584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0EDD7EB" w14:textId="77777777" w:rsidR="00584A55" w:rsidRPr="0082412F" w:rsidRDefault="00584A55" w:rsidP="00584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1F8138A7" w14:textId="32DAE8D5" w:rsidR="00584A55" w:rsidRPr="0082412F" w:rsidRDefault="00584A55" w:rsidP="00584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14,454,859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670FD2" w14:textId="77777777" w:rsidR="00584A55" w:rsidRPr="0082412F" w:rsidRDefault="00584A55" w:rsidP="00584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7BD6CB1E" w14:textId="10D7F108" w:rsidR="00584A55" w:rsidRPr="0082412F" w:rsidRDefault="00584A55" w:rsidP="00584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16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159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702</w:t>
            </w:r>
          </w:p>
        </w:tc>
      </w:tr>
      <w:tr w:rsidR="00584A55" w:rsidRPr="00B165D6" w14:paraId="28724D93" w14:textId="77777777" w:rsidTr="008411CD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4F9EC830" w14:textId="77777777" w:rsidR="00584A55" w:rsidRPr="0082412F" w:rsidRDefault="00584A55" w:rsidP="00584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2412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ตลอดช่วงเวลาหนึ่ง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72AD49" w14:textId="3B846CB2" w:rsidR="00584A55" w:rsidRPr="0082412F" w:rsidRDefault="00584A55" w:rsidP="00584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5,945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6E86CF" w14:textId="77777777" w:rsidR="00584A55" w:rsidRPr="0082412F" w:rsidRDefault="00584A55" w:rsidP="00584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36A35E" w14:textId="673FD1AC" w:rsidR="00584A55" w:rsidRPr="0082412F" w:rsidRDefault="00584A55" w:rsidP="00584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803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2623C5" w14:textId="77777777" w:rsidR="00584A55" w:rsidRPr="0082412F" w:rsidRDefault="00584A55" w:rsidP="00584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36EF25" w14:textId="5AF10B33" w:rsidR="00584A55" w:rsidRPr="0082412F" w:rsidRDefault="00584A55" w:rsidP="00584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812938" w14:textId="77777777" w:rsidR="00584A55" w:rsidRPr="0082412F" w:rsidRDefault="00584A55" w:rsidP="00584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173954" w14:textId="77777777" w:rsidR="00584A55" w:rsidRPr="0082412F" w:rsidRDefault="00584A55" w:rsidP="00584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FEFD91" w14:textId="77777777" w:rsidR="00584A55" w:rsidRPr="0082412F" w:rsidRDefault="00584A55" w:rsidP="00584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528A68" w14:textId="0F1694FA" w:rsidR="00584A55" w:rsidRPr="0082412F" w:rsidRDefault="00584A55" w:rsidP="00584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32,114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6A946C61" w14:textId="77777777" w:rsidR="00584A55" w:rsidRPr="0082412F" w:rsidRDefault="00584A55" w:rsidP="00584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0EB2B5" w14:textId="62EDADDD" w:rsidR="00584A55" w:rsidRPr="0082412F" w:rsidRDefault="00584A55" w:rsidP="00584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19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928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EAB20D" w14:textId="77777777" w:rsidR="00584A55" w:rsidRPr="0082412F" w:rsidRDefault="00584A55" w:rsidP="00584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BD96EF" w14:textId="6BC172C5" w:rsidR="00584A55" w:rsidRPr="0082412F" w:rsidRDefault="00584A55" w:rsidP="00584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540C1D" w14:textId="77777777" w:rsidR="00584A55" w:rsidRPr="0082412F" w:rsidRDefault="00584A55" w:rsidP="00584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61A4B3" w14:textId="77777777" w:rsidR="00584A55" w:rsidRPr="0082412F" w:rsidRDefault="00584A55" w:rsidP="00584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2F86415" w14:textId="77777777" w:rsidR="00584A55" w:rsidRPr="0082412F" w:rsidRDefault="00584A55" w:rsidP="00584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24599C" w14:textId="42E89D24" w:rsidR="00584A55" w:rsidRPr="0082412F" w:rsidRDefault="00584A55" w:rsidP="00584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38,059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8EA9A9" w14:textId="77777777" w:rsidR="00584A55" w:rsidRPr="0082412F" w:rsidRDefault="00584A55" w:rsidP="00584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0F9921" w14:textId="736977EB" w:rsidR="00584A55" w:rsidRPr="0082412F" w:rsidRDefault="00584A55" w:rsidP="00584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1A3AFF">
              <w:rPr>
                <w:rFonts w:ascii="Angsana New" w:hAnsi="Angsana New"/>
                <w:sz w:val="26"/>
                <w:szCs w:val="26"/>
              </w:rPr>
              <w:t>22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sz w:val="26"/>
                <w:szCs w:val="26"/>
              </w:rPr>
              <w:t>731</w:t>
            </w:r>
          </w:p>
        </w:tc>
      </w:tr>
      <w:tr w:rsidR="001B73E5" w:rsidRPr="00B165D6" w14:paraId="0419611A" w14:textId="77777777" w:rsidTr="008411CD">
        <w:trPr>
          <w:trHeight w:val="144"/>
        </w:trPr>
        <w:tc>
          <w:tcPr>
            <w:tcW w:w="3330" w:type="dxa"/>
            <w:shd w:val="clear" w:color="auto" w:fill="auto"/>
          </w:tcPr>
          <w:p w14:paraId="4416B7ED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9AC96D" w14:textId="4737D40D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11,983,683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2E3BA1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B271F1" w14:textId="5191579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15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127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725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CA1E77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FF94FF" w14:textId="6C479138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03C557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B6781E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2AE4BF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966906" w14:textId="705DF184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2,509,235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3647EBC3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2C76DA" w14:textId="0ACFD1EA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054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708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D848F6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73CEF3" w14:textId="775CDAE6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D71060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9C1362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4A06EA4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C173D4" w14:textId="3F360ADA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14,492,918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855538" w14:textId="77777777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2330F0" w14:textId="676623FA" w:rsidR="001B73E5" w:rsidRPr="0082412F" w:rsidRDefault="001B73E5" w:rsidP="001B7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16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182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1A3AFF">
              <w:rPr>
                <w:rFonts w:ascii="Angsana New" w:hAnsi="Angsana New"/>
                <w:b/>
                <w:bCs/>
                <w:sz w:val="26"/>
                <w:szCs w:val="26"/>
              </w:rPr>
              <w:t>433</w:t>
            </w:r>
          </w:p>
        </w:tc>
      </w:tr>
    </w:tbl>
    <w:p w14:paraId="43FA9EAE" w14:textId="77777777" w:rsidR="004C4A9A" w:rsidRPr="0082412F" w:rsidRDefault="004C4A9A" w:rsidP="00CB1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0A641AC" w14:textId="77777777" w:rsidR="004C4A9A" w:rsidRPr="0082412F" w:rsidRDefault="004C4A9A" w:rsidP="00D11124">
      <w:pPr>
        <w:framePr w:w="15300" w:wrap="auto" w:hAnchor="text" w:x="63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  <w:sectPr w:rsidR="004C4A9A" w:rsidRPr="0082412F" w:rsidSect="00A31DBC">
          <w:headerReference w:type="default" r:id="rId13"/>
          <w:footerReference w:type="default" r:id="rId14"/>
          <w:pgSz w:w="16840" w:h="11907" w:orient="landscape" w:code="9"/>
          <w:pgMar w:top="691" w:right="576" w:bottom="576" w:left="864" w:header="720" w:footer="720" w:gutter="0"/>
          <w:cols w:space="720"/>
          <w:docGrid w:linePitch="245"/>
        </w:sectPr>
      </w:pPr>
    </w:p>
    <w:p w14:paraId="05320967" w14:textId="1655D88F" w:rsidR="00CA2AFD" w:rsidRPr="0082412F" w:rsidRDefault="00524220" w:rsidP="009C3412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2412F">
        <w:rPr>
          <w:rFonts w:ascii="Angsana New" w:hAnsi="Angsana New" w:hint="cs"/>
          <w:b/>
          <w:bCs/>
          <w:sz w:val="30"/>
          <w:szCs w:val="30"/>
          <w:cs/>
          <w:lang w:val="th-TH"/>
        </w:rPr>
        <w:t>ภ</w:t>
      </w:r>
      <w:r w:rsidR="00B03387" w:rsidRPr="0082412F">
        <w:rPr>
          <w:rFonts w:ascii="Angsana New" w:hAnsi="Angsana New" w:hint="cs"/>
          <w:b/>
          <w:bCs/>
          <w:sz w:val="30"/>
          <w:szCs w:val="30"/>
          <w:cs/>
          <w:lang w:val="th-TH"/>
        </w:rPr>
        <w:t>าษีเงินได้</w:t>
      </w:r>
    </w:p>
    <w:p w14:paraId="6B9F6472" w14:textId="77777777" w:rsidR="007619D7" w:rsidRPr="0082412F" w:rsidRDefault="007619D7" w:rsidP="007619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09791F8" w14:textId="659F606E" w:rsidR="0027547B" w:rsidRPr="00AF3F67" w:rsidRDefault="0027547B" w:rsidP="00275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5C2A87">
        <w:rPr>
          <w:rFonts w:ascii="Angsana New" w:hAnsi="Angsana New" w:hint="cs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Pr="005C2A87">
        <w:rPr>
          <w:rFonts w:ascii="Angsana New" w:hAnsi="Angsana New"/>
          <w:sz w:val="30"/>
          <w:szCs w:val="30"/>
          <w:cs/>
        </w:rPr>
        <w:br/>
      </w:r>
      <w:r w:rsidRPr="008834CA">
        <w:rPr>
          <w:rFonts w:ascii="Angsana New" w:hAnsi="Angsana New" w:hint="cs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ถ่วงน้ำหนักที่คาดไว้สำหรับปีทางการเงินเต็มปีที่ใช้กับรายได้ก่อนภาษีเงินได้ของงวดระหว่างกาล ทั้งนี้ภาษีเงินได้ของกลุ่มบริษัทในการดำเนินงานต่อเนื่องเป็นระยะเวลา</w:t>
      </w:r>
      <w:r w:rsidR="00AA432E" w:rsidRPr="008834CA">
        <w:rPr>
          <w:rFonts w:ascii="Angsana New" w:hAnsi="Angsana New" w:hint="cs"/>
          <w:sz w:val="30"/>
          <w:szCs w:val="30"/>
          <w:cs/>
        </w:rPr>
        <w:t>สาม</w:t>
      </w:r>
      <w:r w:rsidRPr="008834CA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Pr="008834CA">
        <w:rPr>
          <w:rFonts w:ascii="Angsana New" w:hAnsi="Angsana New" w:hint="cs"/>
          <w:sz w:val="30"/>
          <w:szCs w:val="30"/>
        </w:rPr>
        <w:t>3</w:t>
      </w:r>
      <w:r w:rsidR="00AA432E" w:rsidRPr="008834CA">
        <w:rPr>
          <w:rFonts w:ascii="Angsana New" w:hAnsi="Angsana New"/>
          <w:sz w:val="30"/>
          <w:szCs w:val="30"/>
        </w:rPr>
        <w:t>1</w:t>
      </w:r>
      <w:r w:rsidRPr="008834CA">
        <w:rPr>
          <w:rFonts w:ascii="Angsana New" w:hAnsi="Angsana New" w:hint="cs"/>
          <w:sz w:val="30"/>
          <w:szCs w:val="30"/>
        </w:rPr>
        <w:t xml:space="preserve"> </w:t>
      </w:r>
      <w:r w:rsidR="00AA432E" w:rsidRPr="008834CA">
        <w:rPr>
          <w:rFonts w:ascii="Angsana New" w:hAnsi="Angsana New" w:hint="cs"/>
          <w:sz w:val="30"/>
          <w:szCs w:val="30"/>
          <w:cs/>
        </w:rPr>
        <w:t>มีนาคม</w:t>
      </w:r>
      <w:r w:rsidRPr="008834CA">
        <w:rPr>
          <w:rFonts w:ascii="Angsana New" w:hAnsi="Angsana New" w:hint="cs"/>
          <w:sz w:val="30"/>
          <w:szCs w:val="30"/>
        </w:rPr>
        <w:t xml:space="preserve"> 256</w:t>
      </w:r>
      <w:r w:rsidR="00AA432E" w:rsidRPr="008834CA">
        <w:rPr>
          <w:rFonts w:ascii="Angsana New" w:hAnsi="Angsana New"/>
          <w:sz w:val="30"/>
          <w:szCs w:val="30"/>
        </w:rPr>
        <w:t>6</w:t>
      </w:r>
      <w:r w:rsidRPr="008834CA">
        <w:rPr>
          <w:rFonts w:ascii="Angsana New" w:hAnsi="Angsana New" w:hint="cs"/>
          <w:sz w:val="30"/>
          <w:szCs w:val="30"/>
          <w:cs/>
        </w:rPr>
        <w:t xml:space="preserve"> แสดงเป็นค่าใช้จ่ายภาษีเงินได้ร้อยละ </w:t>
      </w:r>
      <w:r w:rsidR="00656467" w:rsidRPr="008834CA">
        <w:rPr>
          <w:rFonts w:ascii="Angsana New" w:hAnsi="Angsana New"/>
          <w:sz w:val="30"/>
          <w:szCs w:val="30"/>
        </w:rPr>
        <w:t>6.62</w:t>
      </w:r>
      <w:r w:rsidRPr="008834CA">
        <w:rPr>
          <w:rFonts w:ascii="Angsana New" w:hAnsi="Angsana New"/>
          <w:i/>
          <w:iCs/>
          <w:sz w:val="30"/>
          <w:szCs w:val="30"/>
        </w:rPr>
        <w:t xml:space="preserve"> </w:t>
      </w:r>
      <w:r w:rsidR="00AA432E" w:rsidRPr="008834CA">
        <w:rPr>
          <w:rFonts w:ascii="Angsana New" w:hAnsi="Angsana New" w:hint="cs"/>
          <w:i/>
          <w:iCs/>
          <w:sz w:val="30"/>
          <w:szCs w:val="30"/>
        </w:rPr>
        <w:t xml:space="preserve">(31 </w:t>
      </w:r>
      <w:r w:rsidR="00AA432E" w:rsidRPr="008834CA">
        <w:rPr>
          <w:rFonts w:ascii="Angsana New" w:hAnsi="Angsana New" w:hint="cs"/>
          <w:i/>
          <w:iCs/>
          <w:sz w:val="30"/>
          <w:szCs w:val="30"/>
          <w:cs/>
        </w:rPr>
        <w:t xml:space="preserve">มีนาคม </w:t>
      </w:r>
      <w:r w:rsidR="00AA432E" w:rsidRPr="008834CA">
        <w:rPr>
          <w:rFonts w:ascii="Angsana New" w:hAnsi="Angsana New" w:hint="cs"/>
          <w:i/>
          <w:iCs/>
          <w:sz w:val="30"/>
          <w:szCs w:val="30"/>
        </w:rPr>
        <w:t>25</w:t>
      </w:r>
      <w:r w:rsidR="00DE0353" w:rsidRPr="008834CA">
        <w:rPr>
          <w:rFonts w:ascii="Angsana New" w:hAnsi="Angsana New"/>
          <w:i/>
          <w:iCs/>
          <w:sz w:val="30"/>
          <w:szCs w:val="30"/>
        </w:rPr>
        <w:t>65</w:t>
      </w:r>
      <w:r w:rsidR="00AA432E" w:rsidRPr="008834CA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AA432E" w:rsidRPr="008834CA">
        <w:rPr>
          <w:rFonts w:ascii="Angsana New" w:hAnsi="Angsana New" w:hint="cs"/>
          <w:i/>
          <w:iCs/>
          <w:sz w:val="30"/>
          <w:szCs w:val="30"/>
          <w:cs/>
        </w:rPr>
        <w:t>ร้อยละ</w:t>
      </w:r>
      <w:r w:rsidR="00AA432E" w:rsidRPr="008834CA">
        <w:rPr>
          <w:rFonts w:ascii="Angsana New" w:hAnsi="Angsana New"/>
          <w:i/>
          <w:iCs/>
          <w:sz w:val="30"/>
          <w:szCs w:val="30"/>
        </w:rPr>
        <w:t xml:space="preserve"> </w:t>
      </w:r>
      <w:r w:rsidR="00DE0353" w:rsidRPr="008834CA">
        <w:rPr>
          <w:rFonts w:ascii="Angsana New" w:hAnsi="Angsana New"/>
          <w:i/>
          <w:iCs/>
          <w:sz w:val="30"/>
          <w:szCs w:val="30"/>
        </w:rPr>
        <w:t>25</w:t>
      </w:r>
      <w:r w:rsidR="00AA432E" w:rsidRPr="008834CA">
        <w:rPr>
          <w:rFonts w:ascii="Angsana New" w:hAnsi="Angsana New"/>
          <w:i/>
          <w:iCs/>
          <w:sz w:val="30"/>
          <w:szCs w:val="30"/>
        </w:rPr>
        <w:t>.</w:t>
      </w:r>
      <w:r w:rsidR="00DE0353" w:rsidRPr="008834CA">
        <w:rPr>
          <w:rFonts w:ascii="Angsana New" w:hAnsi="Angsana New"/>
          <w:i/>
          <w:iCs/>
          <w:sz w:val="30"/>
          <w:szCs w:val="30"/>
        </w:rPr>
        <w:t>56</w:t>
      </w:r>
      <w:r w:rsidR="00AA432E" w:rsidRPr="008834CA">
        <w:rPr>
          <w:rFonts w:ascii="Angsana New" w:hAnsi="Angsana New" w:hint="cs"/>
          <w:i/>
          <w:iCs/>
          <w:sz w:val="30"/>
          <w:szCs w:val="30"/>
        </w:rPr>
        <w:t xml:space="preserve">) </w:t>
      </w:r>
      <w:r w:rsidR="005E7634" w:rsidRPr="008834CA">
        <w:rPr>
          <w:rFonts w:ascii="Angsana New" w:hAnsi="Angsana New"/>
          <w:sz w:val="30"/>
          <w:szCs w:val="30"/>
          <w:cs/>
        </w:rPr>
        <w:t>การเปลี่ยนแปลงในอัตราภาษีเงินได้มีสาเหตุหลักจากความแตกต่างระหว่างการรับรู้รายได้และค่าใช้จ่ายทางบัญชีกับรายได้และค่าใช้จ่ายทางภาษีบางรายการ</w:t>
      </w:r>
    </w:p>
    <w:p w14:paraId="339E37E3" w14:textId="77777777" w:rsidR="00AD02AE" w:rsidRPr="003918A9" w:rsidRDefault="00AD02AE" w:rsidP="00AD0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B01E3E2" w14:textId="51A8904A" w:rsidR="00B419DC" w:rsidRPr="0082412F" w:rsidRDefault="00FF4A19" w:rsidP="009C3412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2412F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14:paraId="2290390F" w14:textId="77777777" w:rsidR="00FF4A19" w:rsidRPr="0082412F" w:rsidRDefault="00FF4A19" w:rsidP="00780A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C5D30BD" w14:textId="77777777" w:rsidR="00513EC0" w:rsidRPr="00F87895" w:rsidRDefault="00513EC0" w:rsidP="00513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F87895">
        <w:rPr>
          <w:rFonts w:ascii="Angsana New" w:hAnsi="Angsana New" w:hint="cs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5E2391A2" w14:textId="77777777" w:rsidR="00513EC0" w:rsidRPr="0082412F" w:rsidRDefault="00513EC0" w:rsidP="00513EC0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1596DEED" w14:textId="77777777" w:rsidR="00513EC0" w:rsidRDefault="00513EC0" w:rsidP="00513EC0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0E64A5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Pr="008F434F">
        <w:rPr>
          <w:rFonts w:asciiTheme="majorBidi" w:hAnsiTheme="majorBidi" w:cstheme="majorBidi"/>
          <w:sz w:val="30"/>
          <w:szCs w:val="30"/>
          <w:cs/>
          <w:lang w:bidi="th-TH"/>
        </w:rPr>
        <w:t>ที่วัดมูลค่าด้วยราคาทุนตัดจำหน่ายห</w:t>
      </w:r>
      <w:r w:rsidRPr="000E64A5">
        <w:rPr>
          <w:rFonts w:asciiTheme="majorBidi" w:hAnsiTheme="majorBidi" w:cstheme="majorBidi"/>
          <w:sz w:val="30"/>
          <w:szCs w:val="30"/>
          <w:cs/>
          <w:lang w:bidi="th-TH"/>
        </w:rPr>
        <w:t>ากมูลค่าตามบัญชีใกล้เคียงกับมูลค่ายุติธรรมอย่างสมเหตุสมผล</w:t>
      </w:r>
    </w:p>
    <w:p w14:paraId="57F2F33A" w14:textId="77777777" w:rsidR="00513EC0" w:rsidRDefault="00513EC0" w:rsidP="00513EC0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1E69DCB4" w14:textId="77777777" w:rsidR="00513EC0" w:rsidRPr="000E64A5" w:rsidRDefault="00513EC0" w:rsidP="00513EC0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5E4496B1" w14:textId="77777777" w:rsidR="00513EC0" w:rsidRDefault="00513EC0" w:rsidP="00513EC0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0855F213" w14:textId="77777777" w:rsidR="00513EC0" w:rsidRPr="0082412F" w:rsidRDefault="00513EC0" w:rsidP="00513EC0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val="en-US" w:bidi="th-TH"/>
        </w:rPr>
        <w:sectPr w:rsidR="00513EC0" w:rsidRPr="0082412F" w:rsidSect="00881097">
          <w:headerReference w:type="default" r:id="rId15"/>
          <w:pgSz w:w="11907" w:h="16840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548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3060"/>
        <w:gridCol w:w="1260"/>
        <w:gridCol w:w="236"/>
        <w:gridCol w:w="1294"/>
        <w:gridCol w:w="270"/>
        <w:gridCol w:w="1350"/>
        <w:gridCol w:w="270"/>
        <w:gridCol w:w="1170"/>
        <w:gridCol w:w="270"/>
        <w:gridCol w:w="1170"/>
        <w:gridCol w:w="270"/>
        <w:gridCol w:w="990"/>
        <w:gridCol w:w="270"/>
        <w:gridCol w:w="1080"/>
        <w:gridCol w:w="270"/>
        <w:gridCol w:w="900"/>
        <w:gridCol w:w="270"/>
        <w:gridCol w:w="1080"/>
      </w:tblGrid>
      <w:tr w:rsidR="00513EC0" w:rsidRPr="00022CCA" w14:paraId="4A5E083D" w14:textId="77777777" w:rsidTr="00700CDE">
        <w:trPr>
          <w:trHeight w:val="261"/>
          <w:tblHeader/>
        </w:trPr>
        <w:tc>
          <w:tcPr>
            <w:tcW w:w="3060" w:type="dxa"/>
            <w:shd w:val="clear" w:color="auto" w:fill="auto"/>
            <w:vAlign w:val="bottom"/>
          </w:tcPr>
          <w:p w14:paraId="64347A59" w14:textId="77777777" w:rsidR="00513EC0" w:rsidRPr="00022CCA" w:rsidRDefault="00513EC0" w:rsidP="00700CDE">
            <w:pPr>
              <w:ind w:left="73" w:right="-90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2420" w:type="dxa"/>
            <w:gridSpan w:val="17"/>
            <w:vAlign w:val="bottom"/>
          </w:tcPr>
          <w:p w14:paraId="4C46920E" w14:textId="77777777" w:rsidR="00513EC0" w:rsidRPr="00022CCA" w:rsidRDefault="00513EC0" w:rsidP="00700C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022CCA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513EC0" w:rsidRPr="00022CCA" w14:paraId="06877F29" w14:textId="77777777" w:rsidTr="00700CDE">
        <w:trPr>
          <w:trHeight w:val="261"/>
          <w:tblHeader/>
        </w:trPr>
        <w:tc>
          <w:tcPr>
            <w:tcW w:w="3060" w:type="dxa"/>
            <w:shd w:val="clear" w:color="auto" w:fill="auto"/>
            <w:vAlign w:val="bottom"/>
          </w:tcPr>
          <w:p w14:paraId="146EEE3F" w14:textId="77777777" w:rsidR="00513EC0" w:rsidRPr="00022CCA" w:rsidRDefault="00513EC0" w:rsidP="00700CDE">
            <w:pPr>
              <w:ind w:left="73" w:right="-90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7290" w:type="dxa"/>
            <w:gridSpan w:val="9"/>
            <w:tcBorders>
              <w:bottom w:val="single" w:sz="4" w:space="0" w:color="auto"/>
            </w:tcBorders>
            <w:vAlign w:val="bottom"/>
          </w:tcPr>
          <w:p w14:paraId="7EB69171" w14:textId="77777777" w:rsidR="00513EC0" w:rsidRPr="00022CCA" w:rsidRDefault="00513EC0" w:rsidP="00700C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022CCA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3CF6A2D9" w14:textId="77777777" w:rsidR="00513EC0" w:rsidRPr="00022CCA" w:rsidRDefault="00513EC0" w:rsidP="00700C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860" w:type="dxa"/>
            <w:gridSpan w:val="7"/>
            <w:tcBorders>
              <w:bottom w:val="single" w:sz="4" w:space="0" w:color="auto"/>
            </w:tcBorders>
            <w:vAlign w:val="bottom"/>
          </w:tcPr>
          <w:p w14:paraId="5CD22FFA" w14:textId="77777777" w:rsidR="00513EC0" w:rsidRPr="00022CCA" w:rsidRDefault="00513EC0" w:rsidP="00700C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022CCA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513EC0" w:rsidRPr="00022CCA" w14:paraId="397BCE26" w14:textId="77777777" w:rsidTr="00700CDE">
        <w:trPr>
          <w:trHeight w:val="261"/>
          <w:tblHeader/>
        </w:trPr>
        <w:tc>
          <w:tcPr>
            <w:tcW w:w="3060" w:type="dxa"/>
            <w:shd w:val="clear" w:color="auto" w:fill="auto"/>
            <w:vAlign w:val="bottom"/>
          </w:tcPr>
          <w:p w14:paraId="17260C9B" w14:textId="2CC095AF" w:rsidR="00513EC0" w:rsidRPr="00022CCA" w:rsidRDefault="00513EC0" w:rsidP="00700CDE">
            <w:pPr>
              <w:ind w:left="-19" w:right="-90" w:firstLine="4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9BE5F71" w14:textId="77777777" w:rsidR="00513EC0" w:rsidRPr="00022CCA" w:rsidRDefault="00513EC0" w:rsidP="00700CDE">
            <w:pPr>
              <w:pStyle w:val="acctfourfigures"/>
              <w:tabs>
                <w:tab w:val="clear" w:pos="765"/>
              </w:tabs>
              <w:ind w:left="-90" w:right="-130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22CCA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เครื่องมือที่ใช้ในการป้องกัน</w:t>
            </w:r>
          </w:p>
          <w:p w14:paraId="07603052" w14:textId="77777777" w:rsidR="00513EC0" w:rsidRPr="00022CCA" w:rsidRDefault="00513EC0" w:rsidP="00700CDE">
            <w:pPr>
              <w:pStyle w:val="acctfourfigures"/>
              <w:tabs>
                <w:tab w:val="clear" w:pos="765"/>
              </w:tabs>
              <w:spacing w:line="240" w:lineRule="atLeast"/>
              <w:ind w:left="-90" w:right="-13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22CCA">
              <w:rPr>
                <w:rFonts w:ascii="Angsana New" w:hAnsi="Angsana New"/>
                <w:sz w:val="28"/>
                <w:szCs w:val="28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02A6B18" w14:textId="77777777" w:rsidR="00513EC0" w:rsidRPr="00022CCA" w:rsidRDefault="00513EC0" w:rsidP="00700C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465B3F20" w14:textId="77777777" w:rsidR="00513EC0" w:rsidRPr="00022CCA" w:rsidRDefault="00513EC0" w:rsidP="00700CDE">
            <w:pPr>
              <w:pStyle w:val="acctfourfigures"/>
              <w:tabs>
                <w:tab w:val="clear" w:pos="765"/>
              </w:tabs>
              <w:ind w:left="-60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22CCA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5918C70" w14:textId="77777777" w:rsidR="00513EC0" w:rsidRPr="00022CCA" w:rsidRDefault="00513EC0" w:rsidP="00700C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C5680D" w14:textId="363633ED" w:rsidR="00513EC0" w:rsidRPr="00022CCA" w:rsidRDefault="00513EC0" w:rsidP="00700CDE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22CCA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เครื่องมือทางการเงินที่วัด</w:t>
            </w:r>
            <w:r w:rsidR="00873AA3">
              <w:rPr>
                <w:rFonts w:ascii="Angsana New" w:hAnsi="Angsana New"/>
                <w:sz w:val="28"/>
                <w:szCs w:val="28"/>
                <w:lang w:bidi="th-TH"/>
              </w:rPr>
              <w:br/>
            </w:r>
            <w:r w:rsidRPr="00022CCA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มูลค่าด้วยมูลค่ายุติธรรมผ่าน</w:t>
            </w:r>
            <w:r w:rsidR="00873AA3">
              <w:rPr>
                <w:rFonts w:ascii="Angsana New" w:hAnsi="Angsana New"/>
                <w:sz w:val="28"/>
                <w:szCs w:val="28"/>
                <w:lang w:bidi="th-TH"/>
              </w:rPr>
              <w:br/>
            </w:r>
            <w:r w:rsidRPr="00022CCA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357983" w14:textId="77777777" w:rsidR="00513EC0" w:rsidRPr="00022CCA" w:rsidRDefault="00513EC0" w:rsidP="00700CDE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8378AC" w14:textId="77777777" w:rsidR="00513EC0" w:rsidRPr="00022CCA" w:rsidRDefault="00513EC0" w:rsidP="00700CDE">
            <w:pPr>
              <w:pStyle w:val="acctfourfigures"/>
              <w:tabs>
                <w:tab w:val="clear" w:pos="765"/>
              </w:tabs>
              <w:spacing w:line="240" w:lineRule="atLeast"/>
              <w:ind w:left="-80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22CCA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B92F68" w14:textId="77777777" w:rsidR="00513EC0" w:rsidRPr="00022CCA" w:rsidRDefault="00513EC0" w:rsidP="00700CDE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5C8937" w14:textId="77777777" w:rsidR="00513EC0" w:rsidRPr="00022CCA" w:rsidRDefault="00513EC0" w:rsidP="00700C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22CCA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5B08D40D" w14:textId="77777777" w:rsidR="00513EC0" w:rsidRPr="00022CCA" w:rsidRDefault="00513EC0" w:rsidP="00700C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CBBE517" w14:textId="77777777" w:rsidR="00513EC0" w:rsidRPr="00022CCA" w:rsidRDefault="00513EC0" w:rsidP="00700C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CCA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ระดับ</w:t>
            </w:r>
            <w:r w:rsidRPr="00022CC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022CCA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14:paraId="4F50928C" w14:textId="77777777" w:rsidR="00513EC0" w:rsidRPr="00022CCA" w:rsidRDefault="00513EC0" w:rsidP="00700C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112F3FA" w14:textId="77777777" w:rsidR="00513EC0" w:rsidRPr="00022CCA" w:rsidRDefault="00513EC0" w:rsidP="00700C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CCA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ระดับ</w:t>
            </w:r>
            <w:r w:rsidRPr="00022CC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022CCA">
              <w:rPr>
                <w:rFonts w:ascii="Angsana New" w:hAnsi="Angsana New" w:hint="cs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2F26A5F9" w14:textId="77777777" w:rsidR="00513EC0" w:rsidRPr="00022CCA" w:rsidRDefault="00513EC0" w:rsidP="00700CDE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78BA075D" w14:textId="77777777" w:rsidR="00513EC0" w:rsidRPr="00022CCA" w:rsidRDefault="00513EC0" w:rsidP="00700CDE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CCA">
              <w:rPr>
                <w:rFonts w:ascii="Angsana New" w:hAnsi="Angsana New" w:hint="cs"/>
                <w:sz w:val="28"/>
                <w:szCs w:val="28"/>
                <w:cs/>
              </w:rPr>
              <w:t>ระดับ</w:t>
            </w:r>
            <w:r w:rsidRPr="00022CCA">
              <w:rPr>
                <w:rFonts w:ascii="Angsana New" w:hAnsi="Angsana New" w:hint="cs"/>
                <w:sz w:val="28"/>
                <w:szCs w:val="28"/>
              </w:rPr>
              <w:t xml:space="preserve"> 3</w:t>
            </w:r>
          </w:p>
        </w:tc>
        <w:tc>
          <w:tcPr>
            <w:tcW w:w="270" w:type="dxa"/>
            <w:vAlign w:val="bottom"/>
          </w:tcPr>
          <w:p w14:paraId="13B966AF" w14:textId="77777777" w:rsidR="00513EC0" w:rsidRPr="00022CCA" w:rsidRDefault="00513EC0" w:rsidP="00700C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A510A1" w14:textId="77777777" w:rsidR="00513EC0" w:rsidRPr="00022CCA" w:rsidRDefault="00513EC0" w:rsidP="00700C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22CCA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13EC0" w:rsidRPr="00022CCA" w14:paraId="0719C996" w14:textId="77777777" w:rsidTr="00700CDE">
        <w:trPr>
          <w:trHeight w:val="261"/>
          <w:tblHeader/>
        </w:trPr>
        <w:tc>
          <w:tcPr>
            <w:tcW w:w="3060" w:type="dxa"/>
            <w:shd w:val="clear" w:color="auto" w:fill="auto"/>
            <w:vAlign w:val="bottom"/>
          </w:tcPr>
          <w:p w14:paraId="5DA06397" w14:textId="77777777" w:rsidR="00513EC0" w:rsidRPr="00022CCA" w:rsidRDefault="00513EC0" w:rsidP="00700CDE">
            <w:pPr>
              <w:ind w:left="-14" w:right="-90" w:firstLine="4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420" w:type="dxa"/>
            <w:gridSpan w:val="17"/>
            <w:vAlign w:val="bottom"/>
          </w:tcPr>
          <w:p w14:paraId="6D198540" w14:textId="77777777" w:rsidR="00513EC0" w:rsidRPr="00022CCA" w:rsidRDefault="00513EC0" w:rsidP="00700C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022CCA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D51448" w:rsidRPr="00022CCA" w14:paraId="2A0E1C5D" w14:textId="77777777" w:rsidTr="00700CDE">
        <w:trPr>
          <w:trHeight w:val="261"/>
          <w:tblHeader/>
        </w:trPr>
        <w:tc>
          <w:tcPr>
            <w:tcW w:w="3060" w:type="dxa"/>
            <w:shd w:val="clear" w:color="auto" w:fill="auto"/>
            <w:vAlign w:val="bottom"/>
          </w:tcPr>
          <w:p w14:paraId="02760AD6" w14:textId="3820EFEB" w:rsidR="00D51448" w:rsidRPr="00022CCA" w:rsidRDefault="00D51448" w:rsidP="00700CDE">
            <w:pPr>
              <w:ind w:left="-14" w:right="-90" w:firstLine="4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22CC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022CC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3</w:t>
            </w:r>
            <w:r w:rsidRPr="00022CC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Pr="00022CC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Pr="00022CC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Pr="00022CC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2420" w:type="dxa"/>
            <w:gridSpan w:val="17"/>
            <w:vAlign w:val="bottom"/>
          </w:tcPr>
          <w:p w14:paraId="058A69EB" w14:textId="77777777" w:rsidR="00D51448" w:rsidRPr="00022CCA" w:rsidRDefault="00D51448" w:rsidP="00700C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513EC0" w:rsidRPr="00022CCA" w14:paraId="169CFB51" w14:textId="77777777" w:rsidTr="00700CDE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0357312C" w14:textId="77777777" w:rsidR="00513EC0" w:rsidRPr="00022CCA" w:rsidRDefault="00513EC0" w:rsidP="00700CDE">
            <w:pPr>
              <w:ind w:left="-14" w:right="-90" w:firstLine="4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022CC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60" w:type="dxa"/>
            <w:vAlign w:val="bottom"/>
          </w:tcPr>
          <w:p w14:paraId="430628DF" w14:textId="77777777" w:rsidR="00513EC0" w:rsidRPr="00022CCA" w:rsidRDefault="00513EC0" w:rsidP="00700CD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E5ABC37" w14:textId="77777777" w:rsidR="00513EC0" w:rsidRPr="00022CCA" w:rsidRDefault="00513EC0" w:rsidP="00700CD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9F37594" w14:textId="77777777" w:rsidR="00513EC0" w:rsidRPr="00022CCA" w:rsidRDefault="00513EC0" w:rsidP="00700CD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20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BF2824F" w14:textId="77777777" w:rsidR="00513EC0" w:rsidRPr="00022CCA" w:rsidRDefault="00513EC0" w:rsidP="00700C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17DFED8" w14:textId="77777777" w:rsidR="00513EC0" w:rsidRPr="00022CCA" w:rsidRDefault="00513EC0" w:rsidP="00700C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9A67EE8" w14:textId="77777777" w:rsidR="00513EC0" w:rsidRPr="00022CCA" w:rsidRDefault="00513EC0" w:rsidP="00700CD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35F6D56" w14:textId="77777777" w:rsidR="00513EC0" w:rsidRPr="00022CC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EF25B06" w14:textId="77777777" w:rsidR="00513EC0" w:rsidRPr="00022CC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9AECC3" w14:textId="77777777" w:rsidR="00513EC0" w:rsidRPr="00022CC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C79F125" w14:textId="77777777" w:rsidR="00513EC0" w:rsidRPr="00022CC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D24FF65" w14:textId="77777777" w:rsidR="00513EC0" w:rsidRPr="00022CC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F668F59" w14:textId="77777777" w:rsidR="00513EC0" w:rsidRPr="00022CC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C961204" w14:textId="77777777" w:rsidR="00513EC0" w:rsidRPr="00022CC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43DDE45" w14:textId="77777777" w:rsidR="00513EC0" w:rsidRPr="00022CC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484ED76" w14:textId="77777777" w:rsidR="00513EC0" w:rsidRPr="00022CC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A968D06" w14:textId="77777777" w:rsidR="00513EC0" w:rsidRPr="00022CC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AD121E" w14:textId="77777777" w:rsidR="00513EC0" w:rsidRPr="00022CC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13EC0" w:rsidRPr="00022CCA" w14:paraId="42EE7B4A" w14:textId="77777777" w:rsidTr="00700CDE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1F6213FE" w14:textId="77777777" w:rsidR="00513EC0" w:rsidRPr="00022CCA" w:rsidRDefault="00513EC0" w:rsidP="00700CDE">
            <w:pPr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022CCA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60" w:type="dxa"/>
            <w:vAlign w:val="bottom"/>
          </w:tcPr>
          <w:p w14:paraId="10A5A848" w14:textId="77777777" w:rsidR="00513EC0" w:rsidRPr="00022CCA" w:rsidRDefault="00513EC0" w:rsidP="00700CD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E357DB1" w14:textId="77777777" w:rsidR="00513EC0" w:rsidRPr="00022CCA" w:rsidRDefault="00513EC0" w:rsidP="00700CD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523B73C" w14:textId="77777777" w:rsidR="00513EC0" w:rsidRPr="00022CCA" w:rsidRDefault="00513EC0" w:rsidP="00700CD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20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6393AA8" w14:textId="77777777" w:rsidR="00513EC0" w:rsidRPr="00022CCA" w:rsidRDefault="00513EC0" w:rsidP="00700C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C8C3246" w14:textId="77777777" w:rsidR="00513EC0" w:rsidRPr="00022CCA" w:rsidRDefault="00513EC0" w:rsidP="00700CD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97168D7" w14:textId="77777777" w:rsidR="00513EC0" w:rsidRPr="00022CCA" w:rsidRDefault="00513EC0" w:rsidP="00700CD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ECFEFE6" w14:textId="77777777" w:rsidR="00513EC0" w:rsidRPr="00022CCA" w:rsidRDefault="00513EC0" w:rsidP="00700CDE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A3324B1" w14:textId="77777777" w:rsidR="00513EC0" w:rsidRPr="00022CCA" w:rsidRDefault="00513EC0" w:rsidP="00700CD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1387D9" w14:textId="77777777" w:rsidR="00513EC0" w:rsidRPr="00022CCA" w:rsidRDefault="00513EC0" w:rsidP="00700CDE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34F58BD" w14:textId="77777777" w:rsidR="00513EC0" w:rsidRPr="00022CC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60C1A63" w14:textId="77777777" w:rsidR="00513EC0" w:rsidRPr="00022CCA" w:rsidRDefault="00513EC0" w:rsidP="00700CDE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95D05A2" w14:textId="77777777" w:rsidR="00513EC0" w:rsidRPr="00022CC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0ADDE23" w14:textId="77777777" w:rsidR="00513EC0" w:rsidRPr="00022CCA" w:rsidRDefault="00513EC0" w:rsidP="00700CDE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92FA6BA" w14:textId="77777777" w:rsidR="00513EC0" w:rsidRPr="00022CCA" w:rsidRDefault="00513EC0" w:rsidP="00700CDE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41C0862" w14:textId="77777777" w:rsidR="00513EC0" w:rsidRPr="00022CCA" w:rsidRDefault="00513EC0" w:rsidP="0070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8"/>
              </w:tabs>
              <w:ind w:left="-43" w:right="-9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27A7724" w14:textId="77777777" w:rsidR="00513EC0" w:rsidRPr="00022CC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3943E5" w14:textId="77777777" w:rsidR="00513EC0" w:rsidRPr="00022CCA" w:rsidRDefault="00513EC0" w:rsidP="0070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60CC0" w:rsidRPr="00022CCA" w14:paraId="3D2D259A" w14:textId="77777777" w:rsidTr="00700CDE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2A6CA041" w14:textId="27A07EE1" w:rsidR="00260CC0" w:rsidRPr="00022CCA" w:rsidRDefault="00260CC0" w:rsidP="00700CDE">
            <w:pPr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022CCA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022CCA">
              <w:rPr>
                <w:rFonts w:ascii="Angsana New" w:hAnsi="Angsana New" w:hint="cs"/>
                <w:sz w:val="28"/>
                <w:szCs w:val="28"/>
                <w:cs/>
              </w:rPr>
              <w:t>เงินฝากกับสถาบันการเงิน</w:t>
            </w:r>
          </w:p>
        </w:tc>
        <w:tc>
          <w:tcPr>
            <w:tcW w:w="1260" w:type="dxa"/>
            <w:vAlign w:val="bottom"/>
          </w:tcPr>
          <w:p w14:paraId="244CAFE3" w14:textId="533057E0" w:rsidR="00260CC0" w:rsidRPr="00022CCA" w:rsidRDefault="00260CC0" w:rsidP="00700CD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22CC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D045BE0" w14:textId="77777777" w:rsidR="00260CC0" w:rsidRPr="00022CCA" w:rsidRDefault="00260CC0" w:rsidP="00700CD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1B4573FF" w14:textId="00A819ED" w:rsidR="00260CC0" w:rsidRPr="00022CCA" w:rsidRDefault="00260CC0" w:rsidP="00700CD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20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22CCA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27FCC63" w14:textId="77777777" w:rsidR="00260CC0" w:rsidRPr="00022CCA" w:rsidRDefault="00260CC0" w:rsidP="00700C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BD0C823" w14:textId="350BC378" w:rsidR="00260CC0" w:rsidRPr="00022CCA" w:rsidRDefault="00260CC0" w:rsidP="00DE7621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22CC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9A95D8" w14:textId="77777777" w:rsidR="00260CC0" w:rsidRPr="00022CCA" w:rsidRDefault="00260CC0" w:rsidP="00700CD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7362F9" w14:textId="51D8D473" w:rsidR="00260CC0" w:rsidRPr="00022CCA" w:rsidRDefault="00260CC0" w:rsidP="00260CC0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22CCA">
              <w:rPr>
                <w:rFonts w:ascii="Angsana New" w:hAnsi="Angsana New"/>
                <w:sz w:val="28"/>
                <w:szCs w:val="28"/>
              </w:rPr>
              <w:t>2,</w:t>
            </w:r>
            <w:r w:rsidR="00DE7621" w:rsidRPr="00022CCA">
              <w:rPr>
                <w:rFonts w:ascii="Angsana New" w:hAnsi="Angsana New"/>
                <w:sz w:val="28"/>
                <w:szCs w:val="28"/>
              </w:rPr>
              <w:t>912</w:t>
            </w:r>
            <w:r w:rsidRPr="00022CCA">
              <w:rPr>
                <w:rFonts w:ascii="Angsana New" w:hAnsi="Angsana New"/>
                <w:sz w:val="28"/>
                <w:szCs w:val="28"/>
              </w:rPr>
              <w:t>,</w:t>
            </w:r>
            <w:r w:rsidR="00DE7621" w:rsidRPr="00022CCA">
              <w:rPr>
                <w:rFonts w:ascii="Angsana New" w:hAnsi="Angsana New"/>
                <w:sz w:val="28"/>
                <w:szCs w:val="28"/>
              </w:rPr>
              <w:t>765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A8CCB0" w14:textId="77777777" w:rsidR="00260CC0" w:rsidRPr="00022CCA" w:rsidRDefault="00260CC0" w:rsidP="00700CD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3C15ACC" w14:textId="43DEF6B7" w:rsidR="00260CC0" w:rsidRPr="00022CCA" w:rsidRDefault="00260CC0" w:rsidP="00700CDE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22CCA">
              <w:rPr>
                <w:rFonts w:ascii="Angsana New" w:hAnsi="Angsana New"/>
                <w:sz w:val="28"/>
                <w:szCs w:val="28"/>
              </w:rPr>
              <w:t>2,</w:t>
            </w:r>
            <w:r w:rsidR="00DE7621" w:rsidRPr="00022CCA">
              <w:rPr>
                <w:rFonts w:ascii="Angsana New" w:hAnsi="Angsana New"/>
                <w:sz w:val="28"/>
                <w:szCs w:val="28"/>
              </w:rPr>
              <w:t>912</w:t>
            </w:r>
            <w:r w:rsidRPr="00022CCA">
              <w:rPr>
                <w:rFonts w:ascii="Angsana New" w:hAnsi="Angsana New"/>
                <w:sz w:val="28"/>
                <w:szCs w:val="28"/>
              </w:rPr>
              <w:t>,</w:t>
            </w:r>
            <w:r w:rsidR="00DE7621" w:rsidRPr="00022CCA">
              <w:rPr>
                <w:rFonts w:ascii="Angsana New" w:hAnsi="Angsana New"/>
                <w:sz w:val="28"/>
                <w:szCs w:val="28"/>
              </w:rPr>
              <w:t>765</w:t>
            </w:r>
          </w:p>
        </w:tc>
        <w:tc>
          <w:tcPr>
            <w:tcW w:w="270" w:type="dxa"/>
            <w:vAlign w:val="bottom"/>
          </w:tcPr>
          <w:p w14:paraId="1BC51C4D" w14:textId="77777777" w:rsidR="00260CC0" w:rsidRPr="00022CCA" w:rsidRDefault="00260C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3DB87CB" w14:textId="1266BAB3" w:rsidR="00260CC0" w:rsidRPr="00022CCA" w:rsidRDefault="00260CC0" w:rsidP="00260CC0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7F55E12" w14:textId="77777777" w:rsidR="00260CC0" w:rsidRPr="00022CCA" w:rsidRDefault="00260C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B26C4F6" w14:textId="6A8F3164" w:rsidR="00260CC0" w:rsidRPr="00022CCA" w:rsidRDefault="00260CC0" w:rsidP="00260CC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95EE4D7" w14:textId="77777777" w:rsidR="00260CC0" w:rsidRPr="00022CCA" w:rsidRDefault="00260CC0" w:rsidP="00700CDE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87DCCEC" w14:textId="618C9DD0" w:rsidR="00260CC0" w:rsidRPr="00022CCA" w:rsidRDefault="00260CC0" w:rsidP="00700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8"/>
              </w:tabs>
              <w:ind w:left="-43" w:right="-9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D2B31C8" w14:textId="77777777" w:rsidR="00260CC0" w:rsidRPr="00022CCA" w:rsidRDefault="00260C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219A66" w14:textId="5BAB9C00" w:rsidR="00260CC0" w:rsidRPr="00022CCA" w:rsidRDefault="00260CC0" w:rsidP="0070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13EC0" w:rsidRPr="00022CCA" w14:paraId="15224780" w14:textId="77777777" w:rsidTr="00700CDE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51FCA138" w14:textId="77777777" w:rsidR="00513EC0" w:rsidRPr="00022CCA" w:rsidRDefault="00513EC0" w:rsidP="00700CDE">
            <w:pPr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022CCA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022CCA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60" w:type="dxa"/>
          </w:tcPr>
          <w:p w14:paraId="63C1CB4A" w14:textId="14AAED26" w:rsidR="00513EC0" w:rsidRPr="00022CCA" w:rsidRDefault="009670B0" w:rsidP="00700CD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22CC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CA0CFF2" w14:textId="77777777" w:rsidR="00513EC0" w:rsidRPr="00022CCA" w:rsidRDefault="00513EC0" w:rsidP="00700CD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60562644" w14:textId="23336F4D" w:rsidR="00513EC0" w:rsidRPr="00022CCA" w:rsidRDefault="009670B0" w:rsidP="00700CDE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200"/>
              <w:rPr>
                <w:rFonts w:ascii="Angsana New" w:hAnsi="Angsana New"/>
                <w:sz w:val="28"/>
                <w:szCs w:val="28"/>
              </w:rPr>
            </w:pPr>
            <w:r w:rsidRPr="00022CCA">
              <w:rPr>
                <w:rFonts w:ascii="Angsana New" w:hAnsi="Angsana New"/>
                <w:sz w:val="28"/>
                <w:szCs w:val="28"/>
              </w:rPr>
              <w:t>2,594,745</w:t>
            </w:r>
          </w:p>
        </w:tc>
        <w:tc>
          <w:tcPr>
            <w:tcW w:w="270" w:type="dxa"/>
          </w:tcPr>
          <w:p w14:paraId="6406F71C" w14:textId="77777777" w:rsidR="00513EC0" w:rsidRPr="00022CCA" w:rsidRDefault="00513EC0" w:rsidP="00700C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42E966" w14:textId="07419C4A" w:rsidR="00513EC0" w:rsidRPr="00022CCA" w:rsidRDefault="009670B0" w:rsidP="00700CDE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22CCA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400F466" w14:textId="77777777" w:rsidR="00513EC0" w:rsidRPr="00022CCA" w:rsidRDefault="00513EC0" w:rsidP="00700CD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ACE11E" w14:textId="553E5E79" w:rsidR="00513EC0" w:rsidRPr="00022CCA" w:rsidRDefault="00DE7621" w:rsidP="00DE7621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22C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7A4523AC" w14:textId="77777777" w:rsidR="00513EC0" w:rsidRPr="00022CCA" w:rsidRDefault="00513EC0" w:rsidP="00513EC0">
            <w:pPr>
              <w:tabs>
                <w:tab w:val="decimal" w:pos="595"/>
                <w:tab w:val="decimal" w:pos="814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49766D47" w14:textId="69060EF1" w:rsidR="00513EC0" w:rsidRPr="00022CCA" w:rsidRDefault="009670B0" w:rsidP="00700CDE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22CCA">
              <w:rPr>
                <w:rFonts w:ascii="Angsana New" w:hAnsi="Angsana New"/>
                <w:sz w:val="28"/>
                <w:szCs w:val="28"/>
                <w:lang w:val="en-US" w:bidi="th-TH"/>
              </w:rPr>
              <w:t>2,</w:t>
            </w:r>
            <w:r w:rsidR="00DE7621" w:rsidRPr="00022CCA">
              <w:rPr>
                <w:rFonts w:ascii="Angsana New" w:hAnsi="Angsana New"/>
                <w:sz w:val="28"/>
                <w:szCs w:val="28"/>
                <w:lang w:val="en-US" w:bidi="th-TH"/>
              </w:rPr>
              <w:t>594</w:t>
            </w:r>
            <w:r w:rsidRPr="00022CC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DE7621" w:rsidRPr="00022CCA">
              <w:rPr>
                <w:rFonts w:ascii="Angsana New" w:hAnsi="Angsana New"/>
                <w:sz w:val="28"/>
                <w:szCs w:val="28"/>
                <w:lang w:val="en-US" w:bidi="th-TH"/>
              </w:rPr>
              <w:t>745</w:t>
            </w:r>
          </w:p>
        </w:tc>
        <w:tc>
          <w:tcPr>
            <w:tcW w:w="270" w:type="dxa"/>
          </w:tcPr>
          <w:p w14:paraId="5F4B16EE" w14:textId="77777777" w:rsidR="00513EC0" w:rsidRPr="00022CC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EBB9601" w14:textId="740D2685" w:rsidR="00513EC0" w:rsidRPr="00022CCA" w:rsidRDefault="009670B0" w:rsidP="00700CD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22CC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D7693A1" w14:textId="77777777" w:rsidR="00513EC0" w:rsidRPr="00022CC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90A7D94" w14:textId="58A3FE91" w:rsidR="00513EC0" w:rsidRPr="00022CCA" w:rsidRDefault="009670B0" w:rsidP="00513EC0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22C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2,594,745</w:t>
            </w:r>
          </w:p>
        </w:tc>
        <w:tc>
          <w:tcPr>
            <w:tcW w:w="270" w:type="dxa"/>
          </w:tcPr>
          <w:p w14:paraId="1280546F" w14:textId="77777777" w:rsidR="00513EC0" w:rsidRPr="00022CCA" w:rsidRDefault="00513EC0" w:rsidP="00700CDE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033EC9B" w14:textId="24721B4A" w:rsidR="00513EC0" w:rsidRPr="00022CCA" w:rsidRDefault="00DE7621" w:rsidP="00DE7621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22CC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308DEAF" w14:textId="77777777" w:rsidR="00513EC0" w:rsidRPr="00022CC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53BA63" w14:textId="68737AD7" w:rsidR="00513EC0" w:rsidRPr="00022CCA" w:rsidRDefault="009670B0" w:rsidP="0070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  <w:r w:rsidRPr="00022CCA">
              <w:rPr>
                <w:rFonts w:ascii="Angsana New" w:hAnsi="Angsana New"/>
                <w:sz w:val="28"/>
                <w:szCs w:val="28"/>
              </w:rPr>
              <w:t>2,</w:t>
            </w:r>
            <w:r w:rsidR="00DE7621" w:rsidRPr="00022CCA">
              <w:rPr>
                <w:rFonts w:ascii="Angsana New" w:hAnsi="Angsana New"/>
                <w:sz w:val="28"/>
                <w:szCs w:val="28"/>
              </w:rPr>
              <w:t>594</w:t>
            </w:r>
            <w:r w:rsidRPr="00022CCA">
              <w:rPr>
                <w:rFonts w:ascii="Angsana New" w:hAnsi="Angsana New"/>
                <w:sz w:val="28"/>
                <w:szCs w:val="28"/>
              </w:rPr>
              <w:t>,</w:t>
            </w:r>
            <w:r w:rsidR="00DE7621" w:rsidRPr="00022CCA">
              <w:rPr>
                <w:rFonts w:ascii="Angsana New" w:hAnsi="Angsana New"/>
                <w:sz w:val="28"/>
                <w:szCs w:val="28"/>
              </w:rPr>
              <w:t>745</w:t>
            </w:r>
          </w:p>
        </w:tc>
      </w:tr>
      <w:tr w:rsidR="00513EC0" w:rsidRPr="00022CCA" w14:paraId="400442B6" w14:textId="77777777" w:rsidTr="00700CDE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5F1DC3AD" w14:textId="77777777" w:rsidR="00513EC0" w:rsidRPr="00022CCA" w:rsidRDefault="00513EC0" w:rsidP="00700CDE">
            <w:pPr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022CCA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0" w:type="dxa"/>
          </w:tcPr>
          <w:p w14:paraId="13E8BD4F" w14:textId="77777777" w:rsidR="00513EC0" w:rsidRPr="00022CCA" w:rsidRDefault="00513EC0" w:rsidP="00700CD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B34408" w14:textId="77777777" w:rsidR="00513EC0" w:rsidRPr="00022CCA" w:rsidRDefault="00513EC0" w:rsidP="00700CD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1245D9ED" w14:textId="77777777" w:rsidR="00513EC0" w:rsidRPr="00022CCA" w:rsidRDefault="00513EC0" w:rsidP="00700CD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2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C6059C" w14:textId="77777777" w:rsidR="00513EC0" w:rsidRPr="00022CCA" w:rsidRDefault="00513EC0" w:rsidP="00700C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3D1E119" w14:textId="77777777" w:rsidR="00513EC0" w:rsidRPr="00022CCA" w:rsidRDefault="00513EC0" w:rsidP="0070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B57B76" w14:textId="77777777" w:rsidR="00513EC0" w:rsidRPr="00022CCA" w:rsidRDefault="00513EC0" w:rsidP="00700CD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E4E2F9E" w14:textId="77777777" w:rsidR="00513EC0" w:rsidRPr="00022CCA" w:rsidRDefault="00513EC0" w:rsidP="00513EC0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857A66" w14:textId="77777777" w:rsidR="00513EC0" w:rsidRPr="00022CCA" w:rsidRDefault="00513EC0" w:rsidP="00513EC0">
            <w:pPr>
              <w:tabs>
                <w:tab w:val="decimal" w:pos="814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03B53ECD" w14:textId="77777777" w:rsidR="00513EC0" w:rsidRPr="00022CCA" w:rsidRDefault="00513EC0" w:rsidP="00700CDE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B36E43C" w14:textId="77777777" w:rsidR="00513EC0" w:rsidRPr="00022CC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3DEC09D" w14:textId="77777777" w:rsidR="00513EC0" w:rsidRPr="00022CCA" w:rsidRDefault="00513EC0" w:rsidP="0070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39039AC" w14:textId="77777777" w:rsidR="00513EC0" w:rsidRPr="00022CC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01783D" w14:textId="77777777" w:rsidR="00513EC0" w:rsidRPr="00022CCA" w:rsidRDefault="00513EC0" w:rsidP="00513EC0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66EA6A1" w14:textId="77777777" w:rsidR="00513EC0" w:rsidRPr="00022CCA" w:rsidRDefault="00513EC0" w:rsidP="00700CDE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DFB730A" w14:textId="77777777" w:rsidR="00513EC0" w:rsidRPr="00022CCA" w:rsidRDefault="00513EC0" w:rsidP="00513EC0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279068D" w14:textId="77777777" w:rsidR="00513EC0" w:rsidRPr="00022CC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7FD005F" w14:textId="77777777" w:rsidR="00513EC0" w:rsidRPr="00022CCA" w:rsidRDefault="00513EC0" w:rsidP="0070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13EC0" w:rsidRPr="00022CCA" w14:paraId="5D0B9FCD" w14:textId="77777777" w:rsidTr="00700CDE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7E8016CE" w14:textId="77777777" w:rsidR="00513EC0" w:rsidRPr="00022CCA" w:rsidRDefault="00513EC0" w:rsidP="00417F22">
            <w:pPr>
              <w:ind w:right="-90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022CCA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022CCA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60" w:type="dxa"/>
          </w:tcPr>
          <w:p w14:paraId="12F7E31C" w14:textId="41EAFB90" w:rsidR="00513EC0" w:rsidRPr="00022CCA" w:rsidRDefault="009670B0" w:rsidP="00700CD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22CC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AD06FD4" w14:textId="77777777" w:rsidR="00513EC0" w:rsidRPr="00022CCA" w:rsidRDefault="00513EC0" w:rsidP="00700CD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95EFCDF" w14:textId="6EC18FD0" w:rsidR="00513EC0" w:rsidRPr="00022CCA" w:rsidRDefault="009670B0" w:rsidP="00700CD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200"/>
              <w:rPr>
                <w:rFonts w:ascii="Angsana New" w:hAnsi="Angsana New"/>
                <w:sz w:val="28"/>
                <w:szCs w:val="28"/>
              </w:rPr>
            </w:pPr>
            <w:r w:rsidRPr="00022CC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C17BD39" w14:textId="77777777" w:rsidR="00513EC0" w:rsidRPr="00022CCA" w:rsidRDefault="00513EC0" w:rsidP="00700C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5C2EEC1" w14:textId="045955DC" w:rsidR="00513EC0" w:rsidRPr="00022CCA" w:rsidRDefault="009670B0" w:rsidP="00700CD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22CCA">
              <w:rPr>
                <w:rFonts w:ascii="Angsana New" w:hAnsi="Angsana New"/>
                <w:sz w:val="28"/>
                <w:szCs w:val="28"/>
              </w:rPr>
              <w:t>3,337,337</w:t>
            </w:r>
          </w:p>
        </w:tc>
        <w:tc>
          <w:tcPr>
            <w:tcW w:w="270" w:type="dxa"/>
          </w:tcPr>
          <w:p w14:paraId="224E1AB0" w14:textId="77777777" w:rsidR="00513EC0" w:rsidRPr="00022CCA" w:rsidRDefault="00513EC0" w:rsidP="00700CD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9628ABC" w14:textId="723F9BD5" w:rsidR="00513EC0" w:rsidRPr="00022CCA" w:rsidRDefault="009670B0" w:rsidP="00BA46AD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22CC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4711BFF" w14:textId="77777777" w:rsidR="00513EC0" w:rsidRPr="00022CCA" w:rsidRDefault="00513EC0" w:rsidP="00513EC0">
            <w:pPr>
              <w:tabs>
                <w:tab w:val="decimal" w:pos="595"/>
                <w:tab w:val="decimal" w:pos="814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424BED56" w14:textId="54A5994C" w:rsidR="00513EC0" w:rsidRPr="00022CCA" w:rsidRDefault="009670B0" w:rsidP="00700CDE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22CCA">
              <w:rPr>
                <w:rFonts w:ascii="Angsana New" w:hAnsi="Angsana New"/>
                <w:sz w:val="28"/>
                <w:szCs w:val="28"/>
                <w:lang w:val="en-US" w:bidi="th-TH"/>
              </w:rPr>
              <w:t>3,337,337</w:t>
            </w:r>
          </w:p>
        </w:tc>
        <w:tc>
          <w:tcPr>
            <w:tcW w:w="270" w:type="dxa"/>
          </w:tcPr>
          <w:p w14:paraId="75DCE510" w14:textId="77777777" w:rsidR="00513EC0" w:rsidRPr="00022CC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64C9B70" w14:textId="3B8F4B8B" w:rsidR="00513EC0" w:rsidRPr="00022CCA" w:rsidRDefault="009670B0" w:rsidP="0070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  <w:r w:rsidRPr="00022CCA">
              <w:rPr>
                <w:rFonts w:ascii="Angsana New" w:hAnsi="Angsana New"/>
                <w:sz w:val="28"/>
                <w:szCs w:val="28"/>
              </w:rPr>
              <w:t>2,884,618</w:t>
            </w:r>
          </w:p>
        </w:tc>
        <w:tc>
          <w:tcPr>
            <w:tcW w:w="270" w:type="dxa"/>
          </w:tcPr>
          <w:p w14:paraId="33F3DEA5" w14:textId="77777777" w:rsidR="00513EC0" w:rsidRPr="00022CC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B13A4E" w14:textId="0351EE3D" w:rsidR="00513EC0" w:rsidRPr="00022CCA" w:rsidRDefault="009670B0" w:rsidP="00A57AC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22C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3169E6D" w14:textId="77777777" w:rsidR="00513EC0" w:rsidRPr="00022CCA" w:rsidRDefault="00513EC0" w:rsidP="00700CDE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15C87825" w14:textId="508490D2" w:rsidR="00513EC0" w:rsidRPr="00022CCA" w:rsidRDefault="009670B0" w:rsidP="00866A81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22CCA">
              <w:rPr>
                <w:rFonts w:asciiTheme="majorBidi" w:hAnsiTheme="majorBidi" w:cstheme="majorBidi"/>
                <w:sz w:val="28"/>
                <w:szCs w:val="28"/>
              </w:rPr>
              <w:t>452,719</w:t>
            </w:r>
          </w:p>
        </w:tc>
        <w:tc>
          <w:tcPr>
            <w:tcW w:w="270" w:type="dxa"/>
          </w:tcPr>
          <w:p w14:paraId="46B5CDEE" w14:textId="77777777" w:rsidR="00513EC0" w:rsidRPr="00022CC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A9ED91" w14:textId="0A748CD6" w:rsidR="00513EC0" w:rsidRPr="00022CCA" w:rsidRDefault="009670B0" w:rsidP="0070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  <w:r w:rsidRPr="00022CCA">
              <w:rPr>
                <w:rFonts w:ascii="Angsana New" w:hAnsi="Angsana New"/>
                <w:sz w:val="28"/>
                <w:szCs w:val="28"/>
              </w:rPr>
              <w:t>3,337,337</w:t>
            </w:r>
          </w:p>
        </w:tc>
      </w:tr>
      <w:tr w:rsidR="00513EC0" w:rsidRPr="00022CCA" w14:paraId="3D102109" w14:textId="77777777" w:rsidTr="00700CDE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21FE6A4B" w14:textId="77777777" w:rsidR="00513EC0" w:rsidRPr="00022CCA" w:rsidRDefault="00513EC0" w:rsidP="00700CDE">
            <w:pPr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022CCA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022CCA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60" w:type="dxa"/>
          </w:tcPr>
          <w:p w14:paraId="38408B86" w14:textId="344BA32B" w:rsidR="00513EC0" w:rsidRPr="00022CCA" w:rsidRDefault="009670B0" w:rsidP="00700CD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22CC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F356A13" w14:textId="77777777" w:rsidR="00513EC0" w:rsidRPr="00022CCA" w:rsidRDefault="00513EC0" w:rsidP="00700CD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5F331EF0" w14:textId="54BF6FA7" w:rsidR="00513EC0" w:rsidRPr="00022CCA" w:rsidRDefault="009670B0" w:rsidP="00700CD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20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22CCA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736B454" w14:textId="77777777" w:rsidR="00513EC0" w:rsidRPr="00022CCA" w:rsidRDefault="00513EC0" w:rsidP="00700C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8B0DDE0" w14:textId="4F2B3B00" w:rsidR="00513EC0" w:rsidRPr="00022CCA" w:rsidRDefault="009670B0" w:rsidP="00700CDE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22CCA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43C884E" w14:textId="77777777" w:rsidR="00513EC0" w:rsidRPr="00022CCA" w:rsidRDefault="00513EC0" w:rsidP="00700CD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45FF70" w14:textId="00C67B46" w:rsidR="00513EC0" w:rsidRPr="00022CCA" w:rsidRDefault="009670B0" w:rsidP="00513EC0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22CCA">
              <w:rPr>
                <w:rFonts w:asciiTheme="majorBidi" w:hAnsiTheme="majorBidi" w:cstheme="majorBidi"/>
                <w:sz w:val="28"/>
                <w:szCs w:val="28"/>
              </w:rPr>
              <w:t>565,984</w:t>
            </w:r>
          </w:p>
        </w:tc>
        <w:tc>
          <w:tcPr>
            <w:tcW w:w="270" w:type="dxa"/>
          </w:tcPr>
          <w:p w14:paraId="65654320" w14:textId="77777777" w:rsidR="00513EC0" w:rsidRPr="00022CCA" w:rsidRDefault="00513EC0" w:rsidP="00513EC0">
            <w:pPr>
              <w:tabs>
                <w:tab w:val="decimal" w:pos="595"/>
                <w:tab w:val="decimal" w:pos="814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78CD21DA" w14:textId="4C26B8ED" w:rsidR="00513EC0" w:rsidRPr="00022CCA" w:rsidRDefault="009670B0" w:rsidP="00700CDE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22CCA">
              <w:rPr>
                <w:rFonts w:ascii="Angsana New" w:hAnsi="Angsana New"/>
                <w:sz w:val="28"/>
                <w:szCs w:val="28"/>
                <w:lang w:val="en-US" w:bidi="th-TH"/>
              </w:rPr>
              <w:t>565,984</w:t>
            </w:r>
          </w:p>
        </w:tc>
        <w:tc>
          <w:tcPr>
            <w:tcW w:w="270" w:type="dxa"/>
          </w:tcPr>
          <w:p w14:paraId="7098925E" w14:textId="77777777" w:rsidR="00513EC0" w:rsidRPr="00022CC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83408D3" w14:textId="04913C4F" w:rsidR="00513EC0" w:rsidRPr="00022CCA" w:rsidRDefault="009670B0" w:rsidP="00700CD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22CCA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F43570C" w14:textId="77777777" w:rsidR="00513EC0" w:rsidRPr="00022CC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56F63BF" w14:textId="528AAF01" w:rsidR="00513EC0" w:rsidRPr="00022CCA" w:rsidRDefault="009670B0" w:rsidP="00513EC0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22C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570,222</w:t>
            </w:r>
          </w:p>
        </w:tc>
        <w:tc>
          <w:tcPr>
            <w:tcW w:w="270" w:type="dxa"/>
          </w:tcPr>
          <w:p w14:paraId="1D523795" w14:textId="77777777" w:rsidR="00513EC0" w:rsidRPr="00022CCA" w:rsidRDefault="00513EC0" w:rsidP="00700CDE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62B1482" w14:textId="2D68A7A9" w:rsidR="00513EC0" w:rsidRPr="00022CCA" w:rsidRDefault="009670B0" w:rsidP="00866A81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22CC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DBEC712" w14:textId="77777777" w:rsidR="00513EC0" w:rsidRPr="00022CC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AE7E384" w14:textId="7D3622DA" w:rsidR="00513EC0" w:rsidRPr="00022CCA" w:rsidRDefault="009670B0" w:rsidP="0070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  <w:r w:rsidRPr="00022CCA">
              <w:rPr>
                <w:rFonts w:ascii="Angsana New" w:hAnsi="Angsana New"/>
                <w:sz w:val="28"/>
                <w:szCs w:val="28"/>
              </w:rPr>
              <w:t>570,222</w:t>
            </w:r>
          </w:p>
        </w:tc>
      </w:tr>
      <w:tr w:rsidR="004947B8" w:rsidRPr="00022CCA" w14:paraId="29EAD5C9" w14:textId="77777777" w:rsidTr="00700CDE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1EEF5474" w14:textId="0A68D982" w:rsidR="004947B8" w:rsidRPr="00022CCA" w:rsidRDefault="004947B8" w:rsidP="00700CDE">
            <w:pPr>
              <w:ind w:right="-90"/>
              <w:rPr>
                <w:rFonts w:ascii="Angsana New" w:hAnsi="Angsana New"/>
                <w:sz w:val="28"/>
                <w:szCs w:val="28"/>
              </w:rPr>
            </w:pPr>
            <w:r w:rsidRPr="00022CCA">
              <w:rPr>
                <w:rFonts w:ascii="Angsana New" w:hAnsi="Angsana New" w:hint="cs"/>
                <w:sz w:val="28"/>
                <w:szCs w:val="28"/>
                <w:cs/>
              </w:rPr>
              <w:t xml:space="preserve">   เงินให้กู้ยืมระยะยาวแก่กิจการอื่น</w:t>
            </w:r>
          </w:p>
        </w:tc>
        <w:tc>
          <w:tcPr>
            <w:tcW w:w="1260" w:type="dxa"/>
          </w:tcPr>
          <w:p w14:paraId="5E879618" w14:textId="20E3F1D8" w:rsidR="004947B8" w:rsidRPr="00022CCA" w:rsidRDefault="009670B0" w:rsidP="00700CD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22CC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295FA27" w14:textId="77777777" w:rsidR="004947B8" w:rsidRPr="00022CCA" w:rsidRDefault="004947B8" w:rsidP="00700CD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1EAA5F12" w14:textId="63C1ADA1" w:rsidR="004947B8" w:rsidRPr="00022CCA" w:rsidRDefault="009670B0" w:rsidP="00700CD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20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22CCA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90DF229" w14:textId="77777777" w:rsidR="004947B8" w:rsidRPr="00022CCA" w:rsidRDefault="004947B8" w:rsidP="00700C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70FC058" w14:textId="182EE23E" w:rsidR="004947B8" w:rsidRPr="00022CCA" w:rsidRDefault="009670B0" w:rsidP="00700CDE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22CCA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252EBAD" w14:textId="77777777" w:rsidR="004947B8" w:rsidRPr="00022CCA" w:rsidRDefault="004947B8" w:rsidP="00700CD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228217E" w14:textId="3A539A35" w:rsidR="004947B8" w:rsidRPr="00022CCA" w:rsidRDefault="009670B0" w:rsidP="00513EC0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22CCA">
              <w:rPr>
                <w:rFonts w:asciiTheme="majorBidi" w:hAnsiTheme="majorBidi" w:cstheme="majorBidi"/>
                <w:sz w:val="28"/>
                <w:szCs w:val="28"/>
              </w:rPr>
              <w:t>4,407,847</w:t>
            </w:r>
          </w:p>
        </w:tc>
        <w:tc>
          <w:tcPr>
            <w:tcW w:w="270" w:type="dxa"/>
          </w:tcPr>
          <w:p w14:paraId="4899A9DA" w14:textId="77777777" w:rsidR="004947B8" w:rsidRPr="00022CCA" w:rsidRDefault="004947B8" w:rsidP="00513EC0">
            <w:pPr>
              <w:tabs>
                <w:tab w:val="decimal" w:pos="595"/>
                <w:tab w:val="decimal" w:pos="814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4A15EA2F" w14:textId="09C731BE" w:rsidR="004947B8" w:rsidRPr="00022CCA" w:rsidRDefault="009670B0" w:rsidP="00700CDE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22CCA">
              <w:rPr>
                <w:rFonts w:ascii="Angsana New" w:hAnsi="Angsana New"/>
                <w:sz w:val="28"/>
                <w:szCs w:val="28"/>
                <w:lang w:val="en-US" w:bidi="th-TH"/>
              </w:rPr>
              <w:t>4,407,847</w:t>
            </w:r>
          </w:p>
        </w:tc>
        <w:tc>
          <w:tcPr>
            <w:tcW w:w="270" w:type="dxa"/>
          </w:tcPr>
          <w:p w14:paraId="45C5ECAF" w14:textId="77777777" w:rsidR="004947B8" w:rsidRPr="00022CCA" w:rsidRDefault="004947B8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515C6B8" w14:textId="39CBF54E" w:rsidR="004947B8" w:rsidRPr="00022CCA" w:rsidRDefault="009670B0" w:rsidP="00700CD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22CCA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F75762F" w14:textId="77777777" w:rsidR="004947B8" w:rsidRPr="00022CCA" w:rsidRDefault="004947B8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843ADC9" w14:textId="03466D8F" w:rsidR="004947B8" w:rsidRPr="00022CCA" w:rsidRDefault="009670B0" w:rsidP="00513EC0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22C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4,262,673</w:t>
            </w:r>
          </w:p>
        </w:tc>
        <w:tc>
          <w:tcPr>
            <w:tcW w:w="270" w:type="dxa"/>
          </w:tcPr>
          <w:p w14:paraId="776EC126" w14:textId="77777777" w:rsidR="004947B8" w:rsidRPr="00022CCA" w:rsidRDefault="004947B8" w:rsidP="00700CDE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EF4B36E" w14:textId="3FE5A7FE" w:rsidR="004947B8" w:rsidRPr="00022CCA" w:rsidRDefault="009670B0" w:rsidP="00866A81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22CC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C948111" w14:textId="77777777" w:rsidR="004947B8" w:rsidRPr="00022CCA" w:rsidRDefault="004947B8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82837A1" w14:textId="4C8FA9FE" w:rsidR="004947B8" w:rsidRPr="00022CCA" w:rsidRDefault="009670B0" w:rsidP="0070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  <w:r w:rsidRPr="00022CCA">
              <w:rPr>
                <w:rFonts w:ascii="Angsana New" w:hAnsi="Angsana New"/>
                <w:sz w:val="28"/>
                <w:szCs w:val="28"/>
              </w:rPr>
              <w:t>4,262,673</w:t>
            </w:r>
          </w:p>
        </w:tc>
      </w:tr>
      <w:tr w:rsidR="009469C6" w:rsidRPr="00022CCA" w14:paraId="349CDABC" w14:textId="77777777" w:rsidTr="00700CDE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63E76B4F" w14:textId="72E3D5F2" w:rsidR="009469C6" w:rsidRPr="00022CCA" w:rsidRDefault="009469C6" w:rsidP="00700CDE">
            <w:pPr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022CCA">
              <w:rPr>
                <w:rFonts w:ascii="Angsana New" w:hAnsi="Angsana New" w:hint="cs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260" w:type="dxa"/>
          </w:tcPr>
          <w:p w14:paraId="400CA2B8" w14:textId="77777777" w:rsidR="009469C6" w:rsidRPr="00022CCA" w:rsidRDefault="009469C6" w:rsidP="00700CD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FCB51B3" w14:textId="77777777" w:rsidR="009469C6" w:rsidRPr="00022CCA" w:rsidRDefault="009469C6" w:rsidP="00700CD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760A063B" w14:textId="77777777" w:rsidR="009469C6" w:rsidRPr="00022CCA" w:rsidRDefault="009469C6" w:rsidP="00700CD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20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99E0D33" w14:textId="77777777" w:rsidR="009469C6" w:rsidRPr="00022CCA" w:rsidRDefault="009469C6" w:rsidP="00700C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F6D62D3" w14:textId="77777777" w:rsidR="009469C6" w:rsidRPr="00022CCA" w:rsidRDefault="009469C6" w:rsidP="00700CDE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27517E2" w14:textId="77777777" w:rsidR="009469C6" w:rsidRPr="00022CCA" w:rsidRDefault="009469C6" w:rsidP="00700CD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1223422" w14:textId="77777777" w:rsidR="009469C6" w:rsidRPr="00022CCA" w:rsidRDefault="009469C6" w:rsidP="00513EC0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36DFEE" w14:textId="77777777" w:rsidR="009469C6" w:rsidRPr="00022CCA" w:rsidRDefault="009469C6" w:rsidP="00513EC0">
            <w:pPr>
              <w:tabs>
                <w:tab w:val="decimal" w:pos="595"/>
                <w:tab w:val="decimal" w:pos="814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4C3996A9" w14:textId="77777777" w:rsidR="009469C6" w:rsidRPr="00022CCA" w:rsidRDefault="009469C6" w:rsidP="00700CDE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855AC22" w14:textId="77777777" w:rsidR="009469C6" w:rsidRPr="00022CCA" w:rsidRDefault="009469C6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9B96CEA" w14:textId="77777777" w:rsidR="009469C6" w:rsidRPr="00022CCA" w:rsidRDefault="009469C6" w:rsidP="00700CD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99441AD" w14:textId="77777777" w:rsidR="009469C6" w:rsidRPr="00022CCA" w:rsidRDefault="009469C6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A83635" w14:textId="77777777" w:rsidR="009469C6" w:rsidRPr="00022CCA" w:rsidRDefault="009469C6" w:rsidP="00513EC0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B34571D" w14:textId="77777777" w:rsidR="009469C6" w:rsidRPr="00022CCA" w:rsidRDefault="009469C6" w:rsidP="00700CDE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1FEAE6F" w14:textId="77777777" w:rsidR="009469C6" w:rsidRPr="00022CCA" w:rsidRDefault="009469C6" w:rsidP="00866A81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7682F5" w14:textId="77777777" w:rsidR="009469C6" w:rsidRPr="00022CCA" w:rsidRDefault="009469C6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8AD868" w14:textId="77777777" w:rsidR="009469C6" w:rsidRPr="00022CCA" w:rsidRDefault="009469C6" w:rsidP="0070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13EC0" w:rsidRPr="00022CCA" w14:paraId="24334FB0" w14:textId="77777777" w:rsidTr="00700CDE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2ED02732" w14:textId="16F916D5" w:rsidR="00513EC0" w:rsidRPr="00022CCA" w:rsidRDefault="009469C6" w:rsidP="00700CDE">
            <w:pPr>
              <w:ind w:right="-9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022CCA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513EC0" w:rsidRPr="00022CCA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สัญญาแลกเปลี่ยนอัตราดอกเบี้ยที่ใช้ใน</w:t>
            </w:r>
          </w:p>
        </w:tc>
        <w:tc>
          <w:tcPr>
            <w:tcW w:w="1260" w:type="dxa"/>
          </w:tcPr>
          <w:p w14:paraId="027C633D" w14:textId="77777777" w:rsidR="00513EC0" w:rsidRPr="00022CCA" w:rsidRDefault="00513EC0" w:rsidP="00700CD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8F7C5DE" w14:textId="77777777" w:rsidR="00513EC0" w:rsidRPr="00022CCA" w:rsidRDefault="00513EC0" w:rsidP="00700CD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546EC405" w14:textId="77777777" w:rsidR="00513EC0" w:rsidRPr="00022CCA" w:rsidRDefault="00513EC0" w:rsidP="00700CD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200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3862D3A7" w14:textId="77777777" w:rsidR="00513EC0" w:rsidRPr="00022CCA" w:rsidRDefault="00513EC0" w:rsidP="00700C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25E6D5B" w14:textId="77777777" w:rsidR="00513EC0" w:rsidRPr="00022CCA" w:rsidRDefault="00513EC0" w:rsidP="00700CDE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3B962509" w14:textId="77777777" w:rsidR="00513EC0" w:rsidRPr="00022CCA" w:rsidRDefault="00513EC0" w:rsidP="00700CD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A17901B" w14:textId="77777777" w:rsidR="00513EC0" w:rsidRPr="00022CCA" w:rsidRDefault="00513EC0" w:rsidP="00235F5F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5001A60" w14:textId="77777777" w:rsidR="00513EC0" w:rsidRPr="00022CCA" w:rsidRDefault="00513EC0" w:rsidP="00513EC0">
            <w:pPr>
              <w:tabs>
                <w:tab w:val="decimal" w:pos="595"/>
                <w:tab w:val="decimal" w:pos="814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3000A20D" w14:textId="77777777" w:rsidR="00513EC0" w:rsidRPr="00022CCA" w:rsidRDefault="00513EC0" w:rsidP="00700CDE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355AA03" w14:textId="77777777" w:rsidR="00513EC0" w:rsidRPr="00022CC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867EE0A" w14:textId="77777777" w:rsidR="00513EC0" w:rsidRPr="00022CCA" w:rsidRDefault="00513EC0" w:rsidP="00700CD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3623AAE8" w14:textId="77777777" w:rsidR="00513EC0" w:rsidRPr="00022CC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16065BE" w14:textId="77777777" w:rsidR="00513EC0" w:rsidRPr="00022CCA" w:rsidRDefault="00513EC0" w:rsidP="00513EC0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A2BED3C" w14:textId="77777777" w:rsidR="00513EC0" w:rsidRPr="00022CCA" w:rsidRDefault="00513EC0" w:rsidP="00700CDE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238EE03" w14:textId="77777777" w:rsidR="00513EC0" w:rsidRPr="00022CCA" w:rsidRDefault="00513EC0" w:rsidP="00866A81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0FD36A" w14:textId="77777777" w:rsidR="00513EC0" w:rsidRPr="00022CC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32E59AF" w14:textId="77777777" w:rsidR="00513EC0" w:rsidRPr="00022CCA" w:rsidRDefault="00513EC0" w:rsidP="0070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13EC0" w:rsidRPr="00022CCA" w14:paraId="0760762C" w14:textId="77777777" w:rsidTr="00700CDE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5F84E6DC" w14:textId="0B16058E" w:rsidR="00513EC0" w:rsidRPr="00022CCA" w:rsidRDefault="00513EC0" w:rsidP="00417F22">
            <w:pPr>
              <w:ind w:right="-90"/>
              <w:rPr>
                <w:rFonts w:ascii="Angsana New" w:hAnsi="Angsana New"/>
                <w:sz w:val="28"/>
                <w:szCs w:val="28"/>
              </w:rPr>
            </w:pPr>
            <w:r w:rsidRPr="00022CCA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417F22" w:rsidRPr="00022CC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469C6" w:rsidRPr="00022CCA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022CCA">
              <w:rPr>
                <w:rFonts w:ascii="Angsana New" w:hAnsi="Angsana New"/>
                <w:sz w:val="28"/>
                <w:szCs w:val="28"/>
                <w:cs/>
              </w:rPr>
              <w:t>การป้องกันความเสี่ยง</w:t>
            </w:r>
          </w:p>
        </w:tc>
        <w:tc>
          <w:tcPr>
            <w:tcW w:w="1260" w:type="dxa"/>
          </w:tcPr>
          <w:p w14:paraId="08996130" w14:textId="21336186" w:rsidR="00513EC0" w:rsidRPr="00022CCA" w:rsidRDefault="009670B0" w:rsidP="00700CDE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2CCA">
              <w:rPr>
                <w:rFonts w:ascii="Angsana New" w:hAnsi="Angsana New"/>
                <w:sz w:val="28"/>
                <w:szCs w:val="28"/>
                <w:lang w:val="en-US"/>
              </w:rPr>
              <w:t>918,093</w:t>
            </w:r>
          </w:p>
        </w:tc>
        <w:tc>
          <w:tcPr>
            <w:tcW w:w="236" w:type="dxa"/>
          </w:tcPr>
          <w:p w14:paraId="7F322B0D" w14:textId="77777777" w:rsidR="00513EC0" w:rsidRPr="00022CCA" w:rsidRDefault="00513EC0" w:rsidP="00700CD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42AA8FE7" w14:textId="4B311977" w:rsidR="00513EC0" w:rsidRPr="00022CCA" w:rsidRDefault="009670B0" w:rsidP="00700CD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200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22CCA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45F6643" w14:textId="77777777" w:rsidR="00513EC0" w:rsidRPr="00022CCA" w:rsidRDefault="00513EC0" w:rsidP="00700C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E2EDE8" w14:textId="35AAB529" w:rsidR="00513EC0" w:rsidRPr="00022CCA" w:rsidRDefault="009670B0" w:rsidP="00700CDE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22CCA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ECDC7C0" w14:textId="77777777" w:rsidR="00513EC0" w:rsidRPr="00022CCA" w:rsidRDefault="00513EC0" w:rsidP="00700CD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775154C" w14:textId="70F4B1F2" w:rsidR="00513EC0" w:rsidRPr="00022CCA" w:rsidRDefault="009670B0" w:rsidP="00235F5F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22CC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1BEEAE4" w14:textId="77777777" w:rsidR="00513EC0" w:rsidRPr="00022CCA" w:rsidRDefault="00513EC0" w:rsidP="00513EC0">
            <w:pPr>
              <w:tabs>
                <w:tab w:val="decimal" w:pos="595"/>
                <w:tab w:val="decimal" w:pos="814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6445DDFB" w14:textId="4357FF29" w:rsidR="00513EC0" w:rsidRPr="00022CCA" w:rsidRDefault="009670B0" w:rsidP="00700CDE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022CCA">
              <w:rPr>
                <w:rFonts w:ascii="Angsana New" w:hAnsi="Angsana New"/>
                <w:sz w:val="28"/>
                <w:szCs w:val="28"/>
                <w:lang w:val="en-US" w:bidi="th-TH"/>
              </w:rPr>
              <w:t>918,093</w:t>
            </w:r>
          </w:p>
        </w:tc>
        <w:tc>
          <w:tcPr>
            <w:tcW w:w="270" w:type="dxa"/>
          </w:tcPr>
          <w:p w14:paraId="6761C604" w14:textId="77777777" w:rsidR="00513EC0" w:rsidRPr="00022CC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CF66D82" w14:textId="194AB353" w:rsidR="00513EC0" w:rsidRPr="00022CCA" w:rsidRDefault="003E3316" w:rsidP="00700CD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22CCA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4D3D6D7" w14:textId="77777777" w:rsidR="00513EC0" w:rsidRPr="00022CC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DE5BBF0" w14:textId="69FC405E" w:rsidR="00513EC0" w:rsidRPr="00022CCA" w:rsidRDefault="003E3316" w:rsidP="00513EC0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22C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918,093</w:t>
            </w:r>
          </w:p>
        </w:tc>
        <w:tc>
          <w:tcPr>
            <w:tcW w:w="270" w:type="dxa"/>
          </w:tcPr>
          <w:p w14:paraId="0167CB1F" w14:textId="77777777" w:rsidR="00513EC0" w:rsidRPr="00022CCA" w:rsidRDefault="00513EC0" w:rsidP="00700CDE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5E80B14" w14:textId="0D3E40A0" w:rsidR="00513EC0" w:rsidRPr="00022CCA" w:rsidRDefault="003E3316" w:rsidP="00866A81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22CC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1FDB531" w14:textId="77777777" w:rsidR="00513EC0" w:rsidRPr="00022CC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1CDD3E" w14:textId="2A3A6EED" w:rsidR="00513EC0" w:rsidRPr="00022CCA" w:rsidRDefault="003E3316" w:rsidP="0070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  <w:r w:rsidRPr="00022CCA">
              <w:rPr>
                <w:rFonts w:ascii="Angsana New" w:hAnsi="Angsana New"/>
                <w:sz w:val="28"/>
                <w:szCs w:val="28"/>
              </w:rPr>
              <w:t>918,093</w:t>
            </w:r>
          </w:p>
        </w:tc>
      </w:tr>
      <w:tr w:rsidR="00513EC0" w:rsidRPr="00022CCA" w14:paraId="036439E1" w14:textId="77777777" w:rsidTr="00700CDE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492D7E44" w14:textId="77777777" w:rsidR="00513EC0" w:rsidRPr="00022CCA" w:rsidRDefault="00513EC0" w:rsidP="00700CDE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22CC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60" w:type="dxa"/>
            <w:vAlign w:val="bottom"/>
          </w:tcPr>
          <w:p w14:paraId="7151C29A" w14:textId="753CB0CD" w:rsidR="00513EC0" w:rsidRPr="00022CCA" w:rsidRDefault="00513EC0" w:rsidP="00700CD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8A38E38" w14:textId="77777777" w:rsidR="00513EC0" w:rsidRPr="00022CCA" w:rsidRDefault="00513EC0" w:rsidP="00700CD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6593F958" w14:textId="77DD0604" w:rsidR="00513EC0" w:rsidRPr="00022CCA" w:rsidRDefault="00513EC0" w:rsidP="00700CD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8D1A099" w14:textId="77777777" w:rsidR="00513EC0" w:rsidRPr="00022CCA" w:rsidRDefault="00513EC0" w:rsidP="00700C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D0B028C" w14:textId="5BAF870E" w:rsidR="00513EC0" w:rsidRPr="00022CC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A6D7D2A" w14:textId="77777777" w:rsidR="00513EC0" w:rsidRPr="00022CCA" w:rsidRDefault="00513EC0" w:rsidP="00700CD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56798F6" w14:textId="2C1C7B36" w:rsidR="00513EC0" w:rsidRPr="00022CCA" w:rsidRDefault="00513EC0" w:rsidP="00700CDE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263F400" w14:textId="77777777" w:rsidR="00513EC0" w:rsidRPr="00022CCA" w:rsidRDefault="00513EC0" w:rsidP="00700CDE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F948DA6" w14:textId="5C14FC36" w:rsidR="00513EC0" w:rsidRPr="00022CCA" w:rsidRDefault="00513EC0" w:rsidP="003E3316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10AF77D" w14:textId="77777777" w:rsidR="00513EC0" w:rsidRPr="00022CC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CC55C9C" w14:textId="7BBB50BA" w:rsidR="00513EC0" w:rsidRPr="00022CCA" w:rsidRDefault="00513EC0" w:rsidP="00700CDE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A7EC395" w14:textId="77777777" w:rsidR="00513EC0" w:rsidRPr="00022CC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C220F29" w14:textId="540C6CEB" w:rsidR="00513EC0" w:rsidRPr="00022CCA" w:rsidRDefault="00513EC0" w:rsidP="003E3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1AC5E2E" w14:textId="77777777" w:rsidR="00513EC0" w:rsidRPr="00022CCA" w:rsidRDefault="00513EC0" w:rsidP="00700CD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CA5CCB9" w14:textId="5CB2D7C4" w:rsidR="00513EC0" w:rsidRPr="00022CCA" w:rsidRDefault="00513EC0" w:rsidP="00700C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3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FABB005" w14:textId="77777777" w:rsidR="00513EC0" w:rsidRPr="00022CCA" w:rsidRDefault="00513EC0" w:rsidP="00700C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88C8F5A" w14:textId="379EA87F" w:rsidR="00513EC0" w:rsidRPr="00022CCA" w:rsidRDefault="00513EC0" w:rsidP="003E3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2D3A" w:rsidRPr="00022CCA" w14:paraId="3224C82A" w14:textId="77777777" w:rsidTr="00A93D3D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370D1979" w14:textId="77777777" w:rsidR="006A2D3A" w:rsidRPr="00022CCA" w:rsidRDefault="006A2D3A" w:rsidP="006A2D3A">
            <w:pPr>
              <w:ind w:left="-14" w:right="-9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22CCA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vAlign w:val="bottom"/>
          </w:tcPr>
          <w:p w14:paraId="0C96FB4C" w14:textId="076FE19F" w:rsidR="006A2D3A" w:rsidRPr="00022CCA" w:rsidRDefault="006A2D3A" w:rsidP="006A2D3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22CC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73338E7" w14:textId="77777777" w:rsidR="006A2D3A" w:rsidRPr="00022CCA" w:rsidRDefault="006A2D3A" w:rsidP="006A2D3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31AA26D" w14:textId="6A2F5611" w:rsidR="006A2D3A" w:rsidRPr="00022CCA" w:rsidRDefault="006A2D3A" w:rsidP="006A2D3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22CC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FD60564" w14:textId="77777777" w:rsidR="006A2D3A" w:rsidRPr="00022CCA" w:rsidRDefault="006A2D3A" w:rsidP="006A2D3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099A657" w14:textId="3505CB0E" w:rsidR="006A2D3A" w:rsidRPr="00022CCA" w:rsidRDefault="006A2D3A" w:rsidP="006A2D3A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22CC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18F4FB8" w14:textId="77777777" w:rsidR="006A2D3A" w:rsidRPr="00022CCA" w:rsidRDefault="006A2D3A" w:rsidP="006A2D3A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1F1FFD6" w14:textId="3A4B9BBF" w:rsidR="006A2D3A" w:rsidRPr="00022CCA" w:rsidRDefault="006A2D3A" w:rsidP="006A2D3A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22CCA">
              <w:rPr>
                <w:rFonts w:ascii="Angsana New" w:hAnsi="Angsana New"/>
                <w:sz w:val="28"/>
                <w:szCs w:val="28"/>
              </w:rPr>
              <w:t>(60,613,159)</w:t>
            </w:r>
          </w:p>
        </w:tc>
        <w:tc>
          <w:tcPr>
            <w:tcW w:w="270" w:type="dxa"/>
            <w:vAlign w:val="bottom"/>
          </w:tcPr>
          <w:p w14:paraId="6BF0A535" w14:textId="77777777" w:rsidR="006A2D3A" w:rsidRPr="00022CCA" w:rsidRDefault="006A2D3A" w:rsidP="006A2D3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9FEE05D" w14:textId="01A2C90E" w:rsidR="006A2D3A" w:rsidRPr="00022CCA" w:rsidRDefault="006A2D3A" w:rsidP="006A2D3A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2CCA">
              <w:rPr>
                <w:rFonts w:ascii="Angsana New" w:hAnsi="Angsana New"/>
                <w:sz w:val="28"/>
                <w:szCs w:val="28"/>
                <w:lang w:val="en-US" w:bidi="th-TH"/>
              </w:rPr>
              <w:t>(60,613,159)</w:t>
            </w:r>
          </w:p>
        </w:tc>
        <w:tc>
          <w:tcPr>
            <w:tcW w:w="270" w:type="dxa"/>
            <w:vAlign w:val="bottom"/>
          </w:tcPr>
          <w:p w14:paraId="11F1F7E0" w14:textId="77777777" w:rsidR="006A2D3A" w:rsidRPr="00022CCA" w:rsidRDefault="006A2D3A" w:rsidP="006A2D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ABF06AC" w14:textId="5D07C951" w:rsidR="006A2D3A" w:rsidRPr="00022CCA" w:rsidRDefault="006A2D3A" w:rsidP="006A2D3A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22CC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D6FB419" w14:textId="77777777" w:rsidR="006A2D3A" w:rsidRPr="00022CCA" w:rsidRDefault="006A2D3A" w:rsidP="006A2D3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15D0517" w14:textId="0EC32137" w:rsidR="006A2D3A" w:rsidRPr="00022CCA" w:rsidRDefault="006A2D3A" w:rsidP="006A2D3A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86"/>
              <w:rPr>
                <w:rFonts w:ascii="Angsana New" w:hAnsi="Angsana New"/>
                <w:spacing w:val="-4"/>
                <w:sz w:val="28"/>
                <w:szCs w:val="28"/>
                <w:lang w:val="en-US" w:bidi="th-TH"/>
              </w:rPr>
            </w:pPr>
            <w:r w:rsidRPr="00022CCA">
              <w:rPr>
                <w:rFonts w:ascii="Angsana New" w:hAnsi="Angsana New"/>
                <w:spacing w:val="-4"/>
                <w:sz w:val="28"/>
                <w:szCs w:val="28"/>
              </w:rPr>
              <w:t>(60,538,115)</w:t>
            </w:r>
          </w:p>
        </w:tc>
        <w:tc>
          <w:tcPr>
            <w:tcW w:w="270" w:type="dxa"/>
            <w:vAlign w:val="bottom"/>
          </w:tcPr>
          <w:p w14:paraId="08990D50" w14:textId="77777777" w:rsidR="006A2D3A" w:rsidRPr="00022CCA" w:rsidRDefault="006A2D3A" w:rsidP="006A2D3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2A07440" w14:textId="6EDDF26D" w:rsidR="006A2D3A" w:rsidRPr="00022CCA" w:rsidRDefault="006A2D3A" w:rsidP="006A2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  <w:r w:rsidRPr="00022CC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098B250" w14:textId="77777777" w:rsidR="006A2D3A" w:rsidRPr="00022CCA" w:rsidRDefault="006A2D3A" w:rsidP="006A2D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CFD72AA" w14:textId="53AA2952" w:rsidR="006A2D3A" w:rsidRPr="00022CCA" w:rsidRDefault="006A2D3A" w:rsidP="006A2D3A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86"/>
              <w:rPr>
                <w:rFonts w:ascii="Angsana New" w:hAnsi="Angsana New"/>
                <w:spacing w:val="-4"/>
                <w:sz w:val="28"/>
                <w:szCs w:val="28"/>
                <w:lang w:val="en-US" w:bidi="th-TH"/>
              </w:rPr>
            </w:pPr>
            <w:r w:rsidRPr="00022CCA">
              <w:rPr>
                <w:rFonts w:ascii="Angsana New" w:hAnsi="Angsana New"/>
                <w:spacing w:val="-4"/>
                <w:sz w:val="28"/>
                <w:szCs w:val="28"/>
              </w:rPr>
              <w:t>(60,538,115)</w:t>
            </w:r>
          </w:p>
        </w:tc>
      </w:tr>
      <w:tr w:rsidR="006A2D3A" w:rsidRPr="00022CCA" w14:paraId="181ED559" w14:textId="77777777" w:rsidTr="00700CDE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481FB605" w14:textId="77777777" w:rsidR="006A2D3A" w:rsidRPr="00022CCA" w:rsidRDefault="006A2D3A" w:rsidP="006A2D3A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22CCA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เงินกู้ยืมระยะยาว</w:t>
            </w:r>
          </w:p>
        </w:tc>
        <w:tc>
          <w:tcPr>
            <w:tcW w:w="1260" w:type="dxa"/>
          </w:tcPr>
          <w:p w14:paraId="0396B197" w14:textId="3457914C" w:rsidR="006A2D3A" w:rsidRPr="00022CCA" w:rsidRDefault="006A2D3A" w:rsidP="006A2D3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22CC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727A42E" w14:textId="77777777" w:rsidR="006A2D3A" w:rsidRPr="00022CCA" w:rsidRDefault="006A2D3A" w:rsidP="006A2D3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56D246A3" w14:textId="1E6DEEF2" w:rsidR="006A2D3A" w:rsidRPr="00022CCA" w:rsidRDefault="006A2D3A" w:rsidP="006A2D3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22CC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BECB175" w14:textId="77777777" w:rsidR="006A2D3A" w:rsidRPr="00022CCA" w:rsidRDefault="006A2D3A" w:rsidP="006A2D3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260B1F8" w14:textId="7A7487B0" w:rsidR="006A2D3A" w:rsidRPr="00022CCA" w:rsidRDefault="006A2D3A" w:rsidP="006A2D3A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22CC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298301D" w14:textId="77777777" w:rsidR="006A2D3A" w:rsidRPr="00022CCA" w:rsidRDefault="006A2D3A" w:rsidP="006A2D3A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7AAB24" w14:textId="11A4264D" w:rsidR="006A2D3A" w:rsidRPr="00022CCA" w:rsidRDefault="006A2D3A" w:rsidP="006A2D3A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22CCA">
              <w:rPr>
                <w:rFonts w:ascii="Angsana New" w:hAnsi="Angsana New"/>
                <w:sz w:val="28"/>
                <w:szCs w:val="28"/>
              </w:rPr>
              <w:t>(346,597)</w:t>
            </w:r>
          </w:p>
        </w:tc>
        <w:tc>
          <w:tcPr>
            <w:tcW w:w="270" w:type="dxa"/>
          </w:tcPr>
          <w:p w14:paraId="24045F6B" w14:textId="77777777" w:rsidR="006A2D3A" w:rsidRPr="00022CCA" w:rsidRDefault="006A2D3A" w:rsidP="006A2D3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6CD4F75" w14:textId="7F36B346" w:rsidR="006A2D3A" w:rsidRPr="00022CCA" w:rsidRDefault="006A2D3A" w:rsidP="006A2D3A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2CCA">
              <w:rPr>
                <w:rFonts w:asciiTheme="majorBidi" w:hAnsiTheme="majorBidi" w:cstheme="majorBidi"/>
                <w:sz w:val="28"/>
                <w:szCs w:val="28"/>
              </w:rPr>
              <w:t>(346,597)</w:t>
            </w:r>
          </w:p>
        </w:tc>
        <w:tc>
          <w:tcPr>
            <w:tcW w:w="270" w:type="dxa"/>
          </w:tcPr>
          <w:p w14:paraId="1D6E0F34" w14:textId="77777777" w:rsidR="006A2D3A" w:rsidRPr="00022CCA" w:rsidRDefault="006A2D3A" w:rsidP="006A2D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249ED3F" w14:textId="70887B7D" w:rsidR="006A2D3A" w:rsidRPr="00022CCA" w:rsidRDefault="006A2D3A" w:rsidP="006A2D3A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22CC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91F5BF0" w14:textId="0C42B35B" w:rsidR="006A2D3A" w:rsidRPr="00022CCA" w:rsidRDefault="006A2D3A" w:rsidP="006A2D3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16B5B2" w14:textId="1C84DC1E" w:rsidR="006A2D3A" w:rsidRPr="00022CCA" w:rsidRDefault="0077705B" w:rsidP="0077705B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86"/>
              <w:rPr>
                <w:rFonts w:ascii="Angsana New" w:hAnsi="Angsana New"/>
                <w:spacing w:val="-4"/>
                <w:sz w:val="28"/>
                <w:szCs w:val="28"/>
                <w:lang w:val="en-US" w:bidi="th-TH"/>
              </w:rPr>
            </w:pPr>
            <w:r w:rsidRPr="00022CCA">
              <w:rPr>
                <w:rFonts w:ascii="Angsana New" w:hAnsi="Angsana New"/>
                <w:sz w:val="28"/>
                <w:szCs w:val="28"/>
              </w:rPr>
              <w:t>(3</w:t>
            </w:r>
            <w:r w:rsidR="00C10E6E">
              <w:rPr>
                <w:rFonts w:ascii="Angsana New" w:hAnsi="Angsana New"/>
                <w:sz w:val="28"/>
                <w:szCs w:val="28"/>
              </w:rPr>
              <w:t>45</w:t>
            </w:r>
            <w:r w:rsidRPr="00022CCA">
              <w:rPr>
                <w:rFonts w:ascii="Angsana New" w:hAnsi="Angsana New"/>
                <w:sz w:val="28"/>
                <w:szCs w:val="28"/>
              </w:rPr>
              <w:t>,</w:t>
            </w:r>
            <w:r w:rsidR="00C10E6E">
              <w:rPr>
                <w:rFonts w:ascii="Angsana New" w:hAnsi="Angsana New"/>
                <w:sz w:val="28"/>
                <w:szCs w:val="28"/>
              </w:rPr>
              <w:t>148</w:t>
            </w:r>
            <w:r w:rsidRPr="00022CC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9452748" w14:textId="77777777" w:rsidR="006A2D3A" w:rsidRPr="00022CCA" w:rsidRDefault="006A2D3A" w:rsidP="006A2D3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D00E926" w14:textId="702B8E13" w:rsidR="006A2D3A" w:rsidRPr="00022CCA" w:rsidRDefault="00C10E6E" w:rsidP="00C10E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(26,597)</w:t>
            </w:r>
          </w:p>
        </w:tc>
        <w:tc>
          <w:tcPr>
            <w:tcW w:w="270" w:type="dxa"/>
          </w:tcPr>
          <w:p w14:paraId="46FD112C" w14:textId="77777777" w:rsidR="006A2D3A" w:rsidRPr="00022CCA" w:rsidRDefault="006A2D3A" w:rsidP="006A2D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588B1ED" w14:textId="0797B916" w:rsidR="006A2D3A" w:rsidRPr="00022CCA" w:rsidRDefault="006A2D3A" w:rsidP="006A2D3A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86"/>
              <w:rPr>
                <w:rFonts w:ascii="Angsana New" w:hAnsi="Angsana New"/>
                <w:spacing w:val="-4"/>
                <w:sz w:val="28"/>
                <w:szCs w:val="28"/>
                <w:lang w:val="en-US" w:bidi="th-TH"/>
              </w:rPr>
            </w:pPr>
            <w:r w:rsidRPr="00022CCA">
              <w:rPr>
                <w:rFonts w:ascii="Angsana New" w:hAnsi="Angsana New"/>
                <w:spacing w:val="-4"/>
                <w:sz w:val="28"/>
                <w:szCs w:val="28"/>
                <w:lang w:val="en-US" w:bidi="th-TH"/>
              </w:rPr>
              <w:t>(371,745)</w:t>
            </w:r>
          </w:p>
        </w:tc>
      </w:tr>
      <w:tr w:rsidR="006A2D3A" w:rsidRPr="00022CCA" w14:paraId="5E5F4D2A" w14:textId="77777777" w:rsidTr="00700CDE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71EB81BC" w14:textId="77777777" w:rsidR="006A2D3A" w:rsidRPr="00022CCA" w:rsidRDefault="006A2D3A" w:rsidP="006A2D3A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22CCA">
              <w:rPr>
                <w:rFonts w:ascii="Angsana New" w:hAnsi="Angsana New"/>
                <w:sz w:val="28"/>
                <w:szCs w:val="28"/>
                <w:cs/>
                <w:lang w:val="en-GB"/>
              </w:rPr>
              <w:t>หุ้นกู้</w:t>
            </w:r>
          </w:p>
        </w:tc>
        <w:tc>
          <w:tcPr>
            <w:tcW w:w="1260" w:type="dxa"/>
          </w:tcPr>
          <w:p w14:paraId="72DCF14B" w14:textId="62A447A6" w:rsidR="006A2D3A" w:rsidRPr="00022CCA" w:rsidRDefault="006A2D3A" w:rsidP="006A2D3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22CC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121CEF2" w14:textId="77777777" w:rsidR="006A2D3A" w:rsidRPr="00022CCA" w:rsidRDefault="006A2D3A" w:rsidP="006A2D3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290CE7C4" w14:textId="535D9028" w:rsidR="006A2D3A" w:rsidRPr="00022CCA" w:rsidRDefault="006A2D3A" w:rsidP="006A2D3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22CC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F24197A" w14:textId="77777777" w:rsidR="006A2D3A" w:rsidRPr="00022CCA" w:rsidRDefault="006A2D3A" w:rsidP="006A2D3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6F23DE7" w14:textId="47703B1A" w:rsidR="006A2D3A" w:rsidRPr="00022CCA" w:rsidRDefault="006A2D3A" w:rsidP="006A2D3A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22CC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63DA601" w14:textId="77777777" w:rsidR="006A2D3A" w:rsidRPr="00022CCA" w:rsidRDefault="006A2D3A" w:rsidP="006A2D3A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6163B19" w14:textId="3930B3F2" w:rsidR="006A2D3A" w:rsidRPr="00022CCA" w:rsidRDefault="006A2D3A" w:rsidP="006A2D3A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22CCA">
              <w:rPr>
                <w:rFonts w:ascii="Angsana New" w:hAnsi="Angsana New"/>
                <w:sz w:val="28"/>
                <w:szCs w:val="28"/>
              </w:rPr>
              <w:t>(24,697,950)</w:t>
            </w:r>
          </w:p>
        </w:tc>
        <w:tc>
          <w:tcPr>
            <w:tcW w:w="270" w:type="dxa"/>
          </w:tcPr>
          <w:p w14:paraId="3DE5F38A" w14:textId="77777777" w:rsidR="006A2D3A" w:rsidRPr="00022CCA" w:rsidRDefault="006A2D3A" w:rsidP="006A2D3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BCDD95" w14:textId="49DB4310" w:rsidR="006A2D3A" w:rsidRPr="00022CCA" w:rsidRDefault="006A2D3A" w:rsidP="006A2D3A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2CCA">
              <w:rPr>
                <w:rFonts w:asciiTheme="majorBidi" w:hAnsiTheme="majorBidi" w:cstheme="majorBidi"/>
                <w:sz w:val="28"/>
                <w:szCs w:val="28"/>
              </w:rPr>
              <w:t>(24,697,950)</w:t>
            </w:r>
          </w:p>
        </w:tc>
        <w:tc>
          <w:tcPr>
            <w:tcW w:w="270" w:type="dxa"/>
          </w:tcPr>
          <w:p w14:paraId="1D8D7EEA" w14:textId="77777777" w:rsidR="006A2D3A" w:rsidRPr="00022CCA" w:rsidRDefault="006A2D3A" w:rsidP="006A2D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84A8C0E" w14:textId="7BA89261" w:rsidR="006A2D3A" w:rsidRPr="00022CCA" w:rsidRDefault="006A2D3A" w:rsidP="006A2D3A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22CC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EEBE601" w14:textId="77777777" w:rsidR="006A2D3A" w:rsidRPr="00022CCA" w:rsidRDefault="006A2D3A" w:rsidP="006A2D3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E383EF" w14:textId="3966E1EB" w:rsidR="006A2D3A" w:rsidRPr="00022CCA" w:rsidRDefault="006A2D3A" w:rsidP="006A2D3A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86"/>
              <w:rPr>
                <w:rFonts w:ascii="Angsana New" w:hAnsi="Angsana New"/>
                <w:spacing w:val="-4"/>
                <w:sz w:val="28"/>
                <w:szCs w:val="28"/>
                <w:lang w:val="en-US" w:bidi="th-TH"/>
              </w:rPr>
            </w:pPr>
            <w:r w:rsidRPr="00022CCA">
              <w:rPr>
                <w:rFonts w:ascii="Angsana New" w:hAnsi="Angsana New"/>
                <w:spacing w:val="-4"/>
                <w:sz w:val="28"/>
                <w:szCs w:val="28"/>
                <w:lang w:val="en-US" w:bidi="th-TH"/>
              </w:rPr>
              <w:t>(26,349,828)</w:t>
            </w:r>
          </w:p>
        </w:tc>
        <w:tc>
          <w:tcPr>
            <w:tcW w:w="270" w:type="dxa"/>
          </w:tcPr>
          <w:p w14:paraId="05496449" w14:textId="77777777" w:rsidR="006A2D3A" w:rsidRPr="00022CCA" w:rsidRDefault="006A2D3A" w:rsidP="006A2D3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B98ECC1" w14:textId="3AF5C359" w:rsidR="006A2D3A" w:rsidRPr="00022CCA" w:rsidRDefault="006A2D3A" w:rsidP="006A2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  <w:r w:rsidRPr="00022CC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4BF96B5" w14:textId="77777777" w:rsidR="006A2D3A" w:rsidRPr="00022CCA" w:rsidRDefault="006A2D3A" w:rsidP="006A2D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5057B7E" w14:textId="6F209287" w:rsidR="006A2D3A" w:rsidRPr="00022CCA" w:rsidRDefault="006A2D3A" w:rsidP="006A2D3A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86"/>
              <w:rPr>
                <w:rFonts w:ascii="Angsana New" w:hAnsi="Angsana New"/>
                <w:spacing w:val="-4"/>
                <w:sz w:val="28"/>
                <w:szCs w:val="28"/>
                <w:lang w:val="en-US" w:bidi="th-TH"/>
              </w:rPr>
            </w:pPr>
            <w:r w:rsidRPr="00022CCA">
              <w:rPr>
                <w:rFonts w:ascii="Angsana New" w:hAnsi="Angsana New"/>
                <w:spacing w:val="-4"/>
                <w:sz w:val="28"/>
                <w:szCs w:val="28"/>
                <w:lang w:val="en-US" w:bidi="th-TH"/>
              </w:rPr>
              <w:t>(26,349,828)</w:t>
            </w:r>
          </w:p>
        </w:tc>
      </w:tr>
      <w:tr w:rsidR="00923CB9" w:rsidRPr="00022CCA" w14:paraId="444230D7" w14:textId="77777777" w:rsidTr="00700CDE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174A7F77" w14:textId="1ED9BA4C" w:rsidR="00923CB9" w:rsidRPr="00022CCA" w:rsidRDefault="00923CB9" w:rsidP="006A2D3A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22CCA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หนี้สินอนุพันธ์</w:t>
            </w:r>
          </w:p>
        </w:tc>
        <w:tc>
          <w:tcPr>
            <w:tcW w:w="1260" w:type="dxa"/>
          </w:tcPr>
          <w:p w14:paraId="2008C230" w14:textId="77777777" w:rsidR="00923CB9" w:rsidRPr="00022CCA" w:rsidRDefault="00923CB9" w:rsidP="006A2D3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0E69A2" w14:textId="77777777" w:rsidR="00923CB9" w:rsidRPr="00022CCA" w:rsidRDefault="00923CB9" w:rsidP="006A2D3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42F71630" w14:textId="77777777" w:rsidR="00923CB9" w:rsidRPr="00022CCA" w:rsidRDefault="00923CB9" w:rsidP="006A2D3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1AFAF8" w14:textId="77777777" w:rsidR="00923CB9" w:rsidRPr="00022CCA" w:rsidRDefault="00923CB9" w:rsidP="006A2D3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21AB32A" w14:textId="77777777" w:rsidR="00923CB9" w:rsidRPr="00022CCA" w:rsidRDefault="00923CB9" w:rsidP="006A2D3A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583F80" w14:textId="77777777" w:rsidR="00923CB9" w:rsidRPr="00022CCA" w:rsidRDefault="00923CB9" w:rsidP="006A2D3A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5890B43" w14:textId="77777777" w:rsidR="00923CB9" w:rsidRPr="00022CCA" w:rsidRDefault="00923CB9" w:rsidP="006A2D3A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581C32E" w14:textId="77777777" w:rsidR="00923CB9" w:rsidRPr="00022CCA" w:rsidRDefault="00923CB9" w:rsidP="006A2D3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E29C49C" w14:textId="77777777" w:rsidR="00923CB9" w:rsidRPr="00022CCA" w:rsidRDefault="00923CB9" w:rsidP="006A2D3A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36842C0" w14:textId="77777777" w:rsidR="00923CB9" w:rsidRPr="00022CCA" w:rsidRDefault="00923CB9" w:rsidP="006A2D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1D5B4CB" w14:textId="77777777" w:rsidR="00923CB9" w:rsidRPr="00022CCA" w:rsidRDefault="00923CB9" w:rsidP="006A2D3A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8578BA" w14:textId="77777777" w:rsidR="00923CB9" w:rsidRPr="00022CCA" w:rsidRDefault="00923CB9" w:rsidP="006A2D3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75857C" w14:textId="77777777" w:rsidR="00923CB9" w:rsidRPr="00022CCA" w:rsidRDefault="00923CB9" w:rsidP="006A2D3A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86"/>
              <w:rPr>
                <w:rFonts w:ascii="Angsana New" w:hAnsi="Angsana New"/>
                <w:spacing w:val="-4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48ED803" w14:textId="77777777" w:rsidR="00923CB9" w:rsidRPr="00022CCA" w:rsidRDefault="00923CB9" w:rsidP="006A2D3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701CF7F" w14:textId="77777777" w:rsidR="00923CB9" w:rsidRPr="00022CCA" w:rsidRDefault="00923CB9" w:rsidP="006A2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B81FDE7" w14:textId="77777777" w:rsidR="00923CB9" w:rsidRPr="00022CCA" w:rsidRDefault="00923CB9" w:rsidP="006A2D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F63454" w14:textId="77777777" w:rsidR="00923CB9" w:rsidRPr="00022CCA" w:rsidRDefault="00923CB9" w:rsidP="006A2D3A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86"/>
              <w:rPr>
                <w:rFonts w:ascii="Angsana New" w:hAnsi="Angsana New"/>
                <w:spacing w:val="-4"/>
                <w:sz w:val="28"/>
                <w:szCs w:val="28"/>
                <w:lang w:val="en-US" w:bidi="th-TH"/>
              </w:rPr>
            </w:pPr>
          </w:p>
        </w:tc>
      </w:tr>
      <w:tr w:rsidR="006A2D3A" w:rsidRPr="00022CCA" w14:paraId="4766DCED" w14:textId="77777777" w:rsidTr="00700CDE">
        <w:trPr>
          <w:trHeight w:val="261"/>
        </w:trPr>
        <w:tc>
          <w:tcPr>
            <w:tcW w:w="3060" w:type="dxa"/>
            <w:shd w:val="clear" w:color="auto" w:fill="auto"/>
          </w:tcPr>
          <w:p w14:paraId="09202D89" w14:textId="0A3F3FB4" w:rsidR="006A2D3A" w:rsidRPr="00022CCA" w:rsidRDefault="00923CB9" w:rsidP="006A2D3A">
            <w:pPr>
              <w:ind w:left="-14" w:right="-90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022CCA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022CC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</w:t>
            </w:r>
            <w:r w:rsidR="006A2D3A" w:rsidRPr="00022CCA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สัญญาแลกเปลี่ยนอัตราดอกเบี้ยที่ใช้ใน</w:t>
            </w:r>
            <w:r w:rsidR="006A2D3A" w:rsidRPr="00022CCA">
              <w:rPr>
                <w:rFonts w:ascii="Angsana New" w:hAnsi="Angsana New"/>
                <w:sz w:val="28"/>
                <w:szCs w:val="28"/>
                <w:cs/>
              </w:rPr>
              <w:br/>
              <w:t xml:space="preserve">   </w:t>
            </w:r>
            <w:r w:rsidRPr="00022CCA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6A2D3A" w:rsidRPr="00022CCA">
              <w:rPr>
                <w:rFonts w:ascii="Angsana New" w:hAnsi="Angsana New"/>
                <w:sz w:val="28"/>
                <w:szCs w:val="28"/>
                <w:cs/>
              </w:rPr>
              <w:t>การป้องกันความเสี่ยง</w:t>
            </w:r>
          </w:p>
        </w:tc>
        <w:tc>
          <w:tcPr>
            <w:tcW w:w="1260" w:type="dxa"/>
            <w:vAlign w:val="bottom"/>
          </w:tcPr>
          <w:p w14:paraId="327F9C1D" w14:textId="4D369BF2" w:rsidR="006A2D3A" w:rsidRPr="00022CCA" w:rsidRDefault="006A2D3A" w:rsidP="00022C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 w:firstLine="2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CCA">
              <w:rPr>
                <w:rFonts w:ascii="Angsana New" w:hAnsi="Angsana New"/>
                <w:sz w:val="28"/>
                <w:szCs w:val="28"/>
              </w:rPr>
              <w:t>(221,087)</w:t>
            </w:r>
          </w:p>
        </w:tc>
        <w:tc>
          <w:tcPr>
            <w:tcW w:w="236" w:type="dxa"/>
            <w:vAlign w:val="bottom"/>
          </w:tcPr>
          <w:p w14:paraId="6494D8FA" w14:textId="77777777" w:rsidR="006A2D3A" w:rsidRPr="00022CCA" w:rsidRDefault="006A2D3A" w:rsidP="006A2D3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3D54E3DC" w14:textId="43097E10" w:rsidR="006A2D3A" w:rsidRPr="00022CCA" w:rsidRDefault="006A2D3A" w:rsidP="006A2D3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22CC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CB63E1E" w14:textId="77777777" w:rsidR="006A2D3A" w:rsidRPr="00022CCA" w:rsidRDefault="006A2D3A" w:rsidP="006A2D3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67A04DF" w14:textId="5E35FBE9" w:rsidR="006A2D3A" w:rsidRPr="00022CCA" w:rsidRDefault="006A2D3A" w:rsidP="006A2D3A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22CC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219E881" w14:textId="77777777" w:rsidR="006A2D3A" w:rsidRPr="00022CCA" w:rsidRDefault="006A2D3A" w:rsidP="006A2D3A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6F982B0" w14:textId="34A75D1A" w:rsidR="006A2D3A" w:rsidRPr="00022CCA" w:rsidRDefault="001946EA" w:rsidP="006A2D3A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22CC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D17945E" w14:textId="77777777" w:rsidR="006A2D3A" w:rsidRPr="00022CCA" w:rsidRDefault="006A2D3A" w:rsidP="006A2D3A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CA3D2DB" w14:textId="5277751F" w:rsidR="006A2D3A" w:rsidRPr="00022CCA" w:rsidRDefault="001946EA" w:rsidP="006A2D3A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22CCA">
              <w:rPr>
                <w:rFonts w:ascii="Angsana New" w:hAnsi="Angsana New"/>
                <w:sz w:val="28"/>
                <w:szCs w:val="28"/>
                <w:lang w:val="en-US" w:bidi="th-TH"/>
              </w:rPr>
              <w:t>(221,087)</w:t>
            </w:r>
          </w:p>
        </w:tc>
        <w:tc>
          <w:tcPr>
            <w:tcW w:w="270" w:type="dxa"/>
            <w:vAlign w:val="bottom"/>
          </w:tcPr>
          <w:p w14:paraId="63DD0D4C" w14:textId="77777777" w:rsidR="006A2D3A" w:rsidRPr="00022CCA" w:rsidRDefault="006A2D3A" w:rsidP="006A2D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254129F" w14:textId="4BD5033F" w:rsidR="006A2D3A" w:rsidRPr="00022CCA" w:rsidRDefault="001946EA" w:rsidP="006A2D3A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22CC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E5B3AD2" w14:textId="77777777" w:rsidR="006A2D3A" w:rsidRPr="00022CCA" w:rsidRDefault="006A2D3A" w:rsidP="006A2D3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CEC7B0E" w14:textId="6DDC5D56" w:rsidR="006A2D3A" w:rsidRPr="00022CCA" w:rsidRDefault="001946EA" w:rsidP="006A2D3A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22CCA">
              <w:rPr>
                <w:rFonts w:asciiTheme="majorBidi" w:hAnsiTheme="majorBidi" w:cstheme="majorBidi"/>
                <w:sz w:val="28"/>
                <w:szCs w:val="28"/>
              </w:rPr>
              <w:t>(221,087)</w:t>
            </w:r>
          </w:p>
        </w:tc>
        <w:tc>
          <w:tcPr>
            <w:tcW w:w="270" w:type="dxa"/>
            <w:vAlign w:val="bottom"/>
          </w:tcPr>
          <w:p w14:paraId="4739B016" w14:textId="77777777" w:rsidR="006A2D3A" w:rsidRPr="00022CCA" w:rsidRDefault="006A2D3A" w:rsidP="006A2D3A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B251A55" w14:textId="39F59DC2" w:rsidR="006A2D3A" w:rsidRPr="00022CCA" w:rsidRDefault="001946EA" w:rsidP="006A2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  <w:r w:rsidRPr="00022CC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96FD64B" w14:textId="77777777" w:rsidR="006A2D3A" w:rsidRPr="00022CCA" w:rsidRDefault="006A2D3A" w:rsidP="006A2D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27CC38D" w14:textId="1DF470D5" w:rsidR="006A2D3A" w:rsidRPr="00022CCA" w:rsidRDefault="001946EA" w:rsidP="006A2D3A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86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22CC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(221,087)</w:t>
            </w:r>
          </w:p>
        </w:tc>
      </w:tr>
      <w:tr w:rsidR="004353D4" w:rsidRPr="00022CCA" w14:paraId="30A59DA3" w14:textId="77777777" w:rsidTr="00B828F2">
        <w:trPr>
          <w:trHeight w:val="261"/>
        </w:trPr>
        <w:tc>
          <w:tcPr>
            <w:tcW w:w="3060" w:type="dxa"/>
            <w:shd w:val="clear" w:color="auto" w:fill="auto"/>
          </w:tcPr>
          <w:p w14:paraId="5E3A692C" w14:textId="77777777" w:rsidR="004353D4" w:rsidRPr="00022CCA" w:rsidRDefault="004353D4" w:rsidP="00B828F2">
            <w:pPr>
              <w:ind w:left="-14"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022CCA">
              <w:rPr>
                <w:rFonts w:ascii="Angsana New" w:hAnsi="Angsana New" w:hint="cs"/>
                <w:sz w:val="28"/>
                <w:szCs w:val="28"/>
                <w:cs/>
              </w:rPr>
              <w:t xml:space="preserve">   อนุพันธ์ที่เกี่ยวกับพลังงาน</w:t>
            </w:r>
          </w:p>
        </w:tc>
        <w:tc>
          <w:tcPr>
            <w:tcW w:w="1260" w:type="dxa"/>
          </w:tcPr>
          <w:p w14:paraId="01E1AFA1" w14:textId="77777777" w:rsidR="004353D4" w:rsidRPr="00022CCA" w:rsidRDefault="004353D4" w:rsidP="00022C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 w:firstLine="2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2CCA">
              <w:rPr>
                <w:rFonts w:ascii="Angsana New" w:hAnsi="Angsana New"/>
                <w:sz w:val="28"/>
                <w:szCs w:val="28"/>
              </w:rPr>
              <w:t>(2,304,275)</w:t>
            </w:r>
          </w:p>
        </w:tc>
        <w:tc>
          <w:tcPr>
            <w:tcW w:w="236" w:type="dxa"/>
          </w:tcPr>
          <w:p w14:paraId="4A1B6384" w14:textId="77777777" w:rsidR="004353D4" w:rsidRPr="00022CCA" w:rsidRDefault="004353D4" w:rsidP="00B828F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17C5A95B" w14:textId="77777777" w:rsidR="004353D4" w:rsidRPr="00022CCA" w:rsidRDefault="004353D4" w:rsidP="00B828F2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22CCA">
              <w:rPr>
                <w:rFonts w:ascii="Angsana New" w:hAnsi="Angsana New"/>
                <w:sz w:val="28"/>
                <w:szCs w:val="28"/>
                <w:lang w:bidi="th-TH"/>
              </w:rPr>
              <w:t>(1,153,918)</w:t>
            </w:r>
          </w:p>
        </w:tc>
        <w:tc>
          <w:tcPr>
            <w:tcW w:w="270" w:type="dxa"/>
          </w:tcPr>
          <w:p w14:paraId="14FECFD8" w14:textId="77777777" w:rsidR="004353D4" w:rsidRPr="00022CCA" w:rsidRDefault="004353D4" w:rsidP="00B828F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E784566" w14:textId="77777777" w:rsidR="004353D4" w:rsidRPr="00022CCA" w:rsidRDefault="004353D4" w:rsidP="00B828F2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22CC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70B08D0" w14:textId="77777777" w:rsidR="004353D4" w:rsidRPr="00022CCA" w:rsidRDefault="004353D4" w:rsidP="00B828F2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D5DD43A" w14:textId="77777777" w:rsidR="004353D4" w:rsidRPr="00022CCA" w:rsidRDefault="004353D4" w:rsidP="00B828F2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22CC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3A3858B" w14:textId="77777777" w:rsidR="004353D4" w:rsidRPr="00022CCA" w:rsidRDefault="004353D4" w:rsidP="00B828F2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347027B" w14:textId="77777777" w:rsidR="004353D4" w:rsidRPr="00022CCA" w:rsidRDefault="004353D4" w:rsidP="00B828F2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22CCA">
              <w:rPr>
                <w:rFonts w:ascii="Angsana New" w:hAnsi="Angsana New"/>
                <w:spacing w:val="-4"/>
                <w:sz w:val="28"/>
                <w:szCs w:val="28"/>
              </w:rPr>
              <w:t>(3,458,193)</w:t>
            </w:r>
          </w:p>
        </w:tc>
        <w:tc>
          <w:tcPr>
            <w:tcW w:w="270" w:type="dxa"/>
          </w:tcPr>
          <w:p w14:paraId="1637127C" w14:textId="77777777" w:rsidR="004353D4" w:rsidRPr="00022CCA" w:rsidRDefault="004353D4" w:rsidP="00B828F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9CCE4CE" w14:textId="77777777" w:rsidR="004353D4" w:rsidRPr="00022CCA" w:rsidRDefault="004353D4" w:rsidP="00B828F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22CCA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47290CC" w14:textId="77777777" w:rsidR="004353D4" w:rsidRPr="00022CCA" w:rsidRDefault="004353D4" w:rsidP="00B828F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29B368" w14:textId="77777777" w:rsidR="004353D4" w:rsidRPr="00022CCA" w:rsidRDefault="004353D4" w:rsidP="00B828F2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22CCA">
              <w:rPr>
                <w:rFonts w:asciiTheme="majorBidi" w:hAnsiTheme="majorBidi" w:cstheme="majorBidi"/>
                <w:sz w:val="28"/>
                <w:szCs w:val="28"/>
              </w:rPr>
              <w:t>(3,458,193)</w:t>
            </w:r>
          </w:p>
        </w:tc>
        <w:tc>
          <w:tcPr>
            <w:tcW w:w="270" w:type="dxa"/>
          </w:tcPr>
          <w:p w14:paraId="0CD479B2" w14:textId="77777777" w:rsidR="004353D4" w:rsidRPr="00022CCA" w:rsidRDefault="004353D4" w:rsidP="00B828F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E4D5E21" w14:textId="77777777" w:rsidR="004353D4" w:rsidRPr="00022CCA" w:rsidRDefault="004353D4" w:rsidP="00B82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  <w:r w:rsidRPr="00022CC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921083C" w14:textId="77777777" w:rsidR="004353D4" w:rsidRPr="00022CCA" w:rsidRDefault="004353D4" w:rsidP="00B828F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459D05" w14:textId="77777777" w:rsidR="004353D4" w:rsidRPr="00022CCA" w:rsidRDefault="004353D4" w:rsidP="00B828F2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86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22CC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(3,458,193)</w:t>
            </w:r>
          </w:p>
        </w:tc>
      </w:tr>
      <w:tr w:rsidR="001946EA" w:rsidRPr="00022CCA" w14:paraId="638EB0A0" w14:textId="77777777" w:rsidTr="00700CDE">
        <w:trPr>
          <w:trHeight w:val="261"/>
        </w:trPr>
        <w:tc>
          <w:tcPr>
            <w:tcW w:w="3060" w:type="dxa"/>
            <w:shd w:val="clear" w:color="auto" w:fill="auto"/>
          </w:tcPr>
          <w:p w14:paraId="58F6B8E0" w14:textId="12AACFD5" w:rsidR="001946EA" w:rsidRPr="00022CCA" w:rsidRDefault="00923CB9" w:rsidP="006A2D3A">
            <w:pPr>
              <w:ind w:left="-14"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022CCA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1946EA" w:rsidRPr="00022CCA">
              <w:rPr>
                <w:rFonts w:ascii="Angsana New" w:hAnsi="Angsana New" w:hint="cs"/>
                <w:sz w:val="28"/>
                <w:szCs w:val="28"/>
                <w:cs/>
              </w:rPr>
              <w:t>หนี้สินอนุพันธ์</w:t>
            </w:r>
            <w:r w:rsidR="004353D4" w:rsidRPr="00022CCA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260" w:type="dxa"/>
            <w:vAlign w:val="bottom"/>
          </w:tcPr>
          <w:p w14:paraId="0C1F3CA9" w14:textId="401370C4" w:rsidR="001946EA" w:rsidRPr="00022CCA" w:rsidRDefault="001946EA" w:rsidP="006A2D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 w:firstLine="34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22CC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566E1EF" w14:textId="77777777" w:rsidR="001946EA" w:rsidRPr="00022CCA" w:rsidRDefault="001946EA" w:rsidP="006A2D3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76F64CB0" w14:textId="1DB478C7" w:rsidR="001946EA" w:rsidRPr="00022CCA" w:rsidRDefault="001946EA" w:rsidP="001946EA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22CCA">
              <w:rPr>
                <w:rFonts w:ascii="Angsana New" w:hAnsi="Angsana New"/>
                <w:sz w:val="28"/>
                <w:szCs w:val="28"/>
              </w:rPr>
              <w:t>(61,</w:t>
            </w:r>
            <w:r w:rsidRPr="00022CCA">
              <w:rPr>
                <w:rFonts w:ascii="Angsana New" w:hAnsi="Angsana New"/>
                <w:sz w:val="28"/>
                <w:szCs w:val="28"/>
                <w:lang w:bidi="th-TH"/>
              </w:rPr>
              <w:t>853</w:t>
            </w:r>
            <w:r w:rsidRPr="00022CC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61E8E4FC" w14:textId="77777777" w:rsidR="001946EA" w:rsidRPr="00022CCA" w:rsidRDefault="001946EA" w:rsidP="006A2D3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EA58ADD" w14:textId="55CDB547" w:rsidR="001946EA" w:rsidRPr="00022CCA" w:rsidRDefault="001946EA" w:rsidP="006A2D3A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22CC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FCD08AA" w14:textId="77777777" w:rsidR="001946EA" w:rsidRPr="00022CCA" w:rsidRDefault="001946EA" w:rsidP="006A2D3A">
            <w:pPr>
              <w:tabs>
                <w:tab w:val="decimal" w:pos="789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7D24D6E" w14:textId="4FB04FA4" w:rsidR="001946EA" w:rsidRPr="00022CCA" w:rsidRDefault="001946EA" w:rsidP="006A2D3A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22CC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9F14F8D" w14:textId="77777777" w:rsidR="001946EA" w:rsidRPr="00022CCA" w:rsidRDefault="001946EA" w:rsidP="006A2D3A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9859EDA" w14:textId="3F6C9C7D" w:rsidR="001946EA" w:rsidRPr="00022CCA" w:rsidRDefault="001946EA" w:rsidP="006A2D3A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22CCA">
              <w:rPr>
                <w:rFonts w:ascii="Angsana New" w:hAnsi="Angsana New"/>
                <w:sz w:val="28"/>
                <w:szCs w:val="28"/>
                <w:lang w:val="en-US" w:bidi="th-TH"/>
              </w:rPr>
              <w:t>(61,853)</w:t>
            </w:r>
          </w:p>
        </w:tc>
        <w:tc>
          <w:tcPr>
            <w:tcW w:w="270" w:type="dxa"/>
            <w:vAlign w:val="bottom"/>
          </w:tcPr>
          <w:p w14:paraId="262BE7BD" w14:textId="77777777" w:rsidR="001946EA" w:rsidRPr="00022CCA" w:rsidRDefault="001946EA" w:rsidP="006A2D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D660FA1" w14:textId="44BC4991" w:rsidR="001946EA" w:rsidRPr="00022CCA" w:rsidRDefault="001946EA" w:rsidP="006A2D3A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022CC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F7288C0" w14:textId="77777777" w:rsidR="001946EA" w:rsidRPr="00022CCA" w:rsidRDefault="001946EA" w:rsidP="006A2D3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7F511ED" w14:textId="059E11A5" w:rsidR="001946EA" w:rsidRPr="00022CCA" w:rsidRDefault="001946EA" w:rsidP="006A2D3A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22CCA">
              <w:rPr>
                <w:rFonts w:asciiTheme="majorBidi" w:hAnsiTheme="majorBidi" w:cstheme="majorBidi"/>
                <w:sz w:val="28"/>
                <w:szCs w:val="28"/>
              </w:rPr>
              <w:t>(61,853)</w:t>
            </w:r>
          </w:p>
        </w:tc>
        <w:tc>
          <w:tcPr>
            <w:tcW w:w="270" w:type="dxa"/>
            <w:vAlign w:val="bottom"/>
          </w:tcPr>
          <w:p w14:paraId="0FBDABAF" w14:textId="77777777" w:rsidR="001946EA" w:rsidRPr="00022CCA" w:rsidRDefault="001946EA" w:rsidP="006A2D3A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A701257" w14:textId="1C178870" w:rsidR="001946EA" w:rsidRPr="00022CCA" w:rsidRDefault="001946EA" w:rsidP="006A2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  <w:r w:rsidRPr="00022CC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87C9588" w14:textId="77777777" w:rsidR="001946EA" w:rsidRPr="00022CCA" w:rsidRDefault="001946EA" w:rsidP="006A2D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E815B0C" w14:textId="39961074" w:rsidR="001946EA" w:rsidRPr="00022CCA" w:rsidRDefault="001946EA" w:rsidP="006A2D3A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86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22CC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(61,853)</w:t>
            </w:r>
          </w:p>
        </w:tc>
      </w:tr>
      <w:tr w:rsidR="006A2D3A" w:rsidRPr="00022CCA" w14:paraId="3C2F44D9" w14:textId="77777777" w:rsidTr="00700CDE">
        <w:trPr>
          <w:trHeight w:val="261"/>
        </w:trPr>
        <w:tc>
          <w:tcPr>
            <w:tcW w:w="3060" w:type="dxa"/>
            <w:shd w:val="clear" w:color="auto" w:fill="auto"/>
          </w:tcPr>
          <w:p w14:paraId="0C06E85F" w14:textId="77777777" w:rsidR="006A2D3A" w:rsidRPr="00022CCA" w:rsidRDefault="006A2D3A" w:rsidP="006A2D3A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00D3299" w14:textId="77777777" w:rsidR="006A2D3A" w:rsidRPr="00022CCA" w:rsidRDefault="006A2D3A" w:rsidP="006A2D3A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55ABFE5" w14:textId="77777777" w:rsidR="006A2D3A" w:rsidRPr="00022CCA" w:rsidRDefault="006A2D3A" w:rsidP="006A2D3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5808364" w14:textId="77777777" w:rsidR="006A2D3A" w:rsidRPr="00022CCA" w:rsidRDefault="006A2D3A" w:rsidP="006A2D3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E3D7A99" w14:textId="77777777" w:rsidR="006A2D3A" w:rsidRPr="00022CCA" w:rsidRDefault="006A2D3A" w:rsidP="006A2D3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7951D17" w14:textId="77777777" w:rsidR="006A2D3A" w:rsidRPr="00022CCA" w:rsidRDefault="006A2D3A" w:rsidP="006A2D3A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E89EF93" w14:textId="77777777" w:rsidR="006A2D3A" w:rsidRPr="00022CCA" w:rsidRDefault="006A2D3A" w:rsidP="006A2D3A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B88350" w14:textId="77777777" w:rsidR="006A2D3A" w:rsidRPr="00022CCA" w:rsidRDefault="006A2D3A" w:rsidP="006A2D3A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D9274A6" w14:textId="77777777" w:rsidR="006A2D3A" w:rsidRPr="00022CCA" w:rsidRDefault="006A2D3A" w:rsidP="006A2D3A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691BCF3" w14:textId="77777777" w:rsidR="006A2D3A" w:rsidRPr="00022CCA" w:rsidRDefault="006A2D3A" w:rsidP="006A2D3A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00A9C69" w14:textId="77777777" w:rsidR="006A2D3A" w:rsidRPr="00022CCA" w:rsidRDefault="006A2D3A" w:rsidP="006A2D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21F0B5D" w14:textId="77777777" w:rsidR="006A2D3A" w:rsidRPr="00022CCA" w:rsidRDefault="006A2D3A" w:rsidP="006A2D3A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C03B07F" w14:textId="77777777" w:rsidR="006A2D3A" w:rsidRPr="00022CCA" w:rsidRDefault="006A2D3A" w:rsidP="006A2D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496EB13" w14:textId="77777777" w:rsidR="006A2D3A" w:rsidRPr="00022CCA" w:rsidRDefault="006A2D3A" w:rsidP="006A2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CC52A52" w14:textId="77777777" w:rsidR="006A2D3A" w:rsidRPr="00022CCA" w:rsidRDefault="006A2D3A" w:rsidP="006A2D3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2F54D48" w14:textId="77777777" w:rsidR="006A2D3A" w:rsidRPr="00022CCA" w:rsidRDefault="006A2D3A" w:rsidP="006A2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7A26D32" w14:textId="77777777" w:rsidR="006A2D3A" w:rsidRPr="00022CCA" w:rsidRDefault="006A2D3A" w:rsidP="006A2D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43C6D2" w14:textId="77777777" w:rsidR="006A2D3A" w:rsidRPr="00022CCA" w:rsidRDefault="006A2D3A" w:rsidP="006A2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2D3A" w:rsidRPr="00022CCA" w14:paraId="234B6CE4" w14:textId="77777777" w:rsidTr="00700CDE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7C711B82" w14:textId="77777777" w:rsidR="006A2D3A" w:rsidRPr="00022CCA" w:rsidRDefault="006A2D3A" w:rsidP="006A2D3A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1A3952E6" w14:textId="77777777" w:rsidR="006A2D3A" w:rsidRPr="00022CCA" w:rsidRDefault="006A2D3A" w:rsidP="006A2D3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42E0105" w14:textId="77777777" w:rsidR="006A2D3A" w:rsidRPr="00022CCA" w:rsidRDefault="006A2D3A" w:rsidP="006A2D3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13E9F0E4" w14:textId="77777777" w:rsidR="006A2D3A" w:rsidRPr="00022CCA" w:rsidRDefault="006A2D3A" w:rsidP="006A2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0CB06AA" w14:textId="77777777" w:rsidR="006A2D3A" w:rsidRPr="00022CCA" w:rsidRDefault="006A2D3A" w:rsidP="006A2D3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7CB6533" w14:textId="77777777" w:rsidR="006A2D3A" w:rsidRPr="00022CCA" w:rsidRDefault="006A2D3A" w:rsidP="006A2D3A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F62D45" w14:textId="77777777" w:rsidR="006A2D3A" w:rsidRPr="00022CCA" w:rsidRDefault="006A2D3A" w:rsidP="006A2D3A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F337E70" w14:textId="77777777" w:rsidR="006A2D3A" w:rsidRPr="00022CCA" w:rsidRDefault="006A2D3A" w:rsidP="006A2D3A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868EBE" w14:textId="77777777" w:rsidR="006A2D3A" w:rsidRPr="00022CCA" w:rsidRDefault="006A2D3A" w:rsidP="006A2D3A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1ED2D6" w14:textId="77777777" w:rsidR="006A2D3A" w:rsidRPr="00022CCA" w:rsidRDefault="006A2D3A" w:rsidP="006A2D3A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8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78B1DFA" w14:textId="77777777" w:rsidR="006A2D3A" w:rsidRPr="00022CCA" w:rsidRDefault="006A2D3A" w:rsidP="006A2D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F09EF8B" w14:textId="77777777" w:rsidR="006A2D3A" w:rsidRPr="00022CCA" w:rsidRDefault="006A2D3A" w:rsidP="006A2D3A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B37544F" w14:textId="77777777" w:rsidR="006A2D3A" w:rsidRPr="00022CCA" w:rsidRDefault="006A2D3A" w:rsidP="006A2D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4A9FFA3" w14:textId="77777777" w:rsidR="006A2D3A" w:rsidRPr="00022CCA" w:rsidRDefault="006A2D3A" w:rsidP="006A2D3A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8C0FF1B" w14:textId="77777777" w:rsidR="006A2D3A" w:rsidRPr="00022CCA" w:rsidRDefault="006A2D3A" w:rsidP="006A2D3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F07A86B" w14:textId="77777777" w:rsidR="006A2D3A" w:rsidRPr="00022CCA" w:rsidRDefault="006A2D3A" w:rsidP="006A2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3D4E324" w14:textId="77777777" w:rsidR="006A2D3A" w:rsidRPr="00022CCA" w:rsidRDefault="006A2D3A" w:rsidP="006A2D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1AC6DA" w14:textId="77777777" w:rsidR="006A2D3A" w:rsidRPr="00022CCA" w:rsidRDefault="006A2D3A" w:rsidP="006A2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1F9D3C8C" w14:textId="77777777" w:rsidR="00513EC0" w:rsidRPr="00C65ACB" w:rsidRDefault="00513EC0" w:rsidP="00513EC0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20"/>
          <w:highlight w:val="yellow"/>
          <w:lang w:bidi="th-TH"/>
        </w:rPr>
        <w:sectPr w:rsidR="00513EC0" w:rsidRPr="00C65ACB" w:rsidSect="00730E2C">
          <w:headerReference w:type="default" r:id="rId16"/>
          <w:pgSz w:w="16840" w:h="11907" w:orient="landscape" w:code="9"/>
          <w:pgMar w:top="1152" w:right="691" w:bottom="1152" w:left="1350" w:header="720" w:footer="720" w:gutter="0"/>
          <w:cols w:space="720"/>
          <w:docGrid w:linePitch="245"/>
        </w:sectPr>
      </w:pPr>
    </w:p>
    <w:tbl>
      <w:tblPr>
        <w:tblW w:w="15303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240"/>
        <w:gridCol w:w="1170"/>
        <w:gridCol w:w="241"/>
        <w:gridCol w:w="1291"/>
        <w:gridCol w:w="240"/>
        <w:gridCol w:w="1300"/>
        <w:gridCol w:w="260"/>
        <w:gridCol w:w="1170"/>
        <w:gridCol w:w="280"/>
        <w:gridCol w:w="1071"/>
        <w:gridCol w:w="240"/>
        <w:gridCol w:w="930"/>
        <w:gridCol w:w="270"/>
        <w:gridCol w:w="1080"/>
        <w:gridCol w:w="280"/>
        <w:gridCol w:w="920"/>
        <w:gridCol w:w="280"/>
        <w:gridCol w:w="1040"/>
      </w:tblGrid>
      <w:tr w:rsidR="00513EC0" w:rsidRPr="00022CCA" w14:paraId="6A50DBEF" w14:textId="77777777" w:rsidTr="00022CCA">
        <w:trPr>
          <w:trHeight w:val="261"/>
          <w:tblHeader/>
        </w:trPr>
        <w:tc>
          <w:tcPr>
            <w:tcW w:w="3240" w:type="dxa"/>
            <w:vAlign w:val="bottom"/>
          </w:tcPr>
          <w:p w14:paraId="6E2898E7" w14:textId="77777777" w:rsidR="00513EC0" w:rsidRPr="00022CCA" w:rsidRDefault="00513EC0" w:rsidP="00700CDE">
            <w:pPr>
              <w:ind w:left="73" w:right="-90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022CCA">
              <w:rPr>
                <w:sz w:val="28"/>
                <w:szCs w:val="28"/>
              </w:rPr>
              <w:t xml:space="preserve">              </w:t>
            </w:r>
          </w:p>
        </w:tc>
        <w:tc>
          <w:tcPr>
            <w:tcW w:w="12063" w:type="dxa"/>
            <w:gridSpan w:val="17"/>
            <w:vAlign w:val="bottom"/>
            <w:hideMark/>
          </w:tcPr>
          <w:p w14:paraId="267ED227" w14:textId="77777777" w:rsidR="00513EC0" w:rsidRPr="00022CCA" w:rsidRDefault="00513EC0" w:rsidP="00700C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22CCA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13EC0" w:rsidRPr="00022CCA" w14:paraId="03CADEFA" w14:textId="77777777" w:rsidTr="00022CCA">
        <w:trPr>
          <w:trHeight w:val="261"/>
          <w:tblHeader/>
        </w:trPr>
        <w:tc>
          <w:tcPr>
            <w:tcW w:w="3240" w:type="dxa"/>
            <w:vAlign w:val="bottom"/>
          </w:tcPr>
          <w:p w14:paraId="3B1261C0" w14:textId="77777777" w:rsidR="00513EC0" w:rsidRPr="00022CCA" w:rsidRDefault="00513EC0" w:rsidP="00700CDE">
            <w:pPr>
              <w:ind w:left="73" w:right="-90"/>
              <w:jc w:val="center"/>
              <w:rPr>
                <w:rFonts w:ascii="Angsana New" w:hAnsi="Angsana New"/>
                <w:sz w:val="28"/>
                <w:szCs w:val="28"/>
                <w:cs/>
                <w:lang w:bidi="ar-SA"/>
              </w:rPr>
            </w:pPr>
          </w:p>
        </w:tc>
        <w:tc>
          <w:tcPr>
            <w:tcW w:w="702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3CDB3D" w14:textId="77777777" w:rsidR="00513EC0" w:rsidRPr="00022CCA" w:rsidRDefault="00513EC0" w:rsidP="00700C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022CCA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40" w:type="dxa"/>
            <w:vAlign w:val="bottom"/>
          </w:tcPr>
          <w:p w14:paraId="78B3A0DA" w14:textId="77777777" w:rsidR="00513EC0" w:rsidRPr="00022CCA" w:rsidRDefault="00513EC0" w:rsidP="00700C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80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2EC867" w14:textId="77777777" w:rsidR="00513EC0" w:rsidRPr="00022CCA" w:rsidRDefault="00513EC0" w:rsidP="00700C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022CCA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513EC0" w:rsidRPr="00022CCA" w14:paraId="0C6CEEBF" w14:textId="77777777" w:rsidTr="00022CCA">
        <w:trPr>
          <w:trHeight w:val="261"/>
          <w:tblHeader/>
        </w:trPr>
        <w:tc>
          <w:tcPr>
            <w:tcW w:w="3240" w:type="dxa"/>
            <w:vAlign w:val="bottom"/>
            <w:hideMark/>
          </w:tcPr>
          <w:p w14:paraId="18D8E235" w14:textId="45C5635A" w:rsidR="00513EC0" w:rsidRPr="00022CCA" w:rsidRDefault="00513EC0" w:rsidP="00700CDE">
            <w:pPr>
              <w:ind w:left="-15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36AC65F" w14:textId="77777777" w:rsidR="00513EC0" w:rsidRPr="00022CCA" w:rsidRDefault="00513EC0" w:rsidP="00700CDE">
            <w:pPr>
              <w:pStyle w:val="acctfourfigures"/>
              <w:tabs>
                <w:tab w:val="left" w:pos="720"/>
              </w:tabs>
              <w:ind w:left="-90" w:right="-130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22CCA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เครื่องมือที่ใช้ในการป้องกัน</w:t>
            </w:r>
          </w:p>
          <w:p w14:paraId="4249106A" w14:textId="77777777" w:rsidR="00513EC0" w:rsidRPr="00022CCA" w:rsidRDefault="00513EC0" w:rsidP="00700C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22CCA">
              <w:rPr>
                <w:rFonts w:ascii="Angsana New" w:hAnsi="Angsana New"/>
                <w:sz w:val="28"/>
                <w:szCs w:val="28"/>
                <w:cs/>
                <w:lang w:bidi="th-TH"/>
              </w:rPr>
              <w:t>ความเสี่ยง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078D8D" w14:textId="77777777" w:rsidR="00513EC0" w:rsidRPr="00022CCA" w:rsidRDefault="00513EC0" w:rsidP="00700C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4CE01F0" w14:textId="77777777" w:rsidR="00513EC0" w:rsidRPr="00022CCA" w:rsidRDefault="00513EC0" w:rsidP="00700CDE">
            <w:pPr>
              <w:pStyle w:val="acctfourfigures"/>
              <w:tabs>
                <w:tab w:val="left" w:pos="720"/>
              </w:tabs>
              <w:ind w:left="-60" w:right="-110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022CCA">
              <w:rPr>
                <w:rFonts w:ascii="Angsana New" w:hAnsi="Angsana New"/>
                <w:spacing w:val="-4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</w:t>
            </w:r>
            <w:r w:rsidRPr="00022CCA">
              <w:rPr>
                <w:rFonts w:ascii="Angsana New" w:hAnsi="Angsana New"/>
                <w:spacing w:val="-4"/>
                <w:sz w:val="28"/>
                <w:szCs w:val="28"/>
                <w:lang w:bidi="th-TH"/>
              </w:rPr>
              <w:br/>
            </w:r>
            <w:r w:rsidRPr="00022CCA">
              <w:rPr>
                <w:rFonts w:ascii="Angsana New" w:hAnsi="Angsana New"/>
                <w:spacing w:val="-4"/>
                <w:sz w:val="28"/>
                <w:szCs w:val="28"/>
                <w:cs/>
                <w:lang w:bidi="th-TH"/>
              </w:rPr>
              <w:t>ยุติธรรมผ่าน</w:t>
            </w:r>
            <w:r w:rsidRPr="00022CCA">
              <w:rPr>
                <w:rFonts w:ascii="Angsana New" w:hAnsi="Angsana New"/>
                <w:spacing w:val="-4"/>
                <w:sz w:val="28"/>
                <w:szCs w:val="28"/>
                <w:lang w:bidi="th-TH"/>
              </w:rPr>
              <w:br/>
            </w:r>
            <w:r w:rsidRPr="00022CCA">
              <w:rPr>
                <w:rFonts w:ascii="Angsana New" w:hAnsi="Angsana New"/>
                <w:spacing w:val="-4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2D1202" w14:textId="77777777" w:rsidR="00513EC0" w:rsidRPr="00022CCA" w:rsidRDefault="00513EC0" w:rsidP="00700C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2188494" w14:textId="77777777" w:rsidR="00513EC0" w:rsidRPr="00022CCA" w:rsidRDefault="00513EC0" w:rsidP="00700CDE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22CCA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A32843" w14:textId="77777777" w:rsidR="00513EC0" w:rsidRPr="00022CCA" w:rsidRDefault="00513EC0" w:rsidP="00700CDE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B4C6DFA" w14:textId="77777777" w:rsidR="00513EC0" w:rsidRPr="00022CCA" w:rsidRDefault="00513EC0" w:rsidP="00700CDE">
            <w:pPr>
              <w:pStyle w:val="acctfourfigures"/>
              <w:tabs>
                <w:tab w:val="left" w:pos="720"/>
              </w:tabs>
              <w:spacing w:line="240" w:lineRule="atLeast"/>
              <w:ind w:left="-90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22CCA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23EF48" w14:textId="77777777" w:rsidR="00513EC0" w:rsidRPr="00022CCA" w:rsidRDefault="00513EC0" w:rsidP="00700CDE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39F605D" w14:textId="77777777" w:rsidR="00513EC0" w:rsidRPr="00022CCA" w:rsidRDefault="00513EC0" w:rsidP="00700C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22CCA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40" w:type="dxa"/>
            <w:vAlign w:val="bottom"/>
          </w:tcPr>
          <w:p w14:paraId="7440CD5D" w14:textId="77777777" w:rsidR="00513EC0" w:rsidRPr="00022CCA" w:rsidRDefault="00513EC0" w:rsidP="00700C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30" w:type="dxa"/>
            <w:vAlign w:val="bottom"/>
            <w:hideMark/>
          </w:tcPr>
          <w:p w14:paraId="7513531B" w14:textId="77777777" w:rsidR="00513EC0" w:rsidRPr="00022CCA" w:rsidRDefault="00513EC0" w:rsidP="00700C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22CCA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022CCA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14:paraId="0168296D" w14:textId="77777777" w:rsidR="00513EC0" w:rsidRPr="00022CCA" w:rsidRDefault="00513EC0" w:rsidP="00700C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1409DC65" w14:textId="77777777" w:rsidR="00513EC0" w:rsidRPr="00022CCA" w:rsidRDefault="00513EC0" w:rsidP="00700C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22CCA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022CCA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80" w:type="dxa"/>
            <w:vAlign w:val="bottom"/>
          </w:tcPr>
          <w:p w14:paraId="5958BF18" w14:textId="77777777" w:rsidR="00513EC0" w:rsidRPr="00022CCA" w:rsidRDefault="00513EC0" w:rsidP="00700CDE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  <w:hideMark/>
          </w:tcPr>
          <w:p w14:paraId="3CA7EE19" w14:textId="77777777" w:rsidR="00513EC0" w:rsidRPr="00022CCA" w:rsidRDefault="00513EC0" w:rsidP="00700CDE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22CCA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022CC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0" w:type="dxa"/>
            <w:vAlign w:val="bottom"/>
          </w:tcPr>
          <w:p w14:paraId="1166064F" w14:textId="77777777" w:rsidR="00513EC0" w:rsidRPr="00022CCA" w:rsidRDefault="00513EC0" w:rsidP="00700C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40" w:type="dxa"/>
            <w:vAlign w:val="bottom"/>
            <w:hideMark/>
          </w:tcPr>
          <w:p w14:paraId="120CB448" w14:textId="77777777" w:rsidR="00513EC0" w:rsidRPr="00022CCA" w:rsidRDefault="00513EC0" w:rsidP="00700C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22CCA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13EC0" w:rsidRPr="00022CCA" w14:paraId="7645073F" w14:textId="77777777" w:rsidTr="00022CCA">
        <w:trPr>
          <w:trHeight w:val="261"/>
          <w:tblHeader/>
        </w:trPr>
        <w:tc>
          <w:tcPr>
            <w:tcW w:w="3240" w:type="dxa"/>
            <w:vAlign w:val="bottom"/>
          </w:tcPr>
          <w:p w14:paraId="4A0FDEE4" w14:textId="77777777" w:rsidR="00513EC0" w:rsidRPr="00022CCA" w:rsidRDefault="00513EC0" w:rsidP="00700CDE">
            <w:pPr>
              <w:ind w:left="-15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2063" w:type="dxa"/>
            <w:gridSpan w:val="17"/>
            <w:vAlign w:val="bottom"/>
            <w:hideMark/>
          </w:tcPr>
          <w:p w14:paraId="5DE6B1EF" w14:textId="77777777" w:rsidR="00513EC0" w:rsidRPr="00022CCA" w:rsidRDefault="00513EC0" w:rsidP="00700C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022CCA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D51448" w:rsidRPr="00022CCA" w14:paraId="2ED40F78" w14:textId="77777777" w:rsidTr="00022CCA">
        <w:trPr>
          <w:trHeight w:val="261"/>
          <w:tblHeader/>
        </w:trPr>
        <w:tc>
          <w:tcPr>
            <w:tcW w:w="3240" w:type="dxa"/>
            <w:vAlign w:val="bottom"/>
          </w:tcPr>
          <w:p w14:paraId="5627B3ED" w14:textId="0CDB4947" w:rsidR="00D51448" w:rsidRPr="00022CCA" w:rsidRDefault="00D51448" w:rsidP="00700CDE">
            <w:pPr>
              <w:ind w:left="-15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022CC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022CC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022CC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Pr="00022CC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</w:t>
            </w:r>
            <w:r w:rsidR="00002EC7" w:rsidRPr="00022CC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2063" w:type="dxa"/>
            <w:gridSpan w:val="17"/>
            <w:vAlign w:val="bottom"/>
          </w:tcPr>
          <w:p w14:paraId="4C2E7F3C" w14:textId="77777777" w:rsidR="00D51448" w:rsidRPr="00022CCA" w:rsidRDefault="00D51448" w:rsidP="00700CD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513EC0" w:rsidRPr="00022CCA" w14:paraId="2A22699D" w14:textId="77777777" w:rsidTr="00022CCA">
        <w:trPr>
          <w:trHeight w:val="333"/>
        </w:trPr>
        <w:tc>
          <w:tcPr>
            <w:tcW w:w="3240" w:type="dxa"/>
            <w:vAlign w:val="bottom"/>
            <w:hideMark/>
          </w:tcPr>
          <w:p w14:paraId="5133EB87" w14:textId="77777777" w:rsidR="00513EC0" w:rsidRPr="00022CCA" w:rsidRDefault="00513EC0" w:rsidP="00700CDE">
            <w:pPr>
              <w:ind w:left="-15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022CC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4FDF8CC2" w14:textId="77777777" w:rsidR="00513EC0" w:rsidRPr="00022CCA" w:rsidRDefault="00513EC0" w:rsidP="00700CDE">
            <w:pPr>
              <w:pStyle w:val="acctfourfigures"/>
              <w:tabs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14:paraId="4E27CBD6" w14:textId="77777777" w:rsidR="00513EC0" w:rsidRPr="00022CCA" w:rsidRDefault="00513EC0" w:rsidP="00700C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67C3B704" w14:textId="77777777" w:rsidR="00513EC0" w:rsidRPr="00022CCA" w:rsidRDefault="00513EC0" w:rsidP="00700CDE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5A511255" w14:textId="77777777" w:rsidR="00513EC0" w:rsidRPr="00022CCA" w:rsidRDefault="00513EC0" w:rsidP="00700C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733926B6" w14:textId="77777777" w:rsidR="00513EC0" w:rsidRPr="00022CCA" w:rsidRDefault="00513EC0" w:rsidP="00700CDE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" w:type="dxa"/>
            <w:vAlign w:val="bottom"/>
          </w:tcPr>
          <w:p w14:paraId="728EFA2B" w14:textId="77777777" w:rsidR="00513EC0" w:rsidRPr="00022CCA" w:rsidRDefault="00513EC0" w:rsidP="00700CD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2202CBE" w14:textId="77777777" w:rsidR="00513EC0" w:rsidRPr="00022CCA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" w:type="dxa"/>
            <w:vAlign w:val="bottom"/>
          </w:tcPr>
          <w:p w14:paraId="57616F3B" w14:textId="77777777" w:rsidR="00513EC0" w:rsidRPr="00022CCA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</w:tcPr>
          <w:p w14:paraId="4FF50E2A" w14:textId="77777777" w:rsidR="00513EC0" w:rsidRPr="00022CCA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072D3209" w14:textId="77777777" w:rsidR="00513EC0" w:rsidRPr="00022CCA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6BE52F66" w14:textId="77777777" w:rsidR="00513EC0" w:rsidRPr="00022CCA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2585BBB" w14:textId="77777777" w:rsidR="00513EC0" w:rsidRPr="00022CCA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2C4028E" w14:textId="77777777" w:rsidR="00513EC0" w:rsidRPr="00022CCA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" w:type="dxa"/>
            <w:vAlign w:val="bottom"/>
          </w:tcPr>
          <w:p w14:paraId="54A2D175" w14:textId="77777777" w:rsidR="00513EC0" w:rsidRPr="00022CCA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</w:tcPr>
          <w:p w14:paraId="054A6779" w14:textId="77777777" w:rsidR="00513EC0" w:rsidRPr="00022CCA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" w:type="dxa"/>
            <w:vAlign w:val="bottom"/>
          </w:tcPr>
          <w:p w14:paraId="12704B00" w14:textId="77777777" w:rsidR="00513EC0" w:rsidRPr="00022CCA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</w:tcPr>
          <w:p w14:paraId="78FA01C2" w14:textId="77777777" w:rsidR="00513EC0" w:rsidRPr="00022CCA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13EC0" w:rsidRPr="00022CCA" w14:paraId="02B26013" w14:textId="77777777" w:rsidTr="00022CCA">
        <w:trPr>
          <w:trHeight w:val="261"/>
        </w:trPr>
        <w:tc>
          <w:tcPr>
            <w:tcW w:w="3240" w:type="dxa"/>
            <w:vAlign w:val="bottom"/>
            <w:hideMark/>
          </w:tcPr>
          <w:p w14:paraId="053A6283" w14:textId="77777777" w:rsidR="00513EC0" w:rsidRPr="00022CCA" w:rsidRDefault="00513EC0" w:rsidP="00700CDE">
            <w:pPr>
              <w:ind w:left="-15" w:right="-90"/>
              <w:rPr>
                <w:rFonts w:ascii="Angsana New" w:hAnsi="Angsana New"/>
                <w:sz w:val="28"/>
                <w:szCs w:val="28"/>
              </w:rPr>
            </w:pPr>
            <w:r w:rsidRPr="00022CCA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70" w:type="dxa"/>
          </w:tcPr>
          <w:p w14:paraId="2BE1F117" w14:textId="77777777" w:rsidR="00513EC0" w:rsidRPr="00022CCA" w:rsidRDefault="00513EC0" w:rsidP="00700CDE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1" w:type="dxa"/>
          </w:tcPr>
          <w:p w14:paraId="15EACD5C" w14:textId="77777777" w:rsidR="00513EC0" w:rsidRPr="00022CCA" w:rsidRDefault="00513EC0" w:rsidP="00700CD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6BD4F944" w14:textId="77777777" w:rsidR="00513EC0" w:rsidRPr="00022CCA" w:rsidRDefault="00513EC0" w:rsidP="00700CDE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646BA468" w14:textId="77777777" w:rsidR="00513EC0" w:rsidRPr="00022CCA" w:rsidRDefault="00513EC0" w:rsidP="00700C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108F099E" w14:textId="77777777" w:rsidR="00513EC0" w:rsidRPr="00022CCA" w:rsidRDefault="00513EC0" w:rsidP="00700CDE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</w:tcPr>
          <w:p w14:paraId="5A70B216" w14:textId="77777777" w:rsidR="00513EC0" w:rsidRPr="00022CCA" w:rsidRDefault="00513EC0" w:rsidP="00700CDE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06CDEF8" w14:textId="77777777" w:rsidR="00513EC0" w:rsidRPr="00022CCA" w:rsidRDefault="00513EC0" w:rsidP="00700CDE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</w:tcPr>
          <w:p w14:paraId="5BB295ED" w14:textId="77777777" w:rsidR="00513EC0" w:rsidRPr="00022CCA" w:rsidRDefault="00513EC0" w:rsidP="00700CD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</w:tcPr>
          <w:p w14:paraId="6D2E8A06" w14:textId="77777777" w:rsidR="00513EC0" w:rsidRPr="00022CCA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2D71FBB8" w14:textId="77777777" w:rsidR="00513EC0" w:rsidRPr="00022CCA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</w:tcPr>
          <w:p w14:paraId="08D29F48" w14:textId="77777777" w:rsidR="00513EC0" w:rsidRPr="00022CCA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335540B" w14:textId="77777777" w:rsidR="00513EC0" w:rsidRPr="00022CCA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E5D706" w14:textId="77777777" w:rsidR="00513EC0" w:rsidRPr="00022CCA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</w:tcPr>
          <w:p w14:paraId="2F7707C1" w14:textId="77777777" w:rsidR="00513EC0" w:rsidRPr="00022CCA" w:rsidRDefault="00513EC0" w:rsidP="00700CD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0" w:type="dxa"/>
          </w:tcPr>
          <w:p w14:paraId="04713349" w14:textId="77777777" w:rsidR="00513EC0" w:rsidRPr="00022CCA" w:rsidRDefault="00513EC0" w:rsidP="00700C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</w:tcPr>
          <w:p w14:paraId="05C92588" w14:textId="77777777" w:rsidR="00513EC0" w:rsidRPr="00022CCA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</w:tcPr>
          <w:p w14:paraId="10B173C1" w14:textId="77777777" w:rsidR="00513EC0" w:rsidRPr="00022CCA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53D4" w:rsidRPr="00022CCA" w14:paraId="5D1B0824" w14:textId="77777777" w:rsidTr="00022CCA">
        <w:trPr>
          <w:trHeight w:val="261"/>
        </w:trPr>
        <w:tc>
          <w:tcPr>
            <w:tcW w:w="3240" w:type="dxa"/>
            <w:vAlign w:val="bottom"/>
          </w:tcPr>
          <w:p w14:paraId="439A62C5" w14:textId="2F1FC048" w:rsidR="004353D4" w:rsidRPr="00022CCA" w:rsidRDefault="004353D4" w:rsidP="00700CDE">
            <w:pPr>
              <w:ind w:left="-15"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022CCA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022CCA">
              <w:rPr>
                <w:rFonts w:ascii="Angsana New" w:hAnsi="Angsana New" w:hint="cs"/>
                <w:sz w:val="28"/>
                <w:szCs w:val="28"/>
                <w:cs/>
              </w:rPr>
              <w:t>เงินฝากกับสถาบันการเงิน</w:t>
            </w:r>
          </w:p>
        </w:tc>
        <w:tc>
          <w:tcPr>
            <w:tcW w:w="1170" w:type="dxa"/>
          </w:tcPr>
          <w:p w14:paraId="14CBFA02" w14:textId="7020674A" w:rsidR="004353D4" w:rsidRPr="00022CCA" w:rsidRDefault="004353D4" w:rsidP="00700CDE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22C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</w:tcPr>
          <w:p w14:paraId="7042DB6A" w14:textId="77777777" w:rsidR="004353D4" w:rsidRPr="00022CCA" w:rsidRDefault="004353D4" w:rsidP="00700CD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4FE876A8" w14:textId="2627799F" w:rsidR="004353D4" w:rsidRPr="00022CCA" w:rsidRDefault="004353D4" w:rsidP="00700CDE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22CC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241CDC55" w14:textId="77777777" w:rsidR="004353D4" w:rsidRPr="00022CCA" w:rsidRDefault="004353D4" w:rsidP="00700C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023D5F6E" w14:textId="5371866D" w:rsidR="004353D4" w:rsidRPr="00022CCA" w:rsidRDefault="004353D4" w:rsidP="004353D4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2CC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0" w:type="dxa"/>
          </w:tcPr>
          <w:p w14:paraId="0782BB6F" w14:textId="77777777" w:rsidR="004353D4" w:rsidRPr="00022CCA" w:rsidRDefault="004353D4" w:rsidP="00700CDE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D5D34D8" w14:textId="6965A390" w:rsidR="004353D4" w:rsidRPr="00022CCA" w:rsidRDefault="004353D4" w:rsidP="004353D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22C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142,</w:t>
            </w:r>
            <w:r w:rsidRPr="00022CCA">
              <w:rPr>
                <w:rFonts w:asciiTheme="majorBidi" w:hAnsiTheme="majorBidi" w:cstheme="majorBidi"/>
                <w:sz w:val="28"/>
                <w:szCs w:val="28"/>
              </w:rPr>
              <w:t>122</w:t>
            </w:r>
          </w:p>
        </w:tc>
        <w:tc>
          <w:tcPr>
            <w:tcW w:w="280" w:type="dxa"/>
          </w:tcPr>
          <w:p w14:paraId="3BC110AF" w14:textId="77777777" w:rsidR="004353D4" w:rsidRPr="00022CCA" w:rsidRDefault="004353D4" w:rsidP="00700CD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</w:tcPr>
          <w:p w14:paraId="78A9EC67" w14:textId="5269DBFF" w:rsidR="004353D4" w:rsidRPr="00022CCA" w:rsidRDefault="004353D4" w:rsidP="004353D4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22CCA">
              <w:rPr>
                <w:rFonts w:asciiTheme="majorBidi" w:hAnsiTheme="majorBidi" w:cstheme="majorBidi"/>
                <w:sz w:val="28"/>
                <w:szCs w:val="28"/>
              </w:rPr>
              <w:t>142,122</w:t>
            </w:r>
          </w:p>
        </w:tc>
        <w:tc>
          <w:tcPr>
            <w:tcW w:w="240" w:type="dxa"/>
          </w:tcPr>
          <w:p w14:paraId="29DF1BAA" w14:textId="77777777" w:rsidR="004353D4" w:rsidRPr="00022CCA" w:rsidRDefault="004353D4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</w:tcPr>
          <w:p w14:paraId="6F350021" w14:textId="77777777" w:rsidR="004353D4" w:rsidRPr="00022CCA" w:rsidRDefault="004353D4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F52D4BE" w14:textId="77777777" w:rsidR="004353D4" w:rsidRPr="00022CCA" w:rsidRDefault="004353D4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B86674" w14:textId="77777777" w:rsidR="004353D4" w:rsidRPr="00022CCA" w:rsidRDefault="004353D4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</w:tcPr>
          <w:p w14:paraId="483F130F" w14:textId="77777777" w:rsidR="004353D4" w:rsidRPr="00022CCA" w:rsidRDefault="004353D4" w:rsidP="00700CD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0" w:type="dxa"/>
          </w:tcPr>
          <w:p w14:paraId="36CAF2A7" w14:textId="77777777" w:rsidR="004353D4" w:rsidRPr="00022CCA" w:rsidRDefault="004353D4" w:rsidP="00700C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</w:tcPr>
          <w:p w14:paraId="22CBC018" w14:textId="77777777" w:rsidR="004353D4" w:rsidRPr="00022CCA" w:rsidRDefault="004353D4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</w:tcPr>
          <w:p w14:paraId="7D9520DF" w14:textId="77777777" w:rsidR="004353D4" w:rsidRPr="00022CCA" w:rsidRDefault="004353D4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53D4" w:rsidRPr="00022CCA" w14:paraId="726D4195" w14:textId="77777777" w:rsidTr="00022CCA">
        <w:trPr>
          <w:trHeight w:val="261"/>
        </w:trPr>
        <w:tc>
          <w:tcPr>
            <w:tcW w:w="3240" w:type="dxa"/>
            <w:vAlign w:val="bottom"/>
            <w:hideMark/>
          </w:tcPr>
          <w:p w14:paraId="101C6BC8" w14:textId="77777777" w:rsidR="004353D4" w:rsidRPr="00022CCA" w:rsidRDefault="004353D4" w:rsidP="004353D4">
            <w:pPr>
              <w:ind w:left="-15"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022CCA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022CCA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170" w:type="dxa"/>
          </w:tcPr>
          <w:p w14:paraId="2D5F97F3" w14:textId="39662248" w:rsidR="004353D4" w:rsidRPr="00022CCA" w:rsidRDefault="004353D4" w:rsidP="004353D4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22CC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41" w:type="dxa"/>
          </w:tcPr>
          <w:p w14:paraId="475509E9" w14:textId="77777777" w:rsidR="004353D4" w:rsidRPr="00022CCA" w:rsidRDefault="004353D4" w:rsidP="004353D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246A182C" w14:textId="6B587F82" w:rsidR="004353D4" w:rsidRPr="00022CCA" w:rsidRDefault="004353D4" w:rsidP="004353D4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22CCA">
              <w:rPr>
                <w:rFonts w:asciiTheme="majorBidi" w:hAnsiTheme="majorBidi" w:cstheme="majorBidi"/>
                <w:sz w:val="28"/>
                <w:szCs w:val="28"/>
              </w:rPr>
              <w:t>2,034,412</w:t>
            </w:r>
          </w:p>
        </w:tc>
        <w:tc>
          <w:tcPr>
            <w:tcW w:w="240" w:type="dxa"/>
          </w:tcPr>
          <w:p w14:paraId="152E1260" w14:textId="77777777" w:rsidR="004353D4" w:rsidRPr="00022CCA" w:rsidRDefault="004353D4" w:rsidP="004353D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23839DCE" w14:textId="3D207C69" w:rsidR="004353D4" w:rsidRPr="00022CCA" w:rsidRDefault="004353D4" w:rsidP="004353D4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22CC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60" w:type="dxa"/>
          </w:tcPr>
          <w:p w14:paraId="0B49B2C5" w14:textId="77777777" w:rsidR="004353D4" w:rsidRPr="00022CCA" w:rsidRDefault="004353D4" w:rsidP="004353D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5BD542" w14:textId="5B275FDB" w:rsidR="004353D4" w:rsidRPr="00022CCA" w:rsidRDefault="004353D4" w:rsidP="004353D4">
            <w:pPr>
              <w:pStyle w:val="acctfourfigures"/>
              <w:tabs>
                <w:tab w:val="clear" w:pos="765"/>
                <w:tab w:val="decimal" w:pos="610"/>
                <w:tab w:val="decimal" w:pos="790"/>
              </w:tabs>
              <w:spacing w:line="240" w:lineRule="atLeast"/>
              <w:ind w:left="-43" w:right="-27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22C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0" w:type="dxa"/>
          </w:tcPr>
          <w:p w14:paraId="4F110677" w14:textId="77777777" w:rsidR="004353D4" w:rsidRPr="00022CCA" w:rsidRDefault="004353D4" w:rsidP="004353D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</w:tcPr>
          <w:p w14:paraId="5B31D3A1" w14:textId="2618ABF5" w:rsidR="004353D4" w:rsidRPr="00022CCA" w:rsidRDefault="004353D4" w:rsidP="004353D4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22CCA">
              <w:rPr>
                <w:rFonts w:asciiTheme="majorBidi" w:hAnsiTheme="majorBidi" w:cstheme="majorBidi"/>
                <w:sz w:val="28"/>
                <w:szCs w:val="28"/>
              </w:rPr>
              <w:t>2,034,412</w:t>
            </w:r>
          </w:p>
        </w:tc>
        <w:tc>
          <w:tcPr>
            <w:tcW w:w="240" w:type="dxa"/>
          </w:tcPr>
          <w:p w14:paraId="21909D82" w14:textId="77777777" w:rsidR="004353D4" w:rsidRPr="00022CCA" w:rsidRDefault="004353D4" w:rsidP="004353D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</w:tcPr>
          <w:p w14:paraId="43F74BC8" w14:textId="4B1A3AFA" w:rsidR="004353D4" w:rsidRPr="00022CCA" w:rsidRDefault="004353D4" w:rsidP="004353D4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515" w:firstLine="42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22CC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1232368" w14:textId="77777777" w:rsidR="004353D4" w:rsidRPr="00022CCA" w:rsidRDefault="004353D4" w:rsidP="004353D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C1207E6" w14:textId="4BF45AA2" w:rsidR="004353D4" w:rsidRPr="00022CCA" w:rsidRDefault="004353D4" w:rsidP="004353D4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22C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2,034,412</w:t>
            </w:r>
          </w:p>
        </w:tc>
        <w:tc>
          <w:tcPr>
            <w:tcW w:w="280" w:type="dxa"/>
          </w:tcPr>
          <w:p w14:paraId="1AC5E876" w14:textId="77777777" w:rsidR="004353D4" w:rsidRPr="00022CCA" w:rsidRDefault="004353D4" w:rsidP="004353D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20" w:type="dxa"/>
          </w:tcPr>
          <w:p w14:paraId="3573B702" w14:textId="3C19AF5D" w:rsidR="004353D4" w:rsidRPr="00022CCA" w:rsidRDefault="006E56DF" w:rsidP="004353D4">
            <w:pPr>
              <w:pStyle w:val="BodyText"/>
              <w:tabs>
                <w:tab w:val="clear" w:pos="227"/>
                <w:tab w:val="clear" w:pos="454"/>
                <w:tab w:val="decimal" w:pos="510"/>
              </w:tabs>
              <w:spacing w:after="0" w:line="240" w:lineRule="auto"/>
              <w:ind w:left="-108" w:right="-2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0" w:type="dxa"/>
          </w:tcPr>
          <w:p w14:paraId="33408DC9" w14:textId="77777777" w:rsidR="004353D4" w:rsidRPr="00022CCA" w:rsidRDefault="004353D4" w:rsidP="004353D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</w:tcPr>
          <w:p w14:paraId="4E8C2B7D" w14:textId="43AE4768" w:rsidR="004353D4" w:rsidRPr="00022CCA" w:rsidRDefault="004353D4" w:rsidP="004353D4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22CCA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6E56DF">
              <w:rPr>
                <w:rFonts w:asciiTheme="majorBidi" w:hAnsiTheme="majorBidi" w:cstheme="majorBidi"/>
                <w:sz w:val="28"/>
                <w:szCs w:val="28"/>
              </w:rPr>
              <w:t>034</w:t>
            </w:r>
            <w:r w:rsidRPr="00022CC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E56DF">
              <w:rPr>
                <w:rFonts w:asciiTheme="majorBidi" w:hAnsiTheme="majorBidi" w:cstheme="majorBidi"/>
                <w:sz w:val="28"/>
                <w:szCs w:val="28"/>
              </w:rPr>
              <w:t>412</w:t>
            </w:r>
          </w:p>
        </w:tc>
      </w:tr>
      <w:tr w:rsidR="00513EC0" w:rsidRPr="00022CCA" w14:paraId="2A607EF8" w14:textId="77777777" w:rsidTr="00022CCA">
        <w:trPr>
          <w:trHeight w:val="261"/>
        </w:trPr>
        <w:tc>
          <w:tcPr>
            <w:tcW w:w="3240" w:type="dxa"/>
            <w:vAlign w:val="bottom"/>
            <w:hideMark/>
          </w:tcPr>
          <w:p w14:paraId="4BF973A1" w14:textId="77777777" w:rsidR="00513EC0" w:rsidRPr="00022CCA" w:rsidRDefault="00513EC0" w:rsidP="00700CDE">
            <w:pPr>
              <w:ind w:left="-15" w:right="-90"/>
              <w:rPr>
                <w:rFonts w:ascii="Angsana New" w:hAnsi="Angsana New"/>
                <w:sz w:val="28"/>
                <w:szCs w:val="28"/>
              </w:rPr>
            </w:pPr>
            <w:r w:rsidRPr="00022CCA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70" w:type="dxa"/>
          </w:tcPr>
          <w:p w14:paraId="3BD5D45C" w14:textId="77777777" w:rsidR="00513EC0" w:rsidRPr="00022CCA" w:rsidRDefault="00513EC0" w:rsidP="00700CDE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1" w:type="dxa"/>
          </w:tcPr>
          <w:p w14:paraId="1540A457" w14:textId="77777777" w:rsidR="00513EC0" w:rsidRPr="00022CCA" w:rsidRDefault="00513EC0" w:rsidP="00700CD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6BED6C0E" w14:textId="77777777" w:rsidR="00513EC0" w:rsidRPr="00022CCA" w:rsidRDefault="00513EC0" w:rsidP="00700CDE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0E5735BF" w14:textId="77777777" w:rsidR="00513EC0" w:rsidRPr="00022CCA" w:rsidRDefault="00513EC0" w:rsidP="00700C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42B5A027" w14:textId="77777777" w:rsidR="00513EC0" w:rsidRPr="00022CCA" w:rsidRDefault="00513EC0" w:rsidP="00700CDE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</w:tcPr>
          <w:p w14:paraId="4CCDC1BF" w14:textId="77777777" w:rsidR="00513EC0" w:rsidRPr="00022CCA" w:rsidRDefault="00513EC0" w:rsidP="00700CDE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C8EA477" w14:textId="77777777" w:rsidR="00513EC0" w:rsidRPr="00022CCA" w:rsidRDefault="00513EC0" w:rsidP="00700CDE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0" w:type="dxa"/>
          </w:tcPr>
          <w:p w14:paraId="5748282B" w14:textId="77777777" w:rsidR="00513EC0" w:rsidRPr="00022CCA" w:rsidRDefault="00513EC0" w:rsidP="00700CD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</w:tcPr>
          <w:p w14:paraId="0639E9A5" w14:textId="77777777" w:rsidR="00513EC0" w:rsidRPr="00022CCA" w:rsidRDefault="00513EC0" w:rsidP="00700CD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</w:tcPr>
          <w:p w14:paraId="76C50141" w14:textId="77777777" w:rsidR="00513EC0" w:rsidRPr="00022CCA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</w:tcPr>
          <w:p w14:paraId="7ECE2228" w14:textId="77777777" w:rsidR="00513EC0" w:rsidRPr="00022CCA" w:rsidRDefault="00513EC0" w:rsidP="00700CDE">
            <w:pPr>
              <w:pStyle w:val="acctfourfigures"/>
              <w:tabs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5014900" w14:textId="77777777" w:rsidR="00513EC0" w:rsidRPr="00022CCA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D5A5133" w14:textId="77777777" w:rsidR="00513EC0" w:rsidRPr="00022CCA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0" w:type="dxa"/>
          </w:tcPr>
          <w:p w14:paraId="6CEA0750" w14:textId="77777777" w:rsidR="00513EC0" w:rsidRPr="00022CCA" w:rsidRDefault="00513EC0" w:rsidP="00700CD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0" w:type="dxa"/>
          </w:tcPr>
          <w:p w14:paraId="69277694" w14:textId="77777777" w:rsidR="00513EC0" w:rsidRPr="00022CCA" w:rsidRDefault="00513EC0" w:rsidP="00700C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</w:tcPr>
          <w:p w14:paraId="29FD08F9" w14:textId="77777777" w:rsidR="00513EC0" w:rsidRPr="00022CCA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</w:tcPr>
          <w:p w14:paraId="6B4DFFF0" w14:textId="77777777" w:rsidR="00513EC0" w:rsidRPr="00022CCA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513EC0" w:rsidRPr="00022CCA" w14:paraId="4B374156" w14:textId="77777777" w:rsidTr="00022CCA">
        <w:trPr>
          <w:trHeight w:val="261"/>
        </w:trPr>
        <w:tc>
          <w:tcPr>
            <w:tcW w:w="3240" w:type="dxa"/>
            <w:hideMark/>
          </w:tcPr>
          <w:p w14:paraId="52F3AF68" w14:textId="77777777" w:rsidR="00513EC0" w:rsidRPr="00022CCA" w:rsidRDefault="00513EC0" w:rsidP="00700CDE">
            <w:pPr>
              <w:ind w:left="-15" w:right="-90"/>
              <w:rPr>
                <w:rFonts w:ascii="Angsana New" w:hAnsi="Angsana New"/>
                <w:sz w:val="28"/>
                <w:szCs w:val="28"/>
              </w:rPr>
            </w:pPr>
            <w:r w:rsidRPr="00022CCA">
              <w:rPr>
                <w:rFonts w:ascii="Angsana New" w:hAnsi="Angsana New"/>
                <w:sz w:val="28"/>
                <w:szCs w:val="28"/>
                <w:cs/>
              </w:rPr>
              <w:t xml:space="preserve">   เงินลงทุนในตราสารทุน</w:t>
            </w:r>
          </w:p>
        </w:tc>
        <w:tc>
          <w:tcPr>
            <w:tcW w:w="1170" w:type="dxa"/>
          </w:tcPr>
          <w:p w14:paraId="699D1546" w14:textId="76771D54" w:rsidR="00513EC0" w:rsidRPr="00022CCA" w:rsidRDefault="00A90C37" w:rsidP="00700CDE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22CC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41" w:type="dxa"/>
          </w:tcPr>
          <w:p w14:paraId="4A461F3B" w14:textId="77777777" w:rsidR="00513EC0" w:rsidRPr="00022CCA" w:rsidRDefault="00513EC0" w:rsidP="00700CD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7F28FD7C" w14:textId="52AD226A" w:rsidR="00513EC0" w:rsidRPr="00022CCA" w:rsidRDefault="00A90C37" w:rsidP="00700CDE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22CC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40" w:type="dxa"/>
          </w:tcPr>
          <w:p w14:paraId="62918331" w14:textId="77777777" w:rsidR="00513EC0" w:rsidRPr="00022CCA" w:rsidRDefault="00513EC0" w:rsidP="00700C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0362E677" w14:textId="19A9B86F" w:rsidR="00513EC0" w:rsidRPr="00022CCA" w:rsidRDefault="00A90C37" w:rsidP="00700CDE">
            <w:pPr>
              <w:pStyle w:val="acctfourfigures"/>
              <w:tabs>
                <w:tab w:val="clear" w:pos="765"/>
                <w:tab w:val="decimal" w:pos="109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22C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2,338,390</w:t>
            </w:r>
          </w:p>
        </w:tc>
        <w:tc>
          <w:tcPr>
            <w:tcW w:w="260" w:type="dxa"/>
          </w:tcPr>
          <w:p w14:paraId="043019C8" w14:textId="77777777" w:rsidR="00513EC0" w:rsidRPr="00022CCA" w:rsidRDefault="00513EC0" w:rsidP="00700CDE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459CA20" w14:textId="1F154601" w:rsidR="00513EC0" w:rsidRPr="00022CCA" w:rsidRDefault="00A90C37" w:rsidP="00700CDE">
            <w:pPr>
              <w:pStyle w:val="acctfourfigures"/>
              <w:tabs>
                <w:tab w:val="clear" w:pos="765"/>
                <w:tab w:val="decimal" w:pos="610"/>
                <w:tab w:val="decimal" w:pos="790"/>
              </w:tabs>
              <w:spacing w:line="240" w:lineRule="atLeast"/>
              <w:ind w:left="-43" w:right="-27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22C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0" w:type="dxa"/>
          </w:tcPr>
          <w:p w14:paraId="43ABF781" w14:textId="77777777" w:rsidR="00513EC0" w:rsidRPr="00022CCA" w:rsidRDefault="00513EC0" w:rsidP="00700CD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</w:tcPr>
          <w:p w14:paraId="3742ED73" w14:textId="180D9595" w:rsidR="00513EC0" w:rsidRPr="00022CCA" w:rsidRDefault="00A90C37" w:rsidP="00700CD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22C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2,338,390</w:t>
            </w:r>
          </w:p>
        </w:tc>
        <w:tc>
          <w:tcPr>
            <w:tcW w:w="240" w:type="dxa"/>
          </w:tcPr>
          <w:p w14:paraId="1D9C2999" w14:textId="77777777" w:rsidR="00513EC0" w:rsidRPr="00022CCA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</w:tcPr>
          <w:p w14:paraId="0AF49DBD" w14:textId="55FF7B8D" w:rsidR="00513EC0" w:rsidRPr="00022CCA" w:rsidRDefault="00A90C37" w:rsidP="00700CDE">
            <w:pPr>
              <w:pStyle w:val="acctfourfigures"/>
              <w:tabs>
                <w:tab w:val="clear" w:pos="765"/>
                <w:tab w:val="decimal" w:pos="198"/>
              </w:tabs>
              <w:spacing w:line="240" w:lineRule="atLeast"/>
              <w:ind w:left="-43" w:right="-1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2CCA">
              <w:rPr>
                <w:rFonts w:asciiTheme="majorBidi" w:hAnsiTheme="majorBidi" w:cstheme="majorBidi"/>
                <w:sz w:val="28"/>
                <w:szCs w:val="28"/>
              </w:rPr>
              <w:t>2,075,671</w:t>
            </w:r>
          </w:p>
        </w:tc>
        <w:tc>
          <w:tcPr>
            <w:tcW w:w="270" w:type="dxa"/>
          </w:tcPr>
          <w:p w14:paraId="65541641" w14:textId="77777777" w:rsidR="00513EC0" w:rsidRPr="00022CCA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E69719" w14:textId="4533A32B" w:rsidR="00513EC0" w:rsidRPr="00022CCA" w:rsidRDefault="00A90C37" w:rsidP="00700CDE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7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22C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80" w:type="dxa"/>
          </w:tcPr>
          <w:p w14:paraId="5A3F91F7" w14:textId="77777777" w:rsidR="00513EC0" w:rsidRPr="00022CCA" w:rsidRDefault="00513EC0" w:rsidP="00700CD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0" w:type="dxa"/>
          </w:tcPr>
          <w:p w14:paraId="53CFA28C" w14:textId="1705EBCC" w:rsidR="00513EC0" w:rsidRPr="00022CCA" w:rsidRDefault="00A90C37" w:rsidP="00700C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2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2CCA">
              <w:rPr>
                <w:rFonts w:asciiTheme="majorBidi" w:hAnsiTheme="majorBidi" w:cstheme="majorBidi"/>
                <w:sz w:val="28"/>
                <w:szCs w:val="28"/>
              </w:rPr>
              <w:t>262,719</w:t>
            </w:r>
          </w:p>
        </w:tc>
        <w:tc>
          <w:tcPr>
            <w:tcW w:w="280" w:type="dxa"/>
          </w:tcPr>
          <w:p w14:paraId="5F9BAB53" w14:textId="77777777" w:rsidR="00513EC0" w:rsidRPr="00022CCA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</w:tcPr>
          <w:p w14:paraId="72088084" w14:textId="24D2F99D" w:rsidR="00513EC0" w:rsidRPr="00022CCA" w:rsidRDefault="00A90C37" w:rsidP="00700CDE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22C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2,338,390</w:t>
            </w:r>
          </w:p>
        </w:tc>
      </w:tr>
      <w:tr w:rsidR="00513EC0" w:rsidRPr="00022CCA" w14:paraId="38FF6168" w14:textId="77777777" w:rsidTr="00022CCA">
        <w:trPr>
          <w:trHeight w:val="261"/>
        </w:trPr>
        <w:tc>
          <w:tcPr>
            <w:tcW w:w="3240" w:type="dxa"/>
            <w:hideMark/>
          </w:tcPr>
          <w:p w14:paraId="21D263F9" w14:textId="77777777" w:rsidR="00513EC0" w:rsidRPr="00022CCA" w:rsidRDefault="00513EC0" w:rsidP="00700CDE">
            <w:pPr>
              <w:ind w:left="-15" w:right="-90"/>
              <w:rPr>
                <w:rFonts w:ascii="Angsana New" w:hAnsi="Angsana New"/>
                <w:sz w:val="28"/>
                <w:szCs w:val="28"/>
              </w:rPr>
            </w:pPr>
            <w:r w:rsidRPr="00022CCA">
              <w:rPr>
                <w:rFonts w:ascii="Angsana New" w:hAnsi="Angsana New"/>
                <w:sz w:val="28"/>
                <w:szCs w:val="28"/>
                <w:cs/>
              </w:rPr>
              <w:t xml:space="preserve">   เงินลงทุนในตราสารหนี้</w:t>
            </w:r>
          </w:p>
        </w:tc>
        <w:tc>
          <w:tcPr>
            <w:tcW w:w="1170" w:type="dxa"/>
          </w:tcPr>
          <w:p w14:paraId="1F52183B" w14:textId="4CBED114" w:rsidR="00513EC0" w:rsidRPr="00022CCA" w:rsidRDefault="00A90C37" w:rsidP="00700CDE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22CC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41" w:type="dxa"/>
          </w:tcPr>
          <w:p w14:paraId="2B7861EE" w14:textId="77777777" w:rsidR="00513EC0" w:rsidRPr="00022CCA" w:rsidRDefault="00513EC0" w:rsidP="00700CD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4451C0C7" w14:textId="4F67CC53" w:rsidR="00513EC0" w:rsidRPr="00022CCA" w:rsidRDefault="00A90C37" w:rsidP="00700CDE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22CC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40" w:type="dxa"/>
          </w:tcPr>
          <w:p w14:paraId="0F5D598E" w14:textId="77777777" w:rsidR="00513EC0" w:rsidRPr="00022CCA" w:rsidRDefault="00513EC0" w:rsidP="00700C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0B41461A" w14:textId="5C1660BF" w:rsidR="00513EC0" w:rsidRPr="00022CCA" w:rsidRDefault="00A90C37" w:rsidP="00CF67F5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22CC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60" w:type="dxa"/>
          </w:tcPr>
          <w:p w14:paraId="622AF8AF" w14:textId="77777777" w:rsidR="00513EC0" w:rsidRPr="00022CCA" w:rsidRDefault="00513EC0" w:rsidP="00700CDE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9335FB" w14:textId="77F6A49F" w:rsidR="00513EC0" w:rsidRPr="00022CCA" w:rsidRDefault="00A90C37" w:rsidP="00700CD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22CCA">
              <w:rPr>
                <w:rFonts w:asciiTheme="majorBidi" w:hAnsiTheme="majorBidi" w:cstheme="majorBidi"/>
                <w:sz w:val="28"/>
                <w:szCs w:val="28"/>
              </w:rPr>
              <w:t>112,915</w:t>
            </w:r>
          </w:p>
        </w:tc>
        <w:tc>
          <w:tcPr>
            <w:tcW w:w="280" w:type="dxa"/>
          </w:tcPr>
          <w:p w14:paraId="1B8AA0F2" w14:textId="77777777" w:rsidR="00513EC0" w:rsidRPr="00022CCA" w:rsidRDefault="00513EC0" w:rsidP="00700CD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</w:tcPr>
          <w:p w14:paraId="304D37AF" w14:textId="1F2E98B3" w:rsidR="00513EC0" w:rsidRPr="00022CCA" w:rsidRDefault="00A90C37" w:rsidP="00700CD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22CCA">
              <w:rPr>
                <w:rFonts w:asciiTheme="majorBidi" w:hAnsiTheme="majorBidi" w:cstheme="majorBidi"/>
                <w:sz w:val="28"/>
                <w:szCs w:val="28"/>
              </w:rPr>
              <w:t>112,915</w:t>
            </w:r>
          </w:p>
        </w:tc>
        <w:tc>
          <w:tcPr>
            <w:tcW w:w="240" w:type="dxa"/>
          </w:tcPr>
          <w:p w14:paraId="1D5E1143" w14:textId="77777777" w:rsidR="00513EC0" w:rsidRPr="00022CCA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</w:tcPr>
          <w:p w14:paraId="3CC90544" w14:textId="314D92D5" w:rsidR="00513EC0" w:rsidRPr="00022CCA" w:rsidRDefault="00A90C37" w:rsidP="00700CDE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515" w:firstLine="42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22CC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6DBD7F3" w14:textId="77777777" w:rsidR="00513EC0" w:rsidRPr="00022CCA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F83B60" w14:textId="43A89486" w:rsidR="00513EC0" w:rsidRPr="00022CCA" w:rsidRDefault="00A90C37" w:rsidP="00700CD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22C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113,709</w:t>
            </w:r>
          </w:p>
        </w:tc>
        <w:tc>
          <w:tcPr>
            <w:tcW w:w="280" w:type="dxa"/>
          </w:tcPr>
          <w:p w14:paraId="600AB142" w14:textId="77777777" w:rsidR="00513EC0" w:rsidRPr="00022CCA" w:rsidRDefault="00513EC0" w:rsidP="00700CD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0" w:type="dxa"/>
          </w:tcPr>
          <w:p w14:paraId="153F1396" w14:textId="3556B4FE" w:rsidR="00513EC0" w:rsidRPr="00022CCA" w:rsidRDefault="00A90C37" w:rsidP="00700CDE">
            <w:pPr>
              <w:pStyle w:val="BodyText"/>
              <w:tabs>
                <w:tab w:val="clear" w:pos="227"/>
                <w:tab w:val="clear" w:pos="454"/>
                <w:tab w:val="decimal" w:pos="510"/>
              </w:tabs>
              <w:spacing w:after="0" w:line="240" w:lineRule="auto"/>
              <w:ind w:left="-108" w:right="-2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2CC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0" w:type="dxa"/>
          </w:tcPr>
          <w:p w14:paraId="2FDF1678" w14:textId="77777777" w:rsidR="00513EC0" w:rsidRPr="00022CCA" w:rsidRDefault="00513EC0" w:rsidP="00700CDE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</w:tcPr>
          <w:p w14:paraId="1C6DBD2E" w14:textId="37AC07A6" w:rsidR="00513EC0" w:rsidRPr="00022CCA" w:rsidRDefault="00A90C37" w:rsidP="00700CDE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22CCA">
              <w:rPr>
                <w:rFonts w:asciiTheme="majorBidi" w:hAnsiTheme="majorBidi" w:cstheme="majorBidi"/>
                <w:sz w:val="28"/>
                <w:szCs w:val="28"/>
              </w:rPr>
              <w:t>113,709</w:t>
            </w:r>
          </w:p>
        </w:tc>
      </w:tr>
      <w:tr w:rsidR="00513EC0" w:rsidRPr="00022CCA" w14:paraId="1F42CC59" w14:textId="77777777" w:rsidTr="00022CCA">
        <w:trPr>
          <w:trHeight w:val="261"/>
        </w:trPr>
        <w:tc>
          <w:tcPr>
            <w:tcW w:w="3240" w:type="dxa"/>
            <w:vAlign w:val="bottom"/>
          </w:tcPr>
          <w:p w14:paraId="3848A880" w14:textId="77777777" w:rsidR="00513EC0" w:rsidRPr="00022CCA" w:rsidRDefault="00513EC0" w:rsidP="00700CDE">
            <w:pPr>
              <w:ind w:left="-15" w:right="-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675088C" w14:textId="77777777" w:rsidR="00513EC0" w:rsidRPr="00022CCA" w:rsidRDefault="00513EC0" w:rsidP="00700CDE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41" w:type="dxa"/>
          </w:tcPr>
          <w:p w14:paraId="62D5B8BA" w14:textId="77777777" w:rsidR="00513EC0" w:rsidRPr="00022CCA" w:rsidRDefault="00513EC0" w:rsidP="00700CD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91" w:type="dxa"/>
          </w:tcPr>
          <w:p w14:paraId="3C1C978E" w14:textId="77777777" w:rsidR="00513EC0" w:rsidRPr="00022CCA" w:rsidRDefault="00513EC0" w:rsidP="00700CDE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0" w:type="dxa"/>
          </w:tcPr>
          <w:p w14:paraId="2FEEF037" w14:textId="77777777" w:rsidR="00513EC0" w:rsidRPr="00022CCA" w:rsidRDefault="00513EC0" w:rsidP="00700C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00" w:type="dxa"/>
          </w:tcPr>
          <w:p w14:paraId="7C822859" w14:textId="77777777" w:rsidR="00513EC0" w:rsidRPr="00022CCA" w:rsidRDefault="00513EC0" w:rsidP="00700CDE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0" w:type="dxa"/>
          </w:tcPr>
          <w:p w14:paraId="2852CB48" w14:textId="77777777" w:rsidR="00513EC0" w:rsidRPr="00022CCA" w:rsidRDefault="00513EC0" w:rsidP="00700CDE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B4D40D5" w14:textId="77777777" w:rsidR="00513EC0" w:rsidRPr="00022CCA" w:rsidRDefault="00513EC0" w:rsidP="00700CDE">
            <w:pPr>
              <w:pStyle w:val="acctfourfigures"/>
              <w:tabs>
                <w:tab w:val="decimal" w:pos="5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0" w:type="dxa"/>
          </w:tcPr>
          <w:p w14:paraId="2DBCDD48" w14:textId="77777777" w:rsidR="00513EC0" w:rsidRPr="00022CCA" w:rsidRDefault="00513EC0" w:rsidP="00700CD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0" w:type="dxa"/>
          </w:tcPr>
          <w:p w14:paraId="4181EBF2" w14:textId="77777777" w:rsidR="00513EC0" w:rsidRPr="00022CCA" w:rsidRDefault="00513EC0" w:rsidP="00700CD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40" w:type="dxa"/>
          </w:tcPr>
          <w:p w14:paraId="3045861F" w14:textId="77777777" w:rsidR="00513EC0" w:rsidRPr="00022CCA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0" w:type="dxa"/>
          </w:tcPr>
          <w:p w14:paraId="7637199E" w14:textId="77777777" w:rsidR="00513EC0" w:rsidRPr="00022CCA" w:rsidRDefault="00513EC0" w:rsidP="00700CDE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515" w:firstLine="423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3ADEB1BE" w14:textId="77777777" w:rsidR="00513EC0" w:rsidRPr="00022CCA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</w:tcPr>
          <w:p w14:paraId="0C559CDE" w14:textId="77777777" w:rsidR="00513EC0" w:rsidRPr="00022CCA" w:rsidRDefault="00513EC0" w:rsidP="00700CD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80" w:type="dxa"/>
          </w:tcPr>
          <w:p w14:paraId="4B6FB821" w14:textId="77777777" w:rsidR="00513EC0" w:rsidRPr="00022CCA" w:rsidRDefault="00513EC0" w:rsidP="00700CD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0" w:type="dxa"/>
          </w:tcPr>
          <w:p w14:paraId="17F7AEC5" w14:textId="77777777" w:rsidR="00513EC0" w:rsidRPr="00022CCA" w:rsidRDefault="00513EC0" w:rsidP="00700CDE">
            <w:pPr>
              <w:pStyle w:val="BodyText"/>
              <w:tabs>
                <w:tab w:val="clear" w:pos="227"/>
                <w:tab w:val="clear" w:pos="454"/>
                <w:tab w:val="decimal" w:pos="510"/>
              </w:tabs>
              <w:spacing w:after="0" w:line="240" w:lineRule="auto"/>
              <w:ind w:left="-108" w:right="-2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0" w:type="dxa"/>
          </w:tcPr>
          <w:p w14:paraId="13F87ACF" w14:textId="77777777" w:rsidR="00513EC0" w:rsidRPr="00022CCA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40" w:type="dxa"/>
          </w:tcPr>
          <w:p w14:paraId="3E8C165D" w14:textId="77777777" w:rsidR="00513EC0" w:rsidRPr="00022CCA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</w:tr>
      <w:tr w:rsidR="00513EC0" w:rsidRPr="00022CCA" w14:paraId="1B14EF21" w14:textId="77777777" w:rsidTr="00022CCA">
        <w:trPr>
          <w:trHeight w:val="270"/>
        </w:trPr>
        <w:tc>
          <w:tcPr>
            <w:tcW w:w="3240" w:type="dxa"/>
            <w:vAlign w:val="bottom"/>
            <w:hideMark/>
          </w:tcPr>
          <w:p w14:paraId="60A62EA6" w14:textId="77777777" w:rsidR="00513EC0" w:rsidRPr="00022CCA" w:rsidRDefault="00513EC0" w:rsidP="00700CDE">
            <w:pPr>
              <w:ind w:left="-15" w:right="-90"/>
              <w:rPr>
                <w:rFonts w:ascii="Angsana New" w:hAnsi="Angsana New"/>
                <w:sz w:val="28"/>
                <w:szCs w:val="28"/>
              </w:rPr>
            </w:pPr>
            <w:r w:rsidRPr="00022CC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6258789C" w14:textId="77777777" w:rsidR="00513EC0" w:rsidRPr="00022CCA" w:rsidRDefault="00513EC0" w:rsidP="00700CDE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1" w:type="dxa"/>
          </w:tcPr>
          <w:p w14:paraId="7717DE7F" w14:textId="77777777" w:rsidR="00513EC0" w:rsidRPr="00022CCA" w:rsidRDefault="00513EC0" w:rsidP="00700CD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69BFA891" w14:textId="77777777" w:rsidR="00513EC0" w:rsidRPr="00022CCA" w:rsidRDefault="00513EC0" w:rsidP="00700CDE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78B2BB62" w14:textId="77777777" w:rsidR="00513EC0" w:rsidRPr="00022CCA" w:rsidRDefault="00513EC0" w:rsidP="00700C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7BCB9057" w14:textId="77777777" w:rsidR="00513EC0" w:rsidRPr="00022CCA" w:rsidRDefault="00513EC0" w:rsidP="00700CDE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</w:tcPr>
          <w:p w14:paraId="4B6D4F9E" w14:textId="77777777" w:rsidR="00513EC0" w:rsidRPr="00022CCA" w:rsidRDefault="00513EC0" w:rsidP="00700CDE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943D89" w14:textId="77777777" w:rsidR="00513EC0" w:rsidRPr="00022CCA" w:rsidRDefault="00513EC0" w:rsidP="00700CDE">
            <w:pPr>
              <w:pStyle w:val="acctfourfigures"/>
              <w:tabs>
                <w:tab w:val="decimal" w:pos="5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</w:tcPr>
          <w:p w14:paraId="41098224" w14:textId="77777777" w:rsidR="00513EC0" w:rsidRPr="00022CCA" w:rsidRDefault="00513EC0" w:rsidP="00700CD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</w:tcPr>
          <w:p w14:paraId="24D282F6" w14:textId="77777777" w:rsidR="00513EC0" w:rsidRPr="00022CCA" w:rsidRDefault="00513EC0" w:rsidP="00700CD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3AF6CFB7" w14:textId="77777777" w:rsidR="00513EC0" w:rsidRPr="00022CCA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</w:tcPr>
          <w:p w14:paraId="298B69BC" w14:textId="77777777" w:rsidR="00513EC0" w:rsidRPr="00022CCA" w:rsidRDefault="00513EC0" w:rsidP="00700CDE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515" w:firstLine="42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4642B5C" w14:textId="77777777" w:rsidR="00513EC0" w:rsidRPr="00022CCA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1E04EFF" w14:textId="77777777" w:rsidR="00513EC0" w:rsidRPr="00022CCA" w:rsidRDefault="00513EC0" w:rsidP="00700CD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0" w:type="dxa"/>
          </w:tcPr>
          <w:p w14:paraId="45438007" w14:textId="77777777" w:rsidR="00513EC0" w:rsidRPr="00022CCA" w:rsidRDefault="00513EC0" w:rsidP="00700CD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0" w:type="dxa"/>
          </w:tcPr>
          <w:p w14:paraId="49935BE4" w14:textId="77777777" w:rsidR="00513EC0" w:rsidRPr="00022CCA" w:rsidRDefault="00513EC0" w:rsidP="00700CDE">
            <w:pPr>
              <w:pStyle w:val="BodyText"/>
              <w:tabs>
                <w:tab w:val="clear" w:pos="227"/>
                <w:tab w:val="clear" w:pos="454"/>
                <w:tab w:val="decimal" w:pos="510"/>
              </w:tabs>
              <w:spacing w:after="0" w:line="240" w:lineRule="auto"/>
              <w:ind w:left="-108" w:right="-2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</w:tcPr>
          <w:p w14:paraId="35392161" w14:textId="77777777" w:rsidR="00513EC0" w:rsidRPr="00022CCA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</w:tcPr>
          <w:p w14:paraId="6BC26120" w14:textId="77777777" w:rsidR="00513EC0" w:rsidRPr="00022CCA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3EC0" w:rsidRPr="00022CCA" w14:paraId="03802B27" w14:textId="77777777" w:rsidTr="00022CCA">
        <w:trPr>
          <w:trHeight w:val="270"/>
        </w:trPr>
        <w:tc>
          <w:tcPr>
            <w:tcW w:w="3240" w:type="dxa"/>
            <w:vAlign w:val="bottom"/>
            <w:hideMark/>
          </w:tcPr>
          <w:p w14:paraId="0D268B0D" w14:textId="77777777" w:rsidR="00513EC0" w:rsidRPr="00022CCA" w:rsidRDefault="00513EC0" w:rsidP="00700CDE">
            <w:pPr>
              <w:ind w:left="-15" w:right="-90"/>
              <w:rPr>
                <w:rFonts w:ascii="Angsana New" w:hAnsi="Angsana New"/>
                <w:sz w:val="28"/>
                <w:szCs w:val="28"/>
              </w:rPr>
            </w:pPr>
            <w:r w:rsidRPr="00022CCA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  <w:r w:rsidRPr="00022CCA"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  <w:r w:rsidRPr="00022CCA">
              <w:rPr>
                <w:rFonts w:ascii="Angsana New" w:hAnsi="Angsana New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170" w:type="dxa"/>
          </w:tcPr>
          <w:p w14:paraId="1AB11ED5" w14:textId="5DAE4B70" w:rsidR="00513EC0" w:rsidRPr="00022CCA" w:rsidRDefault="00A90C37" w:rsidP="00700CDE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2CC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17F89232" w14:textId="77777777" w:rsidR="00513EC0" w:rsidRPr="00022CCA" w:rsidRDefault="00513EC0" w:rsidP="00700CD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</w:tcPr>
          <w:p w14:paraId="360D4036" w14:textId="0290E341" w:rsidR="00513EC0" w:rsidRPr="00022CCA" w:rsidRDefault="00A90C37" w:rsidP="00700CDE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22CC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35652C5D" w14:textId="77777777" w:rsidR="00513EC0" w:rsidRPr="00022CCA" w:rsidRDefault="00513EC0" w:rsidP="00700C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</w:tcPr>
          <w:p w14:paraId="0563AFF9" w14:textId="0B6AE6BE" w:rsidR="00513EC0" w:rsidRPr="00022CCA" w:rsidRDefault="00A90C37" w:rsidP="00CF67F5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22CC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60" w:type="dxa"/>
          </w:tcPr>
          <w:p w14:paraId="5C62A22C" w14:textId="77777777" w:rsidR="00513EC0" w:rsidRPr="00022CCA" w:rsidRDefault="00513EC0" w:rsidP="00700CDE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14:paraId="4EF44D19" w14:textId="7107A6E8" w:rsidR="00513EC0" w:rsidRPr="00022CCA" w:rsidRDefault="00A90C37" w:rsidP="00A90C3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22CCA">
              <w:rPr>
                <w:rFonts w:asciiTheme="majorBidi" w:hAnsiTheme="majorBidi" w:cstheme="majorBidi"/>
                <w:sz w:val="28"/>
                <w:szCs w:val="28"/>
              </w:rPr>
              <w:t>(21,486,863)</w:t>
            </w:r>
          </w:p>
        </w:tc>
        <w:tc>
          <w:tcPr>
            <w:tcW w:w="280" w:type="dxa"/>
          </w:tcPr>
          <w:p w14:paraId="0D3E8D21" w14:textId="77777777" w:rsidR="00513EC0" w:rsidRPr="00022CCA" w:rsidRDefault="00513EC0" w:rsidP="00700CD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</w:tcPr>
          <w:p w14:paraId="33B8E4AF" w14:textId="61817174" w:rsidR="00513EC0" w:rsidRPr="00022CCA" w:rsidRDefault="00A90C37" w:rsidP="00700CD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22CCA">
              <w:rPr>
                <w:rFonts w:asciiTheme="majorBidi" w:hAnsiTheme="majorBidi" w:cstheme="majorBidi"/>
                <w:sz w:val="28"/>
                <w:szCs w:val="28"/>
              </w:rPr>
              <w:t>(21,486,863)</w:t>
            </w:r>
          </w:p>
        </w:tc>
        <w:tc>
          <w:tcPr>
            <w:tcW w:w="240" w:type="dxa"/>
          </w:tcPr>
          <w:p w14:paraId="5729E22B" w14:textId="77777777" w:rsidR="00513EC0" w:rsidRPr="00022CCA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</w:tcPr>
          <w:p w14:paraId="7CD6683B" w14:textId="50D2993E" w:rsidR="00513EC0" w:rsidRPr="00022CCA" w:rsidRDefault="00A90C37" w:rsidP="00700CDE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515" w:firstLine="42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22CC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8698CC1" w14:textId="77777777" w:rsidR="00513EC0" w:rsidRPr="00022CCA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49A28E" w14:textId="67896B5F" w:rsidR="00513EC0" w:rsidRPr="00022CCA" w:rsidRDefault="00A90C37" w:rsidP="00700CD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22C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(21,493,488)</w:t>
            </w:r>
          </w:p>
        </w:tc>
        <w:tc>
          <w:tcPr>
            <w:tcW w:w="280" w:type="dxa"/>
          </w:tcPr>
          <w:p w14:paraId="67EDDE47" w14:textId="77777777" w:rsidR="00513EC0" w:rsidRPr="00022CCA" w:rsidRDefault="00513EC0" w:rsidP="00700CD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0" w:type="dxa"/>
          </w:tcPr>
          <w:p w14:paraId="2B752894" w14:textId="1DE8F80D" w:rsidR="00513EC0" w:rsidRPr="00022CCA" w:rsidRDefault="00A90C37" w:rsidP="00700CDE">
            <w:pPr>
              <w:pStyle w:val="BodyText"/>
              <w:tabs>
                <w:tab w:val="clear" w:pos="227"/>
                <w:tab w:val="clear" w:pos="454"/>
                <w:tab w:val="decimal" w:pos="510"/>
              </w:tabs>
              <w:spacing w:after="0" w:line="240" w:lineRule="auto"/>
              <w:ind w:left="-108" w:right="-2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2CC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0" w:type="dxa"/>
          </w:tcPr>
          <w:p w14:paraId="48A286FD" w14:textId="77777777" w:rsidR="00513EC0" w:rsidRPr="00022CCA" w:rsidRDefault="00513EC0" w:rsidP="00700CD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</w:tcPr>
          <w:p w14:paraId="1E216DDB" w14:textId="59E078EB" w:rsidR="00513EC0" w:rsidRPr="00022CCA" w:rsidRDefault="00A90C37" w:rsidP="00700CDE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22CC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(21,493,488)</w:t>
            </w:r>
          </w:p>
        </w:tc>
      </w:tr>
      <w:tr w:rsidR="00A90C37" w:rsidRPr="00022CCA" w14:paraId="74A0212F" w14:textId="77777777" w:rsidTr="00022CCA">
        <w:trPr>
          <w:trHeight w:val="261"/>
        </w:trPr>
        <w:tc>
          <w:tcPr>
            <w:tcW w:w="3240" w:type="dxa"/>
            <w:vAlign w:val="bottom"/>
            <w:hideMark/>
          </w:tcPr>
          <w:p w14:paraId="67041A4F" w14:textId="77777777" w:rsidR="00A90C37" w:rsidRPr="00022CCA" w:rsidRDefault="00A90C37" w:rsidP="00A90C37">
            <w:pPr>
              <w:ind w:left="-15" w:right="-90"/>
              <w:rPr>
                <w:rFonts w:ascii="Angsana New" w:hAnsi="Angsana New"/>
                <w:sz w:val="28"/>
                <w:szCs w:val="28"/>
              </w:rPr>
            </w:pPr>
            <w:r w:rsidRPr="00022CCA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</w:tcPr>
          <w:p w14:paraId="237229CF" w14:textId="138BC66F" w:rsidR="00A90C37" w:rsidRPr="00022CCA" w:rsidRDefault="00A90C37" w:rsidP="00A90C37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2CC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6DBAAD42" w14:textId="77777777" w:rsidR="00A90C37" w:rsidRPr="00022CCA" w:rsidRDefault="00A90C37" w:rsidP="00A90C3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</w:tcPr>
          <w:p w14:paraId="2D95AC9F" w14:textId="74485BD9" w:rsidR="00A90C37" w:rsidRPr="00022CCA" w:rsidRDefault="00A90C37" w:rsidP="00A90C37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22CC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620C1C1D" w14:textId="77777777" w:rsidR="00A90C37" w:rsidRPr="00022CCA" w:rsidRDefault="00A90C37" w:rsidP="00A90C3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</w:tcPr>
          <w:p w14:paraId="059F61E6" w14:textId="16F897A2" w:rsidR="00A90C37" w:rsidRPr="00022CCA" w:rsidRDefault="00A90C37" w:rsidP="00CF67F5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22CC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60" w:type="dxa"/>
          </w:tcPr>
          <w:p w14:paraId="4E7B7478" w14:textId="77777777" w:rsidR="00A90C37" w:rsidRPr="00022CCA" w:rsidRDefault="00A90C37" w:rsidP="00A90C3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12FF71B" w14:textId="5024EBE3" w:rsidR="00A90C37" w:rsidRPr="00022CCA" w:rsidRDefault="00A90C37" w:rsidP="00A90C3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22CCA">
              <w:rPr>
                <w:rFonts w:asciiTheme="majorBidi" w:hAnsiTheme="majorBidi" w:cstheme="majorBidi"/>
                <w:sz w:val="28"/>
                <w:szCs w:val="28"/>
              </w:rPr>
              <w:t>(7,991,863)</w:t>
            </w:r>
          </w:p>
        </w:tc>
        <w:tc>
          <w:tcPr>
            <w:tcW w:w="280" w:type="dxa"/>
          </w:tcPr>
          <w:p w14:paraId="5827CD01" w14:textId="77777777" w:rsidR="00A90C37" w:rsidRPr="00022CCA" w:rsidRDefault="00A90C37" w:rsidP="00A90C3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</w:tcPr>
          <w:p w14:paraId="09F0857F" w14:textId="30138BDA" w:rsidR="00A90C37" w:rsidRPr="00022CCA" w:rsidRDefault="00A90C37" w:rsidP="00A90C37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22CCA">
              <w:rPr>
                <w:rFonts w:asciiTheme="majorBidi" w:hAnsiTheme="majorBidi" w:cstheme="majorBidi"/>
                <w:sz w:val="28"/>
                <w:szCs w:val="28"/>
              </w:rPr>
              <w:t>(7,991,863)</w:t>
            </w:r>
          </w:p>
        </w:tc>
        <w:tc>
          <w:tcPr>
            <w:tcW w:w="240" w:type="dxa"/>
          </w:tcPr>
          <w:p w14:paraId="6B3DFC5A" w14:textId="77777777" w:rsidR="00A90C37" w:rsidRPr="00022CCA" w:rsidRDefault="00A90C37" w:rsidP="00A90C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</w:tcPr>
          <w:p w14:paraId="4406F0C5" w14:textId="78E8FB90" w:rsidR="00A90C37" w:rsidRPr="00022CCA" w:rsidRDefault="00A90C37" w:rsidP="00A90C37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515" w:firstLine="42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22CC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94F9AF1" w14:textId="77777777" w:rsidR="00A90C37" w:rsidRPr="00022CCA" w:rsidRDefault="00A90C37" w:rsidP="00A90C3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DF80689" w14:textId="47EDA01D" w:rsidR="00A90C37" w:rsidRPr="00022CCA" w:rsidRDefault="00A90C37" w:rsidP="00A90C3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22CC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(7,761,218)</w:t>
            </w:r>
          </w:p>
        </w:tc>
        <w:tc>
          <w:tcPr>
            <w:tcW w:w="280" w:type="dxa"/>
          </w:tcPr>
          <w:p w14:paraId="0F1FA0B2" w14:textId="77777777" w:rsidR="00A90C37" w:rsidRPr="00022CCA" w:rsidRDefault="00A90C37" w:rsidP="00A90C3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0" w:type="dxa"/>
          </w:tcPr>
          <w:p w14:paraId="4B6487DB" w14:textId="022442B8" w:rsidR="00A90C37" w:rsidRPr="00022CCA" w:rsidRDefault="00A90C37" w:rsidP="00A90C37">
            <w:pPr>
              <w:pStyle w:val="BodyText"/>
              <w:tabs>
                <w:tab w:val="clear" w:pos="227"/>
                <w:tab w:val="clear" w:pos="454"/>
                <w:tab w:val="decimal" w:pos="510"/>
              </w:tabs>
              <w:spacing w:after="0" w:line="240" w:lineRule="auto"/>
              <w:ind w:left="-108" w:right="-2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2CC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0" w:type="dxa"/>
          </w:tcPr>
          <w:p w14:paraId="6ABCC96D" w14:textId="77777777" w:rsidR="00A90C37" w:rsidRPr="00022CCA" w:rsidRDefault="00A90C37" w:rsidP="00A90C3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</w:tcPr>
          <w:p w14:paraId="678857E0" w14:textId="240A8C02" w:rsidR="00A90C37" w:rsidRPr="00022CCA" w:rsidRDefault="00A90C37" w:rsidP="00A90C37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22CCA">
              <w:rPr>
                <w:rFonts w:asciiTheme="majorBidi" w:hAnsiTheme="majorBidi" w:cstheme="majorBidi"/>
                <w:sz w:val="28"/>
                <w:szCs w:val="28"/>
              </w:rPr>
              <w:t>(7,761,218)</w:t>
            </w:r>
          </w:p>
        </w:tc>
      </w:tr>
    </w:tbl>
    <w:p w14:paraId="551DF1D8" w14:textId="77777777" w:rsidR="00513EC0" w:rsidRDefault="00513EC0" w:rsidP="00513EC0">
      <w:pPr>
        <w:ind w:left="720"/>
      </w:pPr>
      <w:r>
        <w:br w:type="page"/>
      </w:r>
    </w:p>
    <w:tbl>
      <w:tblPr>
        <w:tblW w:w="15424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330"/>
        <w:gridCol w:w="1169"/>
        <w:gridCol w:w="236"/>
        <w:gridCol w:w="1293"/>
        <w:gridCol w:w="236"/>
        <w:gridCol w:w="1293"/>
        <w:gridCol w:w="236"/>
        <w:gridCol w:w="1186"/>
        <w:gridCol w:w="236"/>
        <w:gridCol w:w="1117"/>
        <w:gridCol w:w="241"/>
        <w:gridCol w:w="900"/>
        <w:gridCol w:w="241"/>
        <w:gridCol w:w="1185"/>
        <w:gridCol w:w="270"/>
        <w:gridCol w:w="900"/>
        <w:gridCol w:w="270"/>
        <w:gridCol w:w="1075"/>
        <w:gridCol w:w="10"/>
      </w:tblGrid>
      <w:tr w:rsidR="00AA432E" w:rsidRPr="00964257" w14:paraId="3843ED1B" w14:textId="77777777" w:rsidTr="0015119E">
        <w:trPr>
          <w:gridAfter w:val="1"/>
          <w:wAfter w:w="10" w:type="dxa"/>
          <w:trHeight w:val="261"/>
          <w:tblHeader/>
        </w:trPr>
        <w:tc>
          <w:tcPr>
            <w:tcW w:w="3330" w:type="dxa"/>
            <w:shd w:val="clear" w:color="auto" w:fill="auto"/>
            <w:vAlign w:val="bottom"/>
          </w:tcPr>
          <w:p w14:paraId="4F4B0300" w14:textId="77777777" w:rsidR="00AA432E" w:rsidRPr="00964257" w:rsidRDefault="00AA432E" w:rsidP="008411CD">
            <w:pPr>
              <w:ind w:left="73" w:right="-90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12084" w:type="dxa"/>
            <w:gridSpan w:val="17"/>
            <w:vAlign w:val="bottom"/>
          </w:tcPr>
          <w:p w14:paraId="0BBEF82F" w14:textId="77777777" w:rsidR="00AA432E" w:rsidRPr="00964257" w:rsidRDefault="00AA432E" w:rsidP="008411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 w:bidi="th-TH"/>
              </w:rPr>
            </w:pPr>
            <w:r w:rsidRPr="0096425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  <w:t>งบการเงินรวม</w:t>
            </w:r>
          </w:p>
        </w:tc>
      </w:tr>
      <w:tr w:rsidR="00AA432E" w:rsidRPr="00964257" w14:paraId="06CBCC62" w14:textId="77777777" w:rsidTr="0015119E">
        <w:trPr>
          <w:gridAfter w:val="1"/>
          <w:wAfter w:w="10" w:type="dxa"/>
          <w:trHeight w:val="261"/>
          <w:tblHeader/>
        </w:trPr>
        <w:tc>
          <w:tcPr>
            <w:tcW w:w="3330" w:type="dxa"/>
            <w:shd w:val="clear" w:color="auto" w:fill="auto"/>
            <w:vAlign w:val="bottom"/>
          </w:tcPr>
          <w:p w14:paraId="20EBE9F8" w14:textId="77777777" w:rsidR="00AA432E" w:rsidRPr="00964257" w:rsidRDefault="00AA432E" w:rsidP="008411CD">
            <w:pPr>
              <w:ind w:left="73" w:right="-90"/>
              <w:jc w:val="center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</w:p>
        </w:tc>
        <w:tc>
          <w:tcPr>
            <w:tcW w:w="7002" w:type="dxa"/>
            <w:gridSpan w:val="9"/>
            <w:tcBorders>
              <w:bottom w:val="single" w:sz="4" w:space="0" w:color="auto"/>
            </w:tcBorders>
            <w:vAlign w:val="bottom"/>
          </w:tcPr>
          <w:p w14:paraId="157B9BAC" w14:textId="77777777" w:rsidR="00AA432E" w:rsidRPr="00964257" w:rsidRDefault="00AA432E" w:rsidP="008411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</w:pPr>
            <w:r w:rsidRPr="0096425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  <w:t>มูลค่าตามบัญชี</w:t>
            </w:r>
          </w:p>
        </w:tc>
        <w:tc>
          <w:tcPr>
            <w:tcW w:w="241" w:type="dxa"/>
            <w:vAlign w:val="bottom"/>
          </w:tcPr>
          <w:p w14:paraId="420FE163" w14:textId="77777777" w:rsidR="00AA432E" w:rsidRPr="00964257" w:rsidRDefault="00AA432E" w:rsidP="008411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</w:pPr>
          </w:p>
        </w:tc>
        <w:tc>
          <w:tcPr>
            <w:tcW w:w="4841" w:type="dxa"/>
            <w:gridSpan w:val="7"/>
            <w:tcBorders>
              <w:bottom w:val="single" w:sz="4" w:space="0" w:color="auto"/>
            </w:tcBorders>
            <w:vAlign w:val="bottom"/>
          </w:tcPr>
          <w:p w14:paraId="76466CE0" w14:textId="77777777" w:rsidR="00AA432E" w:rsidRPr="00964257" w:rsidRDefault="00AA432E" w:rsidP="008411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</w:pPr>
            <w:r w:rsidRPr="0096425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  <w:t>มูลค่ายุติธรรม</w:t>
            </w:r>
          </w:p>
        </w:tc>
      </w:tr>
      <w:tr w:rsidR="00AA432E" w:rsidRPr="00964257" w14:paraId="27CFFE93" w14:textId="77777777" w:rsidTr="0015119E">
        <w:trPr>
          <w:trHeight w:val="261"/>
          <w:tblHeader/>
        </w:trPr>
        <w:tc>
          <w:tcPr>
            <w:tcW w:w="3330" w:type="dxa"/>
            <w:shd w:val="clear" w:color="auto" w:fill="auto"/>
            <w:vAlign w:val="bottom"/>
          </w:tcPr>
          <w:p w14:paraId="536C7A95" w14:textId="0BC41C26" w:rsidR="00AA432E" w:rsidRPr="00964257" w:rsidRDefault="00AA432E" w:rsidP="008411CD">
            <w:pPr>
              <w:ind w:left="-19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03A77BB3" w14:textId="77777777" w:rsidR="00AA432E" w:rsidRPr="00964257" w:rsidRDefault="00AA432E" w:rsidP="008411CD">
            <w:pPr>
              <w:pStyle w:val="acctfourfigures"/>
              <w:tabs>
                <w:tab w:val="clear" w:pos="765"/>
              </w:tabs>
              <w:ind w:left="-90" w:right="-130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lang w:bidi="th-TH"/>
              </w:rPr>
            </w:pPr>
            <w:r w:rsidRPr="00964257">
              <w:rPr>
                <w:rFonts w:asciiTheme="majorBidi" w:hAnsiTheme="majorBidi" w:cstheme="majorBidi"/>
                <w:spacing w:val="-6"/>
                <w:sz w:val="27"/>
                <w:szCs w:val="27"/>
                <w:cs/>
                <w:lang w:bidi="th-TH"/>
              </w:rPr>
              <w:t>เครื่องมือที่ใช้ในการป้องกัน</w:t>
            </w:r>
          </w:p>
          <w:p w14:paraId="4B414623" w14:textId="77777777" w:rsidR="00AA432E" w:rsidRPr="00964257" w:rsidRDefault="00AA432E" w:rsidP="008411CD">
            <w:pPr>
              <w:pStyle w:val="acctfourfigures"/>
              <w:tabs>
                <w:tab w:val="clear" w:pos="765"/>
              </w:tabs>
              <w:spacing w:line="240" w:lineRule="atLeast"/>
              <w:ind w:left="-90" w:right="-130"/>
              <w:jc w:val="center"/>
              <w:rPr>
                <w:rFonts w:asciiTheme="majorBidi" w:hAnsiTheme="majorBidi" w:cstheme="majorBidi"/>
                <w:spacing w:val="-6"/>
                <w:sz w:val="27"/>
                <w:szCs w:val="27"/>
                <w:lang w:val="en-US" w:bidi="th-TH"/>
              </w:rPr>
            </w:pPr>
            <w:r w:rsidRPr="00964257">
              <w:rPr>
                <w:rFonts w:asciiTheme="majorBidi" w:hAnsiTheme="majorBidi" w:cstheme="majorBidi"/>
                <w:spacing w:val="-6"/>
                <w:sz w:val="27"/>
                <w:szCs w:val="27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22C8AD4" w14:textId="77777777" w:rsidR="00AA432E" w:rsidRPr="00964257" w:rsidRDefault="00AA432E" w:rsidP="008411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21D69FE3" w14:textId="77777777" w:rsidR="00AA432E" w:rsidRPr="00964257" w:rsidRDefault="00AA432E" w:rsidP="008411CD">
            <w:pPr>
              <w:pStyle w:val="acctfourfigures"/>
              <w:tabs>
                <w:tab w:val="clear" w:pos="765"/>
              </w:tabs>
              <w:ind w:left="-60" w:right="-86" w:hanging="15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lang w:val="en-US" w:bidi="th-TH"/>
              </w:rPr>
            </w:pPr>
            <w:r w:rsidRPr="00964257"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bidi="th-TH"/>
              </w:rPr>
              <w:t>เครื่องมือทางการเงินที่วัดมูลค่าด้วยมูลค่า</w:t>
            </w:r>
            <w:r w:rsidRPr="00964257">
              <w:rPr>
                <w:rFonts w:asciiTheme="majorBidi" w:hAnsiTheme="majorBidi" w:cstheme="majorBidi"/>
                <w:spacing w:val="-4"/>
                <w:sz w:val="27"/>
                <w:szCs w:val="27"/>
                <w:lang w:bidi="th-TH"/>
              </w:rPr>
              <w:br/>
            </w:r>
            <w:r w:rsidRPr="00964257"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bidi="th-TH"/>
              </w:rPr>
              <w:t>ยุติธรรมผ่าน</w:t>
            </w:r>
            <w:r w:rsidRPr="00964257">
              <w:rPr>
                <w:rFonts w:asciiTheme="majorBidi" w:hAnsiTheme="majorBidi" w:cstheme="majorBidi"/>
                <w:spacing w:val="-4"/>
                <w:sz w:val="27"/>
                <w:szCs w:val="27"/>
                <w:lang w:bidi="th-TH"/>
              </w:rPr>
              <w:br/>
            </w:r>
            <w:r w:rsidRPr="00964257">
              <w:rPr>
                <w:rFonts w:asciiTheme="majorBidi" w:hAnsiTheme="majorBidi" w:cstheme="majorBidi"/>
                <w:spacing w:val="-8"/>
                <w:sz w:val="27"/>
                <w:szCs w:val="27"/>
                <w:cs/>
                <w:lang w:bidi="th-TH"/>
              </w:rPr>
              <w:t>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1C09C22" w14:textId="77777777" w:rsidR="00AA432E" w:rsidRPr="00964257" w:rsidRDefault="00AA432E" w:rsidP="008411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32A7EF" w14:textId="77777777" w:rsidR="00AA432E" w:rsidRPr="00964257" w:rsidRDefault="00AA432E" w:rsidP="008411CD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613EA9" w14:textId="77777777" w:rsidR="00AA432E" w:rsidRPr="00964257" w:rsidRDefault="00AA432E" w:rsidP="008411CD">
            <w:pPr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ADB422" w14:textId="77777777" w:rsidR="00AA432E" w:rsidRPr="00964257" w:rsidRDefault="00AA432E" w:rsidP="008411CD">
            <w:pPr>
              <w:pStyle w:val="acctfourfigures"/>
              <w:tabs>
                <w:tab w:val="clear" w:pos="765"/>
              </w:tabs>
              <w:spacing w:line="240" w:lineRule="atLeast"/>
              <w:ind w:left="-80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E454EB" w14:textId="77777777" w:rsidR="00AA432E" w:rsidRPr="00964257" w:rsidRDefault="00AA432E" w:rsidP="008411CD">
            <w:pPr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9A89AC" w14:textId="77777777" w:rsidR="00AA432E" w:rsidRPr="00964257" w:rsidRDefault="00AA432E" w:rsidP="008411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รวม</w:t>
            </w:r>
          </w:p>
        </w:tc>
        <w:tc>
          <w:tcPr>
            <w:tcW w:w="241" w:type="dxa"/>
            <w:vAlign w:val="bottom"/>
          </w:tcPr>
          <w:p w14:paraId="63A05E34" w14:textId="77777777" w:rsidR="00AA432E" w:rsidRPr="00964257" w:rsidRDefault="00AA432E" w:rsidP="008411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A4ADF1D" w14:textId="77777777" w:rsidR="00AA432E" w:rsidRPr="00964257" w:rsidRDefault="00AA432E" w:rsidP="008411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ระดับ</w:t>
            </w:r>
            <w:r w:rsidRPr="00964257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9642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</w:p>
        </w:tc>
        <w:tc>
          <w:tcPr>
            <w:tcW w:w="241" w:type="dxa"/>
            <w:vAlign w:val="bottom"/>
          </w:tcPr>
          <w:p w14:paraId="455E166E" w14:textId="77777777" w:rsidR="00AA432E" w:rsidRPr="00964257" w:rsidRDefault="00AA432E" w:rsidP="008411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</w:p>
        </w:tc>
        <w:tc>
          <w:tcPr>
            <w:tcW w:w="1185" w:type="dxa"/>
            <w:vAlign w:val="bottom"/>
          </w:tcPr>
          <w:p w14:paraId="458F4AF5" w14:textId="77777777" w:rsidR="00AA432E" w:rsidRPr="00964257" w:rsidRDefault="00AA432E" w:rsidP="008411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ระดับ</w:t>
            </w:r>
            <w:r w:rsidRPr="00964257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9642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253B8068" w14:textId="77777777" w:rsidR="00AA432E" w:rsidRPr="00964257" w:rsidRDefault="00AA432E" w:rsidP="008411CD">
            <w:pPr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00" w:type="dxa"/>
            <w:vAlign w:val="bottom"/>
          </w:tcPr>
          <w:p w14:paraId="76B9E2BB" w14:textId="77777777" w:rsidR="00AA432E" w:rsidRPr="00964257" w:rsidRDefault="00AA432E" w:rsidP="008411CD">
            <w:pPr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  <w:cs/>
              </w:rPr>
              <w:t>ระดับ</w:t>
            </w:r>
            <w:r w:rsidRPr="00964257">
              <w:rPr>
                <w:rFonts w:asciiTheme="majorBidi" w:hAnsiTheme="majorBidi" w:cstheme="majorBidi"/>
                <w:sz w:val="27"/>
                <w:szCs w:val="27"/>
              </w:rPr>
              <w:t xml:space="preserve"> 3</w:t>
            </w:r>
          </w:p>
        </w:tc>
        <w:tc>
          <w:tcPr>
            <w:tcW w:w="270" w:type="dxa"/>
            <w:vAlign w:val="bottom"/>
          </w:tcPr>
          <w:p w14:paraId="543C0EAD" w14:textId="77777777" w:rsidR="00AA432E" w:rsidRPr="00964257" w:rsidRDefault="00AA432E" w:rsidP="008411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1F0BEEAC" w14:textId="77777777" w:rsidR="00AA432E" w:rsidRPr="00964257" w:rsidRDefault="00AA432E" w:rsidP="008411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รวม</w:t>
            </w:r>
          </w:p>
        </w:tc>
      </w:tr>
      <w:tr w:rsidR="00AA432E" w:rsidRPr="00964257" w14:paraId="639832F1" w14:textId="77777777" w:rsidTr="0015119E">
        <w:trPr>
          <w:gridAfter w:val="1"/>
          <w:wAfter w:w="10" w:type="dxa"/>
          <w:trHeight w:val="261"/>
          <w:tblHeader/>
        </w:trPr>
        <w:tc>
          <w:tcPr>
            <w:tcW w:w="3330" w:type="dxa"/>
            <w:shd w:val="clear" w:color="auto" w:fill="auto"/>
            <w:vAlign w:val="bottom"/>
          </w:tcPr>
          <w:p w14:paraId="716608D1" w14:textId="77777777" w:rsidR="00AA432E" w:rsidRPr="00964257" w:rsidRDefault="00AA432E" w:rsidP="008411CD">
            <w:pPr>
              <w:ind w:right="-90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2084" w:type="dxa"/>
            <w:gridSpan w:val="17"/>
            <w:vAlign w:val="bottom"/>
          </w:tcPr>
          <w:p w14:paraId="726D3BB3" w14:textId="77777777" w:rsidR="00AA432E" w:rsidRPr="00964257" w:rsidRDefault="00AA432E" w:rsidP="008411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bidi="th-TH"/>
              </w:rPr>
            </w:pPr>
            <w:r w:rsidRPr="00964257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bidi="th-TH"/>
              </w:rPr>
              <w:t>(พันบาท)</w:t>
            </w:r>
          </w:p>
        </w:tc>
      </w:tr>
      <w:tr w:rsidR="00AA432E" w:rsidRPr="00964257" w14:paraId="4F0F26F5" w14:textId="77777777" w:rsidTr="0015119E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5A48CECB" w14:textId="39264223" w:rsidR="00AA432E" w:rsidRPr="00964257" w:rsidRDefault="00D51448" w:rsidP="008411CD">
            <w:pPr>
              <w:ind w:left="-14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GB"/>
              </w:rPr>
            </w:pPr>
            <w:r w:rsidRPr="00964257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ณ วันที่ </w:t>
            </w:r>
            <w:r w:rsidRPr="00964257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31 </w:t>
            </w:r>
            <w:r w:rsidRPr="00964257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ธันวาคม </w:t>
            </w:r>
            <w:r w:rsidRPr="00964257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2565</w:t>
            </w:r>
          </w:p>
        </w:tc>
        <w:tc>
          <w:tcPr>
            <w:tcW w:w="1169" w:type="dxa"/>
            <w:vAlign w:val="bottom"/>
          </w:tcPr>
          <w:p w14:paraId="36322015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3C059368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3" w:type="dxa"/>
            <w:vAlign w:val="bottom"/>
          </w:tcPr>
          <w:p w14:paraId="3CF4C516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1539C1B3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63C8A84C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3ED5543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62ECA329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B3C4219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41C089A1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1" w:type="dxa"/>
            <w:vAlign w:val="bottom"/>
          </w:tcPr>
          <w:p w14:paraId="126CC972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7278D9BA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1" w:type="dxa"/>
            <w:vAlign w:val="bottom"/>
          </w:tcPr>
          <w:p w14:paraId="2145A112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5" w:type="dxa"/>
            <w:vAlign w:val="bottom"/>
          </w:tcPr>
          <w:p w14:paraId="0740E39E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5F68E117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900" w:type="dxa"/>
            <w:vAlign w:val="bottom"/>
          </w:tcPr>
          <w:p w14:paraId="55900E24" w14:textId="77777777" w:rsidR="00AA432E" w:rsidRPr="00964257" w:rsidRDefault="00AA432E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127B4C4E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1F2AFBEB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D51448" w:rsidRPr="00964257" w14:paraId="0852F5B7" w14:textId="77777777" w:rsidTr="0015119E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4D569821" w14:textId="21A48F93" w:rsidR="00D51448" w:rsidRPr="00964257" w:rsidRDefault="00D51448" w:rsidP="008411CD">
            <w:pPr>
              <w:ind w:left="-14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GB"/>
              </w:rPr>
            </w:pPr>
            <w:r w:rsidRPr="00964257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69" w:type="dxa"/>
            <w:vAlign w:val="bottom"/>
          </w:tcPr>
          <w:p w14:paraId="0E16FF09" w14:textId="77777777" w:rsidR="00D51448" w:rsidRPr="00964257" w:rsidRDefault="00D51448" w:rsidP="008411C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2342B5F7" w14:textId="77777777" w:rsidR="00D51448" w:rsidRPr="00964257" w:rsidRDefault="00D51448" w:rsidP="008411C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3" w:type="dxa"/>
            <w:vAlign w:val="bottom"/>
          </w:tcPr>
          <w:p w14:paraId="514B9953" w14:textId="77777777" w:rsidR="00D51448" w:rsidRPr="00964257" w:rsidRDefault="00D51448" w:rsidP="008411C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5C45E1C3" w14:textId="77777777" w:rsidR="00D51448" w:rsidRPr="00964257" w:rsidRDefault="00D51448" w:rsidP="008411C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7FF2E328" w14:textId="77777777" w:rsidR="00D51448" w:rsidRPr="00964257" w:rsidRDefault="00D51448" w:rsidP="008411C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4017643" w14:textId="77777777" w:rsidR="00D51448" w:rsidRPr="00964257" w:rsidRDefault="00D51448" w:rsidP="008411C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67229E36" w14:textId="77777777" w:rsidR="00D51448" w:rsidRPr="00964257" w:rsidRDefault="00D51448" w:rsidP="008411C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61C6E76" w14:textId="77777777" w:rsidR="00D51448" w:rsidRPr="00964257" w:rsidRDefault="00D51448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7BC66D78" w14:textId="77777777" w:rsidR="00D51448" w:rsidRPr="00964257" w:rsidRDefault="00D51448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1" w:type="dxa"/>
            <w:vAlign w:val="bottom"/>
          </w:tcPr>
          <w:p w14:paraId="0662952D" w14:textId="77777777" w:rsidR="00D51448" w:rsidRPr="00964257" w:rsidRDefault="00D51448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0F018723" w14:textId="77777777" w:rsidR="00D51448" w:rsidRPr="00964257" w:rsidRDefault="00D51448" w:rsidP="008411CD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1" w:type="dxa"/>
            <w:vAlign w:val="bottom"/>
          </w:tcPr>
          <w:p w14:paraId="48AA0E80" w14:textId="77777777" w:rsidR="00D51448" w:rsidRPr="00964257" w:rsidRDefault="00D51448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5" w:type="dxa"/>
            <w:vAlign w:val="bottom"/>
          </w:tcPr>
          <w:p w14:paraId="3EFB1499" w14:textId="77777777" w:rsidR="00D51448" w:rsidRPr="00964257" w:rsidRDefault="00D51448" w:rsidP="008411CD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41521217" w14:textId="77777777" w:rsidR="00D51448" w:rsidRPr="00964257" w:rsidRDefault="00D51448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900" w:type="dxa"/>
            <w:vAlign w:val="bottom"/>
          </w:tcPr>
          <w:p w14:paraId="048CD466" w14:textId="77777777" w:rsidR="00D51448" w:rsidRPr="00964257" w:rsidRDefault="00D51448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29BD10F1" w14:textId="77777777" w:rsidR="00D51448" w:rsidRPr="00964257" w:rsidRDefault="00D51448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553FB6C1" w14:textId="77777777" w:rsidR="00D51448" w:rsidRPr="00964257" w:rsidRDefault="00D51448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AA432E" w:rsidRPr="00964257" w14:paraId="48ACA56B" w14:textId="77777777" w:rsidTr="0015119E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135674E0" w14:textId="77777777" w:rsidR="00AA432E" w:rsidRPr="00964257" w:rsidRDefault="00AA432E" w:rsidP="008411CD">
            <w:pPr>
              <w:ind w:right="-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69" w:type="dxa"/>
            <w:vAlign w:val="bottom"/>
          </w:tcPr>
          <w:p w14:paraId="76CE701E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68B01852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3" w:type="dxa"/>
            <w:vAlign w:val="bottom"/>
          </w:tcPr>
          <w:p w14:paraId="46A1F182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4DBADB65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147FA35C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FAAC8F3" w14:textId="77777777" w:rsidR="00AA432E" w:rsidRPr="00964257" w:rsidRDefault="00AA432E" w:rsidP="008411C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55EC0BE3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B90D5CF" w14:textId="77777777" w:rsidR="00AA432E" w:rsidRPr="00964257" w:rsidRDefault="00AA432E" w:rsidP="008411C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5E6757F0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1" w:type="dxa"/>
            <w:vAlign w:val="bottom"/>
          </w:tcPr>
          <w:p w14:paraId="3DA5880D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126129DA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1" w:type="dxa"/>
            <w:vAlign w:val="bottom"/>
          </w:tcPr>
          <w:p w14:paraId="348F3C7B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5" w:type="dxa"/>
            <w:vAlign w:val="bottom"/>
          </w:tcPr>
          <w:p w14:paraId="760FFB92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5E32F56A" w14:textId="77777777" w:rsidR="00AA432E" w:rsidRPr="00964257" w:rsidRDefault="00AA432E" w:rsidP="008411CD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63FDDA91" w14:textId="77777777" w:rsidR="00AA432E" w:rsidRPr="00964257" w:rsidRDefault="00AA432E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1CB6DE92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2E853E1D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964257" w:rsidRPr="00964257" w14:paraId="494D2F48" w14:textId="77777777" w:rsidTr="0015119E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6F309BE6" w14:textId="436935A9" w:rsidR="00964257" w:rsidRPr="007B259D" w:rsidRDefault="00964257" w:rsidP="008411CD">
            <w:pPr>
              <w:ind w:right="-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 xml:space="preserve">   </w:t>
            </w:r>
            <w:r w:rsidR="007B259D" w:rsidRPr="007B259D">
              <w:rPr>
                <w:rFonts w:asciiTheme="majorBidi" w:hAnsiTheme="majorBidi" w:cstheme="majorBidi"/>
                <w:sz w:val="27"/>
                <w:szCs w:val="27"/>
                <w:cs/>
              </w:rPr>
              <w:t>เงิน</w:t>
            </w:r>
            <w:r w:rsidR="007B259D" w:rsidRPr="007B259D">
              <w:rPr>
                <w:rFonts w:asciiTheme="majorBidi" w:hAnsiTheme="majorBidi" w:cstheme="majorBidi" w:hint="cs"/>
                <w:sz w:val="27"/>
                <w:szCs w:val="27"/>
                <w:cs/>
              </w:rPr>
              <w:t>ฝากกับสถาบันการเงิน</w:t>
            </w:r>
          </w:p>
        </w:tc>
        <w:tc>
          <w:tcPr>
            <w:tcW w:w="1169" w:type="dxa"/>
            <w:vAlign w:val="bottom"/>
          </w:tcPr>
          <w:p w14:paraId="36D9C1E3" w14:textId="1734CC43" w:rsidR="00964257" w:rsidRPr="00964257" w:rsidRDefault="00964257" w:rsidP="008411C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5AEFFAB4" w14:textId="77777777" w:rsidR="00964257" w:rsidRPr="00964257" w:rsidRDefault="00964257" w:rsidP="008411C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3" w:type="dxa"/>
            <w:vAlign w:val="bottom"/>
          </w:tcPr>
          <w:p w14:paraId="4371B20B" w14:textId="5F8CDC36" w:rsidR="00964257" w:rsidRPr="00964257" w:rsidRDefault="00964257" w:rsidP="008411C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7BC823FD" w14:textId="77777777" w:rsidR="00964257" w:rsidRPr="00964257" w:rsidRDefault="00964257" w:rsidP="008411C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48199280" w14:textId="39E8F476" w:rsidR="00964257" w:rsidRPr="00964257" w:rsidRDefault="00964257" w:rsidP="008411C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16206E" w14:textId="77777777" w:rsidR="00964257" w:rsidRPr="00964257" w:rsidRDefault="00964257" w:rsidP="008411C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23E6CCF7" w14:textId="74FFE256" w:rsidR="00964257" w:rsidRPr="00964257" w:rsidRDefault="00964257" w:rsidP="00964257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274,357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51F1A0" w14:textId="77777777" w:rsidR="00964257" w:rsidRPr="00964257" w:rsidRDefault="00964257" w:rsidP="008411C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2AAF756C" w14:textId="7D4E0A3D" w:rsidR="00964257" w:rsidRPr="00964257" w:rsidRDefault="00964257" w:rsidP="00964257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274,357</w:t>
            </w:r>
          </w:p>
        </w:tc>
        <w:tc>
          <w:tcPr>
            <w:tcW w:w="241" w:type="dxa"/>
            <w:vAlign w:val="bottom"/>
          </w:tcPr>
          <w:p w14:paraId="28387219" w14:textId="77777777" w:rsidR="00964257" w:rsidRPr="00964257" w:rsidRDefault="00964257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187DF5F6" w14:textId="77777777" w:rsidR="00964257" w:rsidRPr="00964257" w:rsidRDefault="00964257" w:rsidP="008411CD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1" w:type="dxa"/>
            <w:vAlign w:val="bottom"/>
          </w:tcPr>
          <w:p w14:paraId="33519FC8" w14:textId="77777777" w:rsidR="00964257" w:rsidRPr="00964257" w:rsidRDefault="00964257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5" w:type="dxa"/>
            <w:vAlign w:val="bottom"/>
          </w:tcPr>
          <w:p w14:paraId="5D6B8516" w14:textId="77777777" w:rsidR="00964257" w:rsidRPr="00964257" w:rsidRDefault="00964257" w:rsidP="008411CD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00DD7723" w14:textId="77777777" w:rsidR="00964257" w:rsidRPr="00964257" w:rsidRDefault="00964257" w:rsidP="008411CD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4B301A88" w14:textId="77777777" w:rsidR="00964257" w:rsidRPr="00964257" w:rsidRDefault="00964257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0F76C2AE" w14:textId="77777777" w:rsidR="00964257" w:rsidRPr="00964257" w:rsidRDefault="00964257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5A174209" w14:textId="77777777" w:rsidR="00964257" w:rsidRPr="00964257" w:rsidRDefault="00964257" w:rsidP="008411C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AA432E" w:rsidRPr="00964257" w14:paraId="6F8BB20F" w14:textId="77777777" w:rsidTr="0015119E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2252CD45" w14:textId="77777777" w:rsidR="00AA432E" w:rsidRPr="00964257" w:rsidRDefault="00AA432E" w:rsidP="008411CD">
            <w:pPr>
              <w:ind w:right="-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 xml:space="preserve">   </w:t>
            </w:r>
            <w:r w:rsidRPr="00964257">
              <w:rPr>
                <w:rFonts w:asciiTheme="majorBidi" w:hAnsiTheme="majorBidi" w:cstheme="majorBidi"/>
                <w:sz w:val="27"/>
                <w:szCs w:val="27"/>
                <w:cs/>
              </w:rPr>
              <w:t>เงินลงทุนในตราสารหนี้</w:t>
            </w:r>
          </w:p>
        </w:tc>
        <w:tc>
          <w:tcPr>
            <w:tcW w:w="1169" w:type="dxa"/>
            <w:vAlign w:val="bottom"/>
          </w:tcPr>
          <w:p w14:paraId="5D9989E9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64C922C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3" w:type="dxa"/>
            <w:vAlign w:val="bottom"/>
          </w:tcPr>
          <w:p w14:paraId="22909CB8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  <w:r w:rsidRPr="009642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642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884</w:t>
            </w:r>
            <w:r w:rsidRPr="009642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642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01</w:t>
            </w:r>
            <w:r w:rsidRPr="009642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6</w:t>
            </w:r>
          </w:p>
        </w:tc>
        <w:tc>
          <w:tcPr>
            <w:tcW w:w="236" w:type="dxa"/>
            <w:vAlign w:val="bottom"/>
          </w:tcPr>
          <w:p w14:paraId="20D9068D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40DD228B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8307BB" w14:textId="77777777" w:rsidR="00AA432E" w:rsidRPr="00964257" w:rsidRDefault="00AA432E" w:rsidP="008411C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03CC9DF4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D4476C" w14:textId="77777777" w:rsidR="00AA432E" w:rsidRPr="00964257" w:rsidRDefault="00AA432E" w:rsidP="008411C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79C4D365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2,884,016</w:t>
            </w:r>
          </w:p>
        </w:tc>
        <w:tc>
          <w:tcPr>
            <w:tcW w:w="241" w:type="dxa"/>
            <w:vAlign w:val="bottom"/>
          </w:tcPr>
          <w:p w14:paraId="0EEECFBE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7AA45DD9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0EB14605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5" w:type="dxa"/>
            <w:vAlign w:val="bottom"/>
          </w:tcPr>
          <w:p w14:paraId="41D7EEC8" w14:textId="77777777" w:rsidR="00AA432E" w:rsidRPr="00964257" w:rsidRDefault="00AA432E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2,884,016</w:t>
            </w:r>
          </w:p>
        </w:tc>
        <w:tc>
          <w:tcPr>
            <w:tcW w:w="270" w:type="dxa"/>
            <w:vAlign w:val="bottom"/>
          </w:tcPr>
          <w:p w14:paraId="13F034A4" w14:textId="77777777" w:rsidR="00AA432E" w:rsidRPr="00964257" w:rsidRDefault="00AA432E" w:rsidP="008411CD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01204416" w14:textId="77777777" w:rsidR="00AA432E" w:rsidRPr="00964257" w:rsidRDefault="00AA432E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4DE09E90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3D2FD859" w14:textId="77777777" w:rsidR="00AA432E" w:rsidRPr="00964257" w:rsidRDefault="00AA432E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2,884,016</w:t>
            </w:r>
          </w:p>
        </w:tc>
      </w:tr>
      <w:tr w:rsidR="00AA432E" w:rsidRPr="00964257" w14:paraId="042E5C22" w14:textId="77777777" w:rsidTr="0015119E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5D3AE095" w14:textId="77777777" w:rsidR="00AA432E" w:rsidRPr="00964257" w:rsidRDefault="00AA432E" w:rsidP="008411CD">
            <w:pPr>
              <w:ind w:right="-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69" w:type="dxa"/>
            <w:vAlign w:val="bottom"/>
          </w:tcPr>
          <w:p w14:paraId="36C6AD24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7EECFEF6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3" w:type="dxa"/>
            <w:vAlign w:val="bottom"/>
          </w:tcPr>
          <w:p w14:paraId="64FE2F1B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066215E0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7BEDD789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E72A691" w14:textId="77777777" w:rsidR="00AA432E" w:rsidRPr="00964257" w:rsidRDefault="00AA432E" w:rsidP="008411C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3F6CF5FF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2261213" w14:textId="77777777" w:rsidR="00AA432E" w:rsidRPr="00964257" w:rsidRDefault="00AA432E" w:rsidP="008411C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199045F6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1" w:type="dxa"/>
            <w:vAlign w:val="bottom"/>
          </w:tcPr>
          <w:p w14:paraId="4ED8A6CA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6883649A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1" w:type="dxa"/>
            <w:vAlign w:val="bottom"/>
          </w:tcPr>
          <w:p w14:paraId="13B76441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5" w:type="dxa"/>
            <w:vAlign w:val="bottom"/>
          </w:tcPr>
          <w:p w14:paraId="7D8DD233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44C5DE65" w14:textId="77777777" w:rsidR="00AA432E" w:rsidRPr="00964257" w:rsidRDefault="00AA432E" w:rsidP="008411CD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75F1A9DF" w14:textId="77777777" w:rsidR="00AA432E" w:rsidRPr="00964257" w:rsidRDefault="00AA432E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530EC067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77F81AF0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AA432E" w:rsidRPr="00964257" w14:paraId="0DA2AA5F" w14:textId="77777777" w:rsidTr="0015119E">
        <w:trPr>
          <w:trHeight w:val="261"/>
        </w:trPr>
        <w:tc>
          <w:tcPr>
            <w:tcW w:w="3330" w:type="dxa"/>
            <w:shd w:val="clear" w:color="auto" w:fill="auto"/>
          </w:tcPr>
          <w:p w14:paraId="01912A0B" w14:textId="77777777" w:rsidR="00AA432E" w:rsidRPr="00964257" w:rsidRDefault="00AA432E" w:rsidP="008411CD">
            <w:pPr>
              <w:ind w:left="160" w:right="-90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  <w:cs/>
              </w:rPr>
              <w:t>เงินลงทุนในตราสารทุน</w:t>
            </w:r>
          </w:p>
        </w:tc>
        <w:tc>
          <w:tcPr>
            <w:tcW w:w="1169" w:type="dxa"/>
            <w:vAlign w:val="bottom"/>
          </w:tcPr>
          <w:p w14:paraId="3906A97C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4FA0CA72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3" w:type="dxa"/>
            <w:vAlign w:val="bottom"/>
          </w:tcPr>
          <w:p w14:paraId="668358E5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7F62F18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1A7986C2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Pr="009642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642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466</w:t>
            </w:r>
            <w:r w:rsidRPr="009642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642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338E8D" w14:textId="77777777" w:rsidR="00AA432E" w:rsidRPr="00964257" w:rsidRDefault="00AA432E" w:rsidP="008411C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2BF09B67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8692A3" w14:textId="77777777" w:rsidR="00AA432E" w:rsidRPr="00964257" w:rsidRDefault="00AA432E" w:rsidP="008411C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6DB45758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3,466,495</w:t>
            </w:r>
          </w:p>
        </w:tc>
        <w:tc>
          <w:tcPr>
            <w:tcW w:w="241" w:type="dxa"/>
            <w:vAlign w:val="bottom"/>
          </w:tcPr>
          <w:p w14:paraId="3A87CCE5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06CC45D6" w14:textId="77777777" w:rsidR="00AA432E" w:rsidRPr="00964257" w:rsidRDefault="00AA432E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3,013,776</w:t>
            </w:r>
          </w:p>
        </w:tc>
        <w:tc>
          <w:tcPr>
            <w:tcW w:w="241" w:type="dxa"/>
            <w:vAlign w:val="bottom"/>
          </w:tcPr>
          <w:p w14:paraId="659FD1A5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5" w:type="dxa"/>
            <w:vAlign w:val="bottom"/>
          </w:tcPr>
          <w:p w14:paraId="3F3A9BE8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467BDB83" w14:textId="77777777" w:rsidR="00AA432E" w:rsidRPr="00964257" w:rsidRDefault="00AA432E" w:rsidP="008411CD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18A10E54" w14:textId="77777777" w:rsidR="00AA432E" w:rsidRPr="00964257" w:rsidRDefault="00AA432E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452,719</w:t>
            </w:r>
          </w:p>
        </w:tc>
        <w:tc>
          <w:tcPr>
            <w:tcW w:w="270" w:type="dxa"/>
            <w:vAlign w:val="bottom"/>
          </w:tcPr>
          <w:p w14:paraId="75AF68E8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6558758E" w14:textId="77777777" w:rsidR="00AA432E" w:rsidRPr="00964257" w:rsidRDefault="00AA432E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3,466,495</w:t>
            </w:r>
          </w:p>
        </w:tc>
      </w:tr>
      <w:tr w:rsidR="00AA432E" w:rsidRPr="00964257" w14:paraId="6F7B0804" w14:textId="77777777" w:rsidTr="0015119E">
        <w:trPr>
          <w:trHeight w:val="261"/>
        </w:trPr>
        <w:tc>
          <w:tcPr>
            <w:tcW w:w="3330" w:type="dxa"/>
            <w:shd w:val="clear" w:color="auto" w:fill="auto"/>
          </w:tcPr>
          <w:p w14:paraId="346EB390" w14:textId="77777777" w:rsidR="00AA432E" w:rsidRPr="00964257" w:rsidRDefault="00AA432E" w:rsidP="008411CD">
            <w:pPr>
              <w:ind w:left="160" w:right="-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  <w:cs/>
              </w:rPr>
              <w:t>เงินลงทุนในตราสารหนี้</w:t>
            </w:r>
          </w:p>
        </w:tc>
        <w:tc>
          <w:tcPr>
            <w:tcW w:w="1169" w:type="dxa"/>
            <w:vAlign w:val="bottom"/>
          </w:tcPr>
          <w:p w14:paraId="15EB65DE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02AFC53A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3" w:type="dxa"/>
            <w:vAlign w:val="bottom"/>
          </w:tcPr>
          <w:p w14:paraId="2C2DF1CD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9A213FF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59E61C44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D735A4" w14:textId="77777777" w:rsidR="00AA432E" w:rsidRPr="00964257" w:rsidRDefault="00AA432E" w:rsidP="008411C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3A31C5B8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566,030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7B0879" w14:textId="77777777" w:rsidR="00AA432E" w:rsidRPr="00964257" w:rsidRDefault="00AA432E" w:rsidP="008411C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6500E19F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566,030</w:t>
            </w:r>
          </w:p>
        </w:tc>
        <w:tc>
          <w:tcPr>
            <w:tcW w:w="241" w:type="dxa"/>
            <w:vAlign w:val="bottom"/>
          </w:tcPr>
          <w:p w14:paraId="6DDC7E87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3EEF0538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72A7F8B4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5" w:type="dxa"/>
            <w:vAlign w:val="bottom"/>
          </w:tcPr>
          <w:p w14:paraId="30FCF68C" w14:textId="77777777" w:rsidR="00AA432E" w:rsidRPr="00964257" w:rsidRDefault="00AA432E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568,405</w:t>
            </w:r>
          </w:p>
        </w:tc>
        <w:tc>
          <w:tcPr>
            <w:tcW w:w="270" w:type="dxa"/>
            <w:vAlign w:val="bottom"/>
          </w:tcPr>
          <w:p w14:paraId="738B14B9" w14:textId="77777777" w:rsidR="00AA432E" w:rsidRPr="00964257" w:rsidRDefault="00AA432E" w:rsidP="008411CD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39A7026E" w14:textId="77777777" w:rsidR="00AA432E" w:rsidRPr="00964257" w:rsidRDefault="00AA432E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57150E4D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5DD27FBB" w14:textId="77777777" w:rsidR="00AA432E" w:rsidRPr="00964257" w:rsidRDefault="00AA432E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568,405</w:t>
            </w:r>
          </w:p>
        </w:tc>
      </w:tr>
      <w:tr w:rsidR="00AA432E" w:rsidRPr="00964257" w14:paraId="3376C294" w14:textId="77777777" w:rsidTr="0015119E">
        <w:trPr>
          <w:trHeight w:val="261"/>
        </w:trPr>
        <w:tc>
          <w:tcPr>
            <w:tcW w:w="3330" w:type="dxa"/>
            <w:shd w:val="clear" w:color="auto" w:fill="auto"/>
          </w:tcPr>
          <w:p w14:paraId="5DEF6E8C" w14:textId="77777777" w:rsidR="00AA432E" w:rsidRPr="00964257" w:rsidRDefault="00AA432E" w:rsidP="008411CD">
            <w:pPr>
              <w:ind w:left="160" w:right="-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169" w:type="dxa"/>
            <w:vAlign w:val="bottom"/>
          </w:tcPr>
          <w:p w14:paraId="4570DCAE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5CEE7AA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3" w:type="dxa"/>
            <w:vAlign w:val="bottom"/>
          </w:tcPr>
          <w:p w14:paraId="3D9A202D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CD139C2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61A1B864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2BCA45" w14:textId="77777777" w:rsidR="00AA432E" w:rsidRPr="00964257" w:rsidRDefault="00AA432E" w:rsidP="008411C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6EFB68CB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4,467,776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F028A2" w14:textId="77777777" w:rsidR="00AA432E" w:rsidRPr="00964257" w:rsidRDefault="00AA432E" w:rsidP="008411C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4153B67A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4,467,776</w:t>
            </w:r>
          </w:p>
        </w:tc>
        <w:tc>
          <w:tcPr>
            <w:tcW w:w="241" w:type="dxa"/>
            <w:vAlign w:val="bottom"/>
          </w:tcPr>
          <w:p w14:paraId="438C482D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77B9C8BA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2D56745E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5" w:type="dxa"/>
            <w:vAlign w:val="bottom"/>
          </w:tcPr>
          <w:p w14:paraId="68BB0A18" w14:textId="77777777" w:rsidR="00AA432E" w:rsidRPr="00964257" w:rsidRDefault="00AA432E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4,362,205</w:t>
            </w:r>
          </w:p>
        </w:tc>
        <w:tc>
          <w:tcPr>
            <w:tcW w:w="270" w:type="dxa"/>
            <w:vAlign w:val="bottom"/>
          </w:tcPr>
          <w:p w14:paraId="6A7F33A7" w14:textId="77777777" w:rsidR="00AA432E" w:rsidRPr="00964257" w:rsidRDefault="00AA432E" w:rsidP="008411CD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2CED6DF4" w14:textId="77777777" w:rsidR="00AA432E" w:rsidRPr="00964257" w:rsidRDefault="00AA432E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2B9FECC7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314B5E8B" w14:textId="77777777" w:rsidR="00AA432E" w:rsidRPr="00964257" w:rsidRDefault="00AA432E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4,362,205</w:t>
            </w:r>
          </w:p>
        </w:tc>
      </w:tr>
      <w:tr w:rsidR="004353D4" w:rsidRPr="00964257" w14:paraId="276E0803" w14:textId="77777777" w:rsidTr="0015119E">
        <w:trPr>
          <w:trHeight w:val="261"/>
        </w:trPr>
        <w:tc>
          <w:tcPr>
            <w:tcW w:w="3330" w:type="dxa"/>
            <w:shd w:val="clear" w:color="auto" w:fill="auto"/>
          </w:tcPr>
          <w:p w14:paraId="0DD1302B" w14:textId="6AB0E235" w:rsidR="004353D4" w:rsidRPr="00964257" w:rsidRDefault="004353D4" w:rsidP="004353D4">
            <w:pPr>
              <w:ind w:right="-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64257">
              <w:rPr>
                <w:rFonts w:asciiTheme="majorBidi" w:hAnsiTheme="majorBidi" w:cstheme="majorBidi" w:hint="cs"/>
                <w:sz w:val="27"/>
                <w:szCs w:val="27"/>
                <w:cs/>
              </w:rPr>
              <w:t>สินทรัพย์อนุพันธ์</w:t>
            </w:r>
          </w:p>
        </w:tc>
        <w:tc>
          <w:tcPr>
            <w:tcW w:w="1169" w:type="dxa"/>
            <w:vAlign w:val="bottom"/>
          </w:tcPr>
          <w:p w14:paraId="2D318CA2" w14:textId="77777777" w:rsidR="004353D4" w:rsidRPr="00964257" w:rsidRDefault="004353D4" w:rsidP="008411C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0ECE05E" w14:textId="77777777" w:rsidR="004353D4" w:rsidRPr="00964257" w:rsidRDefault="004353D4" w:rsidP="008411C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3" w:type="dxa"/>
            <w:vAlign w:val="bottom"/>
          </w:tcPr>
          <w:p w14:paraId="7A6854DB" w14:textId="77777777" w:rsidR="004353D4" w:rsidRPr="00964257" w:rsidRDefault="004353D4" w:rsidP="008411C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0F8C462E" w14:textId="77777777" w:rsidR="004353D4" w:rsidRPr="00964257" w:rsidRDefault="004353D4" w:rsidP="008411C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136D067D" w14:textId="77777777" w:rsidR="004353D4" w:rsidRPr="00964257" w:rsidRDefault="004353D4" w:rsidP="008411C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89EB097" w14:textId="77777777" w:rsidR="004353D4" w:rsidRPr="00964257" w:rsidRDefault="004353D4" w:rsidP="008411C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5AE9801F" w14:textId="77777777" w:rsidR="004353D4" w:rsidRPr="00964257" w:rsidRDefault="004353D4" w:rsidP="008411CD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AE51B59" w14:textId="77777777" w:rsidR="004353D4" w:rsidRPr="00964257" w:rsidRDefault="004353D4" w:rsidP="008411C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5257095C" w14:textId="77777777" w:rsidR="004353D4" w:rsidRPr="00964257" w:rsidRDefault="004353D4" w:rsidP="008411C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700EFB11" w14:textId="77777777" w:rsidR="004353D4" w:rsidRPr="00964257" w:rsidRDefault="004353D4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09C2A38E" w14:textId="77777777" w:rsidR="004353D4" w:rsidRPr="00964257" w:rsidRDefault="004353D4" w:rsidP="008411CD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41" w:type="dxa"/>
            <w:vAlign w:val="bottom"/>
          </w:tcPr>
          <w:p w14:paraId="0B09331D" w14:textId="77777777" w:rsidR="004353D4" w:rsidRPr="00964257" w:rsidRDefault="004353D4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5" w:type="dxa"/>
            <w:vAlign w:val="bottom"/>
          </w:tcPr>
          <w:p w14:paraId="7AFA9FAC" w14:textId="77777777" w:rsidR="004353D4" w:rsidRPr="00964257" w:rsidRDefault="004353D4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7BCC75E7" w14:textId="77777777" w:rsidR="004353D4" w:rsidRPr="00964257" w:rsidRDefault="004353D4" w:rsidP="008411CD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6DD418D3" w14:textId="77777777" w:rsidR="004353D4" w:rsidRPr="00964257" w:rsidRDefault="004353D4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7CC944DE" w14:textId="77777777" w:rsidR="004353D4" w:rsidRPr="00964257" w:rsidRDefault="004353D4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50640058" w14:textId="77777777" w:rsidR="004353D4" w:rsidRPr="00964257" w:rsidRDefault="004353D4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AA432E" w:rsidRPr="00964257" w14:paraId="4D7803FC" w14:textId="77777777" w:rsidTr="0015119E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6E137790" w14:textId="1B473052" w:rsidR="00AA432E" w:rsidRPr="00964257" w:rsidRDefault="004353D4" w:rsidP="008411CD">
            <w:pPr>
              <w:ind w:right="-90" w:firstLine="4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6425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  </w:t>
            </w:r>
            <w:r w:rsidR="00AA432E" w:rsidRPr="00964257">
              <w:rPr>
                <w:rFonts w:asciiTheme="majorBidi" w:hAnsiTheme="majorBidi" w:cstheme="majorBidi"/>
                <w:sz w:val="27"/>
                <w:szCs w:val="27"/>
                <w:cs/>
              </w:rPr>
              <w:t>สัญญาแลกเปลี่ยนอัตราดอกเบี้ยที่ใช้ใน</w:t>
            </w:r>
          </w:p>
        </w:tc>
        <w:tc>
          <w:tcPr>
            <w:tcW w:w="1169" w:type="dxa"/>
            <w:vAlign w:val="bottom"/>
          </w:tcPr>
          <w:p w14:paraId="7BDEBA4F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2A9E513A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3" w:type="dxa"/>
            <w:vAlign w:val="bottom"/>
          </w:tcPr>
          <w:p w14:paraId="169EE089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68189FAA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13B229EE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4FF5BE4" w14:textId="77777777" w:rsidR="00AA432E" w:rsidRPr="00964257" w:rsidRDefault="00AA432E" w:rsidP="008411C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4374F7CB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95308E6" w14:textId="77777777" w:rsidR="00AA432E" w:rsidRPr="00964257" w:rsidRDefault="00AA432E" w:rsidP="008411C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01895DD0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0DE0AA97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7EFD14E8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41" w:type="dxa"/>
            <w:vAlign w:val="bottom"/>
          </w:tcPr>
          <w:p w14:paraId="4E17FA82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5" w:type="dxa"/>
            <w:vAlign w:val="bottom"/>
          </w:tcPr>
          <w:p w14:paraId="08F236F4" w14:textId="77777777" w:rsidR="00AA432E" w:rsidRPr="00964257" w:rsidRDefault="00AA432E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4F32ED6E" w14:textId="77777777" w:rsidR="00AA432E" w:rsidRPr="00964257" w:rsidRDefault="00AA432E" w:rsidP="008411CD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6FCB770A" w14:textId="77777777" w:rsidR="00AA432E" w:rsidRPr="00964257" w:rsidRDefault="00AA432E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6BA2B1EB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5B9064CD" w14:textId="77777777" w:rsidR="00AA432E" w:rsidRPr="00964257" w:rsidRDefault="00AA432E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AA432E" w:rsidRPr="00964257" w14:paraId="109EEAE7" w14:textId="77777777" w:rsidTr="0015119E">
        <w:trPr>
          <w:trHeight w:val="70"/>
        </w:trPr>
        <w:tc>
          <w:tcPr>
            <w:tcW w:w="3330" w:type="dxa"/>
            <w:shd w:val="clear" w:color="auto" w:fill="auto"/>
            <w:vAlign w:val="bottom"/>
          </w:tcPr>
          <w:p w14:paraId="103DA986" w14:textId="5355587C" w:rsidR="00AA432E" w:rsidRPr="00964257" w:rsidRDefault="00AA432E" w:rsidP="008411CD">
            <w:pPr>
              <w:ind w:right="-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 xml:space="preserve">   </w:t>
            </w:r>
            <w:r w:rsidR="004353D4" w:rsidRPr="0096425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  </w:t>
            </w:r>
            <w:r w:rsidRPr="00964257">
              <w:rPr>
                <w:rFonts w:asciiTheme="majorBidi" w:hAnsiTheme="majorBidi" w:cstheme="majorBidi"/>
                <w:sz w:val="27"/>
                <w:szCs w:val="27"/>
                <w:cs/>
              </w:rPr>
              <w:t>การป้องกันความเสี่ยง</w:t>
            </w:r>
          </w:p>
        </w:tc>
        <w:tc>
          <w:tcPr>
            <w:tcW w:w="1169" w:type="dxa"/>
            <w:vAlign w:val="bottom"/>
          </w:tcPr>
          <w:p w14:paraId="289D3E64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Pr="009642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642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140</w:t>
            </w:r>
            <w:r w:rsidRPr="009642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642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507</w:t>
            </w:r>
          </w:p>
        </w:tc>
        <w:tc>
          <w:tcPr>
            <w:tcW w:w="236" w:type="dxa"/>
            <w:vAlign w:val="bottom"/>
          </w:tcPr>
          <w:p w14:paraId="336F4B76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3" w:type="dxa"/>
            <w:vAlign w:val="bottom"/>
          </w:tcPr>
          <w:p w14:paraId="4FAEAC22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7B0E6C04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7352C338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183F98" w14:textId="77777777" w:rsidR="00AA432E" w:rsidRPr="00964257" w:rsidRDefault="00AA432E" w:rsidP="008411C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424C749F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22DFC4" w14:textId="77777777" w:rsidR="00AA432E" w:rsidRPr="00964257" w:rsidRDefault="00AA432E" w:rsidP="008411C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76EF1A2C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Pr="009642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642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140</w:t>
            </w:r>
            <w:r w:rsidRPr="009642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642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507</w:t>
            </w:r>
          </w:p>
        </w:tc>
        <w:tc>
          <w:tcPr>
            <w:tcW w:w="241" w:type="dxa"/>
            <w:vAlign w:val="bottom"/>
          </w:tcPr>
          <w:p w14:paraId="4DCBFE1F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25E0DA15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1" w:type="dxa"/>
            <w:vAlign w:val="bottom"/>
          </w:tcPr>
          <w:p w14:paraId="3E1B23E8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85" w:type="dxa"/>
            <w:vAlign w:val="bottom"/>
          </w:tcPr>
          <w:p w14:paraId="323D51AD" w14:textId="77777777" w:rsidR="00AA432E" w:rsidRPr="00964257" w:rsidRDefault="00AA432E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1,140,507</w:t>
            </w:r>
          </w:p>
        </w:tc>
        <w:tc>
          <w:tcPr>
            <w:tcW w:w="270" w:type="dxa"/>
            <w:vAlign w:val="bottom"/>
          </w:tcPr>
          <w:p w14:paraId="75731DE1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5C4E3E3E" w14:textId="77777777" w:rsidR="00AA432E" w:rsidRPr="00964257" w:rsidRDefault="00AA432E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40B6B3F4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3C2272E7" w14:textId="77777777" w:rsidR="00AA432E" w:rsidRPr="00964257" w:rsidRDefault="00AA432E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1,140,507</w:t>
            </w:r>
          </w:p>
        </w:tc>
      </w:tr>
      <w:tr w:rsidR="00AA432E" w:rsidRPr="00964257" w14:paraId="1DF0ADF0" w14:textId="77777777" w:rsidTr="0015119E">
        <w:trPr>
          <w:trHeight w:val="70"/>
        </w:trPr>
        <w:tc>
          <w:tcPr>
            <w:tcW w:w="3330" w:type="dxa"/>
            <w:shd w:val="clear" w:color="auto" w:fill="auto"/>
            <w:vAlign w:val="bottom"/>
          </w:tcPr>
          <w:p w14:paraId="3BA6515F" w14:textId="00F86E5E" w:rsidR="00AA432E" w:rsidRPr="00964257" w:rsidRDefault="004353D4" w:rsidP="008411CD">
            <w:pPr>
              <w:ind w:right="-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6425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  </w:t>
            </w:r>
            <w:r w:rsidR="00AA432E" w:rsidRPr="00964257">
              <w:rPr>
                <w:rFonts w:asciiTheme="majorBidi" w:hAnsiTheme="majorBidi" w:cstheme="majorBidi"/>
                <w:sz w:val="27"/>
                <w:szCs w:val="27"/>
                <w:cs/>
              </w:rPr>
              <w:t>สินทรัพย์อนุพันธ์</w:t>
            </w:r>
            <w:r w:rsidRPr="00964257">
              <w:rPr>
                <w:rFonts w:asciiTheme="majorBidi" w:hAnsiTheme="majorBidi" w:cstheme="majorBidi" w:hint="cs"/>
                <w:sz w:val="27"/>
                <w:szCs w:val="27"/>
                <w:cs/>
              </w:rPr>
              <w:t>อื่น</w:t>
            </w:r>
          </w:p>
        </w:tc>
        <w:tc>
          <w:tcPr>
            <w:tcW w:w="1169" w:type="dxa"/>
            <w:vAlign w:val="bottom"/>
          </w:tcPr>
          <w:p w14:paraId="768C7EDA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06EB6D21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3" w:type="dxa"/>
            <w:vAlign w:val="bottom"/>
          </w:tcPr>
          <w:p w14:paraId="10C64F40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306</w:t>
            </w:r>
            <w:r w:rsidRPr="009642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642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534</w:t>
            </w:r>
          </w:p>
        </w:tc>
        <w:tc>
          <w:tcPr>
            <w:tcW w:w="236" w:type="dxa"/>
            <w:vAlign w:val="bottom"/>
          </w:tcPr>
          <w:p w14:paraId="22DB0FEF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48FF1AD1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B49957" w14:textId="77777777" w:rsidR="00AA432E" w:rsidRPr="00964257" w:rsidRDefault="00AA432E" w:rsidP="008411C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146BA182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1FB84B" w14:textId="77777777" w:rsidR="00AA432E" w:rsidRPr="00964257" w:rsidRDefault="00AA432E" w:rsidP="008411C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5BEDD456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306</w:t>
            </w:r>
            <w:r w:rsidRPr="009642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642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534</w:t>
            </w:r>
          </w:p>
        </w:tc>
        <w:tc>
          <w:tcPr>
            <w:tcW w:w="241" w:type="dxa"/>
            <w:vAlign w:val="bottom"/>
          </w:tcPr>
          <w:p w14:paraId="4DF7BED6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3460E691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1" w:type="dxa"/>
            <w:vAlign w:val="bottom"/>
          </w:tcPr>
          <w:p w14:paraId="047A25D1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85" w:type="dxa"/>
            <w:vAlign w:val="bottom"/>
          </w:tcPr>
          <w:p w14:paraId="5D096DEF" w14:textId="77777777" w:rsidR="00AA432E" w:rsidRPr="00964257" w:rsidRDefault="00AA432E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306,534</w:t>
            </w:r>
          </w:p>
        </w:tc>
        <w:tc>
          <w:tcPr>
            <w:tcW w:w="270" w:type="dxa"/>
            <w:vAlign w:val="bottom"/>
          </w:tcPr>
          <w:p w14:paraId="4DCB4DB4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0B70D11B" w14:textId="77777777" w:rsidR="00AA432E" w:rsidRPr="00964257" w:rsidRDefault="00AA432E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02129CB4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1F125918" w14:textId="77777777" w:rsidR="00AA432E" w:rsidRPr="00964257" w:rsidRDefault="00AA432E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306,534</w:t>
            </w:r>
          </w:p>
        </w:tc>
      </w:tr>
      <w:tr w:rsidR="00AA432E" w:rsidRPr="00964257" w14:paraId="22F7F720" w14:textId="77777777" w:rsidTr="0015119E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58EEBA3B" w14:textId="2F88463B" w:rsidR="00AA432E" w:rsidRPr="00964257" w:rsidRDefault="00D51448" w:rsidP="008411CD">
            <w:pPr>
              <w:ind w:left="-14" w:right="-90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964257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ณ วันที่ </w:t>
            </w:r>
            <w:r w:rsidRPr="00964257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31 </w:t>
            </w:r>
            <w:r w:rsidRPr="00964257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ธันวาคม</w:t>
            </w:r>
            <w:r w:rsidRPr="00964257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2565</w:t>
            </w:r>
          </w:p>
        </w:tc>
        <w:tc>
          <w:tcPr>
            <w:tcW w:w="1169" w:type="dxa"/>
            <w:vAlign w:val="bottom"/>
          </w:tcPr>
          <w:p w14:paraId="596B6058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075BF3ED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3" w:type="dxa"/>
            <w:vAlign w:val="bottom"/>
          </w:tcPr>
          <w:p w14:paraId="6DA98A69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1C2FCAA5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707DD004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5A20C83" w14:textId="77777777" w:rsidR="00AA432E" w:rsidRPr="00964257" w:rsidRDefault="00AA432E" w:rsidP="008411C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54C6B629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647220D" w14:textId="77777777" w:rsidR="00AA432E" w:rsidRPr="00964257" w:rsidRDefault="00AA432E" w:rsidP="008411CD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51F240C9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1" w:type="dxa"/>
            <w:vAlign w:val="bottom"/>
          </w:tcPr>
          <w:p w14:paraId="55AC46B8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4D21E9AB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1" w:type="dxa"/>
            <w:vAlign w:val="bottom"/>
          </w:tcPr>
          <w:p w14:paraId="290E2362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5" w:type="dxa"/>
            <w:vAlign w:val="bottom"/>
          </w:tcPr>
          <w:p w14:paraId="1E702D69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508AE192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7AFC825D" w14:textId="77777777" w:rsidR="00AA432E" w:rsidRPr="00964257" w:rsidRDefault="00AA432E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4422324E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6EF0B260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D51448" w:rsidRPr="00964257" w14:paraId="57C30AC7" w14:textId="77777777" w:rsidTr="0015119E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648FA1F0" w14:textId="431A0FC2" w:rsidR="00D51448" w:rsidRPr="00964257" w:rsidRDefault="00D51448" w:rsidP="008411C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GB"/>
              </w:rPr>
            </w:pPr>
            <w:r w:rsidRPr="00964257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69" w:type="dxa"/>
            <w:vAlign w:val="bottom"/>
          </w:tcPr>
          <w:p w14:paraId="75444DA7" w14:textId="77777777" w:rsidR="00D51448" w:rsidRPr="00964257" w:rsidRDefault="00D51448" w:rsidP="008411C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5863EBDD" w14:textId="77777777" w:rsidR="00D51448" w:rsidRPr="00964257" w:rsidRDefault="00D51448" w:rsidP="008411C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3" w:type="dxa"/>
            <w:vAlign w:val="bottom"/>
          </w:tcPr>
          <w:p w14:paraId="0C5C6238" w14:textId="77777777" w:rsidR="00D51448" w:rsidRPr="00964257" w:rsidRDefault="00D51448" w:rsidP="008411C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4F30A528" w14:textId="77777777" w:rsidR="00D51448" w:rsidRPr="00964257" w:rsidRDefault="00D51448" w:rsidP="008411C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183CCCD2" w14:textId="77777777" w:rsidR="00D51448" w:rsidRPr="00964257" w:rsidRDefault="00D51448" w:rsidP="008411C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F8A4D3B" w14:textId="77777777" w:rsidR="00D51448" w:rsidRPr="00964257" w:rsidRDefault="00D51448" w:rsidP="008411C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27C1D270" w14:textId="77777777" w:rsidR="00D51448" w:rsidRPr="00964257" w:rsidRDefault="00D51448" w:rsidP="008411C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1B2CBDB" w14:textId="77777777" w:rsidR="00D51448" w:rsidRPr="00964257" w:rsidRDefault="00D51448" w:rsidP="008411CD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5343811A" w14:textId="77777777" w:rsidR="00D51448" w:rsidRPr="00964257" w:rsidRDefault="00D51448" w:rsidP="008411C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1" w:type="dxa"/>
            <w:vAlign w:val="bottom"/>
          </w:tcPr>
          <w:p w14:paraId="5FBC958A" w14:textId="77777777" w:rsidR="00D51448" w:rsidRPr="00964257" w:rsidRDefault="00D51448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60C1B9D4" w14:textId="77777777" w:rsidR="00D51448" w:rsidRPr="00964257" w:rsidRDefault="00D51448" w:rsidP="008411CD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1" w:type="dxa"/>
            <w:vAlign w:val="bottom"/>
          </w:tcPr>
          <w:p w14:paraId="0302ED09" w14:textId="77777777" w:rsidR="00D51448" w:rsidRPr="00964257" w:rsidRDefault="00D51448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5" w:type="dxa"/>
            <w:vAlign w:val="bottom"/>
          </w:tcPr>
          <w:p w14:paraId="224C1EC7" w14:textId="77777777" w:rsidR="00D51448" w:rsidRPr="00964257" w:rsidRDefault="00D51448" w:rsidP="008411CD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5D458E16" w14:textId="77777777" w:rsidR="00D51448" w:rsidRPr="00964257" w:rsidRDefault="00D51448" w:rsidP="008411C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5068D202" w14:textId="77777777" w:rsidR="00D51448" w:rsidRPr="00964257" w:rsidRDefault="00D51448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604D85C5" w14:textId="77777777" w:rsidR="00D51448" w:rsidRPr="00964257" w:rsidRDefault="00D51448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1911B7C0" w14:textId="77777777" w:rsidR="00D51448" w:rsidRPr="00964257" w:rsidRDefault="00D51448" w:rsidP="008411C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AA432E" w:rsidRPr="00964257" w14:paraId="7FD1496B" w14:textId="77777777" w:rsidTr="0015119E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1DD04FFB" w14:textId="77777777" w:rsidR="00AA432E" w:rsidRPr="00964257" w:rsidRDefault="00AA432E" w:rsidP="008411CD">
            <w:pPr>
              <w:ind w:left="-14" w:right="-90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169" w:type="dxa"/>
            <w:vAlign w:val="bottom"/>
          </w:tcPr>
          <w:p w14:paraId="5B99235A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CEE255D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3" w:type="dxa"/>
            <w:vAlign w:val="bottom"/>
          </w:tcPr>
          <w:p w14:paraId="771C2950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E69DBAD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0E1D27D5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8DE1C3" w14:textId="77777777" w:rsidR="00AA432E" w:rsidRPr="00964257" w:rsidRDefault="00AA432E" w:rsidP="008411C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511A9EFA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9642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61</w:t>
            </w:r>
            <w:r w:rsidRPr="009642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642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660</w:t>
            </w:r>
            <w:r w:rsidRPr="009642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642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126</w:t>
            </w:r>
            <w:r w:rsidRPr="00964257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51ABF3" w14:textId="77777777" w:rsidR="00AA432E" w:rsidRPr="00964257" w:rsidRDefault="00AA432E" w:rsidP="008411CD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293E3590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36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pacing w:val="-4"/>
                <w:sz w:val="27"/>
                <w:szCs w:val="27"/>
              </w:rPr>
              <w:t>(</w:t>
            </w:r>
            <w:r w:rsidRPr="00964257">
              <w:rPr>
                <w:rFonts w:asciiTheme="majorBidi" w:hAnsiTheme="majorBidi" w:cstheme="majorBidi"/>
                <w:spacing w:val="-4"/>
                <w:sz w:val="27"/>
                <w:szCs w:val="27"/>
                <w:lang w:val="en-US"/>
              </w:rPr>
              <w:t>61</w:t>
            </w:r>
            <w:r w:rsidRPr="00964257">
              <w:rPr>
                <w:rFonts w:asciiTheme="majorBidi" w:hAnsiTheme="majorBidi" w:cstheme="majorBidi"/>
                <w:spacing w:val="-4"/>
                <w:sz w:val="27"/>
                <w:szCs w:val="27"/>
              </w:rPr>
              <w:t>,</w:t>
            </w:r>
            <w:r w:rsidRPr="00964257">
              <w:rPr>
                <w:rFonts w:asciiTheme="majorBidi" w:hAnsiTheme="majorBidi" w:cstheme="majorBidi"/>
                <w:spacing w:val="-4"/>
                <w:sz w:val="27"/>
                <w:szCs w:val="27"/>
                <w:lang w:val="en-US"/>
              </w:rPr>
              <w:t>660</w:t>
            </w:r>
            <w:r w:rsidRPr="00964257">
              <w:rPr>
                <w:rFonts w:asciiTheme="majorBidi" w:hAnsiTheme="majorBidi" w:cstheme="majorBidi"/>
                <w:spacing w:val="-4"/>
                <w:sz w:val="27"/>
                <w:szCs w:val="27"/>
              </w:rPr>
              <w:t>,</w:t>
            </w:r>
            <w:r w:rsidRPr="00964257">
              <w:rPr>
                <w:rFonts w:asciiTheme="majorBidi" w:hAnsiTheme="majorBidi" w:cstheme="majorBidi"/>
                <w:spacing w:val="-4"/>
                <w:sz w:val="27"/>
                <w:szCs w:val="27"/>
                <w:lang w:val="en-US"/>
              </w:rPr>
              <w:t>126</w:t>
            </w:r>
            <w:r w:rsidRPr="00964257">
              <w:rPr>
                <w:rFonts w:asciiTheme="majorBidi" w:hAnsiTheme="majorBidi" w:cstheme="majorBidi"/>
                <w:spacing w:val="-4"/>
                <w:sz w:val="27"/>
                <w:szCs w:val="27"/>
              </w:rPr>
              <w:t>)</w:t>
            </w:r>
          </w:p>
        </w:tc>
        <w:tc>
          <w:tcPr>
            <w:tcW w:w="241" w:type="dxa"/>
            <w:vAlign w:val="bottom"/>
          </w:tcPr>
          <w:p w14:paraId="52999633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692407E7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1" w:type="dxa"/>
            <w:vAlign w:val="bottom"/>
          </w:tcPr>
          <w:p w14:paraId="26501FE8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5" w:type="dxa"/>
            <w:vAlign w:val="bottom"/>
          </w:tcPr>
          <w:p w14:paraId="6AE4CBD7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9642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61</w:t>
            </w:r>
            <w:r w:rsidRPr="009642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642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452</w:t>
            </w:r>
            <w:r w:rsidRPr="009642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642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576</w:t>
            </w:r>
            <w:r w:rsidRPr="00964257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70" w:type="dxa"/>
            <w:vAlign w:val="bottom"/>
          </w:tcPr>
          <w:p w14:paraId="666CD8A9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78C0B869" w14:textId="77777777" w:rsidR="00AA432E" w:rsidRPr="00964257" w:rsidRDefault="00AA432E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146F9F5D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19417925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pacing w:val="-4"/>
                <w:sz w:val="27"/>
                <w:szCs w:val="27"/>
              </w:rPr>
              <w:t>(</w:t>
            </w:r>
            <w:r w:rsidRPr="00964257">
              <w:rPr>
                <w:rFonts w:asciiTheme="majorBidi" w:hAnsiTheme="majorBidi" w:cstheme="majorBidi"/>
                <w:spacing w:val="-4"/>
                <w:sz w:val="27"/>
                <w:szCs w:val="27"/>
                <w:lang w:val="en-US"/>
              </w:rPr>
              <w:t>61</w:t>
            </w:r>
            <w:r w:rsidRPr="00964257">
              <w:rPr>
                <w:rFonts w:asciiTheme="majorBidi" w:hAnsiTheme="majorBidi" w:cstheme="majorBidi"/>
                <w:spacing w:val="-4"/>
                <w:sz w:val="27"/>
                <w:szCs w:val="27"/>
              </w:rPr>
              <w:t>,</w:t>
            </w:r>
            <w:r w:rsidRPr="00964257">
              <w:rPr>
                <w:rFonts w:asciiTheme="majorBidi" w:hAnsiTheme="majorBidi" w:cstheme="majorBidi"/>
                <w:spacing w:val="-4"/>
                <w:sz w:val="27"/>
                <w:szCs w:val="27"/>
                <w:lang w:val="en-US"/>
              </w:rPr>
              <w:t>452</w:t>
            </w:r>
            <w:r w:rsidRPr="00964257">
              <w:rPr>
                <w:rFonts w:asciiTheme="majorBidi" w:hAnsiTheme="majorBidi" w:cstheme="majorBidi"/>
                <w:spacing w:val="-4"/>
                <w:sz w:val="27"/>
                <w:szCs w:val="27"/>
              </w:rPr>
              <w:t>,</w:t>
            </w:r>
            <w:r w:rsidRPr="00964257">
              <w:rPr>
                <w:rFonts w:asciiTheme="majorBidi" w:hAnsiTheme="majorBidi" w:cstheme="majorBidi"/>
                <w:spacing w:val="-4"/>
                <w:sz w:val="27"/>
                <w:szCs w:val="27"/>
                <w:lang w:val="en-US"/>
              </w:rPr>
              <w:t>576</w:t>
            </w:r>
            <w:r w:rsidRPr="00964257">
              <w:rPr>
                <w:rFonts w:asciiTheme="majorBidi" w:hAnsiTheme="majorBidi" w:cstheme="majorBidi"/>
                <w:spacing w:val="-4"/>
                <w:sz w:val="27"/>
                <w:szCs w:val="27"/>
              </w:rPr>
              <w:t>)</w:t>
            </w:r>
          </w:p>
        </w:tc>
      </w:tr>
      <w:tr w:rsidR="00AA432E" w:rsidRPr="00964257" w14:paraId="25EBC93D" w14:textId="77777777" w:rsidTr="0015119E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1AFA8AEE" w14:textId="77777777" w:rsidR="00AA432E" w:rsidRPr="00964257" w:rsidRDefault="00AA432E" w:rsidP="008411CD">
            <w:pPr>
              <w:ind w:left="-14" w:right="-90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เงินกู้ยืมระยะยาว</w:t>
            </w:r>
          </w:p>
        </w:tc>
        <w:tc>
          <w:tcPr>
            <w:tcW w:w="1169" w:type="dxa"/>
            <w:vAlign w:val="bottom"/>
          </w:tcPr>
          <w:p w14:paraId="18B08615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714A141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3" w:type="dxa"/>
            <w:vAlign w:val="bottom"/>
          </w:tcPr>
          <w:p w14:paraId="7D7B1B58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76D4EBE9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616B4E0B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9DD456" w14:textId="77777777" w:rsidR="00AA432E" w:rsidRPr="00964257" w:rsidRDefault="00AA432E" w:rsidP="008411C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7DE7C6FF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9642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346</w:t>
            </w:r>
            <w:r w:rsidRPr="009642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642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959</w:t>
            </w:r>
            <w:r w:rsidRPr="00964257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CA2A3C" w14:textId="77777777" w:rsidR="00AA432E" w:rsidRPr="00964257" w:rsidRDefault="00AA432E" w:rsidP="008411CD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49C3148A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pacing w:val="-4"/>
                <w:sz w:val="27"/>
                <w:szCs w:val="27"/>
              </w:rPr>
              <w:t>(</w:t>
            </w:r>
            <w:r w:rsidRPr="00964257">
              <w:rPr>
                <w:rFonts w:asciiTheme="majorBidi" w:hAnsiTheme="majorBidi" w:cstheme="majorBidi"/>
                <w:spacing w:val="-4"/>
                <w:sz w:val="27"/>
                <w:szCs w:val="27"/>
                <w:lang w:val="en-US"/>
              </w:rPr>
              <w:t>346</w:t>
            </w:r>
            <w:r w:rsidRPr="00964257">
              <w:rPr>
                <w:rFonts w:asciiTheme="majorBidi" w:hAnsiTheme="majorBidi" w:cstheme="majorBidi"/>
                <w:spacing w:val="-4"/>
                <w:sz w:val="27"/>
                <w:szCs w:val="27"/>
              </w:rPr>
              <w:t>,</w:t>
            </w:r>
            <w:r w:rsidRPr="00964257">
              <w:rPr>
                <w:rFonts w:asciiTheme="majorBidi" w:hAnsiTheme="majorBidi" w:cstheme="majorBidi"/>
                <w:spacing w:val="-4"/>
                <w:sz w:val="27"/>
                <w:szCs w:val="27"/>
                <w:lang w:val="en-US"/>
              </w:rPr>
              <w:t>959</w:t>
            </w:r>
            <w:r w:rsidRPr="00964257">
              <w:rPr>
                <w:rFonts w:asciiTheme="majorBidi" w:hAnsiTheme="majorBidi" w:cstheme="majorBidi"/>
                <w:spacing w:val="-4"/>
                <w:sz w:val="27"/>
                <w:szCs w:val="27"/>
              </w:rPr>
              <w:t>)</w:t>
            </w:r>
          </w:p>
        </w:tc>
        <w:tc>
          <w:tcPr>
            <w:tcW w:w="241" w:type="dxa"/>
            <w:vAlign w:val="bottom"/>
          </w:tcPr>
          <w:p w14:paraId="5BF7DCAE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4ED9E44A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1" w:type="dxa"/>
            <w:vAlign w:val="bottom"/>
          </w:tcPr>
          <w:p w14:paraId="1817C600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5" w:type="dxa"/>
            <w:vAlign w:val="bottom"/>
          </w:tcPr>
          <w:p w14:paraId="63139CAE" w14:textId="308D539F" w:rsidR="00AA432E" w:rsidRPr="0077705B" w:rsidRDefault="0077705B" w:rsidP="0077705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(3</w:t>
            </w:r>
            <w:r w:rsidR="009815C8">
              <w:rPr>
                <w:rFonts w:asciiTheme="majorBidi" w:hAnsiTheme="majorBidi" w:cstheme="majorBidi"/>
                <w:sz w:val="27"/>
                <w:szCs w:val="27"/>
              </w:rPr>
              <w:t>41</w:t>
            </w:r>
            <w:r w:rsidRPr="009642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9815C8">
              <w:rPr>
                <w:rFonts w:asciiTheme="majorBidi" w:hAnsiTheme="majorBidi" w:cstheme="majorBidi"/>
                <w:sz w:val="27"/>
                <w:szCs w:val="27"/>
              </w:rPr>
              <w:t>38</w:t>
            </w:r>
            <w:r w:rsidR="00E92F68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Pr="00964257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70" w:type="dxa"/>
            <w:vAlign w:val="bottom"/>
          </w:tcPr>
          <w:p w14:paraId="026E9F46" w14:textId="77777777" w:rsidR="00AA432E" w:rsidRPr="0077705B" w:rsidRDefault="00AA432E" w:rsidP="0077705B">
            <w:pPr>
              <w:tabs>
                <w:tab w:val="decimal" w:pos="951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68E0EEA9" w14:textId="4B0BAD7F" w:rsidR="00AA432E" w:rsidRPr="0077705B" w:rsidRDefault="009815C8" w:rsidP="009815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255"/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  <w:t>(26,95</w:t>
            </w:r>
            <w:r w:rsidR="00E92F68"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  <w:t>9</w:t>
            </w:r>
            <w:r>
              <w:rPr>
                <w:rFonts w:asciiTheme="majorBidi" w:hAnsiTheme="majorBidi" w:cstheme="majorBidi"/>
                <w:sz w:val="27"/>
                <w:szCs w:val="27"/>
                <w:lang w:val="en-GB" w:bidi="ar-SA"/>
              </w:rPr>
              <w:t>)</w:t>
            </w:r>
          </w:p>
        </w:tc>
        <w:tc>
          <w:tcPr>
            <w:tcW w:w="270" w:type="dxa"/>
            <w:vAlign w:val="bottom"/>
          </w:tcPr>
          <w:p w14:paraId="1830A603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1D5D78B0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9642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368</w:t>
            </w:r>
            <w:r w:rsidRPr="009642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642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342</w:t>
            </w:r>
            <w:r w:rsidRPr="00964257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AA432E" w:rsidRPr="00964257" w14:paraId="4CBC3421" w14:textId="77777777" w:rsidTr="0015119E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6193DFB5" w14:textId="77777777" w:rsidR="00AA432E" w:rsidRPr="00964257" w:rsidRDefault="00AA432E" w:rsidP="008411CD">
            <w:pPr>
              <w:ind w:left="-14" w:right="-90"/>
              <w:rPr>
                <w:rFonts w:asciiTheme="majorBidi" w:hAnsiTheme="majorBidi" w:cstheme="majorBidi"/>
                <w:sz w:val="27"/>
                <w:szCs w:val="27"/>
                <w:lang w:bidi="ar-SA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หุ้นกู้</w:t>
            </w:r>
          </w:p>
        </w:tc>
        <w:tc>
          <w:tcPr>
            <w:tcW w:w="1169" w:type="dxa"/>
            <w:vAlign w:val="bottom"/>
          </w:tcPr>
          <w:p w14:paraId="00FA0597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12B51560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3" w:type="dxa"/>
            <w:vAlign w:val="bottom"/>
          </w:tcPr>
          <w:p w14:paraId="4801BB19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05738E68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3D2ADF2F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C0D8C7" w14:textId="77777777" w:rsidR="00AA432E" w:rsidRPr="00964257" w:rsidRDefault="00AA432E" w:rsidP="008411C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714927CD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9642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24</w:t>
            </w:r>
            <w:r w:rsidRPr="009642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642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918</w:t>
            </w:r>
            <w:r w:rsidRPr="009642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642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623</w:t>
            </w:r>
            <w:r w:rsidRPr="00964257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88D7B0" w14:textId="77777777" w:rsidR="00AA432E" w:rsidRPr="00964257" w:rsidRDefault="00AA432E" w:rsidP="008411CD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02C74A4A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pacing w:val="-4"/>
                <w:sz w:val="27"/>
                <w:szCs w:val="27"/>
                <w:lang w:val="en-US" w:bidi="th-TH"/>
              </w:rPr>
            </w:pPr>
            <w:r w:rsidRPr="00964257">
              <w:rPr>
                <w:rFonts w:asciiTheme="majorBidi" w:hAnsiTheme="majorBidi" w:cstheme="majorBidi"/>
                <w:spacing w:val="-4"/>
                <w:sz w:val="27"/>
                <w:szCs w:val="27"/>
                <w:lang w:val="en-US" w:bidi="th-TH"/>
              </w:rPr>
              <w:t>(24,918,623)</w:t>
            </w:r>
          </w:p>
        </w:tc>
        <w:tc>
          <w:tcPr>
            <w:tcW w:w="241" w:type="dxa"/>
            <w:vAlign w:val="bottom"/>
          </w:tcPr>
          <w:p w14:paraId="3279BA12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02E41F6F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1" w:type="dxa"/>
            <w:vAlign w:val="bottom"/>
          </w:tcPr>
          <w:p w14:paraId="0496961B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5" w:type="dxa"/>
            <w:vAlign w:val="bottom"/>
          </w:tcPr>
          <w:p w14:paraId="200946CE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(26,075,350)</w:t>
            </w:r>
          </w:p>
        </w:tc>
        <w:tc>
          <w:tcPr>
            <w:tcW w:w="270" w:type="dxa"/>
            <w:vAlign w:val="bottom"/>
          </w:tcPr>
          <w:p w14:paraId="1EEE11C3" w14:textId="77777777" w:rsidR="00AA432E" w:rsidRPr="00964257" w:rsidRDefault="00AA432E" w:rsidP="008411C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2E2C34A1" w14:textId="77777777" w:rsidR="00AA432E" w:rsidRPr="00964257" w:rsidRDefault="00AA432E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70EBCAF5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20D5FF9F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pacing w:val="-4"/>
                <w:sz w:val="27"/>
                <w:szCs w:val="27"/>
                <w:lang w:val="en-US" w:bidi="th-TH"/>
              </w:rPr>
            </w:pPr>
            <w:r w:rsidRPr="00964257">
              <w:rPr>
                <w:rFonts w:asciiTheme="majorBidi" w:hAnsiTheme="majorBidi" w:cstheme="majorBidi"/>
                <w:spacing w:val="-4"/>
                <w:sz w:val="27"/>
                <w:szCs w:val="27"/>
                <w:lang w:val="en-US" w:bidi="th-TH"/>
              </w:rPr>
              <w:t>(26,075,350)</w:t>
            </w:r>
          </w:p>
        </w:tc>
      </w:tr>
      <w:tr w:rsidR="004353D4" w:rsidRPr="00964257" w14:paraId="641A5F99" w14:textId="77777777" w:rsidTr="004353D4">
        <w:trPr>
          <w:trHeight w:val="414"/>
        </w:trPr>
        <w:tc>
          <w:tcPr>
            <w:tcW w:w="3330" w:type="dxa"/>
            <w:shd w:val="clear" w:color="auto" w:fill="auto"/>
            <w:vAlign w:val="bottom"/>
          </w:tcPr>
          <w:p w14:paraId="5484ADBB" w14:textId="4839F16C" w:rsidR="004353D4" w:rsidRPr="00964257" w:rsidRDefault="004353D4" w:rsidP="004353D4">
            <w:pPr>
              <w:ind w:left="-14" w:right="-90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964257"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>หนี้สินอนุพันธ์</w:t>
            </w:r>
          </w:p>
        </w:tc>
        <w:tc>
          <w:tcPr>
            <w:tcW w:w="1169" w:type="dxa"/>
            <w:vAlign w:val="bottom"/>
          </w:tcPr>
          <w:p w14:paraId="0109B495" w14:textId="77777777" w:rsidR="004353D4" w:rsidRPr="00964257" w:rsidRDefault="004353D4" w:rsidP="008411C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6C615CD7" w14:textId="77777777" w:rsidR="004353D4" w:rsidRPr="00964257" w:rsidRDefault="004353D4" w:rsidP="008411C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3" w:type="dxa"/>
            <w:vAlign w:val="bottom"/>
          </w:tcPr>
          <w:p w14:paraId="6E33A475" w14:textId="77777777" w:rsidR="004353D4" w:rsidRPr="00964257" w:rsidRDefault="004353D4" w:rsidP="008411C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4E3907BA" w14:textId="77777777" w:rsidR="004353D4" w:rsidRPr="00964257" w:rsidRDefault="004353D4" w:rsidP="008411C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7CEA41B5" w14:textId="77777777" w:rsidR="004353D4" w:rsidRPr="00964257" w:rsidRDefault="004353D4" w:rsidP="008411C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1E7C679" w14:textId="77777777" w:rsidR="004353D4" w:rsidRPr="00964257" w:rsidRDefault="004353D4" w:rsidP="008411C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73B5E466" w14:textId="77777777" w:rsidR="004353D4" w:rsidRPr="00964257" w:rsidRDefault="004353D4" w:rsidP="008411CD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4081218" w14:textId="77777777" w:rsidR="004353D4" w:rsidRPr="00964257" w:rsidRDefault="004353D4" w:rsidP="008411CD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64AAF211" w14:textId="77777777" w:rsidR="004353D4" w:rsidRPr="00964257" w:rsidRDefault="004353D4" w:rsidP="008411C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pacing w:val="-4"/>
                <w:sz w:val="27"/>
                <w:szCs w:val="27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0D155DBB" w14:textId="77777777" w:rsidR="004353D4" w:rsidRPr="00964257" w:rsidRDefault="004353D4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07B98376" w14:textId="77777777" w:rsidR="004353D4" w:rsidRPr="00964257" w:rsidRDefault="004353D4" w:rsidP="008411C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1" w:type="dxa"/>
            <w:vAlign w:val="bottom"/>
          </w:tcPr>
          <w:p w14:paraId="72F50601" w14:textId="77777777" w:rsidR="004353D4" w:rsidRPr="00964257" w:rsidRDefault="004353D4" w:rsidP="008411C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5" w:type="dxa"/>
            <w:vAlign w:val="bottom"/>
          </w:tcPr>
          <w:p w14:paraId="3CF440C9" w14:textId="77777777" w:rsidR="004353D4" w:rsidRPr="00964257" w:rsidRDefault="004353D4" w:rsidP="008411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1663292" w14:textId="77777777" w:rsidR="004353D4" w:rsidRPr="00964257" w:rsidRDefault="004353D4" w:rsidP="008411C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48AEAC75" w14:textId="77777777" w:rsidR="004353D4" w:rsidRPr="00964257" w:rsidRDefault="004353D4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701ADECB" w14:textId="77777777" w:rsidR="004353D4" w:rsidRPr="00964257" w:rsidRDefault="004353D4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51E1F254" w14:textId="77777777" w:rsidR="004353D4" w:rsidRPr="00964257" w:rsidRDefault="004353D4" w:rsidP="008411C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pacing w:val="-4"/>
                <w:sz w:val="27"/>
                <w:szCs w:val="27"/>
                <w:lang w:val="en-US" w:bidi="th-TH"/>
              </w:rPr>
            </w:pPr>
          </w:p>
        </w:tc>
      </w:tr>
      <w:tr w:rsidR="00AA432E" w:rsidRPr="00964257" w14:paraId="20E336C7" w14:textId="77777777" w:rsidTr="0015119E">
        <w:trPr>
          <w:trHeight w:val="261"/>
        </w:trPr>
        <w:tc>
          <w:tcPr>
            <w:tcW w:w="3330" w:type="dxa"/>
            <w:shd w:val="clear" w:color="auto" w:fill="auto"/>
          </w:tcPr>
          <w:p w14:paraId="6B28A6C2" w14:textId="78C355F1" w:rsidR="00AA432E" w:rsidRPr="00964257" w:rsidRDefault="004353D4" w:rsidP="008411CD">
            <w:pPr>
              <w:ind w:left="-14" w:right="-90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96425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  </w:t>
            </w:r>
            <w:r w:rsidR="00AA432E" w:rsidRPr="00964257">
              <w:rPr>
                <w:rFonts w:asciiTheme="majorBidi" w:hAnsiTheme="majorBidi" w:cstheme="majorBidi"/>
                <w:sz w:val="27"/>
                <w:szCs w:val="27"/>
                <w:cs/>
              </w:rPr>
              <w:t>สัญญาแลกเปลี่ยนอัตราดอกเบี้ยที่ใช้ใน</w:t>
            </w:r>
            <w:r w:rsidR="00AA432E" w:rsidRPr="00964257">
              <w:rPr>
                <w:rFonts w:asciiTheme="majorBidi" w:hAnsiTheme="majorBidi" w:cstheme="majorBidi"/>
                <w:sz w:val="27"/>
                <w:szCs w:val="27"/>
                <w:cs/>
              </w:rPr>
              <w:br/>
              <w:t xml:space="preserve">   </w:t>
            </w:r>
            <w:r w:rsidRPr="00964257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  </w:t>
            </w:r>
            <w:r w:rsidR="00AA432E" w:rsidRPr="00964257">
              <w:rPr>
                <w:rFonts w:asciiTheme="majorBidi" w:hAnsiTheme="majorBidi" w:cstheme="majorBidi"/>
                <w:sz w:val="27"/>
                <w:szCs w:val="27"/>
                <w:cs/>
              </w:rPr>
              <w:t>การป้องกันความเสี่ยง</w:t>
            </w:r>
          </w:p>
        </w:tc>
        <w:tc>
          <w:tcPr>
            <w:tcW w:w="1169" w:type="dxa"/>
            <w:vAlign w:val="bottom"/>
          </w:tcPr>
          <w:p w14:paraId="11925957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(</w:t>
            </w:r>
            <w:r w:rsidRPr="009642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7</w:t>
            </w:r>
            <w:r w:rsidRPr="00964257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,</w:t>
            </w:r>
            <w:r w:rsidRPr="009642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268</w:t>
            </w:r>
            <w:r w:rsidRPr="00964257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367A11A2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3" w:type="dxa"/>
            <w:vAlign w:val="bottom"/>
          </w:tcPr>
          <w:p w14:paraId="04034215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0C0AC506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14351CCC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9E78A1" w14:textId="77777777" w:rsidR="00AA432E" w:rsidRPr="00964257" w:rsidRDefault="00AA432E" w:rsidP="008411C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5E868D01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DC5B5E" w14:textId="77777777" w:rsidR="00AA432E" w:rsidRPr="00964257" w:rsidRDefault="00AA432E" w:rsidP="008411CD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22AA1698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Theme="majorBidi" w:hAnsiTheme="majorBidi" w:cstheme="majorBidi"/>
                <w:spacing w:val="-4"/>
                <w:sz w:val="27"/>
                <w:szCs w:val="27"/>
                <w:lang w:val="en-US" w:bidi="th-TH"/>
              </w:rPr>
            </w:pPr>
            <w:r w:rsidRPr="00964257">
              <w:rPr>
                <w:rFonts w:asciiTheme="majorBidi" w:hAnsiTheme="majorBidi" w:cstheme="majorBidi"/>
                <w:spacing w:val="-4"/>
                <w:sz w:val="27"/>
                <w:szCs w:val="27"/>
                <w:lang w:val="en-US" w:bidi="th-TH"/>
              </w:rPr>
              <w:t>(7,268)</w:t>
            </w:r>
          </w:p>
        </w:tc>
        <w:tc>
          <w:tcPr>
            <w:tcW w:w="241" w:type="dxa"/>
            <w:vAlign w:val="bottom"/>
          </w:tcPr>
          <w:p w14:paraId="723178FE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6EFB95D1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1" w:type="dxa"/>
            <w:vAlign w:val="bottom"/>
          </w:tcPr>
          <w:p w14:paraId="44AF6258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5" w:type="dxa"/>
            <w:vAlign w:val="bottom"/>
          </w:tcPr>
          <w:p w14:paraId="175CA7B5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9642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</w:t>
            </w:r>
            <w:r w:rsidRPr="009642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642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268</w:t>
            </w:r>
            <w:r w:rsidRPr="00964257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70" w:type="dxa"/>
            <w:vAlign w:val="bottom"/>
          </w:tcPr>
          <w:p w14:paraId="589A8725" w14:textId="77777777" w:rsidR="00AA432E" w:rsidRPr="00964257" w:rsidRDefault="00AA432E" w:rsidP="008411C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3B3F7FB7" w14:textId="77777777" w:rsidR="00AA432E" w:rsidRPr="00964257" w:rsidRDefault="00AA432E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0E137131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1AEA12E2" w14:textId="77777777" w:rsidR="00AA432E" w:rsidRPr="00964257" w:rsidRDefault="00AA432E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(7,268)</w:t>
            </w:r>
          </w:p>
        </w:tc>
      </w:tr>
      <w:tr w:rsidR="00AA432E" w:rsidRPr="00964257" w14:paraId="2ADA1BE5" w14:textId="77777777" w:rsidTr="0015119E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47B93F7E" w14:textId="6BEB2434" w:rsidR="00AA432E" w:rsidRPr="00964257" w:rsidRDefault="004353D4" w:rsidP="008411CD">
            <w:pPr>
              <w:ind w:left="-14" w:right="-90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964257">
              <w:rPr>
                <w:rFonts w:asciiTheme="majorBidi" w:hAnsiTheme="majorBidi" w:cstheme="majorBidi" w:hint="cs"/>
                <w:sz w:val="27"/>
                <w:szCs w:val="27"/>
                <w:cs/>
                <w:lang w:val="en-GB"/>
              </w:rPr>
              <w:t xml:space="preserve">   </w:t>
            </w:r>
            <w:r w:rsidR="00AA432E" w:rsidRPr="00964257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อนุพันธ์ที่เกี่ยวกับพลังงาน</w:t>
            </w:r>
          </w:p>
        </w:tc>
        <w:tc>
          <w:tcPr>
            <w:tcW w:w="1169" w:type="dxa"/>
            <w:vAlign w:val="bottom"/>
          </w:tcPr>
          <w:p w14:paraId="28C59E64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9642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  <w:r w:rsidRPr="009642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642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232</w:t>
            </w:r>
            <w:r w:rsidRPr="009642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642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471</w:t>
            </w:r>
            <w:r w:rsidRPr="00964257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36" w:type="dxa"/>
            <w:vAlign w:val="bottom"/>
          </w:tcPr>
          <w:p w14:paraId="405A1F18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3" w:type="dxa"/>
            <w:vAlign w:val="bottom"/>
          </w:tcPr>
          <w:p w14:paraId="5C67C178" w14:textId="77777777" w:rsidR="00AA432E" w:rsidRPr="00964257" w:rsidRDefault="00AA432E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(1,492,014)</w:t>
            </w:r>
          </w:p>
        </w:tc>
        <w:tc>
          <w:tcPr>
            <w:tcW w:w="236" w:type="dxa"/>
            <w:vAlign w:val="bottom"/>
          </w:tcPr>
          <w:p w14:paraId="13760C10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32B971C5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4E4FA3" w14:textId="77777777" w:rsidR="00AA432E" w:rsidRPr="00964257" w:rsidRDefault="00AA432E" w:rsidP="008411C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4A51D51D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699C84" w14:textId="77777777" w:rsidR="00AA432E" w:rsidRPr="00964257" w:rsidRDefault="00AA432E" w:rsidP="008411CD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2EA64BC5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(3,724,485)</w:t>
            </w:r>
          </w:p>
        </w:tc>
        <w:tc>
          <w:tcPr>
            <w:tcW w:w="241" w:type="dxa"/>
            <w:vAlign w:val="bottom"/>
          </w:tcPr>
          <w:p w14:paraId="3CB599E9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1DDE5537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41" w:type="dxa"/>
            <w:vAlign w:val="bottom"/>
          </w:tcPr>
          <w:p w14:paraId="7577E316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85" w:type="dxa"/>
            <w:vAlign w:val="bottom"/>
          </w:tcPr>
          <w:p w14:paraId="134FC778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9642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Pr="009642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642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724</w:t>
            </w:r>
            <w:r w:rsidRPr="0096425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96425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485</w:t>
            </w:r>
            <w:r w:rsidRPr="00964257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70" w:type="dxa"/>
            <w:vAlign w:val="bottom"/>
          </w:tcPr>
          <w:p w14:paraId="76A3FF76" w14:textId="77777777" w:rsidR="00AA432E" w:rsidRPr="00964257" w:rsidRDefault="00AA432E" w:rsidP="008411C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0" w:type="dxa"/>
            <w:vAlign w:val="bottom"/>
          </w:tcPr>
          <w:p w14:paraId="0C8C4CE7" w14:textId="77777777" w:rsidR="00AA432E" w:rsidRPr="00964257" w:rsidRDefault="00AA432E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7D6EF748" w14:textId="77777777" w:rsidR="00AA432E" w:rsidRPr="00964257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25117C4B" w14:textId="77777777" w:rsidR="00AA432E" w:rsidRPr="00964257" w:rsidRDefault="00AA432E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Theme="majorBidi" w:hAnsiTheme="majorBidi" w:cstheme="majorBidi"/>
                <w:sz w:val="27"/>
                <w:szCs w:val="27"/>
              </w:rPr>
            </w:pPr>
            <w:r w:rsidRPr="00964257">
              <w:rPr>
                <w:rFonts w:asciiTheme="majorBidi" w:hAnsiTheme="majorBidi" w:cstheme="majorBidi"/>
                <w:sz w:val="27"/>
                <w:szCs w:val="27"/>
              </w:rPr>
              <w:t>(3,724,485)</w:t>
            </w:r>
          </w:p>
        </w:tc>
      </w:tr>
    </w:tbl>
    <w:p w14:paraId="38A628C4" w14:textId="77777777" w:rsidR="00513EC0" w:rsidRDefault="00513EC0" w:rsidP="00513EC0"/>
    <w:p w14:paraId="3B431B65" w14:textId="77777777" w:rsidR="00513EC0" w:rsidRPr="00D246FB" w:rsidRDefault="00513EC0" w:rsidP="00513EC0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187EBB33" w14:textId="77777777" w:rsidR="00513EC0" w:rsidRPr="00D246FB" w:rsidRDefault="00513EC0" w:rsidP="00513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  <w:sectPr w:rsidR="00513EC0" w:rsidRPr="00D246FB" w:rsidSect="00CA0645">
          <w:headerReference w:type="default" r:id="rId17"/>
          <w:pgSz w:w="16840" w:h="11907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tbl>
      <w:tblPr>
        <w:tblW w:w="15115" w:type="dxa"/>
        <w:tblInd w:w="95" w:type="dxa"/>
        <w:tblLayout w:type="fixed"/>
        <w:tblLook w:val="04A0" w:firstRow="1" w:lastRow="0" w:firstColumn="1" w:lastColumn="0" w:noHBand="0" w:noVBand="1"/>
      </w:tblPr>
      <w:tblGrid>
        <w:gridCol w:w="3055"/>
        <w:gridCol w:w="1170"/>
        <w:gridCol w:w="240"/>
        <w:gridCol w:w="1290"/>
        <w:gridCol w:w="240"/>
        <w:gridCol w:w="1300"/>
        <w:gridCol w:w="260"/>
        <w:gridCol w:w="1170"/>
        <w:gridCol w:w="280"/>
        <w:gridCol w:w="1070"/>
        <w:gridCol w:w="240"/>
        <w:gridCol w:w="930"/>
        <w:gridCol w:w="270"/>
        <w:gridCol w:w="1080"/>
        <w:gridCol w:w="280"/>
        <w:gridCol w:w="920"/>
        <w:gridCol w:w="280"/>
        <w:gridCol w:w="1040"/>
      </w:tblGrid>
      <w:tr w:rsidR="00AA432E" w:rsidRPr="00607B5C" w14:paraId="3F4B0AAB" w14:textId="77777777" w:rsidTr="00A35CCB">
        <w:trPr>
          <w:trHeight w:val="261"/>
          <w:tblHeader/>
        </w:trPr>
        <w:tc>
          <w:tcPr>
            <w:tcW w:w="3055" w:type="dxa"/>
            <w:shd w:val="clear" w:color="auto" w:fill="auto"/>
            <w:vAlign w:val="bottom"/>
          </w:tcPr>
          <w:p w14:paraId="31597794" w14:textId="77777777" w:rsidR="00AA432E" w:rsidRPr="00607B5C" w:rsidRDefault="00AA432E" w:rsidP="008411CD">
            <w:pPr>
              <w:ind w:left="73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060" w:type="dxa"/>
            <w:gridSpan w:val="17"/>
            <w:vAlign w:val="bottom"/>
          </w:tcPr>
          <w:p w14:paraId="504D4489" w14:textId="77777777" w:rsidR="00AA432E" w:rsidRPr="00607B5C" w:rsidRDefault="00AA432E" w:rsidP="008411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607B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A432E" w:rsidRPr="00607B5C" w14:paraId="1B735E2A" w14:textId="77777777" w:rsidTr="00A35CCB">
        <w:trPr>
          <w:trHeight w:val="261"/>
          <w:tblHeader/>
        </w:trPr>
        <w:tc>
          <w:tcPr>
            <w:tcW w:w="3055" w:type="dxa"/>
            <w:shd w:val="clear" w:color="auto" w:fill="auto"/>
            <w:vAlign w:val="bottom"/>
          </w:tcPr>
          <w:p w14:paraId="3CE5263A" w14:textId="77777777" w:rsidR="00AA432E" w:rsidRPr="00607B5C" w:rsidRDefault="00AA432E" w:rsidP="008411CD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7020" w:type="dxa"/>
            <w:gridSpan w:val="9"/>
            <w:tcBorders>
              <w:bottom w:val="single" w:sz="4" w:space="0" w:color="auto"/>
            </w:tcBorders>
            <w:vAlign w:val="bottom"/>
          </w:tcPr>
          <w:p w14:paraId="3DF84C52" w14:textId="77777777" w:rsidR="00AA432E" w:rsidRPr="00607B5C" w:rsidRDefault="00AA432E" w:rsidP="008411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07B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40" w:type="dxa"/>
            <w:vAlign w:val="bottom"/>
          </w:tcPr>
          <w:p w14:paraId="7994CA0A" w14:textId="77777777" w:rsidR="00AA432E" w:rsidRPr="00607B5C" w:rsidRDefault="00AA432E" w:rsidP="008411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800" w:type="dxa"/>
            <w:gridSpan w:val="7"/>
            <w:tcBorders>
              <w:bottom w:val="single" w:sz="4" w:space="0" w:color="auto"/>
            </w:tcBorders>
            <w:vAlign w:val="bottom"/>
          </w:tcPr>
          <w:p w14:paraId="5C17E32F" w14:textId="77777777" w:rsidR="00AA432E" w:rsidRPr="00607B5C" w:rsidRDefault="00AA432E" w:rsidP="008411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07B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AA432E" w:rsidRPr="00607B5C" w14:paraId="2885CE5A" w14:textId="77777777" w:rsidTr="00A35CCB">
        <w:trPr>
          <w:trHeight w:val="261"/>
          <w:tblHeader/>
        </w:trPr>
        <w:tc>
          <w:tcPr>
            <w:tcW w:w="3055" w:type="dxa"/>
            <w:shd w:val="clear" w:color="auto" w:fill="auto"/>
            <w:vAlign w:val="bottom"/>
          </w:tcPr>
          <w:p w14:paraId="33F02DCD" w14:textId="14C75ECD" w:rsidR="00AA432E" w:rsidRPr="00607B5C" w:rsidRDefault="00AA432E" w:rsidP="008411CD">
            <w:pPr>
              <w:ind w:left="-15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019E253" w14:textId="77777777" w:rsidR="00AA432E" w:rsidRPr="00607B5C" w:rsidRDefault="00AA432E" w:rsidP="008411CD">
            <w:pPr>
              <w:pStyle w:val="acctfourfigures"/>
              <w:tabs>
                <w:tab w:val="clear" w:pos="765"/>
              </w:tabs>
              <w:ind w:left="-90" w:right="-13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เครื่องมือที่ใช้ในการป้องกัน</w:t>
            </w:r>
          </w:p>
          <w:p w14:paraId="1C0C3D42" w14:textId="77777777" w:rsidR="00AA432E" w:rsidRPr="00607B5C" w:rsidRDefault="00AA432E" w:rsidP="008411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ความเสี่ยง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1C96BBCF" w14:textId="77777777" w:rsidR="00AA432E" w:rsidRPr="00607B5C" w:rsidRDefault="00AA432E" w:rsidP="008411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5DAFBBD4" w14:textId="77777777" w:rsidR="00AA432E" w:rsidRPr="00607B5C" w:rsidRDefault="00AA432E" w:rsidP="008411CD">
            <w:pPr>
              <w:pStyle w:val="acctfourfigures"/>
              <w:tabs>
                <w:tab w:val="clear" w:pos="765"/>
              </w:tabs>
              <w:ind w:left="-6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</w:t>
            </w:r>
            <w:r w:rsidRPr="00607B5C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607B5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ยุติธรรมผ่าน</w:t>
            </w:r>
            <w:r w:rsidRPr="00607B5C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607B5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กำไรหรือ</w:t>
            </w:r>
            <w:r w:rsidRPr="00607B5C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607B5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ขาดทุน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39C5A6BB" w14:textId="77777777" w:rsidR="00AA432E" w:rsidRPr="00607B5C" w:rsidRDefault="00AA432E" w:rsidP="008411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9A314B" w14:textId="77777777" w:rsidR="00AA432E" w:rsidRPr="00607B5C" w:rsidRDefault="00AA432E" w:rsidP="008411CD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61F086" w14:textId="77777777" w:rsidR="00AA432E" w:rsidRPr="00607B5C" w:rsidRDefault="00AA432E" w:rsidP="008411CD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551C45" w14:textId="77777777" w:rsidR="00AA432E" w:rsidRPr="00607B5C" w:rsidRDefault="00AA432E" w:rsidP="008411CD">
            <w:pPr>
              <w:pStyle w:val="acctfourfigures"/>
              <w:tabs>
                <w:tab w:val="clear" w:pos="765"/>
              </w:tabs>
              <w:spacing w:line="240" w:lineRule="atLeast"/>
              <w:ind w:left="-90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2A69DF" w14:textId="77777777" w:rsidR="00AA432E" w:rsidRPr="00607B5C" w:rsidRDefault="00AA432E" w:rsidP="008411CD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2C4B94" w14:textId="77777777" w:rsidR="00AA432E" w:rsidRPr="00607B5C" w:rsidRDefault="00AA432E" w:rsidP="008411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40" w:type="dxa"/>
            <w:vAlign w:val="bottom"/>
          </w:tcPr>
          <w:p w14:paraId="2C5C561E" w14:textId="77777777" w:rsidR="00AA432E" w:rsidRPr="00607B5C" w:rsidRDefault="00AA432E" w:rsidP="008411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30" w:type="dxa"/>
            <w:vAlign w:val="bottom"/>
          </w:tcPr>
          <w:p w14:paraId="6D607F35" w14:textId="77777777" w:rsidR="00AA432E" w:rsidRPr="00607B5C" w:rsidRDefault="00AA432E" w:rsidP="008411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07B5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07B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14:paraId="29FD0AF1" w14:textId="77777777" w:rsidR="00AA432E" w:rsidRPr="00607B5C" w:rsidRDefault="00AA432E" w:rsidP="008411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B998E99" w14:textId="77777777" w:rsidR="00AA432E" w:rsidRPr="00607B5C" w:rsidRDefault="00AA432E" w:rsidP="008411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07B5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07B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80" w:type="dxa"/>
            <w:vAlign w:val="bottom"/>
          </w:tcPr>
          <w:p w14:paraId="7D00759F" w14:textId="77777777" w:rsidR="00AA432E" w:rsidRPr="00607B5C" w:rsidRDefault="00AA432E" w:rsidP="008411CD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20" w:type="dxa"/>
            <w:vAlign w:val="bottom"/>
          </w:tcPr>
          <w:p w14:paraId="15AD4049" w14:textId="77777777" w:rsidR="00AA432E" w:rsidRPr="00607B5C" w:rsidRDefault="00AA432E" w:rsidP="008411CD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607B5C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80" w:type="dxa"/>
            <w:vAlign w:val="bottom"/>
          </w:tcPr>
          <w:p w14:paraId="3287FD2C" w14:textId="77777777" w:rsidR="00AA432E" w:rsidRPr="00607B5C" w:rsidRDefault="00AA432E" w:rsidP="008411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260853DB" w14:textId="77777777" w:rsidR="00AA432E" w:rsidRPr="00607B5C" w:rsidRDefault="00AA432E" w:rsidP="008411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AA432E" w:rsidRPr="00607B5C" w14:paraId="2D231CA5" w14:textId="77777777" w:rsidTr="00A35CCB">
        <w:trPr>
          <w:trHeight w:val="261"/>
          <w:tblHeader/>
        </w:trPr>
        <w:tc>
          <w:tcPr>
            <w:tcW w:w="3055" w:type="dxa"/>
            <w:shd w:val="clear" w:color="auto" w:fill="auto"/>
            <w:vAlign w:val="bottom"/>
          </w:tcPr>
          <w:p w14:paraId="304A2BB6" w14:textId="77777777" w:rsidR="00AA432E" w:rsidRPr="00607B5C" w:rsidRDefault="00AA432E" w:rsidP="008411CD">
            <w:pPr>
              <w:ind w:left="-15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2060" w:type="dxa"/>
            <w:gridSpan w:val="17"/>
            <w:vAlign w:val="bottom"/>
          </w:tcPr>
          <w:p w14:paraId="287BB6DE" w14:textId="77777777" w:rsidR="00AA432E" w:rsidRPr="00607B5C" w:rsidRDefault="00AA432E" w:rsidP="008411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607B5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A432E" w:rsidRPr="00607B5C" w14:paraId="7C74EBDD" w14:textId="77777777" w:rsidTr="00A35CCB">
        <w:trPr>
          <w:trHeight w:val="261"/>
          <w:tblHeader/>
        </w:trPr>
        <w:tc>
          <w:tcPr>
            <w:tcW w:w="3055" w:type="dxa"/>
            <w:shd w:val="clear" w:color="auto" w:fill="auto"/>
            <w:vAlign w:val="bottom"/>
          </w:tcPr>
          <w:p w14:paraId="370EB00C" w14:textId="326982B0" w:rsidR="00AA432E" w:rsidRPr="00607B5C" w:rsidRDefault="00D51448" w:rsidP="008411CD">
            <w:pPr>
              <w:ind w:left="-15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607B5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607B5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07B5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607B5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AA432E" w:rsidRPr="00607B5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2060" w:type="dxa"/>
            <w:gridSpan w:val="17"/>
            <w:vAlign w:val="bottom"/>
          </w:tcPr>
          <w:p w14:paraId="4984887C" w14:textId="77777777" w:rsidR="00AA432E" w:rsidRPr="00607B5C" w:rsidRDefault="00AA432E" w:rsidP="008411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AA432E" w:rsidRPr="00607B5C" w14:paraId="4BD822A4" w14:textId="77777777" w:rsidTr="00A35CCB">
        <w:trPr>
          <w:trHeight w:val="333"/>
        </w:trPr>
        <w:tc>
          <w:tcPr>
            <w:tcW w:w="3055" w:type="dxa"/>
            <w:shd w:val="clear" w:color="auto" w:fill="auto"/>
            <w:vAlign w:val="bottom"/>
          </w:tcPr>
          <w:p w14:paraId="2C896FED" w14:textId="77777777" w:rsidR="00AA432E" w:rsidRPr="00607B5C" w:rsidRDefault="00AA432E" w:rsidP="008411CD">
            <w:pPr>
              <w:ind w:left="-15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607B5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2F97ADA4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68ED3E8C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7085761F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4B11675E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75B74E66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14:paraId="14478350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685490A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14:paraId="124FC839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19C0E00B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175FB55B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4DBD0FBE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911C1E4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94827CF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  <w:vAlign w:val="bottom"/>
          </w:tcPr>
          <w:p w14:paraId="102C2431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</w:tcPr>
          <w:p w14:paraId="0875262C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  <w:vAlign w:val="bottom"/>
          </w:tcPr>
          <w:p w14:paraId="11462C92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4C28948F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A432E" w:rsidRPr="00607B5C" w14:paraId="5DDA376C" w14:textId="77777777" w:rsidTr="00A35CCB">
        <w:trPr>
          <w:trHeight w:val="261"/>
        </w:trPr>
        <w:tc>
          <w:tcPr>
            <w:tcW w:w="3055" w:type="dxa"/>
            <w:shd w:val="clear" w:color="auto" w:fill="auto"/>
            <w:vAlign w:val="bottom"/>
          </w:tcPr>
          <w:p w14:paraId="3DB5CE9C" w14:textId="77777777" w:rsidR="00AA432E" w:rsidRPr="00607B5C" w:rsidRDefault="00AA432E" w:rsidP="008411CD">
            <w:pPr>
              <w:ind w:left="-15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70" w:type="dxa"/>
            <w:vAlign w:val="bottom"/>
          </w:tcPr>
          <w:p w14:paraId="02C41922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3804D464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2C54CC29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4C29047B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5C9DB661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14:paraId="296A7CF5" w14:textId="77777777" w:rsidR="00AA432E" w:rsidRPr="00607B5C" w:rsidRDefault="00AA432E" w:rsidP="008411C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48950C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14:paraId="7C8AE996" w14:textId="77777777" w:rsidR="00AA432E" w:rsidRPr="00607B5C" w:rsidRDefault="00AA432E" w:rsidP="008411C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783025FC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6A2E368C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09EF7866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2EA84DF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9F8321C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  <w:vAlign w:val="bottom"/>
          </w:tcPr>
          <w:p w14:paraId="01A72083" w14:textId="77777777" w:rsidR="00AA432E" w:rsidRPr="00607B5C" w:rsidRDefault="00AA432E" w:rsidP="008411C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</w:tcPr>
          <w:p w14:paraId="0396E7E2" w14:textId="77777777" w:rsidR="00AA432E" w:rsidRPr="00607B5C" w:rsidRDefault="00AA432E" w:rsidP="0084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  <w:vAlign w:val="bottom"/>
          </w:tcPr>
          <w:p w14:paraId="4F4A759C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768EC2F5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64257" w:rsidRPr="00607B5C" w14:paraId="33B141CD" w14:textId="77777777" w:rsidTr="00A35CCB">
        <w:trPr>
          <w:trHeight w:val="261"/>
        </w:trPr>
        <w:tc>
          <w:tcPr>
            <w:tcW w:w="3055" w:type="dxa"/>
            <w:shd w:val="clear" w:color="auto" w:fill="auto"/>
            <w:vAlign w:val="bottom"/>
          </w:tcPr>
          <w:p w14:paraId="22D86E2C" w14:textId="63438D31" w:rsidR="00964257" w:rsidRPr="00607B5C" w:rsidRDefault="00964257" w:rsidP="008411CD">
            <w:pPr>
              <w:ind w:left="-15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607B5C">
              <w:rPr>
                <w:rFonts w:asciiTheme="majorBidi" w:hAnsiTheme="majorBidi" w:cstheme="majorBidi"/>
                <w:sz w:val="28"/>
                <w:szCs w:val="28"/>
                <w:cs/>
              </w:rPr>
              <w:t>เงิน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ฝากกับสถาบันการเงิน</w:t>
            </w:r>
          </w:p>
        </w:tc>
        <w:tc>
          <w:tcPr>
            <w:tcW w:w="1170" w:type="dxa"/>
            <w:vAlign w:val="bottom"/>
          </w:tcPr>
          <w:p w14:paraId="64075F21" w14:textId="318C8AC9" w:rsidR="00964257" w:rsidRPr="00964257" w:rsidRDefault="00964257" w:rsidP="008411CD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0" w:type="dxa"/>
            <w:vAlign w:val="bottom"/>
          </w:tcPr>
          <w:p w14:paraId="09D96A54" w14:textId="77777777" w:rsidR="00964257" w:rsidRPr="00607B5C" w:rsidRDefault="00964257" w:rsidP="008411C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74D0DD39" w14:textId="77B50FC4" w:rsidR="00964257" w:rsidRPr="00607B5C" w:rsidRDefault="00964257" w:rsidP="008411CD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0BC3C334" w14:textId="77777777" w:rsidR="00964257" w:rsidRPr="00607B5C" w:rsidRDefault="00964257" w:rsidP="008411C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70246027" w14:textId="782ACEBB" w:rsidR="00964257" w:rsidRPr="00607B5C" w:rsidRDefault="00964257" w:rsidP="008411CD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3E89B633" w14:textId="77777777" w:rsidR="00964257" w:rsidRPr="00607B5C" w:rsidRDefault="00964257" w:rsidP="008411C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1F8A15" w14:textId="28F131EC" w:rsidR="00964257" w:rsidRPr="00607B5C" w:rsidRDefault="00964257" w:rsidP="00964257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274,357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09013361" w14:textId="77777777" w:rsidR="00964257" w:rsidRPr="00607B5C" w:rsidRDefault="00964257" w:rsidP="008411C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0E1CCB5C" w14:textId="5E6B7AD3" w:rsidR="00964257" w:rsidRPr="00607B5C" w:rsidRDefault="00964257" w:rsidP="00964257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274,357</w:t>
            </w:r>
          </w:p>
        </w:tc>
        <w:tc>
          <w:tcPr>
            <w:tcW w:w="240" w:type="dxa"/>
            <w:vAlign w:val="bottom"/>
          </w:tcPr>
          <w:p w14:paraId="01B247F7" w14:textId="77777777" w:rsidR="00964257" w:rsidRPr="00607B5C" w:rsidRDefault="00964257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2F7F8368" w14:textId="77777777" w:rsidR="00964257" w:rsidRPr="00607B5C" w:rsidRDefault="00964257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9E0FADC" w14:textId="77777777" w:rsidR="00964257" w:rsidRPr="00607B5C" w:rsidRDefault="00964257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7049EBD" w14:textId="77777777" w:rsidR="00964257" w:rsidRPr="00607B5C" w:rsidRDefault="00964257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  <w:vAlign w:val="bottom"/>
          </w:tcPr>
          <w:p w14:paraId="674AAA2D" w14:textId="77777777" w:rsidR="00964257" w:rsidRPr="00607B5C" w:rsidRDefault="00964257" w:rsidP="008411C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</w:tcPr>
          <w:p w14:paraId="366F614E" w14:textId="77777777" w:rsidR="00964257" w:rsidRPr="00607B5C" w:rsidRDefault="00964257" w:rsidP="0084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  <w:vAlign w:val="bottom"/>
          </w:tcPr>
          <w:p w14:paraId="69F4C8D2" w14:textId="77777777" w:rsidR="00964257" w:rsidRPr="00607B5C" w:rsidRDefault="00964257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6EC9182C" w14:textId="77777777" w:rsidR="00964257" w:rsidRPr="00607B5C" w:rsidRDefault="00964257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A432E" w:rsidRPr="00607B5C" w14:paraId="6B970EC7" w14:textId="77777777" w:rsidTr="00A35CCB">
        <w:trPr>
          <w:trHeight w:val="261"/>
        </w:trPr>
        <w:tc>
          <w:tcPr>
            <w:tcW w:w="3055" w:type="dxa"/>
            <w:shd w:val="clear" w:color="auto" w:fill="auto"/>
            <w:vAlign w:val="bottom"/>
          </w:tcPr>
          <w:p w14:paraId="178D2558" w14:textId="77777777" w:rsidR="00AA432E" w:rsidRPr="00607B5C" w:rsidRDefault="00AA432E" w:rsidP="008411CD">
            <w:pPr>
              <w:ind w:left="-15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607B5C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170" w:type="dxa"/>
            <w:vAlign w:val="bottom"/>
          </w:tcPr>
          <w:p w14:paraId="1CDE6528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1ADB6E40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6F2141FF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607B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07B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327</w:t>
            </w:r>
            <w:r w:rsidRPr="00607B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07B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276</w:t>
            </w:r>
          </w:p>
        </w:tc>
        <w:tc>
          <w:tcPr>
            <w:tcW w:w="240" w:type="dxa"/>
            <w:vAlign w:val="bottom"/>
          </w:tcPr>
          <w:p w14:paraId="69EDCF0B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632CB921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45C7028D" w14:textId="77777777" w:rsidR="00AA432E" w:rsidRPr="00607B5C" w:rsidRDefault="00AA432E" w:rsidP="008411C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EB9B3B6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35303AD0" w14:textId="77777777" w:rsidR="00AA432E" w:rsidRPr="00607B5C" w:rsidRDefault="00AA432E" w:rsidP="008411C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164D1468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607B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07B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327</w:t>
            </w:r>
            <w:r w:rsidRPr="00607B5C">
              <w:rPr>
                <w:rFonts w:asciiTheme="majorBidi" w:hAnsiTheme="majorBidi" w:cstheme="majorBidi"/>
                <w:sz w:val="28"/>
                <w:szCs w:val="28"/>
              </w:rPr>
              <w:t>,276</w:t>
            </w:r>
          </w:p>
        </w:tc>
        <w:tc>
          <w:tcPr>
            <w:tcW w:w="240" w:type="dxa"/>
            <w:vAlign w:val="bottom"/>
          </w:tcPr>
          <w:p w14:paraId="2614A144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007B6C1F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9EFA081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8ED3408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2,327,276</w:t>
            </w:r>
          </w:p>
        </w:tc>
        <w:tc>
          <w:tcPr>
            <w:tcW w:w="280" w:type="dxa"/>
            <w:vAlign w:val="bottom"/>
          </w:tcPr>
          <w:p w14:paraId="5EF1DA9A" w14:textId="77777777" w:rsidR="00AA432E" w:rsidRPr="00607B5C" w:rsidRDefault="00AA432E" w:rsidP="008411C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</w:tcPr>
          <w:p w14:paraId="7F5C3745" w14:textId="77777777" w:rsidR="00AA432E" w:rsidRPr="00607B5C" w:rsidRDefault="00AA432E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0" w:type="dxa"/>
            <w:vAlign w:val="bottom"/>
          </w:tcPr>
          <w:p w14:paraId="0FC15B30" w14:textId="77777777" w:rsidR="00AA432E" w:rsidRPr="00607B5C" w:rsidRDefault="00AA432E" w:rsidP="008411C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07D40381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607B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07B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327</w:t>
            </w:r>
            <w:r w:rsidRPr="00607B5C">
              <w:rPr>
                <w:rFonts w:asciiTheme="majorBidi" w:hAnsiTheme="majorBidi" w:cstheme="majorBidi"/>
                <w:sz w:val="28"/>
                <w:szCs w:val="28"/>
              </w:rPr>
              <w:t>,276</w:t>
            </w:r>
          </w:p>
        </w:tc>
      </w:tr>
      <w:tr w:rsidR="00AA432E" w:rsidRPr="00607B5C" w14:paraId="058F3094" w14:textId="77777777" w:rsidTr="00A35CCB">
        <w:trPr>
          <w:trHeight w:val="261"/>
        </w:trPr>
        <w:tc>
          <w:tcPr>
            <w:tcW w:w="3055" w:type="dxa"/>
            <w:shd w:val="clear" w:color="auto" w:fill="auto"/>
            <w:vAlign w:val="bottom"/>
          </w:tcPr>
          <w:p w14:paraId="19B6F331" w14:textId="77777777" w:rsidR="00AA432E" w:rsidRPr="00607B5C" w:rsidRDefault="00AA432E" w:rsidP="008411CD">
            <w:pPr>
              <w:ind w:left="-15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70" w:type="dxa"/>
            <w:vAlign w:val="bottom"/>
          </w:tcPr>
          <w:p w14:paraId="1A9C5C9F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7B99ED9D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5B3DA688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672A8B0B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66250474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14:paraId="3528BFB7" w14:textId="77777777" w:rsidR="00AA432E" w:rsidRPr="00607B5C" w:rsidRDefault="00AA432E" w:rsidP="008411C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74FA6B2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14:paraId="45BAE4FD" w14:textId="77777777" w:rsidR="00AA432E" w:rsidRPr="00607B5C" w:rsidRDefault="00AA432E" w:rsidP="008411C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2DEF8E29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5A2D82F9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1F06809F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7811865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E91C338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0" w:type="dxa"/>
            <w:vAlign w:val="bottom"/>
          </w:tcPr>
          <w:p w14:paraId="08FAFDBC" w14:textId="77777777" w:rsidR="00AA432E" w:rsidRPr="00607B5C" w:rsidRDefault="00AA432E" w:rsidP="008411C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</w:tcPr>
          <w:p w14:paraId="1FE4C63A" w14:textId="77777777" w:rsidR="00AA432E" w:rsidRPr="00607B5C" w:rsidRDefault="00AA432E" w:rsidP="0084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  <w:vAlign w:val="bottom"/>
          </w:tcPr>
          <w:p w14:paraId="26956A00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4D104E0D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A432E" w:rsidRPr="00607B5C" w14:paraId="01C901FF" w14:textId="77777777" w:rsidTr="00A35CCB">
        <w:trPr>
          <w:trHeight w:val="261"/>
        </w:trPr>
        <w:tc>
          <w:tcPr>
            <w:tcW w:w="3055" w:type="dxa"/>
            <w:shd w:val="clear" w:color="auto" w:fill="auto"/>
          </w:tcPr>
          <w:p w14:paraId="614747CC" w14:textId="77777777" w:rsidR="00AA432E" w:rsidRPr="00607B5C" w:rsidRDefault="00AA432E" w:rsidP="008411CD">
            <w:pPr>
              <w:ind w:left="-15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เงินลงทุนในตราสารทุน</w:t>
            </w:r>
          </w:p>
        </w:tc>
        <w:tc>
          <w:tcPr>
            <w:tcW w:w="1170" w:type="dxa"/>
            <w:vAlign w:val="bottom"/>
          </w:tcPr>
          <w:p w14:paraId="069A597F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6A67FE54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3294C843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10D393D3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1FDAC532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109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2,471,690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26CBC3D7" w14:textId="77777777" w:rsidR="00AA432E" w:rsidRPr="00607B5C" w:rsidRDefault="00AA432E" w:rsidP="008411C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24DD2E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0B4611E5" w14:textId="77777777" w:rsidR="00AA432E" w:rsidRPr="00607B5C" w:rsidRDefault="00AA432E" w:rsidP="008411C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1A292C20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2,471,690</w:t>
            </w:r>
          </w:p>
        </w:tc>
        <w:tc>
          <w:tcPr>
            <w:tcW w:w="240" w:type="dxa"/>
            <w:vAlign w:val="bottom"/>
          </w:tcPr>
          <w:p w14:paraId="388E885D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4F122F3A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43" w:right="-320"/>
              <w:rPr>
                <w:rFonts w:asciiTheme="majorBidi" w:hAnsiTheme="majorBidi" w:cstheme="majorBidi"/>
                <w:sz w:val="28"/>
                <w:szCs w:val="28"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607B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07B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208</w:t>
            </w:r>
            <w:r w:rsidRPr="00607B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07B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971</w:t>
            </w:r>
          </w:p>
        </w:tc>
        <w:tc>
          <w:tcPr>
            <w:tcW w:w="270" w:type="dxa"/>
            <w:vAlign w:val="bottom"/>
          </w:tcPr>
          <w:p w14:paraId="07AA9CF0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7536700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0" w:type="dxa"/>
            <w:vAlign w:val="bottom"/>
          </w:tcPr>
          <w:p w14:paraId="15A32D3D" w14:textId="77777777" w:rsidR="00AA432E" w:rsidRPr="00607B5C" w:rsidRDefault="00AA432E" w:rsidP="008411C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</w:tcPr>
          <w:p w14:paraId="300B4684" w14:textId="77777777" w:rsidR="00AA432E" w:rsidRPr="00607B5C" w:rsidRDefault="00AA432E" w:rsidP="0084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2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</w:rPr>
              <w:t>262,719</w:t>
            </w:r>
          </w:p>
        </w:tc>
        <w:tc>
          <w:tcPr>
            <w:tcW w:w="280" w:type="dxa"/>
            <w:vAlign w:val="bottom"/>
          </w:tcPr>
          <w:p w14:paraId="3B9D0920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1273DBEE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2,471,690</w:t>
            </w:r>
          </w:p>
        </w:tc>
      </w:tr>
      <w:tr w:rsidR="00AA432E" w:rsidRPr="00607B5C" w14:paraId="36858F02" w14:textId="77777777" w:rsidTr="00A35CCB">
        <w:trPr>
          <w:trHeight w:val="261"/>
        </w:trPr>
        <w:tc>
          <w:tcPr>
            <w:tcW w:w="3055" w:type="dxa"/>
            <w:shd w:val="clear" w:color="auto" w:fill="auto"/>
          </w:tcPr>
          <w:p w14:paraId="175E4086" w14:textId="77777777" w:rsidR="00AA432E" w:rsidRPr="00607B5C" w:rsidRDefault="00AA432E" w:rsidP="008411CD">
            <w:pPr>
              <w:ind w:left="-15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เงินลงทุนในตราสารหนี้</w:t>
            </w:r>
          </w:p>
        </w:tc>
        <w:tc>
          <w:tcPr>
            <w:tcW w:w="1170" w:type="dxa"/>
            <w:vAlign w:val="bottom"/>
          </w:tcPr>
          <w:p w14:paraId="15DE0098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00C97C46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4CB12D9F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442FFC56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7FF050CC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41588EFB" w14:textId="77777777" w:rsidR="00AA432E" w:rsidRPr="00607B5C" w:rsidRDefault="00AA432E" w:rsidP="008411C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D720A2C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112</w:t>
            </w:r>
            <w:r w:rsidRPr="00607B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07B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915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1AFD35C5" w14:textId="77777777" w:rsidR="00AA432E" w:rsidRPr="00607B5C" w:rsidRDefault="00AA432E" w:rsidP="008411C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7F047CBC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112</w:t>
            </w:r>
            <w:r w:rsidRPr="00607B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07B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915</w:t>
            </w:r>
          </w:p>
        </w:tc>
        <w:tc>
          <w:tcPr>
            <w:tcW w:w="240" w:type="dxa"/>
            <w:vAlign w:val="bottom"/>
          </w:tcPr>
          <w:p w14:paraId="6A324503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258E62BA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26E3CDB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A217BBE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114,106</w:t>
            </w:r>
          </w:p>
        </w:tc>
        <w:tc>
          <w:tcPr>
            <w:tcW w:w="280" w:type="dxa"/>
            <w:vAlign w:val="bottom"/>
          </w:tcPr>
          <w:p w14:paraId="31950E3A" w14:textId="77777777" w:rsidR="00AA432E" w:rsidRPr="00607B5C" w:rsidRDefault="00AA432E" w:rsidP="008411C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</w:tcPr>
          <w:p w14:paraId="3E4F979E" w14:textId="77777777" w:rsidR="00AA432E" w:rsidRPr="00607B5C" w:rsidRDefault="00AA432E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0" w:type="dxa"/>
            <w:vAlign w:val="bottom"/>
          </w:tcPr>
          <w:p w14:paraId="0E786C5B" w14:textId="77777777" w:rsidR="00AA432E" w:rsidRPr="00607B5C" w:rsidRDefault="00AA432E" w:rsidP="008411C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3CE19E60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114</w:t>
            </w:r>
            <w:r w:rsidRPr="00607B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07B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106</w:t>
            </w:r>
          </w:p>
        </w:tc>
      </w:tr>
      <w:tr w:rsidR="00AA432E" w:rsidRPr="00607B5C" w14:paraId="726AFA28" w14:textId="77777777" w:rsidTr="00A35CCB">
        <w:trPr>
          <w:trHeight w:val="261"/>
        </w:trPr>
        <w:tc>
          <w:tcPr>
            <w:tcW w:w="3055" w:type="dxa"/>
            <w:shd w:val="clear" w:color="auto" w:fill="auto"/>
            <w:vAlign w:val="bottom"/>
          </w:tcPr>
          <w:p w14:paraId="3CCC1A2A" w14:textId="77777777" w:rsidR="00AA432E" w:rsidRPr="00607B5C" w:rsidRDefault="00AA432E" w:rsidP="008411CD">
            <w:pPr>
              <w:ind w:left="-15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D14A04F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1B56FBD9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73088520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28E81FE7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6C1C9D62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14:paraId="20CEA8D9" w14:textId="77777777" w:rsidR="00AA432E" w:rsidRPr="00607B5C" w:rsidRDefault="00AA432E" w:rsidP="008411C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3304435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5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14:paraId="5DB561A5" w14:textId="77777777" w:rsidR="00AA432E" w:rsidRPr="00607B5C" w:rsidRDefault="00AA432E" w:rsidP="008411C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126FE038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68F97FAF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46A45762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9B91947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D0B87FE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  <w:vAlign w:val="bottom"/>
          </w:tcPr>
          <w:p w14:paraId="7E6CF4E2" w14:textId="77777777" w:rsidR="00AA432E" w:rsidRPr="00607B5C" w:rsidRDefault="00AA432E" w:rsidP="008411C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</w:tcPr>
          <w:p w14:paraId="34FB8B99" w14:textId="77777777" w:rsidR="00AA432E" w:rsidRPr="00607B5C" w:rsidRDefault="00AA432E" w:rsidP="0084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  <w:vAlign w:val="bottom"/>
          </w:tcPr>
          <w:p w14:paraId="31272C0C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46D19C6E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A432E" w:rsidRPr="00607B5C" w14:paraId="6CB59ACE" w14:textId="77777777" w:rsidTr="00A35CCB">
        <w:trPr>
          <w:trHeight w:val="270"/>
        </w:trPr>
        <w:tc>
          <w:tcPr>
            <w:tcW w:w="3055" w:type="dxa"/>
            <w:shd w:val="clear" w:color="auto" w:fill="auto"/>
            <w:vAlign w:val="bottom"/>
          </w:tcPr>
          <w:p w14:paraId="0D0BB457" w14:textId="77777777" w:rsidR="00AA432E" w:rsidRPr="00607B5C" w:rsidRDefault="00AA432E" w:rsidP="008411CD">
            <w:pPr>
              <w:ind w:left="-15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7B5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15121EFC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733B77EB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4B74726C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4D568368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0AFC1562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14:paraId="03CD19F6" w14:textId="77777777" w:rsidR="00AA432E" w:rsidRPr="00607B5C" w:rsidRDefault="00AA432E" w:rsidP="008411C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699F2C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5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14:paraId="650C4CA6" w14:textId="77777777" w:rsidR="00AA432E" w:rsidRPr="00607B5C" w:rsidRDefault="00AA432E" w:rsidP="008411C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23E56B47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335136A5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4DAA2617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3842B82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085C3F6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  <w:vAlign w:val="bottom"/>
          </w:tcPr>
          <w:p w14:paraId="36BB94E0" w14:textId="77777777" w:rsidR="00AA432E" w:rsidRPr="00607B5C" w:rsidRDefault="00AA432E" w:rsidP="008411C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</w:tcPr>
          <w:p w14:paraId="554B2D6A" w14:textId="77777777" w:rsidR="00AA432E" w:rsidRPr="00607B5C" w:rsidRDefault="00AA432E" w:rsidP="00841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" w:type="dxa"/>
            <w:vAlign w:val="bottom"/>
          </w:tcPr>
          <w:p w14:paraId="401A25C2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46274CAE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A432E" w:rsidRPr="00607B5C" w14:paraId="59AAB54E" w14:textId="77777777" w:rsidTr="00A35CCB">
        <w:trPr>
          <w:trHeight w:val="270"/>
        </w:trPr>
        <w:tc>
          <w:tcPr>
            <w:tcW w:w="3055" w:type="dxa"/>
            <w:shd w:val="clear" w:color="auto" w:fill="auto"/>
            <w:vAlign w:val="bottom"/>
          </w:tcPr>
          <w:p w14:paraId="0E00CABF" w14:textId="77777777" w:rsidR="00AA432E" w:rsidRPr="00607B5C" w:rsidRDefault="00AA432E" w:rsidP="008411CD">
            <w:pPr>
              <w:ind w:left="-15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เงินกู้ยืมระยะยาวสถาบันการเงิน</w:t>
            </w:r>
          </w:p>
        </w:tc>
        <w:tc>
          <w:tcPr>
            <w:tcW w:w="1170" w:type="dxa"/>
            <w:vAlign w:val="bottom"/>
          </w:tcPr>
          <w:p w14:paraId="4F6EC93E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0" w:type="dxa"/>
            <w:vAlign w:val="bottom"/>
          </w:tcPr>
          <w:p w14:paraId="682B30C7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5BFB39A7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4FDFA312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517FB67D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2B88C828" w14:textId="77777777" w:rsidR="00AA432E" w:rsidRPr="00607B5C" w:rsidRDefault="00AA432E" w:rsidP="008411C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736BD7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07B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Pr="00607B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07B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484</w:t>
            </w:r>
            <w:r w:rsidRPr="00607B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07B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188</w:t>
            </w:r>
            <w:r w:rsidRPr="00607B5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1BFCF19F" w14:textId="77777777" w:rsidR="00AA432E" w:rsidRPr="00607B5C" w:rsidRDefault="00AA432E" w:rsidP="008411C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51CE246C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07B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Pr="00607B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07B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484</w:t>
            </w:r>
            <w:r w:rsidRPr="00607B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07B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188</w:t>
            </w:r>
            <w:r w:rsidRPr="00607B5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0" w:type="dxa"/>
            <w:vAlign w:val="bottom"/>
          </w:tcPr>
          <w:p w14:paraId="6C581DE5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0B7FD228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1ADF4AA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98FF712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07B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Pr="00607B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07B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510</w:t>
            </w:r>
            <w:r w:rsidRPr="00607B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07B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850</w:t>
            </w:r>
            <w:r w:rsidRPr="00607B5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80" w:type="dxa"/>
            <w:vAlign w:val="bottom"/>
          </w:tcPr>
          <w:p w14:paraId="33065B29" w14:textId="77777777" w:rsidR="00AA432E" w:rsidRPr="00607B5C" w:rsidRDefault="00AA432E" w:rsidP="008411C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</w:tcPr>
          <w:p w14:paraId="15E403C5" w14:textId="77777777" w:rsidR="00AA432E" w:rsidRPr="00607B5C" w:rsidRDefault="00AA432E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0" w:type="dxa"/>
            <w:vAlign w:val="bottom"/>
          </w:tcPr>
          <w:p w14:paraId="6771682B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04B61E07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07B5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607B5C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21</w:t>
            </w:r>
            <w:r w:rsidRPr="00607B5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607B5C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510</w:t>
            </w:r>
            <w:r w:rsidRPr="00607B5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607B5C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850</w:t>
            </w:r>
            <w:r w:rsidRPr="00607B5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</w:tr>
      <w:tr w:rsidR="00AA432E" w:rsidRPr="00607B5C" w14:paraId="1FF9CB01" w14:textId="77777777" w:rsidTr="00A35CCB">
        <w:trPr>
          <w:trHeight w:val="261"/>
        </w:trPr>
        <w:tc>
          <w:tcPr>
            <w:tcW w:w="3055" w:type="dxa"/>
            <w:shd w:val="clear" w:color="auto" w:fill="auto"/>
            <w:vAlign w:val="bottom"/>
          </w:tcPr>
          <w:p w14:paraId="04FA451C" w14:textId="77777777" w:rsidR="00AA432E" w:rsidRPr="00607B5C" w:rsidRDefault="00AA432E" w:rsidP="008411CD">
            <w:pPr>
              <w:ind w:left="-15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  <w:vAlign w:val="bottom"/>
          </w:tcPr>
          <w:p w14:paraId="1039F980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1B254B11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00BD7B0F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0026A48D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65836E3E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7E292EA0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EEAC5C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07B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607B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07B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991</w:t>
            </w:r>
            <w:r w:rsidRPr="00607B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07B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446</w:t>
            </w:r>
            <w:r w:rsidRPr="00607B5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3B56FF31" w14:textId="77777777" w:rsidR="00AA432E" w:rsidRPr="00607B5C" w:rsidRDefault="00AA432E" w:rsidP="008411C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1388D65E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07B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607B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07B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991</w:t>
            </w:r>
            <w:r w:rsidRPr="00607B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07B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446</w:t>
            </w:r>
            <w:r w:rsidRPr="00607B5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0" w:type="dxa"/>
            <w:vAlign w:val="bottom"/>
          </w:tcPr>
          <w:p w14:paraId="03948648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73F0191F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D00B777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F8B3E26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07B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607B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07B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555</w:t>
            </w:r>
            <w:r w:rsidRPr="00607B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07B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370</w:t>
            </w:r>
            <w:r w:rsidRPr="00607B5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80" w:type="dxa"/>
            <w:vAlign w:val="bottom"/>
          </w:tcPr>
          <w:p w14:paraId="1BDC238E" w14:textId="77777777" w:rsidR="00AA432E" w:rsidRPr="00607B5C" w:rsidRDefault="00AA432E" w:rsidP="008411C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</w:tcPr>
          <w:p w14:paraId="674CB9DA" w14:textId="77777777" w:rsidR="00AA432E" w:rsidRPr="00607B5C" w:rsidRDefault="00AA432E" w:rsidP="00841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0" w:type="dxa"/>
            <w:vAlign w:val="bottom"/>
          </w:tcPr>
          <w:p w14:paraId="0582D40A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070D3012" w14:textId="77777777" w:rsidR="00AA432E" w:rsidRPr="00607B5C" w:rsidRDefault="00AA432E" w:rsidP="008411CD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07B5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07B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607B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07B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555</w:t>
            </w:r>
            <w:r w:rsidRPr="00607B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07B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370</w:t>
            </w:r>
            <w:r w:rsidRPr="00607B5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29113695" w14:textId="77777777" w:rsidR="00513EC0" w:rsidRPr="006806AD" w:rsidRDefault="00513EC0" w:rsidP="00513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6"/>
          <w:szCs w:val="6"/>
          <w:lang w:val="en-GB"/>
        </w:rPr>
      </w:pPr>
    </w:p>
    <w:p w14:paraId="1467C48E" w14:textId="77777777" w:rsidR="00513EC0" w:rsidRPr="0082412F" w:rsidRDefault="00513EC0" w:rsidP="00513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  <w:sectPr w:rsidR="00513EC0" w:rsidRPr="0082412F" w:rsidSect="00730E2C">
          <w:headerReference w:type="default" r:id="rId18"/>
          <w:pgSz w:w="16840" w:h="11907" w:orient="landscape" w:code="9"/>
          <w:pgMar w:top="1152" w:right="691" w:bottom="1152" w:left="1350" w:header="720" w:footer="720" w:gutter="0"/>
          <w:cols w:space="720"/>
          <w:docGrid w:linePitch="245"/>
        </w:sectPr>
      </w:pPr>
    </w:p>
    <w:p w14:paraId="04A3312F" w14:textId="0E73767A" w:rsidR="00513EC0" w:rsidRPr="006B3E5C" w:rsidRDefault="00513EC0" w:rsidP="00513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6B3E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สัญญาแลกเปลี่ยนอัตราดอกเบี้ยและอัตราแลกเปลี่ยนสกุลเงิน</w:t>
      </w:r>
    </w:p>
    <w:p w14:paraId="03A28975" w14:textId="77777777" w:rsidR="00513EC0" w:rsidRPr="00012FBF" w:rsidRDefault="00513EC0" w:rsidP="00D544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0D7FF585" w14:textId="070C3536" w:rsidR="00513EC0" w:rsidRDefault="00513EC0" w:rsidP="00513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6B3E5C">
        <w:rPr>
          <w:rFonts w:ascii="Angsana New" w:hAnsi="Angsana New" w:hint="cs"/>
          <w:sz w:val="30"/>
          <w:szCs w:val="30"/>
          <w:cs/>
        </w:rPr>
        <w:t>กลุ่มบริษัทได้ทำสัญญาแลกเปลี่ยนอัตราดอกเบี้ยและอัตราแลกเปลี่ยนสกุลเงินหลายสัญญากับสถาบันการเงิน</w:t>
      </w:r>
      <w:r>
        <w:rPr>
          <w:rFonts w:ascii="Angsana New" w:hAnsi="Angsana New"/>
          <w:sz w:val="30"/>
          <w:szCs w:val="30"/>
          <w:cs/>
        </w:rPr>
        <w:br/>
      </w:r>
      <w:r w:rsidRPr="006B3E5C">
        <w:rPr>
          <w:rFonts w:ascii="Angsana New" w:hAnsi="Angsana New" w:hint="cs"/>
          <w:sz w:val="30"/>
          <w:szCs w:val="30"/>
          <w:cs/>
        </w:rPr>
        <w:t>หลายแห่ง เพื่อใช้ในการ</w:t>
      </w:r>
      <w:r w:rsidRPr="00012FBF">
        <w:rPr>
          <w:rFonts w:ascii="Angsana New" w:hAnsi="Angsana New" w:hint="cs"/>
          <w:sz w:val="30"/>
          <w:szCs w:val="30"/>
          <w:cs/>
        </w:rPr>
        <w:t xml:space="preserve">จัดการความเสี่ยงที่เกิดจากความผันผวนของอัตราดอกเบี้ยและความเสี่ยงจากอัตราแลกเปลี่ยนเงินตราต่างประเทศที่เกิดจากเงินกู้ยืม มูลค่าของสัญญาแลกเปลี่ยนอัตราดอกเบี้ยและอัตราแลกเปลี่ยนสกุลเงิน ณ วันที่ </w:t>
      </w:r>
      <w:r w:rsidRPr="00012FBF">
        <w:rPr>
          <w:rFonts w:ascii="Angsana New" w:hAnsi="Angsana New" w:hint="cs"/>
          <w:sz w:val="30"/>
          <w:szCs w:val="30"/>
        </w:rPr>
        <w:t>3</w:t>
      </w:r>
      <w:r w:rsidR="00AA432E" w:rsidRPr="00012FBF">
        <w:rPr>
          <w:rFonts w:ascii="Angsana New" w:hAnsi="Angsana New"/>
          <w:sz w:val="30"/>
          <w:szCs w:val="30"/>
        </w:rPr>
        <w:t>1</w:t>
      </w:r>
      <w:r w:rsidRPr="00012FBF">
        <w:rPr>
          <w:rFonts w:ascii="Angsana New" w:hAnsi="Angsana New" w:hint="cs"/>
          <w:sz w:val="30"/>
          <w:szCs w:val="30"/>
        </w:rPr>
        <w:t xml:space="preserve"> </w:t>
      </w:r>
      <w:r w:rsidR="00AA432E" w:rsidRPr="00012FBF">
        <w:rPr>
          <w:rFonts w:ascii="Angsana New" w:hAnsi="Angsana New" w:hint="cs"/>
          <w:sz w:val="30"/>
          <w:szCs w:val="30"/>
          <w:cs/>
        </w:rPr>
        <w:t>มีนาคม</w:t>
      </w:r>
      <w:r w:rsidRPr="00012FBF">
        <w:rPr>
          <w:rFonts w:ascii="Angsana New" w:hAnsi="Angsana New" w:hint="cs"/>
          <w:sz w:val="30"/>
          <w:szCs w:val="30"/>
          <w:cs/>
        </w:rPr>
        <w:t xml:space="preserve"> </w:t>
      </w:r>
      <w:r w:rsidRPr="00012FBF">
        <w:rPr>
          <w:rFonts w:ascii="Angsana New" w:hAnsi="Angsana New"/>
          <w:sz w:val="30"/>
          <w:szCs w:val="30"/>
        </w:rPr>
        <w:t>256</w:t>
      </w:r>
      <w:r w:rsidR="00002EC7" w:rsidRPr="00012FBF">
        <w:rPr>
          <w:rFonts w:ascii="Angsana New" w:hAnsi="Angsana New" w:hint="cs"/>
          <w:sz w:val="30"/>
          <w:szCs w:val="30"/>
        </w:rPr>
        <w:t>6</w:t>
      </w:r>
      <w:r w:rsidRPr="00012FBF">
        <w:rPr>
          <w:rFonts w:ascii="Angsana New" w:hAnsi="Angsana New" w:hint="cs"/>
          <w:sz w:val="30"/>
          <w:szCs w:val="30"/>
        </w:rPr>
        <w:t xml:space="preserve"> </w:t>
      </w:r>
      <w:r w:rsidRPr="00012FBF">
        <w:rPr>
          <w:rFonts w:ascii="Angsana New" w:hAnsi="Angsana New" w:hint="cs"/>
          <w:sz w:val="30"/>
          <w:szCs w:val="30"/>
          <w:cs/>
        </w:rPr>
        <w:t>ประกอบด้วย</w:t>
      </w:r>
      <w:r w:rsidRPr="00012FBF">
        <w:rPr>
          <w:rFonts w:ascii="Angsana New" w:hAnsi="Angsana New"/>
          <w:sz w:val="30"/>
          <w:szCs w:val="30"/>
          <w:cs/>
        </w:rPr>
        <w:t xml:space="preserve">สกุลเงินบาทเป็นจำนวนเงินรวม </w:t>
      </w:r>
      <w:r w:rsidR="00012FBF" w:rsidRPr="00012FBF">
        <w:rPr>
          <w:rFonts w:ascii="Angsana New" w:hAnsi="Angsana New"/>
          <w:sz w:val="30"/>
          <w:szCs w:val="30"/>
        </w:rPr>
        <w:t>3,539.10</w:t>
      </w:r>
      <w:r w:rsidRPr="00012FBF">
        <w:rPr>
          <w:rFonts w:ascii="Angsana New" w:hAnsi="Angsana New"/>
          <w:sz w:val="30"/>
          <w:szCs w:val="30"/>
          <w:cs/>
        </w:rPr>
        <w:t xml:space="preserve"> ล้านบาท สกุลเงินเหรียญสหรัฐอเมริกาจำนวน </w:t>
      </w:r>
      <w:r w:rsidR="00012FBF" w:rsidRPr="00012FBF">
        <w:rPr>
          <w:rFonts w:ascii="Angsana New" w:hAnsi="Angsana New"/>
          <w:sz w:val="30"/>
          <w:szCs w:val="30"/>
        </w:rPr>
        <w:t>175.77</w:t>
      </w:r>
      <w:r w:rsidRPr="00012FBF">
        <w:rPr>
          <w:rFonts w:ascii="Angsana New" w:hAnsi="Angsana New"/>
          <w:sz w:val="30"/>
          <w:szCs w:val="30"/>
          <w:cs/>
        </w:rPr>
        <w:t xml:space="preserve"> ล้านเหรียญสหรัฐอเมริกา สกุลเงินเยนเป็นจำนวนเงินรวม </w:t>
      </w:r>
      <w:r w:rsidR="00012FBF" w:rsidRPr="00012FBF">
        <w:rPr>
          <w:rFonts w:ascii="Angsana New" w:hAnsi="Angsana New"/>
          <w:sz w:val="30"/>
          <w:szCs w:val="30"/>
        </w:rPr>
        <w:t>15,000</w:t>
      </w:r>
      <w:r w:rsidRPr="00012FBF">
        <w:rPr>
          <w:rFonts w:ascii="Angsana New" w:hAnsi="Angsana New"/>
          <w:sz w:val="30"/>
          <w:szCs w:val="30"/>
          <w:cs/>
        </w:rPr>
        <w:t xml:space="preserve"> ล้านเยน และสกุลเหรียญออสเตรเลียเป็นจำนวนเงินรวม </w:t>
      </w:r>
      <w:r w:rsidR="00012FBF" w:rsidRPr="00012FBF">
        <w:rPr>
          <w:rFonts w:ascii="Angsana New" w:hAnsi="Angsana New"/>
          <w:sz w:val="30"/>
          <w:szCs w:val="30"/>
        </w:rPr>
        <w:t>630.52</w:t>
      </w:r>
      <w:r w:rsidRPr="00012FBF">
        <w:rPr>
          <w:rFonts w:ascii="Angsana New" w:hAnsi="Angsana New"/>
          <w:sz w:val="30"/>
          <w:szCs w:val="30"/>
          <w:cs/>
        </w:rPr>
        <w:t xml:space="preserve"> ล้านเหรียญออสเตรเลีย โดยคู่สัญญา</w:t>
      </w:r>
      <w:r w:rsidRPr="00F55388">
        <w:rPr>
          <w:rFonts w:ascii="Angsana New" w:hAnsi="Angsana New"/>
          <w:sz w:val="30"/>
          <w:szCs w:val="30"/>
          <w:cs/>
        </w:rPr>
        <w:t>มีข้อตกลงจะจ่ายชำระดอกเบี้ยและเงินต้นระหว่างกันตามเงื่อนไขและข้อกำหนดที่ระบุไว้ในสัญญา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55388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406767">
        <w:rPr>
          <w:rFonts w:ascii="Angsana New" w:hAnsi="Angsana New"/>
          <w:i/>
          <w:iCs/>
          <w:sz w:val="30"/>
          <w:szCs w:val="30"/>
        </w:rPr>
        <w:t>31</w:t>
      </w:r>
      <w:r w:rsidRPr="00F55388">
        <w:rPr>
          <w:rFonts w:ascii="Angsana New" w:hAnsi="Angsana New"/>
          <w:i/>
          <w:iCs/>
          <w:sz w:val="30"/>
          <w:szCs w:val="30"/>
        </w:rPr>
        <w:t xml:space="preserve"> </w:t>
      </w:r>
      <w:r w:rsidRPr="00F55388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406767">
        <w:rPr>
          <w:rFonts w:ascii="Angsana New" w:hAnsi="Angsana New"/>
          <w:i/>
          <w:iCs/>
          <w:sz w:val="30"/>
          <w:szCs w:val="30"/>
        </w:rPr>
        <w:t>256</w:t>
      </w:r>
      <w:r w:rsidR="00A66084">
        <w:rPr>
          <w:rFonts w:ascii="Angsana New" w:hAnsi="Angsana New"/>
          <w:i/>
          <w:iCs/>
          <w:sz w:val="30"/>
          <w:szCs w:val="30"/>
        </w:rPr>
        <w:t>5</w:t>
      </w:r>
      <w:r w:rsidRPr="00F55388">
        <w:rPr>
          <w:rFonts w:ascii="Angsana New" w:hAnsi="Angsana New"/>
          <w:i/>
          <w:iCs/>
          <w:sz w:val="30"/>
          <w:szCs w:val="30"/>
        </w:rPr>
        <w:t xml:space="preserve">: </w:t>
      </w:r>
      <w:r w:rsidRPr="00F55388">
        <w:rPr>
          <w:rFonts w:ascii="Angsana New" w:hAnsi="Angsana New"/>
          <w:i/>
          <w:iCs/>
          <w:sz w:val="30"/>
          <w:szCs w:val="30"/>
          <w:cs/>
        </w:rPr>
        <w:t>สกุลเงิน</w:t>
      </w:r>
      <w:r w:rsidRPr="006B3E5C">
        <w:rPr>
          <w:rFonts w:ascii="Angsana New" w:hAnsi="Angsana New"/>
          <w:i/>
          <w:iCs/>
          <w:sz w:val="30"/>
          <w:szCs w:val="30"/>
          <w:cs/>
        </w:rPr>
        <w:t xml:space="preserve">บาทเป็นจำนวนเงินรวม </w:t>
      </w:r>
      <w:r w:rsidR="00A66084">
        <w:rPr>
          <w:rFonts w:ascii="Angsana New" w:hAnsi="Angsana New"/>
          <w:i/>
          <w:iCs/>
          <w:sz w:val="30"/>
          <w:szCs w:val="30"/>
        </w:rPr>
        <w:t>3,563.49</w:t>
      </w:r>
      <w:r w:rsidRPr="006B3E5C">
        <w:rPr>
          <w:rFonts w:ascii="Angsana New" w:hAnsi="Angsana New"/>
          <w:i/>
          <w:iCs/>
          <w:sz w:val="30"/>
          <w:szCs w:val="30"/>
        </w:rPr>
        <w:t xml:space="preserve"> </w:t>
      </w:r>
      <w:r w:rsidRPr="006B3E5C">
        <w:rPr>
          <w:rFonts w:ascii="Angsana New" w:hAnsi="Angsana New"/>
          <w:i/>
          <w:iCs/>
          <w:sz w:val="30"/>
          <w:szCs w:val="30"/>
          <w:cs/>
        </w:rPr>
        <w:t xml:space="preserve">ล้านบาท สกุลเงินเยนเป็นจำนวนเงินรวม </w:t>
      </w:r>
      <w:r w:rsidRPr="00406767">
        <w:rPr>
          <w:rFonts w:ascii="Angsana New" w:hAnsi="Angsana New"/>
          <w:i/>
          <w:iCs/>
          <w:sz w:val="30"/>
          <w:szCs w:val="30"/>
        </w:rPr>
        <w:t>15</w:t>
      </w:r>
      <w:r w:rsidRPr="006B3E5C">
        <w:rPr>
          <w:rFonts w:ascii="Angsana New" w:hAnsi="Angsana New"/>
          <w:i/>
          <w:iCs/>
          <w:sz w:val="30"/>
          <w:szCs w:val="30"/>
        </w:rPr>
        <w:t>,</w:t>
      </w:r>
      <w:r w:rsidRPr="00406767">
        <w:rPr>
          <w:rFonts w:ascii="Angsana New" w:hAnsi="Angsana New"/>
          <w:i/>
          <w:iCs/>
          <w:sz w:val="30"/>
          <w:szCs w:val="30"/>
        </w:rPr>
        <w:t>000</w:t>
      </w:r>
      <w:r w:rsidRPr="006B3E5C">
        <w:rPr>
          <w:rFonts w:ascii="Angsana New" w:hAnsi="Angsana New"/>
          <w:i/>
          <w:iCs/>
          <w:sz w:val="30"/>
          <w:szCs w:val="30"/>
          <w:cs/>
        </w:rPr>
        <w:t xml:space="preserve"> ล้านเยน สกุลเหรียญออสเตรเลียเป็นจำนวน</w:t>
      </w:r>
      <w:r w:rsidRPr="00D246FB">
        <w:rPr>
          <w:rFonts w:ascii="Angsana New" w:hAnsi="Angsana New"/>
          <w:i/>
          <w:iCs/>
          <w:sz w:val="30"/>
          <w:szCs w:val="30"/>
          <w:cs/>
        </w:rPr>
        <w:t xml:space="preserve">เงินรวม </w:t>
      </w:r>
      <w:r w:rsidR="00A66084">
        <w:rPr>
          <w:rFonts w:ascii="Angsana New" w:hAnsi="Angsana New"/>
          <w:i/>
          <w:iCs/>
          <w:sz w:val="30"/>
          <w:szCs w:val="30"/>
        </w:rPr>
        <w:t>626.36</w:t>
      </w:r>
      <w:r w:rsidRPr="00A11271">
        <w:rPr>
          <w:rFonts w:ascii="Angsana New" w:hAnsi="Angsana New"/>
          <w:i/>
          <w:iCs/>
          <w:sz w:val="30"/>
          <w:szCs w:val="30"/>
        </w:rPr>
        <w:t xml:space="preserve"> </w:t>
      </w:r>
      <w:r w:rsidRPr="00D246FB">
        <w:rPr>
          <w:rFonts w:ascii="Angsana New" w:hAnsi="Angsana New"/>
          <w:i/>
          <w:iCs/>
          <w:sz w:val="30"/>
          <w:szCs w:val="30"/>
          <w:cs/>
        </w:rPr>
        <w:t>ล้านเหรียญออสเตรเลีย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และสกุลเงินเหรียญสหรัฐอเมริกาเป็นจำนวนรวม </w:t>
      </w:r>
      <w:r w:rsidR="00A66084">
        <w:rPr>
          <w:rFonts w:ascii="Angsana New" w:hAnsi="Angsana New"/>
          <w:i/>
          <w:iCs/>
          <w:sz w:val="30"/>
          <w:szCs w:val="30"/>
        </w:rPr>
        <w:t>1</w:t>
      </w:r>
      <w:r w:rsidR="008D3BAE">
        <w:rPr>
          <w:rFonts w:ascii="Angsana New" w:hAnsi="Angsana New"/>
          <w:i/>
          <w:iCs/>
          <w:sz w:val="30"/>
          <w:szCs w:val="30"/>
        </w:rPr>
        <w:t>78</w:t>
      </w:r>
      <w:r w:rsidR="00A66084">
        <w:rPr>
          <w:rFonts w:ascii="Angsana New" w:hAnsi="Angsana New"/>
          <w:i/>
          <w:iCs/>
          <w:sz w:val="30"/>
          <w:szCs w:val="30"/>
        </w:rPr>
        <w:t>.</w:t>
      </w:r>
      <w:r w:rsidR="008D3BAE">
        <w:rPr>
          <w:rFonts w:ascii="Angsana New" w:hAnsi="Angsana New"/>
          <w:i/>
          <w:iCs/>
          <w:sz w:val="30"/>
          <w:szCs w:val="30"/>
        </w:rPr>
        <w:t>21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>
        <w:rPr>
          <w:rFonts w:ascii="Angsana New" w:hAnsi="Angsana New" w:hint="cs"/>
          <w:i/>
          <w:iCs/>
          <w:sz w:val="30"/>
          <w:szCs w:val="30"/>
          <w:cs/>
        </w:rPr>
        <w:t>ล้านเหรียญสหรัฐอเมริกา</w:t>
      </w:r>
      <w:r w:rsidRPr="00D246FB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3C5CCF86" w14:textId="11BB0C78" w:rsidR="00D60765" w:rsidRPr="00012FBF" w:rsidRDefault="00D60765" w:rsidP="00D544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262E2144" w14:textId="77777777" w:rsidR="00C00EF2" w:rsidRPr="0082412F" w:rsidRDefault="00C00EF2" w:rsidP="00C00EF2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2412F">
        <w:rPr>
          <w:rFonts w:ascii="Angsana New" w:hAnsi="Angsana New" w:hint="cs"/>
          <w:b/>
          <w:bCs/>
          <w:sz w:val="30"/>
          <w:szCs w:val="30"/>
          <w:cs/>
          <w:lang w:val="th-TH"/>
        </w:rPr>
        <w:t>ภาระผูกพันกับกิจการที่ไม่เกี่ยวข้องกัน</w:t>
      </w:r>
    </w:p>
    <w:p w14:paraId="52BEE393" w14:textId="77777777" w:rsidR="00C00EF2" w:rsidRPr="00012FBF" w:rsidRDefault="00C00EF2" w:rsidP="00D544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42B30B9C" w14:textId="4E34F87E" w:rsidR="00C00EF2" w:rsidRPr="0082412F" w:rsidRDefault="00C00EF2" w:rsidP="00C00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030A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สัญญาจัดหาและซ่อมอะไหล่โรงไฟฟ้า (Contractual Service Agreement)</w:t>
      </w:r>
    </w:p>
    <w:p w14:paraId="69D14100" w14:textId="77777777" w:rsidR="00C00EF2" w:rsidRPr="00012FBF" w:rsidRDefault="00C00EF2" w:rsidP="00C00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DCEC8CB" w14:textId="63D71B71" w:rsidR="00C00EF2" w:rsidRPr="000666CA" w:rsidRDefault="00C00EF2" w:rsidP="00C00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246FB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492DC5">
        <w:rPr>
          <w:rFonts w:ascii="Angsana New" w:hAnsi="Angsana New" w:hint="cs"/>
          <w:sz w:val="30"/>
          <w:szCs w:val="30"/>
        </w:rPr>
        <w:t>29</w:t>
      </w:r>
      <w:r w:rsidRPr="00D246FB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492DC5">
        <w:rPr>
          <w:rFonts w:ascii="Angsana New" w:hAnsi="Angsana New" w:hint="cs"/>
          <w:sz w:val="30"/>
          <w:szCs w:val="30"/>
        </w:rPr>
        <w:t>2548</w:t>
      </w:r>
      <w:r w:rsidRPr="00D246FB">
        <w:rPr>
          <w:rFonts w:ascii="Angsana New" w:hAnsi="Angsana New" w:hint="cs"/>
          <w:sz w:val="30"/>
          <w:szCs w:val="30"/>
          <w:cs/>
        </w:rPr>
        <w:t xml:space="preserve"> บริษัท ผลิตไฟฟ้าราชบุรี จำกัด ซึ่งเป็นบริษัทย่อยทางตรง</w:t>
      </w:r>
      <w:r w:rsidRPr="00D246FB">
        <w:rPr>
          <w:rFonts w:ascii="Angsana New" w:hAnsi="Angsana New" w:hint="cs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>ได้ทำสัญญาจัดหาและซ่อมอะไหล่โรงไฟฟ้าพลังความร้อนร่วมกับคู่สัญญาร่วมค้า General Electric International Operations</w:t>
      </w:r>
      <w:r w:rsidRPr="00D246FB">
        <w:rPr>
          <w:rFonts w:ascii="Angsana New" w:hAnsi="Angsana New" w:hint="cs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>Co</w:t>
      </w:r>
      <w:proofErr w:type="spellStart"/>
      <w:r w:rsidRPr="00D246FB">
        <w:rPr>
          <w:rFonts w:ascii="Angsana New" w:hAnsi="Angsana New" w:hint="cs"/>
          <w:sz w:val="30"/>
          <w:szCs w:val="30"/>
        </w:rPr>
        <w:t>mpany</w:t>
      </w:r>
      <w:proofErr w:type="spellEnd"/>
      <w:r w:rsidRPr="00D246FB">
        <w:rPr>
          <w:rFonts w:ascii="Angsana New" w:hAnsi="Angsana New" w:hint="cs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 xml:space="preserve">Inc. และ GE Energy Parts, Inc. สัญญาดังกล่าวมีผลบังคับใช้ตั้งแต่วันที่ลงนามในสัญญาจนถึงวันสิ้นสุดการเดินเครื่องของอุปกรณ์กังหันแก๊สตามสัญญาซื้อขายไฟฟ้าในปี </w:t>
      </w:r>
      <w:r w:rsidRPr="00492DC5">
        <w:rPr>
          <w:rFonts w:ascii="Angsana New" w:hAnsi="Angsana New" w:hint="cs"/>
          <w:sz w:val="30"/>
          <w:szCs w:val="30"/>
        </w:rPr>
        <w:t>2570</w:t>
      </w:r>
      <w:r w:rsidRPr="00D246FB">
        <w:rPr>
          <w:rFonts w:ascii="Angsana New" w:hAnsi="Angsana New" w:hint="cs"/>
          <w:sz w:val="30"/>
          <w:szCs w:val="30"/>
        </w:rPr>
        <w:t xml:space="preserve"> </w:t>
      </w:r>
      <w:r w:rsidRPr="00D246FB">
        <w:rPr>
          <w:rFonts w:ascii="Angsana New" w:hAnsi="Angsana New" w:hint="cs"/>
          <w:sz w:val="30"/>
          <w:szCs w:val="30"/>
          <w:cs/>
        </w:rPr>
        <w:t xml:space="preserve">โดยมีมูลค่าตามสัญญาเดิมเป็นจำนวนเงิน </w:t>
      </w:r>
      <w:r w:rsidRPr="00492DC5">
        <w:rPr>
          <w:rFonts w:ascii="Angsana New" w:hAnsi="Angsana New" w:hint="cs"/>
          <w:sz w:val="30"/>
          <w:szCs w:val="30"/>
        </w:rPr>
        <w:t>428</w:t>
      </w:r>
      <w:r w:rsidRPr="00D246FB">
        <w:rPr>
          <w:rFonts w:ascii="Angsana New" w:hAnsi="Angsana New" w:hint="cs"/>
          <w:sz w:val="30"/>
          <w:szCs w:val="30"/>
        </w:rPr>
        <w:t>.</w:t>
      </w:r>
      <w:r w:rsidRPr="00492DC5">
        <w:rPr>
          <w:rFonts w:ascii="Angsana New" w:hAnsi="Angsana New" w:hint="cs"/>
          <w:sz w:val="30"/>
          <w:szCs w:val="30"/>
        </w:rPr>
        <w:t>60</w:t>
      </w:r>
      <w:r w:rsidRPr="00D246FB">
        <w:rPr>
          <w:rFonts w:ascii="Angsana New" w:hAnsi="Angsana New"/>
          <w:sz w:val="30"/>
          <w:szCs w:val="30"/>
          <w:cs/>
        </w:rPr>
        <w:br/>
      </w:r>
      <w:r w:rsidRPr="00D246FB">
        <w:rPr>
          <w:rFonts w:ascii="Angsana New" w:hAnsi="Angsana New" w:hint="cs"/>
          <w:sz w:val="30"/>
          <w:szCs w:val="30"/>
          <w:cs/>
        </w:rPr>
        <w:t>ล้านเหรียญ</w:t>
      </w:r>
      <w:r w:rsidRPr="00784452">
        <w:rPr>
          <w:rFonts w:ascii="Angsana New" w:hAnsi="Angsana New" w:hint="cs"/>
          <w:sz w:val="30"/>
          <w:szCs w:val="30"/>
          <w:cs/>
        </w:rPr>
        <w:t xml:space="preserve">สหรัฐอเมริกา ต่อมาเมื่อวันที่ </w:t>
      </w:r>
      <w:r w:rsidRPr="00784452">
        <w:rPr>
          <w:rFonts w:ascii="Angsana New" w:hAnsi="Angsana New"/>
          <w:sz w:val="30"/>
          <w:szCs w:val="30"/>
        </w:rPr>
        <w:t xml:space="preserve">19 </w:t>
      </w:r>
      <w:r w:rsidRPr="00784452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Pr="00784452">
        <w:rPr>
          <w:rFonts w:ascii="Angsana New" w:hAnsi="Angsana New"/>
          <w:sz w:val="30"/>
          <w:szCs w:val="30"/>
        </w:rPr>
        <w:t xml:space="preserve">2562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 xml:space="preserve">25 </w:t>
      </w:r>
      <w:r>
        <w:rPr>
          <w:rFonts w:ascii="Angsana New" w:hAnsi="Angsana New" w:hint="cs"/>
          <w:sz w:val="30"/>
          <w:szCs w:val="30"/>
          <w:cs/>
        </w:rPr>
        <w:t xml:space="preserve">สิงหาคม </w:t>
      </w:r>
      <w:r>
        <w:rPr>
          <w:rFonts w:ascii="Angsana New" w:hAnsi="Angsana New"/>
          <w:sz w:val="30"/>
          <w:szCs w:val="30"/>
        </w:rPr>
        <w:t xml:space="preserve">2563 </w:t>
      </w:r>
      <w:r w:rsidRPr="00784452">
        <w:rPr>
          <w:rFonts w:ascii="Angsana New" w:hAnsi="Angsana New" w:hint="cs"/>
          <w:sz w:val="30"/>
          <w:szCs w:val="30"/>
          <w:cs/>
        </w:rPr>
        <w:t>คู่สัญญาทั้งสามฝ่ายได้ตกลงเปลี่ยนแปลงเงื่อนไขการให้บริการตามสัญญาเดิม โดย</w:t>
      </w:r>
      <w:r>
        <w:rPr>
          <w:rFonts w:ascii="Angsana New" w:hAnsi="Angsana New" w:hint="cs"/>
          <w:sz w:val="30"/>
          <w:szCs w:val="30"/>
          <w:cs/>
        </w:rPr>
        <w:t>การเปลี่ยนแปลงตามสัญญาล่าสุดมีผลบังคับใช้ตั้งแต่เดือนสิงหาคม</w:t>
      </w:r>
      <w:r>
        <w:rPr>
          <w:rFonts w:ascii="Angsana New" w:hAnsi="Angsana New"/>
          <w:sz w:val="30"/>
          <w:szCs w:val="30"/>
        </w:rPr>
        <w:t xml:space="preserve"> 2563 </w:t>
      </w:r>
      <w:r w:rsidRPr="00D246FB">
        <w:rPr>
          <w:rFonts w:ascii="Angsana New" w:hAnsi="Angsana New" w:hint="cs"/>
          <w:sz w:val="30"/>
          <w:szCs w:val="30"/>
          <w:cs/>
        </w:rPr>
        <w:t>รวมมีมูลค่าตามสัญญาเป็นจำนวน</w:t>
      </w:r>
      <w:r w:rsidRPr="006B3E5C">
        <w:rPr>
          <w:rFonts w:ascii="Angsana New" w:hAnsi="Angsana New" w:hint="cs"/>
          <w:sz w:val="30"/>
          <w:szCs w:val="30"/>
          <w:cs/>
        </w:rPr>
        <w:t xml:space="preserve">เงิน </w:t>
      </w:r>
      <w:r w:rsidRPr="006B3E5C">
        <w:rPr>
          <w:rFonts w:ascii="Angsana New" w:hAnsi="Angsana New" w:hint="cs"/>
          <w:sz w:val="30"/>
          <w:szCs w:val="30"/>
        </w:rPr>
        <w:t>4</w:t>
      </w:r>
      <w:r w:rsidRPr="006B3E5C">
        <w:rPr>
          <w:rFonts w:ascii="Angsana New" w:hAnsi="Angsana New"/>
          <w:sz w:val="30"/>
          <w:szCs w:val="30"/>
        </w:rPr>
        <w:t>36.75</w:t>
      </w:r>
      <w:r w:rsidRPr="006B3E5C">
        <w:rPr>
          <w:rFonts w:ascii="Angsana New" w:hAnsi="Angsana New" w:hint="cs"/>
          <w:sz w:val="30"/>
          <w:szCs w:val="30"/>
          <w:cs/>
        </w:rPr>
        <w:t xml:space="preserve"> ล้านเหรียญสหรัฐอเมริกา</w:t>
      </w:r>
      <w:r w:rsidRPr="006B3E5C">
        <w:rPr>
          <w:rFonts w:ascii="Angsana New" w:hAnsi="Angsana New" w:hint="cs"/>
          <w:sz w:val="30"/>
          <w:szCs w:val="30"/>
        </w:rPr>
        <w:t xml:space="preserve"> </w:t>
      </w:r>
      <w:r w:rsidRPr="006B3E5C">
        <w:rPr>
          <w:rFonts w:ascii="Angsana New" w:hAnsi="Angsana New" w:hint="cs"/>
          <w:sz w:val="30"/>
          <w:szCs w:val="30"/>
          <w:cs/>
        </w:rPr>
        <w:t>ณ วันที่</w:t>
      </w:r>
      <w:r w:rsidRPr="006B3E5C"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3</w:t>
      </w:r>
      <w:r w:rsidR="00A66084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 w:rsidR="00A66084">
        <w:rPr>
          <w:rFonts w:ascii="Angsana New" w:hAnsi="Angsana New" w:hint="cs"/>
          <w:sz w:val="30"/>
          <w:szCs w:val="30"/>
          <w:cs/>
        </w:rPr>
        <w:t>มีนาคม</w:t>
      </w:r>
      <w:r w:rsidRPr="006B3E5C">
        <w:rPr>
          <w:rFonts w:ascii="Angsana New" w:hAnsi="Angsana New" w:hint="cs"/>
          <w:sz w:val="30"/>
          <w:szCs w:val="30"/>
          <w:cs/>
        </w:rPr>
        <w:t xml:space="preserve"> </w:t>
      </w:r>
      <w:r w:rsidRPr="006B3E5C">
        <w:rPr>
          <w:rFonts w:ascii="Angsana New" w:hAnsi="Angsana New"/>
          <w:sz w:val="30"/>
          <w:szCs w:val="30"/>
        </w:rPr>
        <w:t>256</w:t>
      </w:r>
      <w:r w:rsidR="00CF67F5">
        <w:rPr>
          <w:rFonts w:ascii="Angsana New" w:hAnsi="Angsana New"/>
          <w:sz w:val="30"/>
          <w:szCs w:val="30"/>
        </w:rPr>
        <w:t>6</w:t>
      </w:r>
      <w:r w:rsidRPr="006B3E5C">
        <w:rPr>
          <w:rFonts w:ascii="Angsana New" w:hAnsi="Angsana New" w:hint="cs"/>
          <w:sz w:val="30"/>
          <w:szCs w:val="30"/>
        </w:rPr>
        <w:t xml:space="preserve"> </w:t>
      </w:r>
      <w:r w:rsidRPr="006B3E5C">
        <w:rPr>
          <w:rFonts w:ascii="Angsana New" w:hAnsi="Angsana New" w:hint="cs"/>
          <w:sz w:val="30"/>
          <w:szCs w:val="30"/>
          <w:cs/>
        </w:rPr>
        <w:t>บริษัทย่อยดังกล่าวมีภาระผูกพันคงเหลือตามสัญญาเป็นจำนวน</w:t>
      </w:r>
      <w:r w:rsidRPr="008834CA">
        <w:rPr>
          <w:rFonts w:ascii="Angsana New" w:hAnsi="Angsana New" w:hint="cs"/>
          <w:sz w:val="30"/>
          <w:szCs w:val="30"/>
          <w:cs/>
        </w:rPr>
        <w:t>เงิน</w:t>
      </w:r>
      <w:r w:rsidRPr="008834CA">
        <w:rPr>
          <w:rFonts w:ascii="Angsana New" w:hAnsi="Angsana New"/>
          <w:sz w:val="30"/>
          <w:szCs w:val="30"/>
        </w:rPr>
        <w:t xml:space="preserve"> </w:t>
      </w:r>
      <w:r w:rsidR="00D7669C" w:rsidRPr="008834CA">
        <w:rPr>
          <w:rFonts w:ascii="Angsana New" w:hAnsi="Angsana New"/>
          <w:sz w:val="30"/>
          <w:szCs w:val="30"/>
        </w:rPr>
        <w:t>47.13</w:t>
      </w:r>
      <w:r w:rsidRPr="008834CA">
        <w:rPr>
          <w:rFonts w:ascii="Angsana New" w:hAnsi="Angsana New"/>
          <w:sz w:val="30"/>
          <w:szCs w:val="30"/>
        </w:rPr>
        <w:t xml:space="preserve"> </w:t>
      </w:r>
      <w:r w:rsidRPr="008834CA">
        <w:rPr>
          <w:rFonts w:ascii="Angsana New" w:hAnsi="Angsana New" w:hint="cs"/>
          <w:sz w:val="30"/>
          <w:szCs w:val="30"/>
          <w:cs/>
        </w:rPr>
        <w:t>ล้าน</w:t>
      </w:r>
      <w:r w:rsidRPr="002E5F33">
        <w:rPr>
          <w:rFonts w:ascii="Angsana New" w:hAnsi="Angsana New" w:hint="cs"/>
          <w:sz w:val="30"/>
          <w:szCs w:val="30"/>
          <w:cs/>
        </w:rPr>
        <w:t>เหรียญสหรัฐอเมริกา</w:t>
      </w:r>
      <w:r w:rsidRPr="000666CA">
        <w:rPr>
          <w:rFonts w:ascii="Angsana New" w:hAnsi="Angsana New"/>
          <w:sz w:val="30"/>
          <w:szCs w:val="30"/>
        </w:rPr>
        <w:t xml:space="preserve"> </w:t>
      </w:r>
      <w:r w:rsidRPr="000666CA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232511">
        <w:rPr>
          <w:rFonts w:ascii="Angsana New" w:hAnsi="Angsana New"/>
          <w:i/>
          <w:iCs/>
          <w:sz w:val="30"/>
          <w:szCs w:val="30"/>
        </w:rPr>
        <w:t>31</w:t>
      </w:r>
      <w:r w:rsidRPr="000666CA">
        <w:rPr>
          <w:rFonts w:ascii="Angsana New" w:hAnsi="Angsana New"/>
          <w:i/>
          <w:iCs/>
          <w:sz w:val="30"/>
          <w:szCs w:val="30"/>
        </w:rPr>
        <w:t xml:space="preserve"> </w:t>
      </w:r>
      <w:r w:rsidRPr="000666CA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232511">
        <w:rPr>
          <w:rFonts w:ascii="Angsana New" w:hAnsi="Angsana New"/>
          <w:i/>
          <w:iCs/>
          <w:sz w:val="30"/>
          <w:szCs w:val="30"/>
        </w:rPr>
        <w:t>2565</w:t>
      </w:r>
      <w:r w:rsidRPr="000666CA">
        <w:rPr>
          <w:rFonts w:ascii="Angsana New" w:hAnsi="Angsana New" w:hint="cs"/>
          <w:i/>
          <w:iCs/>
          <w:sz w:val="30"/>
          <w:szCs w:val="30"/>
          <w:cs/>
        </w:rPr>
        <w:t xml:space="preserve">: </w:t>
      </w:r>
      <w:r w:rsidR="00A66084">
        <w:rPr>
          <w:rFonts w:ascii="Angsana New" w:hAnsi="Angsana New"/>
          <w:i/>
          <w:iCs/>
          <w:sz w:val="30"/>
          <w:szCs w:val="30"/>
        </w:rPr>
        <w:t>50.66</w:t>
      </w:r>
      <w:r w:rsidRPr="000666CA">
        <w:rPr>
          <w:rFonts w:ascii="Angsana New" w:hAnsi="Angsana New" w:hint="cs"/>
          <w:i/>
          <w:iCs/>
          <w:sz w:val="30"/>
          <w:szCs w:val="30"/>
          <w:cs/>
        </w:rPr>
        <w:t xml:space="preserve"> ล้านเหรียญสหรัฐอเมริกา)</w:t>
      </w:r>
    </w:p>
    <w:p w14:paraId="22ECBF3C" w14:textId="77777777" w:rsidR="00B60060" w:rsidRPr="00012FBF" w:rsidRDefault="00B60060" w:rsidP="00C00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30FA0770" w14:textId="2CB0ABA9" w:rsidR="00C00EF2" w:rsidRPr="008834CA" w:rsidRDefault="00C00EF2" w:rsidP="00C00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834CA">
        <w:rPr>
          <w:rFonts w:ascii="Angsana New" w:hAnsi="Angsana New" w:hint="cs"/>
          <w:sz w:val="30"/>
          <w:szCs w:val="30"/>
          <w:cs/>
        </w:rPr>
        <w:t xml:space="preserve">นอกจากนี้ สัญญาดังกล่าวระบุให้บริษัทย่อยดังกล่าวเปิดเล็ตเตอร์ออฟเครดิตจำนวน </w:t>
      </w:r>
      <w:r w:rsidRPr="008834CA">
        <w:rPr>
          <w:rFonts w:ascii="Angsana New" w:hAnsi="Angsana New"/>
          <w:sz w:val="30"/>
          <w:szCs w:val="30"/>
        </w:rPr>
        <w:t>6</w:t>
      </w:r>
      <w:r w:rsidRPr="008834CA">
        <w:rPr>
          <w:rFonts w:ascii="Angsana New" w:hAnsi="Angsana New" w:hint="cs"/>
          <w:sz w:val="30"/>
          <w:szCs w:val="30"/>
        </w:rPr>
        <w:t xml:space="preserve"> </w:t>
      </w:r>
      <w:r w:rsidRPr="008834CA">
        <w:rPr>
          <w:rFonts w:ascii="Angsana New" w:hAnsi="Angsana New" w:hint="cs"/>
          <w:sz w:val="30"/>
          <w:szCs w:val="30"/>
          <w:cs/>
        </w:rPr>
        <w:t>ล้านเหรียญสหรัฐอเมริกา</w:t>
      </w:r>
      <w:r w:rsidRPr="008834CA">
        <w:rPr>
          <w:rFonts w:ascii="Angsana New" w:hAnsi="Angsana New" w:hint="cs"/>
          <w:sz w:val="30"/>
          <w:szCs w:val="30"/>
        </w:rPr>
        <w:t xml:space="preserve"> </w:t>
      </w:r>
      <w:r w:rsidRPr="008834CA">
        <w:rPr>
          <w:rFonts w:ascii="Angsana New" w:hAnsi="Angsana New" w:hint="cs"/>
          <w:sz w:val="30"/>
          <w:szCs w:val="30"/>
        </w:rPr>
        <w:br/>
      </w:r>
      <w:r w:rsidRPr="008834CA">
        <w:rPr>
          <w:rFonts w:ascii="Angsana New" w:hAnsi="Angsana New" w:hint="cs"/>
          <w:sz w:val="30"/>
          <w:szCs w:val="30"/>
          <w:cs/>
        </w:rPr>
        <w:t>ณ วันที่</w:t>
      </w:r>
      <w:r w:rsidRPr="008834CA">
        <w:rPr>
          <w:rFonts w:ascii="Angsana New" w:hAnsi="Angsana New" w:hint="cs"/>
          <w:sz w:val="30"/>
          <w:szCs w:val="30"/>
        </w:rPr>
        <w:t xml:space="preserve"> </w:t>
      </w:r>
      <w:r w:rsidRPr="008834CA">
        <w:rPr>
          <w:rFonts w:ascii="Angsana New" w:hAnsi="Angsana New"/>
          <w:sz w:val="30"/>
          <w:szCs w:val="30"/>
        </w:rPr>
        <w:t>3</w:t>
      </w:r>
      <w:r w:rsidR="00A66084" w:rsidRPr="008834CA">
        <w:rPr>
          <w:rFonts w:ascii="Angsana New" w:hAnsi="Angsana New"/>
          <w:sz w:val="30"/>
          <w:szCs w:val="30"/>
        </w:rPr>
        <w:t>1</w:t>
      </w:r>
      <w:r w:rsidRPr="008834CA">
        <w:rPr>
          <w:rFonts w:ascii="Angsana New" w:hAnsi="Angsana New"/>
          <w:sz w:val="30"/>
          <w:szCs w:val="30"/>
        </w:rPr>
        <w:t xml:space="preserve"> </w:t>
      </w:r>
      <w:r w:rsidR="00A66084" w:rsidRPr="008834CA">
        <w:rPr>
          <w:rFonts w:ascii="Angsana New" w:hAnsi="Angsana New" w:hint="cs"/>
          <w:sz w:val="30"/>
          <w:szCs w:val="30"/>
          <w:cs/>
        </w:rPr>
        <w:t>มีนาคม</w:t>
      </w:r>
      <w:r w:rsidRPr="008834CA">
        <w:rPr>
          <w:rFonts w:ascii="Angsana New" w:hAnsi="Angsana New" w:hint="cs"/>
          <w:sz w:val="30"/>
          <w:szCs w:val="30"/>
          <w:cs/>
        </w:rPr>
        <w:t xml:space="preserve"> </w:t>
      </w:r>
      <w:r w:rsidRPr="008834CA">
        <w:rPr>
          <w:rFonts w:ascii="Angsana New" w:hAnsi="Angsana New"/>
          <w:sz w:val="30"/>
          <w:szCs w:val="30"/>
        </w:rPr>
        <w:t>256</w:t>
      </w:r>
      <w:r w:rsidR="00002EC7" w:rsidRPr="008834CA">
        <w:rPr>
          <w:rFonts w:ascii="Angsana New" w:hAnsi="Angsana New" w:hint="cs"/>
          <w:sz w:val="30"/>
          <w:szCs w:val="30"/>
        </w:rPr>
        <w:t>6</w:t>
      </w:r>
      <w:r w:rsidRPr="008834CA">
        <w:rPr>
          <w:rFonts w:ascii="Angsana New" w:hAnsi="Angsana New" w:hint="cs"/>
          <w:sz w:val="30"/>
          <w:szCs w:val="30"/>
        </w:rPr>
        <w:t xml:space="preserve"> </w:t>
      </w:r>
      <w:r w:rsidRPr="008834CA">
        <w:rPr>
          <w:rFonts w:ascii="Angsana New" w:hAnsi="Angsana New" w:hint="cs"/>
          <w:sz w:val="30"/>
          <w:szCs w:val="30"/>
          <w:cs/>
        </w:rPr>
        <w:t>บริษัทย่อยดังกล่าวมีเล็ตเตอร์ออฟเครดิตคงเหลือที่ยังไม่ได้ใช้จำนวน</w:t>
      </w:r>
      <w:r w:rsidRPr="008834CA">
        <w:rPr>
          <w:rFonts w:ascii="Angsana New" w:hAnsi="Angsana New" w:hint="cs"/>
          <w:sz w:val="30"/>
          <w:szCs w:val="30"/>
        </w:rPr>
        <w:t xml:space="preserve"> </w:t>
      </w:r>
      <w:r w:rsidR="00CA081F" w:rsidRPr="00CA081F">
        <w:rPr>
          <w:rFonts w:ascii="Angsana New" w:hAnsi="Angsana New" w:hint="cs"/>
          <w:sz w:val="30"/>
          <w:szCs w:val="30"/>
          <w:lang w:val="en-GB"/>
        </w:rPr>
        <w:t>6</w:t>
      </w:r>
      <w:r w:rsidRPr="008834CA">
        <w:rPr>
          <w:rFonts w:ascii="Angsana New" w:hAnsi="Angsana New" w:hint="cs"/>
          <w:sz w:val="30"/>
          <w:szCs w:val="30"/>
        </w:rPr>
        <w:t xml:space="preserve"> </w:t>
      </w:r>
      <w:r w:rsidRPr="008834CA">
        <w:rPr>
          <w:rFonts w:ascii="Angsana New" w:hAnsi="Angsana New" w:hint="cs"/>
          <w:sz w:val="30"/>
          <w:szCs w:val="30"/>
          <w:cs/>
        </w:rPr>
        <w:t>ล้านเหรียญสหรัฐอเมริกา</w:t>
      </w:r>
      <w:r w:rsidRPr="008834CA">
        <w:rPr>
          <w:rFonts w:ascii="Angsana New" w:hAnsi="Angsana New"/>
          <w:sz w:val="30"/>
          <w:szCs w:val="30"/>
        </w:rPr>
        <w:t xml:space="preserve"> </w:t>
      </w:r>
      <w:r w:rsidRPr="008834CA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8834CA">
        <w:rPr>
          <w:rFonts w:ascii="Angsana New" w:hAnsi="Angsana New"/>
          <w:i/>
          <w:iCs/>
          <w:sz w:val="30"/>
          <w:szCs w:val="30"/>
        </w:rPr>
        <w:t xml:space="preserve">31 </w:t>
      </w:r>
      <w:r w:rsidRPr="008834CA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8834CA">
        <w:rPr>
          <w:rFonts w:ascii="Angsana New" w:hAnsi="Angsana New" w:hint="cs"/>
          <w:i/>
          <w:iCs/>
          <w:sz w:val="30"/>
          <w:szCs w:val="30"/>
        </w:rPr>
        <w:t>256</w:t>
      </w:r>
      <w:r w:rsidR="00A66084" w:rsidRPr="008834CA">
        <w:rPr>
          <w:rFonts w:ascii="Angsana New" w:hAnsi="Angsana New"/>
          <w:i/>
          <w:iCs/>
          <w:sz w:val="30"/>
          <w:szCs w:val="30"/>
        </w:rPr>
        <w:t>5</w:t>
      </w:r>
      <w:r w:rsidRPr="008834CA">
        <w:rPr>
          <w:rFonts w:ascii="Angsana New" w:hAnsi="Angsana New" w:hint="cs"/>
          <w:i/>
          <w:iCs/>
          <w:sz w:val="30"/>
          <w:szCs w:val="30"/>
        </w:rPr>
        <w:t xml:space="preserve">: 6 </w:t>
      </w:r>
      <w:r w:rsidRPr="008834CA">
        <w:rPr>
          <w:rFonts w:ascii="Angsana New" w:hAnsi="Angsana New" w:hint="cs"/>
          <w:i/>
          <w:iCs/>
          <w:sz w:val="30"/>
          <w:szCs w:val="30"/>
          <w:cs/>
        </w:rPr>
        <w:t>ล้านเหรียญสหรัฐอเมริกา)</w:t>
      </w:r>
    </w:p>
    <w:p w14:paraId="02FC188D" w14:textId="77777777" w:rsidR="00C00EF2" w:rsidRPr="00012FBF" w:rsidRDefault="00C00EF2" w:rsidP="00C00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C4689EE" w14:textId="3F60660D" w:rsidR="00C00EF2" w:rsidRPr="008834CA" w:rsidRDefault="00C00EF2" w:rsidP="00C00EF2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834CA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8834CA">
        <w:rPr>
          <w:rFonts w:ascii="Angsana New" w:hAnsi="Angsana New" w:hint="cs"/>
          <w:sz w:val="30"/>
          <w:szCs w:val="30"/>
        </w:rPr>
        <w:t xml:space="preserve">29 </w:t>
      </w:r>
      <w:r w:rsidRPr="008834C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8834CA">
        <w:rPr>
          <w:rFonts w:ascii="Angsana New" w:hAnsi="Angsana New" w:hint="cs"/>
          <w:sz w:val="30"/>
          <w:szCs w:val="30"/>
        </w:rPr>
        <w:t xml:space="preserve">2562 </w:t>
      </w:r>
      <w:r w:rsidRPr="008834CA">
        <w:rPr>
          <w:rFonts w:ascii="Angsana New" w:hAnsi="Angsana New" w:hint="cs"/>
          <w:sz w:val="30"/>
          <w:szCs w:val="30"/>
          <w:cs/>
        </w:rPr>
        <w:t xml:space="preserve">บริษัท ราช โคเจนเนอเรชั่น จำกัด ซึ่งเป็นบริษัทย่อยทางตรง ได้ทำสัญญาจัดหาและซ่อมอะไหล่โรงไฟฟ้ากับผู้ให้บริการรายหนึ่ง เป็นระยะเวลา </w:t>
      </w:r>
      <w:r w:rsidRPr="008834CA">
        <w:rPr>
          <w:rFonts w:ascii="Angsana New" w:hAnsi="Angsana New" w:hint="cs"/>
          <w:sz w:val="30"/>
          <w:szCs w:val="30"/>
        </w:rPr>
        <w:t xml:space="preserve">15 </w:t>
      </w:r>
      <w:r w:rsidRPr="008834CA">
        <w:rPr>
          <w:rFonts w:ascii="Angsana New" w:hAnsi="Angsana New" w:hint="cs"/>
          <w:sz w:val="30"/>
          <w:szCs w:val="30"/>
          <w:cs/>
        </w:rPr>
        <w:t xml:space="preserve">ปี นับจากวันที่ระบุในสัญญา มีมูลค่าตามสัญญาเป็นจำนวนเงิน </w:t>
      </w:r>
      <w:r w:rsidRPr="008834CA">
        <w:rPr>
          <w:rFonts w:ascii="Angsana New" w:hAnsi="Angsana New" w:hint="cs"/>
          <w:sz w:val="30"/>
          <w:szCs w:val="30"/>
        </w:rPr>
        <w:t>2</w:t>
      </w:r>
      <w:r w:rsidRPr="008834CA">
        <w:rPr>
          <w:rFonts w:ascii="Angsana New" w:hAnsi="Angsana New"/>
          <w:sz w:val="30"/>
          <w:szCs w:val="30"/>
        </w:rPr>
        <w:t>8</w:t>
      </w:r>
      <w:r w:rsidRPr="008834CA">
        <w:rPr>
          <w:rFonts w:ascii="Angsana New" w:hAnsi="Angsana New" w:hint="cs"/>
          <w:sz w:val="30"/>
          <w:szCs w:val="30"/>
        </w:rPr>
        <w:t>.</w:t>
      </w:r>
      <w:r w:rsidRPr="008834CA">
        <w:rPr>
          <w:rFonts w:ascii="Angsana New" w:hAnsi="Angsana New"/>
          <w:sz w:val="30"/>
          <w:szCs w:val="30"/>
        </w:rPr>
        <w:t>3</w:t>
      </w:r>
      <w:r w:rsidR="00571C27">
        <w:rPr>
          <w:rFonts w:ascii="Angsana New" w:hAnsi="Angsana New"/>
          <w:sz w:val="30"/>
          <w:szCs w:val="30"/>
        </w:rPr>
        <w:t>3</w:t>
      </w:r>
      <w:r w:rsidRPr="008834CA">
        <w:rPr>
          <w:rFonts w:ascii="Angsana New" w:hAnsi="Angsana New" w:hint="cs"/>
          <w:sz w:val="30"/>
          <w:szCs w:val="30"/>
          <w:cs/>
        </w:rPr>
        <w:t xml:space="preserve"> ล้านเหรียญสหรัฐอเมริกา ณ วันที่</w:t>
      </w:r>
      <w:r w:rsidRPr="008834CA">
        <w:rPr>
          <w:rFonts w:ascii="Angsana New" w:hAnsi="Angsana New" w:hint="cs"/>
          <w:sz w:val="30"/>
          <w:szCs w:val="30"/>
        </w:rPr>
        <w:t xml:space="preserve"> </w:t>
      </w:r>
      <w:r w:rsidRPr="008834CA">
        <w:rPr>
          <w:rFonts w:ascii="Angsana New" w:hAnsi="Angsana New"/>
          <w:sz w:val="30"/>
          <w:szCs w:val="30"/>
        </w:rPr>
        <w:t>3</w:t>
      </w:r>
      <w:r w:rsidR="00A66084" w:rsidRPr="008834CA">
        <w:rPr>
          <w:rFonts w:ascii="Angsana New" w:hAnsi="Angsana New"/>
          <w:sz w:val="30"/>
          <w:szCs w:val="30"/>
        </w:rPr>
        <w:t>1</w:t>
      </w:r>
      <w:r w:rsidRPr="008834CA">
        <w:rPr>
          <w:rFonts w:ascii="Angsana New" w:hAnsi="Angsana New"/>
          <w:sz w:val="30"/>
          <w:szCs w:val="30"/>
        </w:rPr>
        <w:t xml:space="preserve"> </w:t>
      </w:r>
      <w:r w:rsidR="00A66084" w:rsidRPr="008834CA">
        <w:rPr>
          <w:rFonts w:ascii="Angsana New" w:hAnsi="Angsana New" w:hint="cs"/>
          <w:sz w:val="30"/>
          <w:szCs w:val="30"/>
          <w:cs/>
        </w:rPr>
        <w:t>มีนาคม</w:t>
      </w:r>
      <w:r w:rsidRPr="008834CA">
        <w:rPr>
          <w:rFonts w:ascii="Angsana New" w:hAnsi="Angsana New" w:hint="cs"/>
          <w:sz w:val="30"/>
          <w:szCs w:val="30"/>
          <w:cs/>
        </w:rPr>
        <w:t xml:space="preserve"> </w:t>
      </w:r>
      <w:r w:rsidRPr="008834CA">
        <w:rPr>
          <w:rFonts w:ascii="Angsana New" w:hAnsi="Angsana New"/>
          <w:sz w:val="30"/>
          <w:szCs w:val="30"/>
        </w:rPr>
        <w:t>256</w:t>
      </w:r>
      <w:r w:rsidR="00002EC7" w:rsidRPr="008834CA">
        <w:rPr>
          <w:rFonts w:ascii="Angsana New" w:hAnsi="Angsana New" w:hint="cs"/>
          <w:sz w:val="30"/>
          <w:szCs w:val="30"/>
        </w:rPr>
        <w:t>6</w:t>
      </w:r>
      <w:r w:rsidRPr="008834CA">
        <w:rPr>
          <w:rFonts w:ascii="Angsana New" w:hAnsi="Angsana New" w:hint="cs"/>
          <w:sz w:val="30"/>
          <w:szCs w:val="30"/>
        </w:rPr>
        <w:t xml:space="preserve"> </w:t>
      </w:r>
      <w:r w:rsidRPr="008834CA">
        <w:rPr>
          <w:rFonts w:ascii="Angsana New" w:hAnsi="Angsana New" w:hint="cs"/>
          <w:sz w:val="30"/>
          <w:szCs w:val="30"/>
          <w:cs/>
        </w:rPr>
        <w:t>บริษัทย่อยดังกล่าวมีภาระผูกพันคงเหลือตามสัญญาเป็นจำนวนเงิน</w:t>
      </w:r>
      <w:r w:rsidRPr="008834CA">
        <w:rPr>
          <w:rFonts w:ascii="Angsana New" w:hAnsi="Angsana New"/>
          <w:sz w:val="30"/>
          <w:szCs w:val="30"/>
        </w:rPr>
        <w:t xml:space="preserve"> </w:t>
      </w:r>
      <w:r w:rsidR="00C72D94" w:rsidRPr="008834CA">
        <w:rPr>
          <w:rFonts w:ascii="Angsana New" w:hAnsi="Angsana New"/>
          <w:sz w:val="30"/>
          <w:szCs w:val="30"/>
        </w:rPr>
        <w:t xml:space="preserve">11.80 </w:t>
      </w:r>
      <w:r w:rsidRPr="008834CA">
        <w:rPr>
          <w:rFonts w:ascii="Angsana New" w:hAnsi="Angsana New" w:hint="cs"/>
          <w:sz w:val="30"/>
          <w:szCs w:val="30"/>
          <w:cs/>
        </w:rPr>
        <w:t>ล้านเหรียญสหรัฐอเมริกา</w:t>
      </w:r>
      <w:r w:rsidRPr="008834CA">
        <w:rPr>
          <w:rFonts w:ascii="Angsana New" w:hAnsi="Angsana New"/>
          <w:sz w:val="30"/>
          <w:szCs w:val="30"/>
        </w:rPr>
        <w:t xml:space="preserve"> </w:t>
      </w:r>
      <w:r w:rsidRPr="008834CA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8834CA">
        <w:rPr>
          <w:rFonts w:ascii="Angsana New" w:hAnsi="Angsana New"/>
          <w:i/>
          <w:iCs/>
          <w:sz w:val="30"/>
          <w:szCs w:val="30"/>
        </w:rPr>
        <w:t xml:space="preserve">31 </w:t>
      </w:r>
      <w:r w:rsidRPr="008834CA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8834CA">
        <w:rPr>
          <w:rFonts w:ascii="Angsana New" w:hAnsi="Angsana New" w:hint="cs"/>
          <w:i/>
          <w:iCs/>
          <w:sz w:val="30"/>
          <w:szCs w:val="30"/>
        </w:rPr>
        <w:t>256</w:t>
      </w:r>
      <w:r w:rsidR="00A66084" w:rsidRPr="008834CA">
        <w:rPr>
          <w:rFonts w:ascii="Angsana New" w:hAnsi="Angsana New"/>
          <w:i/>
          <w:iCs/>
          <w:sz w:val="30"/>
          <w:szCs w:val="30"/>
        </w:rPr>
        <w:t>5</w:t>
      </w:r>
      <w:r w:rsidRPr="008834CA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A66084" w:rsidRPr="008834CA">
        <w:rPr>
          <w:rFonts w:ascii="Angsana New" w:hAnsi="Angsana New"/>
          <w:i/>
          <w:iCs/>
          <w:sz w:val="30"/>
          <w:szCs w:val="30"/>
        </w:rPr>
        <w:t>12.54</w:t>
      </w:r>
      <w:r w:rsidRPr="008834CA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8834CA">
        <w:rPr>
          <w:rFonts w:ascii="Angsana New" w:hAnsi="Angsana New" w:hint="cs"/>
          <w:i/>
          <w:iCs/>
          <w:sz w:val="30"/>
          <w:szCs w:val="30"/>
          <w:cs/>
        </w:rPr>
        <w:t>ล้านเหรียญสหรัฐอเมริกา)</w:t>
      </w:r>
    </w:p>
    <w:p w14:paraId="789608C9" w14:textId="2EDC0C78" w:rsidR="008D3BAE" w:rsidRPr="008834CA" w:rsidRDefault="008D3BAE" w:rsidP="00C00EF2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99D15D6" w14:textId="212A7C45" w:rsidR="008D3BAE" w:rsidRPr="008834CA" w:rsidRDefault="008D3BAE" w:rsidP="008D3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834CA">
        <w:rPr>
          <w:rFonts w:ascii="Angsana New" w:hAnsi="Angsana New"/>
          <w:sz w:val="30"/>
          <w:szCs w:val="30"/>
          <w:cs/>
        </w:rPr>
        <w:t>เมื่อวันที่</w:t>
      </w:r>
      <w:r w:rsidRPr="008834CA">
        <w:rPr>
          <w:rFonts w:ascii="Angsana New" w:hAnsi="Angsana New"/>
          <w:sz w:val="30"/>
          <w:szCs w:val="30"/>
        </w:rPr>
        <w:t xml:space="preserve"> 13 </w:t>
      </w:r>
      <w:r w:rsidRPr="008834CA">
        <w:rPr>
          <w:rFonts w:ascii="Angsana New" w:hAnsi="Angsana New"/>
          <w:sz w:val="30"/>
          <w:szCs w:val="30"/>
          <w:cs/>
        </w:rPr>
        <w:t>ธันวาคม</w:t>
      </w:r>
      <w:r w:rsidRPr="008834CA">
        <w:rPr>
          <w:rFonts w:ascii="Angsana New" w:hAnsi="Angsana New"/>
          <w:sz w:val="30"/>
          <w:szCs w:val="30"/>
        </w:rPr>
        <w:t xml:space="preserve"> 2565 </w:t>
      </w:r>
      <w:r w:rsidRPr="008834CA">
        <w:rPr>
          <w:rFonts w:ascii="Angsana New" w:hAnsi="Angsana New" w:hint="cs"/>
          <w:sz w:val="30"/>
          <w:szCs w:val="30"/>
          <w:cs/>
        </w:rPr>
        <w:t xml:space="preserve">บริษัท ราช โคเจนเนอเรชั่น จำกัด ซึ่งเป็นบริษัทย่อยทางตรง </w:t>
      </w:r>
      <w:r w:rsidRPr="008834CA">
        <w:rPr>
          <w:rFonts w:ascii="Angsana New" w:hAnsi="Angsana New"/>
          <w:sz w:val="30"/>
          <w:szCs w:val="30"/>
          <w:cs/>
        </w:rPr>
        <w:t>ได้ทำสัญญาจัดหาอะไหล่และซ่อมบำรุงเครื่องยนต์ผลิตไฟฟ้าจากก๊าซธรรมชาติ และสัญญาบริการซ่อมบำรุงเครื่องยนต์ผลิตไฟฟ้าจากก๊าซธรรมชาติกับ</w:t>
      </w:r>
      <w:r w:rsidRPr="008834CA">
        <w:rPr>
          <w:rFonts w:ascii="Angsana New" w:hAnsi="Angsana New" w:hint="cs"/>
          <w:sz w:val="30"/>
          <w:szCs w:val="30"/>
          <w:cs/>
        </w:rPr>
        <w:t xml:space="preserve">ผู้ให้บริการจำนวน </w:t>
      </w:r>
      <w:r w:rsidRPr="008834CA">
        <w:rPr>
          <w:rFonts w:ascii="Angsana New" w:hAnsi="Angsana New" w:hint="cs"/>
          <w:sz w:val="30"/>
          <w:szCs w:val="30"/>
        </w:rPr>
        <w:t>2</w:t>
      </w:r>
      <w:r w:rsidRPr="008834CA">
        <w:rPr>
          <w:rFonts w:ascii="Angsana New" w:hAnsi="Angsana New" w:hint="cs"/>
          <w:sz w:val="30"/>
          <w:szCs w:val="30"/>
          <w:cs/>
        </w:rPr>
        <w:t xml:space="preserve"> ราย สั</w:t>
      </w:r>
      <w:r w:rsidRPr="008834CA">
        <w:rPr>
          <w:rFonts w:ascii="Angsana New" w:hAnsi="Angsana New"/>
          <w:sz w:val="30"/>
          <w:szCs w:val="30"/>
          <w:cs/>
        </w:rPr>
        <w:t>ญญาดังกล่าว มีกำหนดระยะเวลา</w:t>
      </w:r>
      <w:r w:rsidRPr="008834CA">
        <w:rPr>
          <w:rFonts w:ascii="Angsana New" w:hAnsi="Angsana New"/>
          <w:sz w:val="30"/>
          <w:szCs w:val="30"/>
        </w:rPr>
        <w:t> 15 </w:t>
      </w:r>
      <w:r w:rsidRPr="008834CA">
        <w:rPr>
          <w:rFonts w:ascii="Angsana New" w:hAnsi="Angsana New"/>
          <w:sz w:val="30"/>
          <w:szCs w:val="30"/>
          <w:cs/>
        </w:rPr>
        <w:t xml:space="preserve">ปี นับแต่วันที่ลงนามในสัญญา </w:t>
      </w:r>
      <w:r w:rsidRPr="008834CA">
        <w:rPr>
          <w:rFonts w:ascii="Angsana New" w:hAnsi="Angsana New"/>
          <w:sz w:val="30"/>
          <w:szCs w:val="30"/>
        </w:rPr>
        <w:br/>
      </w:r>
      <w:r w:rsidRPr="008834CA">
        <w:rPr>
          <w:rFonts w:ascii="Angsana New" w:hAnsi="Angsana New" w:hint="cs"/>
          <w:sz w:val="30"/>
          <w:szCs w:val="30"/>
          <w:cs/>
        </w:rPr>
        <w:t xml:space="preserve">มีมูลค่าตามสัญญาเป็นจำนวนเงิน </w:t>
      </w:r>
      <w:r w:rsidRPr="008834CA">
        <w:rPr>
          <w:rFonts w:ascii="Angsana New" w:hAnsi="Angsana New"/>
          <w:sz w:val="30"/>
          <w:szCs w:val="30"/>
        </w:rPr>
        <w:t>24.</w:t>
      </w:r>
      <w:r w:rsidRPr="008834CA">
        <w:rPr>
          <w:rFonts w:ascii="Angsana New" w:hAnsi="Angsana New" w:hint="cs"/>
          <w:sz w:val="30"/>
          <w:szCs w:val="30"/>
        </w:rPr>
        <w:t>90</w:t>
      </w:r>
      <w:r w:rsidRPr="008834CA">
        <w:rPr>
          <w:rFonts w:ascii="Angsana New" w:hAnsi="Angsana New"/>
          <w:sz w:val="30"/>
          <w:szCs w:val="30"/>
        </w:rPr>
        <w:t xml:space="preserve"> </w:t>
      </w:r>
      <w:r w:rsidRPr="008834CA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Pr="008834CA">
        <w:rPr>
          <w:rFonts w:ascii="Angsana New" w:hAnsi="Angsana New"/>
          <w:sz w:val="30"/>
          <w:szCs w:val="30"/>
        </w:rPr>
        <w:t>8</w:t>
      </w:r>
      <w:r w:rsidRPr="008834CA">
        <w:rPr>
          <w:rFonts w:ascii="Angsana New" w:hAnsi="Angsana New" w:hint="cs"/>
          <w:sz w:val="30"/>
          <w:szCs w:val="30"/>
        </w:rPr>
        <w:t>54</w:t>
      </w:r>
      <w:r w:rsidRPr="008834CA">
        <w:rPr>
          <w:rFonts w:ascii="Angsana New" w:hAnsi="Angsana New" w:hint="cs"/>
          <w:sz w:val="30"/>
          <w:szCs w:val="30"/>
          <w:cs/>
        </w:rPr>
        <w:t>.</w:t>
      </w:r>
      <w:r w:rsidRPr="008834CA">
        <w:rPr>
          <w:rFonts w:ascii="Angsana New" w:hAnsi="Angsana New" w:hint="cs"/>
          <w:sz w:val="30"/>
          <w:szCs w:val="30"/>
        </w:rPr>
        <w:t>00</w:t>
      </w:r>
      <w:r w:rsidRPr="008834CA">
        <w:rPr>
          <w:rFonts w:ascii="Angsana New" w:hAnsi="Angsana New"/>
          <w:sz w:val="30"/>
          <w:szCs w:val="30"/>
        </w:rPr>
        <w:t xml:space="preserve"> </w:t>
      </w:r>
      <w:r w:rsidRPr="008834CA">
        <w:rPr>
          <w:rFonts w:ascii="Angsana New" w:hAnsi="Angsana New"/>
          <w:sz w:val="30"/>
          <w:szCs w:val="30"/>
          <w:cs/>
        </w:rPr>
        <w:t>ล้านเยน ณ วันที่</w:t>
      </w:r>
      <w:r w:rsidRPr="008834CA">
        <w:rPr>
          <w:rFonts w:ascii="Angsana New" w:hAnsi="Angsana New"/>
          <w:sz w:val="30"/>
          <w:szCs w:val="30"/>
        </w:rPr>
        <w:t xml:space="preserve"> 31 </w:t>
      </w:r>
      <w:r w:rsidRPr="008834CA">
        <w:rPr>
          <w:rFonts w:ascii="Angsana New" w:hAnsi="Angsana New" w:hint="cs"/>
          <w:sz w:val="30"/>
          <w:szCs w:val="30"/>
          <w:cs/>
        </w:rPr>
        <w:t>มีนา</w:t>
      </w:r>
      <w:r w:rsidRPr="008834CA">
        <w:rPr>
          <w:rFonts w:ascii="Angsana New" w:hAnsi="Angsana New"/>
          <w:sz w:val="30"/>
          <w:szCs w:val="30"/>
          <w:cs/>
        </w:rPr>
        <w:t>คม</w:t>
      </w:r>
      <w:r w:rsidRPr="008834CA">
        <w:rPr>
          <w:rFonts w:ascii="Angsana New" w:hAnsi="Angsana New"/>
          <w:sz w:val="30"/>
          <w:szCs w:val="30"/>
        </w:rPr>
        <w:t> 256</w:t>
      </w:r>
      <w:r w:rsidR="004810F4" w:rsidRPr="008834CA">
        <w:rPr>
          <w:rFonts w:ascii="Angsana New" w:hAnsi="Angsana New"/>
          <w:sz w:val="30"/>
          <w:szCs w:val="30"/>
        </w:rPr>
        <w:t>6</w:t>
      </w:r>
      <w:r w:rsidRPr="008834CA">
        <w:rPr>
          <w:rFonts w:ascii="Angsana New" w:hAnsi="Angsana New"/>
          <w:sz w:val="30"/>
          <w:szCs w:val="30"/>
        </w:rPr>
        <w:t> </w:t>
      </w:r>
      <w:r w:rsidRPr="008834CA">
        <w:rPr>
          <w:rFonts w:ascii="Angsana New" w:hAnsi="Angsana New"/>
          <w:sz w:val="30"/>
          <w:szCs w:val="30"/>
          <w:cs/>
        </w:rPr>
        <w:t>บริษัทมีภาระผูกพันคงเหลือตามสัญญาเป็นจำนวนเงิน</w:t>
      </w:r>
      <w:r w:rsidRPr="008834CA">
        <w:rPr>
          <w:rFonts w:ascii="Angsana New" w:hAnsi="Angsana New"/>
          <w:sz w:val="30"/>
          <w:szCs w:val="30"/>
        </w:rPr>
        <w:t> </w:t>
      </w:r>
      <w:r w:rsidR="00C72D94" w:rsidRPr="008834CA">
        <w:rPr>
          <w:rFonts w:ascii="Angsana New" w:hAnsi="Angsana New"/>
          <w:sz w:val="30"/>
          <w:szCs w:val="30"/>
        </w:rPr>
        <w:t>24.47</w:t>
      </w:r>
      <w:r w:rsidRPr="008834CA">
        <w:rPr>
          <w:rFonts w:ascii="Angsana New" w:hAnsi="Angsana New"/>
          <w:sz w:val="30"/>
          <w:szCs w:val="30"/>
        </w:rPr>
        <w:t xml:space="preserve"> </w:t>
      </w:r>
      <w:r w:rsidRPr="008834CA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C72D94" w:rsidRPr="008834CA">
        <w:rPr>
          <w:rFonts w:ascii="Angsana New" w:hAnsi="Angsana New"/>
          <w:sz w:val="30"/>
          <w:szCs w:val="30"/>
        </w:rPr>
        <w:t>838.53</w:t>
      </w:r>
      <w:r w:rsidRPr="008834CA">
        <w:rPr>
          <w:rFonts w:ascii="Angsana New" w:hAnsi="Angsana New"/>
          <w:sz w:val="30"/>
          <w:szCs w:val="30"/>
        </w:rPr>
        <w:t xml:space="preserve"> </w:t>
      </w:r>
      <w:r w:rsidRPr="008834CA">
        <w:rPr>
          <w:rFonts w:ascii="Angsana New" w:hAnsi="Angsana New"/>
          <w:sz w:val="30"/>
          <w:szCs w:val="30"/>
          <w:cs/>
        </w:rPr>
        <w:t>ล้านเยน</w:t>
      </w:r>
      <w:r w:rsidRPr="008834CA">
        <w:rPr>
          <w:rFonts w:ascii="Angsana New" w:hAnsi="Angsana New" w:hint="cs"/>
          <w:sz w:val="30"/>
          <w:szCs w:val="30"/>
          <w:cs/>
        </w:rPr>
        <w:t xml:space="preserve"> </w:t>
      </w:r>
      <w:r w:rsidRPr="008834CA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8834CA">
        <w:rPr>
          <w:rFonts w:ascii="Angsana New" w:hAnsi="Angsana New"/>
          <w:i/>
          <w:iCs/>
          <w:sz w:val="30"/>
          <w:szCs w:val="30"/>
        </w:rPr>
        <w:t xml:space="preserve">31 </w:t>
      </w:r>
      <w:r w:rsidRPr="008834CA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8834CA">
        <w:rPr>
          <w:rFonts w:ascii="Angsana New" w:hAnsi="Angsana New" w:hint="cs"/>
          <w:i/>
          <w:iCs/>
          <w:sz w:val="30"/>
          <w:szCs w:val="30"/>
        </w:rPr>
        <w:t>256</w:t>
      </w:r>
      <w:r w:rsidRPr="008834CA">
        <w:rPr>
          <w:rFonts w:ascii="Angsana New" w:hAnsi="Angsana New"/>
          <w:i/>
          <w:iCs/>
          <w:sz w:val="30"/>
          <w:szCs w:val="30"/>
        </w:rPr>
        <w:t>5</w:t>
      </w:r>
      <w:r w:rsidRPr="008834CA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Pr="008834CA">
        <w:rPr>
          <w:rFonts w:ascii="Angsana New" w:hAnsi="Angsana New"/>
          <w:i/>
          <w:iCs/>
          <w:sz w:val="30"/>
          <w:szCs w:val="30"/>
        </w:rPr>
        <w:t>24.57</w:t>
      </w:r>
      <w:r w:rsidRPr="008834CA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8834CA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4810F4" w:rsidRPr="008834CA">
        <w:rPr>
          <w:rFonts w:ascii="Angsana New" w:hAnsi="Angsana New"/>
          <w:i/>
          <w:iCs/>
          <w:sz w:val="30"/>
          <w:szCs w:val="30"/>
        </w:rPr>
        <w:t xml:space="preserve"> </w:t>
      </w:r>
      <w:r w:rsidR="004810F4" w:rsidRPr="008834CA">
        <w:rPr>
          <w:rFonts w:ascii="Angsana New" w:hAnsi="Angsana New" w:hint="cs"/>
          <w:i/>
          <w:iCs/>
          <w:sz w:val="30"/>
          <w:szCs w:val="30"/>
          <w:cs/>
        </w:rPr>
        <w:t xml:space="preserve">และ </w:t>
      </w:r>
      <w:r w:rsidR="004810F4" w:rsidRPr="008834CA">
        <w:rPr>
          <w:rFonts w:ascii="Angsana New" w:hAnsi="Angsana New"/>
          <w:i/>
          <w:iCs/>
          <w:sz w:val="30"/>
          <w:szCs w:val="30"/>
        </w:rPr>
        <w:t xml:space="preserve">842.80 </w:t>
      </w:r>
      <w:r w:rsidR="004810F4" w:rsidRPr="008834CA">
        <w:rPr>
          <w:rFonts w:ascii="Angsana New" w:hAnsi="Angsana New" w:hint="cs"/>
          <w:i/>
          <w:iCs/>
          <w:sz w:val="30"/>
          <w:szCs w:val="30"/>
          <w:cs/>
        </w:rPr>
        <w:t>ล้านเยน</w:t>
      </w:r>
      <w:r w:rsidRPr="008834CA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5926257C" w14:textId="155D094C" w:rsidR="00C00EF2" w:rsidRPr="008834CA" w:rsidRDefault="00C00EF2" w:rsidP="00C00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eastAsia="Cordia New" w:hAnsi="Angsana New"/>
          <w:snapToGrid w:val="0"/>
          <w:sz w:val="24"/>
          <w:szCs w:val="24"/>
          <w:lang w:val="th-TH" w:eastAsia="th-TH"/>
        </w:rPr>
      </w:pPr>
    </w:p>
    <w:p w14:paraId="2778F578" w14:textId="0F5ED293" w:rsidR="00C00EF2" w:rsidRPr="008834CA" w:rsidRDefault="00C00EF2" w:rsidP="00C00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834C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หนังสือค้ำประกัน</w:t>
      </w:r>
    </w:p>
    <w:p w14:paraId="666DB3E4" w14:textId="77777777" w:rsidR="00C00EF2" w:rsidRPr="008834CA" w:rsidRDefault="00C00EF2" w:rsidP="00C00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199B0D9E" w14:textId="1570D10F" w:rsidR="00C00EF2" w:rsidRPr="000666CA" w:rsidRDefault="00C00EF2" w:rsidP="00C00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i/>
          <w:iCs/>
          <w:snapToGrid w:val="0"/>
          <w:sz w:val="30"/>
          <w:szCs w:val="30"/>
          <w:lang w:val="th-TH" w:eastAsia="th-TH"/>
        </w:rPr>
      </w:pPr>
      <w:r w:rsidRPr="008834CA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8834CA">
        <w:rPr>
          <w:rFonts w:ascii="Angsana New" w:hAnsi="Angsana New"/>
          <w:sz w:val="30"/>
          <w:szCs w:val="30"/>
        </w:rPr>
        <w:t>3</w:t>
      </w:r>
      <w:r w:rsidR="00A66084" w:rsidRPr="008834CA">
        <w:rPr>
          <w:rFonts w:ascii="Angsana New" w:hAnsi="Angsana New"/>
          <w:sz w:val="30"/>
          <w:szCs w:val="30"/>
        </w:rPr>
        <w:t>1</w:t>
      </w:r>
      <w:r w:rsidRPr="008834CA">
        <w:rPr>
          <w:rFonts w:ascii="Angsana New" w:hAnsi="Angsana New"/>
          <w:sz w:val="30"/>
          <w:szCs w:val="30"/>
        </w:rPr>
        <w:t xml:space="preserve"> </w:t>
      </w:r>
      <w:r w:rsidR="00A66084" w:rsidRPr="008834CA">
        <w:rPr>
          <w:rFonts w:ascii="Angsana New" w:hAnsi="Angsana New" w:hint="cs"/>
          <w:sz w:val="30"/>
          <w:szCs w:val="30"/>
          <w:cs/>
        </w:rPr>
        <w:t>มีนาคม</w:t>
      </w:r>
      <w:r w:rsidRPr="008834CA">
        <w:rPr>
          <w:rFonts w:ascii="Angsana New" w:hAnsi="Angsana New" w:hint="cs"/>
          <w:sz w:val="30"/>
          <w:szCs w:val="30"/>
          <w:cs/>
        </w:rPr>
        <w:t xml:space="preserve"> </w:t>
      </w:r>
      <w:r w:rsidRPr="008834CA">
        <w:rPr>
          <w:rFonts w:ascii="Angsana New" w:hAnsi="Angsana New" w:hint="cs"/>
          <w:sz w:val="30"/>
          <w:szCs w:val="30"/>
        </w:rPr>
        <w:t>256</w:t>
      </w:r>
      <w:r w:rsidR="00A66084" w:rsidRPr="008834CA">
        <w:rPr>
          <w:rFonts w:ascii="Angsana New" w:hAnsi="Angsana New"/>
          <w:sz w:val="30"/>
          <w:szCs w:val="30"/>
        </w:rPr>
        <w:t>6</w:t>
      </w:r>
      <w:r w:rsidRPr="008834CA">
        <w:rPr>
          <w:rFonts w:ascii="Angsana New" w:hAnsi="Angsana New" w:hint="cs"/>
          <w:sz w:val="30"/>
          <w:szCs w:val="30"/>
        </w:rPr>
        <w:t xml:space="preserve"> </w:t>
      </w:r>
      <w:r w:rsidRPr="008834CA">
        <w:rPr>
          <w:rFonts w:ascii="Angsana New" w:hAnsi="Angsana New" w:hint="cs"/>
          <w:sz w:val="30"/>
          <w:szCs w:val="30"/>
          <w:cs/>
        </w:rPr>
        <w:t>บริษัทและบริษัทย่อยมีภาระผูกพันจากการที่ธนาคารออกหนังสือค้ำประกันในนามของบริษัท</w:t>
      </w:r>
      <w:r w:rsidRPr="008834CA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และบริษัทย่อย เพื่อใช้เป็นหลักประกันในการปฏิบัติตามเงื่อนไขต่าง ๆ ในการดำเนินธุรกิจปกติจำนวน</w:t>
      </w:r>
      <w:r w:rsidRPr="008834CA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="005E5C9D">
        <w:rPr>
          <w:rFonts w:ascii="Angsana New" w:eastAsia="Cordia New" w:hAnsi="Angsana New"/>
          <w:snapToGrid w:val="0"/>
          <w:sz w:val="30"/>
          <w:szCs w:val="30"/>
          <w:lang w:eastAsia="th-TH"/>
        </w:rPr>
        <w:t>1,125</w:t>
      </w:r>
      <w:r w:rsidR="00192BAD">
        <w:rPr>
          <w:rFonts w:ascii="Angsana New" w:eastAsia="Cordia New" w:hAnsi="Angsana New"/>
          <w:snapToGrid w:val="0"/>
          <w:sz w:val="30"/>
          <w:szCs w:val="30"/>
          <w:lang w:eastAsia="th-TH"/>
        </w:rPr>
        <w:t>.</w:t>
      </w:r>
      <w:r w:rsidR="005E5C9D">
        <w:rPr>
          <w:rFonts w:ascii="Angsana New" w:eastAsia="Cordia New" w:hAnsi="Angsana New"/>
          <w:snapToGrid w:val="0"/>
          <w:sz w:val="30"/>
          <w:szCs w:val="30"/>
          <w:lang w:eastAsia="th-TH"/>
        </w:rPr>
        <w:t>43</w:t>
      </w:r>
      <w:r w:rsidR="004F76AD" w:rsidRPr="008834CA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 w:rsidR="00B60060" w:rsidRPr="008834CA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ล้านบาท </w:t>
      </w:r>
      <w:r w:rsidR="0044115A" w:rsidRPr="008834CA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0.30 </w:t>
      </w:r>
      <w:r w:rsidR="00B60060" w:rsidRPr="008834CA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ล้านเหรียญสหรัฐอเมริกา และ</w:t>
      </w:r>
      <w:r w:rsidR="00B60060" w:rsidRPr="008834CA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 w:rsidR="0044115A" w:rsidRPr="008834CA">
        <w:rPr>
          <w:rFonts w:ascii="Angsana New" w:eastAsia="Cordia New" w:hAnsi="Angsana New"/>
          <w:snapToGrid w:val="0"/>
          <w:sz w:val="30"/>
          <w:szCs w:val="30"/>
          <w:lang w:eastAsia="th-TH"/>
        </w:rPr>
        <w:t>0.15</w:t>
      </w:r>
      <w:r w:rsidR="00B60060" w:rsidRPr="008834CA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 w:rsidR="00B60060" w:rsidRPr="008834CA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ล้านเหรียญออสเตรเลีย </w:t>
      </w:r>
      <w:r w:rsidRPr="008834CA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val="th-TH" w:eastAsia="th-TH"/>
        </w:rPr>
        <w:t>(</w:t>
      </w:r>
      <w:r w:rsidRPr="008834CA">
        <w:rPr>
          <w:rFonts w:ascii="Angsana New" w:hAnsi="Angsana New"/>
          <w:i/>
          <w:iCs/>
          <w:sz w:val="30"/>
          <w:szCs w:val="30"/>
        </w:rPr>
        <w:t xml:space="preserve">31 </w:t>
      </w:r>
      <w:r w:rsidRPr="008834CA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8834CA">
        <w:rPr>
          <w:rFonts w:ascii="Angsana New" w:hAnsi="Angsana New" w:hint="cs"/>
          <w:i/>
          <w:iCs/>
          <w:sz w:val="30"/>
          <w:szCs w:val="30"/>
        </w:rPr>
        <w:t>256</w:t>
      </w:r>
      <w:r w:rsidR="00A66084" w:rsidRPr="008834CA">
        <w:rPr>
          <w:rFonts w:ascii="Angsana New" w:hAnsi="Angsana New"/>
          <w:i/>
          <w:iCs/>
          <w:sz w:val="30"/>
          <w:szCs w:val="30"/>
        </w:rPr>
        <w:t>5</w:t>
      </w:r>
      <w:r w:rsidRPr="008834CA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: 1,</w:t>
      </w:r>
      <w:r w:rsidR="00A66084" w:rsidRPr="008834CA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020.45</w:t>
      </w:r>
      <w:r w:rsidRPr="008834CA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 xml:space="preserve"> </w:t>
      </w:r>
      <w:r w:rsidRPr="008834CA"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  <w:t xml:space="preserve">ล้านบาท </w:t>
      </w:r>
      <w:r w:rsidR="00A66084" w:rsidRPr="008834CA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0</w:t>
      </w:r>
      <w:r w:rsidR="004810F4" w:rsidRPr="008834CA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.30</w:t>
      </w:r>
      <w:r w:rsidRPr="008834CA"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  <w:t xml:space="preserve"> ล้านเหรียญสหรัฐอเมริกา และ </w:t>
      </w:r>
      <w:r w:rsidR="00A66084" w:rsidRPr="008834CA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0.25</w:t>
      </w:r>
      <w:r w:rsidRPr="008834CA"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  <w:t xml:space="preserve"> ล้านเหรียญออสเตรเลีย</w:t>
      </w:r>
      <w:r w:rsidRPr="008834CA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val="th-TH" w:eastAsia="th-TH"/>
        </w:rPr>
        <w:t>)</w:t>
      </w:r>
    </w:p>
    <w:p w14:paraId="6B6A2419" w14:textId="77777777" w:rsidR="008D3BAE" w:rsidRDefault="008D3BAE" w:rsidP="007F3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</w:pPr>
    </w:p>
    <w:p w14:paraId="26E9B64B" w14:textId="3EB14B24" w:rsidR="00C00EF2" w:rsidRPr="000666CA" w:rsidRDefault="00C00EF2" w:rsidP="00C00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0666CA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>Standby Letter</w:t>
      </w:r>
      <w:r w:rsidRPr="000666CA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lang w:eastAsia="th-TH"/>
        </w:rPr>
        <w:t>s</w:t>
      </w:r>
      <w:r w:rsidRPr="000666CA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 xml:space="preserve"> of Credit </w:t>
      </w:r>
    </w:p>
    <w:p w14:paraId="6F033349" w14:textId="77777777" w:rsidR="00C00EF2" w:rsidRPr="000666CA" w:rsidRDefault="00C00EF2" w:rsidP="00C00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14:paraId="68D361C4" w14:textId="18C990E1" w:rsidR="00C00EF2" w:rsidRPr="000666CA" w:rsidRDefault="00C00EF2" w:rsidP="00C00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</w:pPr>
      <w:r w:rsidRPr="008834CA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ณ วันที่ </w:t>
      </w:r>
      <w:r w:rsidRPr="008834CA">
        <w:rPr>
          <w:rFonts w:ascii="Angsana New" w:hAnsi="Angsana New"/>
          <w:sz w:val="30"/>
          <w:szCs w:val="30"/>
        </w:rPr>
        <w:t>3</w:t>
      </w:r>
      <w:r w:rsidR="00A66084" w:rsidRPr="008834CA">
        <w:rPr>
          <w:rFonts w:ascii="Angsana New" w:hAnsi="Angsana New"/>
          <w:sz w:val="30"/>
          <w:szCs w:val="30"/>
        </w:rPr>
        <w:t>1</w:t>
      </w:r>
      <w:r w:rsidRPr="008834CA">
        <w:rPr>
          <w:rFonts w:ascii="Angsana New" w:hAnsi="Angsana New"/>
          <w:sz w:val="30"/>
          <w:szCs w:val="30"/>
        </w:rPr>
        <w:t xml:space="preserve"> </w:t>
      </w:r>
      <w:r w:rsidR="00A66084" w:rsidRPr="008834CA">
        <w:rPr>
          <w:rFonts w:ascii="Angsana New" w:hAnsi="Angsana New" w:hint="cs"/>
          <w:sz w:val="30"/>
          <w:szCs w:val="30"/>
          <w:cs/>
        </w:rPr>
        <w:t>มีนาคม</w:t>
      </w:r>
      <w:r w:rsidRPr="008834CA">
        <w:rPr>
          <w:rFonts w:ascii="Angsana New" w:hAnsi="Angsana New" w:hint="cs"/>
          <w:sz w:val="30"/>
          <w:szCs w:val="30"/>
          <w:cs/>
        </w:rPr>
        <w:t xml:space="preserve"> </w:t>
      </w:r>
      <w:r w:rsidRPr="008834CA">
        <w:rPr>
          <w:rFonts w:ascii="Angsana New" w:hAnsi="Angsana New"/>
          <w:sz w:val="30"/>
          <w:szCs w:val="30"/>
        </w:rPr>
        <w:t>256</w:t>
      </w:r>
      <w:r w:rsidR="00A66084" w:rsidRPr="008834CA">
        <w:rPr>
          <w:rFonts w:ascii="Angsana New" w:hAnsi="Angsana New"/>
          <w:sz w:val="30"/>
          <w:szCs w:val="30"/>
        </w:rPr>
        <w:t>6</w:t>
      </w:r>
      <w:r w:rsidRPr="008834CA">
        <w:rPr>
          <w:rFonts w:ascii="Angsana New" w:hAnsi="Angsana New" w:hint="cs"/>
          <w:sz w:val="30"/>
          <w:szCs w:val="30"/>
        </w:rPr>
        <w:t xml:space="preserve"> </w:t>
      </w:r>
      <w:r w:rsidRPr="008834CA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บริษัทและบริษัทย่อยมีภาระผูกพันจากการที่ธนาคารออก Standby Letters of Credit </w:t>
      </w:r>
      <w:r w:rsidRPr="008834CA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br/>
      </w:r>
      <w:r w:rsidRPr="008834CA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เพื่อใช้ค้ำประกันเงินสำรองเพื่อการชำระหนี้ (Debt Service Reserve Guarantee) ของการร่วมค้าและค้ำประกัน </w:t>
      </w:r>
      <w:r w:rsidRPr="008834CA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br/>
      </w:r>
      <w:r w:rsidR="00B60060" w:rsidRPr="008834CA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การเพิ่มทุนในการร่วมค้าจำนวน </w:t>
      </w:r>
      <w:r w:rsidR="0044115A" w:rsidRPr="008834CA">
        <w:rPr>
          <w:rFonts w:ascii="Angsana New" w:eastAsia="Cordia New" w:hAnsi="Angsana New"/>
          <w:snapToGrid w:val="0"/>
          <w:sz w:val="30"/>
          <w:szCs w:val="30"/>
          <w:lang w:eastAsia="th-TH"/>
        </w:rPr>
        <w:t>1,600</w:t>
      </w:r>
      <w:r w:rsidR="00B60060" w:rsidRPr="008834CA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 w:rsidR="00B60060" w:rsidRPr="008834CA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>ล้</w:t>
      </w:r>
      <w:r w:rsidR="00B60060" w:rsidRPr="008834CA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านบาท </w:t>
      </w:r>
      <w:r w:rsidR="0044115A" w:rsidRPr="008834CA">
        <w:rPr>
          <w:rFonts w:ascii="Angsana New" w:eastAsia="Cordia New" w:hAnsi="Angsana New"/>
          <w:snapToGrid w:val="0"/>
          <w:sz w:val="30"/>
          <w:szCs w:val="30"/>
          <w:lang w:eastAsia="th-TH"/>
        </w:rPr>
        <w:t>28.35</w:t>
      </w:r>
      <w:r w:rsidR="00B60060" w:rsidRPr="008834CA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 w:rsidR="00B60060" w:rsidRPr="008834CA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>ล้</w:t>
      </w:r>
      <w:r w:rsidR="00B60060" w:rsidRPr="008834CA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านเหรียญสหรัฐอเมริกา</w:t>
      </w:r>
      <w:r w:rsidR="00262284" w:rsidRPr="008834CA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และ </w:t>
      </w:r>
      <w:r w:rsidR="0044115A" w:rsidRPr="008834CA">
        <w:rPr>
          <w:rFonts w:ascii="Angsana New" w:eastAsia="Cordia New" w:hAnsi="Angsana New"/>
          <w:snapToGrid w:val="0"/>
          <w:sz w:val="30"/>
          <w:szCs w:val="30"/>
          <w:lang w:eastAsia="th-TH"/>
        </w:rPr>
        <w:t>5.00</w:t>
      </w:r>
      <w:r w:rsidR="00262284" w:rsidRPr="008834CA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 w:rsidR="00262284" w:rsidRPr="008834CA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>ล้านเหรียญออสเตรเลีย</w:t>
      </w:r>
      <w:r w:rsidR="00B60060" w:rsidRPr="008834CA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 w:rsidRPr="008834CA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val="th-TH" w:eastAsia="th-TH"/>
        </w:rPr>
        <w:t>(</w:t>
      </w:r>
      <w:r w:rsidRPr="008834CA">
        <w:rPr>
          <w:rFonts w:ascii="Angsana New" w:hAnsi="Angsana New"/>
          <w:i/>
          <w:iCs/>
          <w:sz w:val="30"/>
          <w:szCs w:val="30"/>
        </w:rPr>
        <w:t xml:space="preserve">31 </w:t>
      </w:r>
      <w:r w:rsidRPr="008834CA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8834CA">
        <w:rPr>
          <w:rFonts w:ascii="Angsana New" w:hAnsi="Angsana New" w:hint="cs"/>
          <w:i/>
          <w:iCs/>
          <w:sz w:val="30"/>
          <w:szCs w:val="30"/>
        </w:rPr>
        <w:t>256</w:t>
      </w:r>
      <w:r w:rsidR="00A66084" w:rsidRPr="008834CA">
        <w:rPr>
          <w:rFonts w:ascii="Angsana New" w:hAnsi="Angsana New"/>
          <w:i/>
          <w:iCs/>
          <w:sz w:val="30"/>
          <w:szCs w:val="30"/>
        </w:rPr>
        <w:t>5</w:t>
      </w:r>
      <w:r w:rsidRPr="008834CA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val="th-TH" w:eastAsia="th-TH"/>
        </w:rPr>
        <w:t xml:space="preserve">: </w:t>
      </w:r>
      <w:r w:rsidRPr="008834CA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1</w:t>
      </w:r>
      <w:r w:rsidRPr="008834CA"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  <w:t>,</w:t>
      </w:r>
      <w:r w:rsidRPr="008834CA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600</w:t>
      </w:r>
      <w:r w:rsidRPr="008834CA"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  <w:t xml:space="preserve"> ล้านบาท </w:t>
      </w:r>
      <w:r w:rsidR="00A66084" w:rsidRPr="008834CA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2</w:t>
      </w:r>
      <w:r w:rsidR="004810F4" w:rsidRPr="008834CA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8</w:t>
      </w:r>
      <w:r w:rsidR="00A66084" w:rsidRPr="008834CA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.</w:t>
      </w:r>
      <w:r w:rsidR="004810F4" w:rsidRPr="008834CA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09</w:t>
      </w:r>
      <w:r w:rsidRPr="008834CA"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  <w:t xml:space="preserve"> ล้านเหรียญสหรัฐอเมริกา และ </w:t>
      </w:r>
      <w:r w:rsidR="00A66084" w:rsidRPr="008834CA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5.00</w:t>
      </w:r>
      <w:r w:rsidRPr="008834CA"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  <w:t xml:space="preserve"> ล้าน</w:t>
      </w:r>
      <w:r w:rsidR="00192BAD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val="th-TH" w:eastAsia="th-TH"/>
        </w:rPr>
        <w:t>เหรียญออสเตรเลีย</w:t>
      </w:r>
      <w:r w:rsidRPr="008834CA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val="th-TH" w:eastAsia="th-TH"/>
        </w:rPr>
        <w:t>)</w:t>
      </w:r>
    </w:p>
    <w:p w14:paraId="105A8BED" w14:textId="78AE4914" w:rsidR="00C00EF2" w:rsidRDefault="00C00EF2" w:rsidP="00C00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eastAsia="th-TH"/>
        </w:rPr>
      </w:pPr>
    </w:p>
    <w:p w14:paraId="7CB6AFE7" w14:textId="77777777" w:rsidR="00C00EF2" w:rsidRPr="000666CA" w:rsidRDefault="00C00EF2" w:rsidP="00C00EF2">
      <w:pPr>
        <w:spacing w:line="240" w:lineRule="auto"/>
        <w:ind w:left="540" w:right="-43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</w:pPr>
      <w:r w:rsidRPr="000666CA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>วงเงินธุรกรรมที่ยังไม่ได้ใช้</w:t>
      </w:r>
    </w:p>
    <w:p w14:paraId="07872297" w14:textId="77777777" w:rsidR="00C00EF2" w:rsidRPr="006E2E94" w:rsidRDefault="00C00EF2" w:rsidP="00C00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24"/>
          <w:szCs w:val="24"/>
          <w:cs/>
          <w:lang w:val="th-TH" w:eastAsia="th-TH"/>
        </w:rPr>
      </w:pPr>
    </w:p>
    <w:p w14:paraId="66469D18" w14:textId="5E7819F7" w:rsidR="00C00EF2" w:rsidRPr="008834CA" w:rsidRDefault="00C00EF2" w:rsidP="00C00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</w:pPr>
      <w:r w:rsidRPr="008834CA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8834CA">
        <w:rPr>
          <w:rFonts w:ascii="Angsana New" w:hAnsi="Angsana New"/>
          <w:sz w:val="30"/>
          <w:szCs w:val="30"/>
        </w:rPr>
        <w:t>3</w:t>
      </w:r>
      <w:r w:rsidR="00A66084" w:rsidRPr="008834CA">
        <w:rPr>
          <w:rFonts w:ascii="Angsana New" w:hAnsi="Angsana New"/>
          <w:sz w:val="30"/>
          <w:szCs w:val="30"/>
        </w:rPr>
        <w:t>1</w:t>
      </w:r>
      <w:r w:rsidRPr="008834CA">
        <w:rPr>
          <w:rFonts w:ascii="Angsana New" w:hAnsi="Angsana New"/>
          <w:sz w:val="30"/>
          <w:szCs w:val="30"/>
        </w:rPr>
        <w:t xml:space="preserve"> </w:t>
      </w:r>
      <w:r w:rsidR="00A66084" w:rsidRPr="008834CA">
        <w:rPr>
          <w:rFonts w:ascii="Angsana New" w:hAnsi="Angsana New" w:hint="cs"/>
          <w:sz w:val="30"/>
          <w:szCs w:val="30"/>
          <w:cs/>
        </w:rPr>
        <w:t>มีนาคม</w:t>
      </w:r>
      <w:r w:rsidRPr="008834CA">
        <w:rPr>
          <w:rFonts w:ascii="Angsana New" w:hAnsi="Angsana New"/>
          <w:sz w:val="30"/>
          <w:szCs w:val="30"/>
        </w:rPr>
        <w:t xml:space="preserve"> </w:t>
      </w:r>
      <w:r w:rsidRPr="008834CA">
        <w:rPr>
          <w:rFonts w:ascii="Angsana New" w:hAnsi="Angsana New" w:hint="cs"/>
          <w:sz w:val="30"/>
          <w:szCs w:val="30"/>
        </w:rPr>
        <w:t>256</w:t>
      </w:r>
      <w:r w:rsidR="00A66084" w:rsidRPr="008834CA">
        <w:rPr>
          <w:rFonts w:ascii="Angsana New" w:hAnsi="Angsana New"/>
          <w:sz w:val="30"/>
          <w:szCs w:val="30"/>
        </w:rPr>
        <w:t>6</w:t>
      </w:r>
      <w:r w:rsidRPr="008834CA">
        <w:rPr>
          <w:rFonts w:ascii="Angsana New" w:hAnsi="Angsana New" w:hint="cs"/>
          <w:sz w:val="30"/>
          <w:szCs w:val="30"/>
        </w:rPr>
        <w:t xml:space="preserve"> </w:t>
      </w:r>
      <w:r w:rsidRPr="008834CA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บริษัทและบริษัทย่อย</w:t>
      </w:r>
      <w:r w:rsidRPr="008834CA">
        <w:rPr>
          <w:rFonts w:ascii="Angsana New" w:hAnsi="Angsana New" w:hint="cs"/>
          <w:sz w:val="30"/>
          <w:szCs w:val="30"/>
          <w:cs/>
        </w:rPr>
        <w:t>มีวงเงินธุรกรรมที่ยังไม่ได้ใช้</w:t>
      </w:r>
      <w:r w:rsidRPr="008834CA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เป็นจำนวนเงิน </w:t>
      </w:r>
      <w:r w:rsidR="00C72D94" w:rsidRPr="008834CA">
        <w:rPr>
          <w:rFonts w:ascii="Angsana New" w:eastAsia="Cordia New" w:hAnsi="Angsana New"/>
          <w:snapToGrid w:val="0"/>
          <w:sz w:val="30"/>
          <w:szCs w:val="30"/>
          <w:lang w:eastAsia="th-TH"/>
        </w:rPr>
        <w:t>5,904.96</w:t>
      </w:r>
      <w:r w:rsidRPr="008834CA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 w:rsidRPr="008834CA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>ล้</w:t>
      </w:r>
      <w:r w:rsidRPr="008834CA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านบาท</w:t>
      </w:r>
      <w:r w:rsidR="008E30C4" w:rsidRPr="008834CA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และ</w:t>
      </w:r>
      <w:r w:rsidRPr="008834CA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 w:rsidR="00C72D94" w:rsidRPr="008834CA">
        <w:rPr>
          <w:rFonts w:ascii="Angsana New" w:eastAsia="Cordia New" w:hAnsi="Angsana New"/>
          <w:snapToGrid w:val="0"/>
          <w:sz w:val="30"/>
          <w:szCs w:val="30"/>
          <w:lang w:eastAsia="th-TH"/>
        </w:rPr>
        <w:t>1,297.64</w:t>
      </w:r>
      <w:r w:rsidRPr="008834CA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ล้านเหรียญสหรัฐอเมริกา </w:t>
      </w:r>
      <w:r w:rsidRPr="008834CA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eastAsia="th-TH"/>
        </w:rPr>
        <w:t>(</w:t>
      </w:r>
      <w:r w:rsidRPr="008834CA">
        <w:rPr>
          <w:rFonts w:ascii="Angsana New" w:hAnsi="Angsana New"/>
          <w:i/>
          <w:iCs/>
          <w:sz w:val="30"/>
          <w:szCs w:val="30"/>
        </w:rPr>
        <w:t xml:space="preserve">31 </w:t>
      </w:r>
      <w:r w:rsidRPr="008834CA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8834CA">
        <w:rPr>
          <w:rFonts w:ascii="Angsana New" w:hAnsi="Angsana New" w:hint="cs"/>
          <w:i/>
          <w:iCs/>
          <w:sz w:val="30"/>
          <w:szCs w:val="30"/>
        </w:rPr>
        <w:t>256</w:t>
      </w:r>
      <w:r w:rsidR="00A66084" w:rsidRPr="008834CA">
        <w:rPr>
          <w:rFonts w:ascii="Angsana New" w:hAnsi="Angsana New"/>
          <w:i/>
          <w:iCs/>
          <w:sz w:val="30"/>
          <w:szCs w:val="30"/>
        </w:rPr>
        <w:t>5</w:t>
      </w:r>
      <w:r w:rsidRPr="008834CA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 xml:space="preserve">: </w:t>
      </w:r>
      <w:r w:rsidR="00A66084" w:rsidRPr="008834CA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5,783.53</w:t>
      </w:r>
      <w:r w:rsidRPr="008834CA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eastAsia="th-TH"/>
        </w:rPr>
        <w:t xml:space="preserve"> </w:t>
      </w:r>
      <w:r w:rsidRPr="008834CA">
        <w:rPr>
          <w:rFonts w:ascii="Angsana New" w:eastAsia="Cordia New" w:hAnsi="Angsana New"/>
          <w:i/>
          <w:iCs/>
          <w:snapToGrid w:val="0"/>
          <w:sz w:val="30"/>
          <w:szCs w:val="30"/>
          <w:cs/>
          <w:lang w:eastAsia="th-TH"/>
        </w:rPr>
        <w:t xml:space="preserve">ล้านบาท </w:t>
      </w:r>
      <w:r w:rsidRPr="008834CA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eastAsia="th-TH"/>
        </w:rPr>
        <w:t xml:space="preserve">และ </w:t>
      </w:r>
      <w:r w:rsidR="00A66084" w:rsidRPr="008834CA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1,297.91</w:t>
      </w:r>
      <w:r w:rsidRPr="008834CA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 xml:space="preserve"> </w:t>
      </w:r>
      <w:r w:rsidRPr="008834CA">
        <w:rPr>
          <w:rFonts w:ascii="Angsana New" w:eastAsia="Cordia New" w:hAnsi="Angsana New"/>
          <w:i/>
          <w:iCs/>
          <w:snapToGrid w:val="0"/>
          <w:sz w:val="30"/>
          <w:szCs w:val="30"/>
          <w:cs/>
          <w:lang w:eastAsia="th-TH"/>
        </w:rPr>
        <w:t>ล้านเหรียญสหรัฐอเมริกา</w:t>
      </w:r>
      <w:r w:rsidRPr="008834CA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eastAsia="th-TH"/>
        </w:rPr>
        <w:t>)</w:t>
      </w:r>
    </w:p>
    <w:p w14:paraId="59C9DCCE" w14:textId="767DC6F0" w:rsidR="000666CA" w:rsidRDefault="000666CA" w:rsidP="00C00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24"/>
          <w:szCs w:val="24"/>
          <w:lang w:val="th-TH" w:eastAsia="th-TH"/>
        </w:rPr>
      </w:pPr>
    </w:p>
    <w:p w14:paraId="5245C9E4" w14:textId="0BBAAE85" w:rsidR="00012FBF" w:rsidRDefault="00012FBF" w:rsidP="00C00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24"/>
          <w:szCs w:val="24"/>
          <w:lang w:eastAsia="th-TH"/>
        </w:rPr>
      </w:pPr>
      <w:r>
        <w:rPr>
          <w:rFonts w:ascii="Angsana New" w:eastAsia="Cordia New" w:hAnsi="Angsana New"/>
          <w:b/>
          <w:bCs/>
          <w:i/>
          <w:iCs/>
          <w:snapToGrid w:val="0"/>
          <w:sz w:val="24"/>
          <w:szCs w:val="24"/>
          <w:lang w:eastAsia="th-TH"/>
        </w:rPr>
        <w:br w:type="page"/>
      </w:r>
    </w:p>
    <w:p w14:paraId="79300BC2" w14:textId="41A7B4A4" w:rsidR="00C00EF2" w:rsidRPr="008834CA" w:rsidRDefault="00C00EF2" w:rsidP="00C00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i/>
          <w:iCs/>
          <w:snapToGrid w:val="0"/>
          <w:sz w:val="30"/>
          <w:szCs w:val="30"/>
          <w:cs/>
          <w:lang w:eastAsia="th-TH"/>
        </w:rPr>
      </w:pPr>
      <w:r w:rsidRPr="008834CA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>รายจ่ายฝ่ายทุน</w:t>
      </w:r>
    </w:p>
    <w:p w14:paraId="433FFCA0" w14:textId="77777777" w:rsidR="00C00EF2" w:rsidRPr="008834CA" w:rsidRDefault="00C00EF2" w:rsidP="00C00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cs/>
          <w:lang w:val="th-TH" w:eastAsia="th-TH"/>
        </w:rPr>
      </w:pPr>
    </w:p>
    <w:p w14:paraId="08CB5660" w14:textId="766F7D10" w:rsidR="00C00EF2" w:rsidRPr="0040073C" w:rsidRDefault="00C00EF2" w:rsidP="00C00EF2">
      <w:pPr>
        <w:spacing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</w:pPr>
      <w:r w:rsidRPr="008834CA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ณ วันที่ </w:t>
      </w:r>
      <w:r w:rsidRPr="008834CA">
        <w:rPr>
          <w:rFonts w:ascii="Angsana New" w:hAnsi="Angsana New"/>
          <w:sz w:val="30"/>
          <w:szCs w:val="30"/>
        </w:rPr>
        <w:t>3</w:t>
      </w:r>
      <w:r w:rsidR="00A66084" w:rsidRPr="008834CA">
        <w:rPr>
          <w:rFonts w:ascii="Angsana New" w:hAnsi="Angsana New"/>
          <w:sz w:val="30"/>
          <w:szCs w:val="30"/>
        </w:rPr>
        <w:t>1</w:t>
      </w:r>
      <w:r w:rsidRPr="008834CA">
        <w:rPr>
          <w:rFonts w:ascii="Angsana New" w:hAnsi="Angsana New"/>
          <w:sz w:val="30"/>
          <w:szCs w:val="30"/>
        </w:rPr>
        <w:t xml:space="preserve"> </w:t>
      </w:r>
      <w:r w:rsidR="00A66084" w:rsidRPr="008834CA">
        <w:rPr>
          <w:rFonts w:ascii="Angsana New" w:hAnsi="Angsana New" w:hint="cs"/>
          <w:sz w:val="30"/>
          <w:szCs w:val="30"/>
          <w:cs/>
        </w:rPr>
        <w:t>มีนาคม</w:t>
      </w:r>
      <w:r w:rsidRPr="008834CA">
        <w:rPr>
          <w:rFonts w:ascii="Angsana New" w:hAnsi="Angsana New"/>
          <w:sz w:val="30"/>
          <w:szCs w:val="30"/>
        </w:rPr>
        <w:t xml:space="preserve"> 256</w:t>
      </w:r>
      <w:r w:rsidR="00002EC7" w:rsidRPr="008834CA">
        <w:rPr>
          <w:rFonts w:ascii="Angsana New" w:hAnsi="Angsana New" w:hint="cs"/>
          <w:sz w:val="30"/>
          <w:szCs w:val="30"/>
        </w:rPr>
        <w:t>6</w:t>
      </w:r>
      <w:r w:rsidRPr="008834CA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บริษัท ราช โคเจนเนอเรชั่น จำกัด ซึ่งเป็นบริษัทย่อยทางตรง </w:t>
      </w:r>
      <w:r w:rsidR="008D3BAE" w:rsidRPr="008834CA">
        <w:rPr>
          <w:rFonts w:ascii="Angsana New" w:hAnsi="Angsana New"/>
          <w:snapToGrid w:val="0"/>
          <w:sz w:val="30"/>
          <w:szCs w:val="30"/>
          <w:cs/>
          <w:lang w:eastAsia="th-TH"/>
        </w:rPr>
        <w:t>มีภาระผูกพันเกี่ยวกับรายจ่ายฝ่ายทุนคงเหลือ</w:t>
      </w:r>
      <w:r w:rsidR="008D3BAE" w:rsidRPr="008834CA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ตามสัญญาติดตั้งระบบควบคุมและสั่งการระยะไกล</w:t>
      </w:r>
      <w:r w:rsidR="008D3BAE" w:rsidRPr="008834CA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="008D3BAE" w:rsidRPr="008834CA">
        <w:rPr>
          <w:rFonts w:ascii="Angsana New" w:hAnsi="Angsana New"/>
          <w:snapToGrid w:val="0"/>
          <w:sz w:val="30"/>
          <w:szCs w:val="30"/>
          <w:lang w:eastAsia="th-TH"/>
        </w:rPr>
        <w:t>(SCADA)</w:t>
      </w:r>
      <w:r w:rsidR="008D3BAE" w:rsidRPr="008834CA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เป็นจำนวนเงิน </w:t>
      </w:r>
      <w:r w:rsidR="0040073C">
        <w:rPr>
          <w:rFonts w:ascii="Angsana New" w:hAnsi="Angsana New"/>
          <w:snapToGrid w:val="0"/>
          <w:sz w:val="30"/>
          <w:szCs w:val="30"/>
          <w:lang w:eastAsia="th-TH"/>
        </w:rPr>
        <w:t>4.00</w:t>
      </w:r>
      <w:r w:rsidR="008D3BAE" w:rsidRPr="008834CA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="008D3BAE" w:rsidRPr="008834CA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ล้านบาท </w:t>
      </w:r>
      <w:r w:rsidR="00F2168B" w:rsidRPr="008834CA">
        <w:rPr>
          <w:rFonts w:ascii="Angsana New" w:hAnsi="Angsana New"/>
          <w:snapToGrid w:val="0"/>
          <w:sz w:val="30"/>
          <w:szCs w:val="30"/>
          <w:lang w:eastAsia="th-TH"/>
        </w:rPr>
        <w:br/>
      </w:r>
      <w:r w:rsidRPr="008834CA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 xml:space="preserve">(31 </w:t>
      </w:r>
      <w:r w:rsidRPr="008834CA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 xml:space="preserve">ธันวาคม </w:t>
      </w:r>
      <w:r w:rsidRPr="008834CA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256</w:t>
      </w:r>
      <w:r w:rsidR="00A66084" w:rsidRPr="008834CA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5</w:t>
      </w:r>
      <w:r w:rsidRPr="008834CA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 xml:space="preserve">: </w:t>
      </w:r>
      <w:r w:rsidR="008D3BAE" w:rsidRPr="008834CA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5.00</w:t>
      </w:r>
      <w:r w:rsidRPr="008834CA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 xml:space="preserve"> </w:t>
      </w:r>
      <w:r w:rsidRPr="008834CA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>ล้านบาท</w:t>
      </w:r>
      <w:r w:rsidRPr="008834CA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)</w:t>
      </w:r>
      <w:r w:rsidR="0040073C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 xml:space="preserve"> </w:t>
      </w:r>
      <w:r w:rsidR="0040073C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และมีภาระผูกพันเกี่ยวกับรายจ่ายฝ่ายทุนเพื่อขยายสถานีไฟฟ้าย่อย และปรับปรุงลานไกไฟฟ้า </w:t>
      </w:r>
      <w:r w:rsidR="0040073C">
        <w:rPr>
          <w:rFonts w:ascii="Angsana New" w:hAnsi="Angsana New"/>
          <w:snapToGrid w:val="0"/>
          <w:sz w:val="30"/>
          <w:szCs w:val="30"/>
          <w:lang w:eastAsia="th-TH"/>
        </w:rPr>
        <w:t xml:space="preserve">115 kV </w:t>
      </w:r>
      <w:r w:rsidR="0040073C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คงเหลือตามสัญญาเป็นจำนวนเงิน </w:t>
      </w:r>
      <w:r w:rsidR="0040073C">
        <w:rPr>
          <w:rFonts w:ascii="Angsana New" w:hAnsi="Angsana New"/>
          <w:snapToGrid w:val="0"/>
          <w:sz w:val="30"/>
          <w:szCs w:val="30"/>
          <w:lang w:eastAsia="th-TH"/>
        </w:rPr>
        <w:t xml:space="preserve">37.38 </w:t>
      </w:r>
      <w:r w:rsidR="0040073C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ล้านบาท</w:t>
      </w:r>
    </w:p>
    <w:p w14:paraId="7BBD68F4" w14:textId="77777777" w:rsidR="00C00EF2" w:rsidRPr="008834CA" w:rsidRDefault="00C00EF2" w:rsidP="00C00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i/>
          <w:iCs/>
          <w:snapToGrid w:val="0"/>
          <w:lang w:eastAsia="th-TH"/>
        </w:rPr>
      </w:pPr>
    </w:p>
    <w:p w14:paraId="2C704ECE" w14:textId="72D0C548" w:rsidR="00C00EF2" w:rsidRPr="004E6313" w:rsidRDefault="00C00EF2" w:rsidP="00C00EF2">
      <w:pPr>
        <w:spacing w:line="240" w:lineRule="auto"/>
        <w:ind w:left="540"/>
        <w:jc w:val="thaiDistribute"/>
        <w:rPr>
          <w:rFonts w:ascii="Angsana New" w:hAnsi="Angsana New"/>
          <w:i/>
          <w:iCs/>
          <w:snapToGrid w:val="0"/>
          <w:spacing w:val="-2"/>
          <w:sz w:val="30"/>
          <w:szCs w:val="30"/>
          <w:lang w:eastAsia="th-TH"/>
        </w:rPr>
      </w:pPr>
      <w:r w:rsidRPr="004E6313">
        <w:rPr>
          <w:rFonts w:ascii="Angsana New" w:hAnsi="Angsana New"/>
          <w:snapToGrid w:val="0"/>
          <w:spacing w:val="-2"/>
          <w:sz w:val="30"/>
          <w:szCs w:val="30"/>
          <w:cs/>
          <w:lang w:eastAsia="th-TH"/>
        </w:rPr>
        <w:t xml:space="preserve">ณ วันที่ </w:t>
      </w:r>
      <w:r w:rsidR="00A66084" w:rsidRPr="004E6313">
        <w:rPr>
          <w:rFonts w:ascii="Angsana New" w:hAnsi="Angsana New"/>
          <w:spacing w:val="-2"/>
          <w:sz w:val="30"/>
          <w:szCs w:val="30"/>
        </w:rPr>
        <w:t>31</w:t>
      </w:r>
      <w:r w:rsidRPr="004E6313">
        <w:rPr>
          <w:rFonts w:ascii="Angsana New" w:hAnsi="Angsana New"/>
          <w:spacing w:val="-2"/>
          <w:sz w:val="30"/>
          <w:szCs w:val="30"/>
        </w:rPr>
        <w:t xml:space="preserve"> </w:t>
      </w:r>
      <w:r w:rsidR="00A66084" w:rsidRPr="004E6313">
        <w:rPr>
          <w:rFonts w:ascii="Angsana New" w:hAnsi="Angsana New" w:hint="cs"/>
          <w:spacing w:val="-2"/>
          <w:sz w:val="30"/>
          <w:szCs w:val="30"/>
          <w:cs/>
        </w:rPr>
        <w:t>มีนาคม</w:t>
      </w:r>
      <w:r w:rsidRPr="004E6313">
        <w:rPr>
          <w:rFonts w:ascii="Angsana New" w:hAnsi="Angsana New"/>
          <w:spacing w:val="-2"/>
          <w:sz w:val="30"/>
          <w:szCs w:val="30"/>
        </w:rPr>
        <w:t xml:space="preserve"> 256</w:t>
      </w:r>
      <w:r w:rsidR="00A66084" w:rsidRPr="004E6313">
        <w:rPr>
          <w:rFonts w:ascii="Angsana New" w:hAnsi="Angsana New"/>
          <w:spacing w:val="-2"/>
          <w:sz w:val="30"/>
          <w:szCs w:val="30"/>
        </w:rPr>
        <w:t>6</w:t>
      </w:r>
      <w:r w:rsidRPr="004E6313">
        <w:rPr>
          <w:rFonts w:ascii="Angsana New" w:hAnsi="Angsana New"/>
          <w:snapToGrid w:val="0"/>
          <w:spacing w:val="-2"/>
          <w:sz w:val="30"/>
          <w:szCs w:val="30"/>
          <w:cs/>
          <w:lang w:eastAsia="th-TH"/>
        </w:rPr>
        <w:t xml:space="preserve"> บริษัท สหโคเจน (ชลบุรี) จำกัด (มหาชน) และบริษัทย่อย ซึ่งเป็นบริษัทย่อยทางตรงมีภาระผูกพันเกี่ยวกับรายจ่ายฝ่ายทุนคงเหลือตามสัญญาจัดหาอุปกรณ์และบำรุงรักษาโรงไฟฟ้าพลังงานความร้อน</w:t>
      </w:r>
      <w:r w:rsidRPr="004E6313">
        <w:rPr>
          <w:rFonts w:ascii="Angsana New" w:hAnsi="Angsana New"/>
          <w:color w:val="000000"/>
          <w:spacing w:val="-2"/>
          <w:sz w:val="30"/>
          <w:szCs w:val="30"/>
          <w:cs/>
        </w:rPr>
        <w:t>ร่วม</w:t>
      </w:r>
      <w:r w:rsidR="004E6313">
        <w:rPr>
          <w:rFonts w:ascii="Angsana New" w:hAnsi="Angsana New"/>
          <w:color w:val="000000"/>
          <w:spacing w:val="-2"/>
          <w:sz w:val="30"/>
          <w:szCs w:val="30"/>
        </w:rPr>
        <w:br/>
      </w:r>
      <w:r w:rsidRPr="004E6313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และจัดหาอุปกรณ์การก่อสร้างอาคาร เป็นจำนวนเงิน </w:t>
      </w:r>
      <w:r w:rsidR="0044115A" w:rsidRPr="004E6313">
        <w:rPr>
          <w:rFonts w:ascii="Angsana New" w:hAnsi="Angsana New"/>
          <w:color w:val="000000"/>
          <w:spacing w:val="-2"/>
          <w:sz w:val="30"/>
          <w:szCs w:val="30"/>
        </w:rPr>
        <w:t>50</w:t>
      </w:r>
      <w:r w:rsidR="004E6313" w:rsidRPr="004E6313">
        <w:rPr>
          <w:rFonts w:ascii="Angsana New" w:hAnsi="Angsana New"/>
          <w:color w:val="000000"/>
          <w:spacing w:val="-2"/>
          <w:sz w:val="30"/>
          <w:szCs w:val="30"/>
        </w:rPr>
        <w:t>3.68</w:t>
      </w:r>
      <w:r w:rsidRPr="004E6313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4E6313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ล้านบาท </w:t>
      </w:r>
      <w:r w:rsidR="004E6313" w:rsidRPr="004E6313">
        <w:rPr>
          <w:rFonts w:ascii="Angsana New" w:hAnsi="Angsana New"/>
          <w:color w:val="000000"/>
          <w:spacing w:val="-2"/>
          <w:sz w:val="30"/>
          <w:szCs w:val="30"/>
        </w:rPr>
        <w:t>9.63</w:t>
      </w:r>
      <w:r w:rsidRPr="004E6313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4E6313">
        <w:rPr>
          <w:rFonts w:ascii="Angsana New" w:hAnsi="Angsana New"/>
          <w:color w:val="000000"/>
          <w:spacing w:val="-2"/>
          <w:sz w:val="30"/>
          <w:szCs w:val="30"/>
          <w:cs/>
        </w:rPr>
        <w:t>ล้านเหรียญสหรัฐอเมริกา</w:t>
      </w:r>
      <w:r w:rsidR="008D3BAE" w:rsidRPr="004E6313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4E6313">
        <w:rPr>
          <w:rFonts w:ascii="Angsana New" w:hAnsi="Angsana New"/>
          <w:color w:val="000000"/>
          <w:spacing w:val="-2"/>
          <w:sz w:val="30"/>
          <w:szCs w:val="30"/>
          <w:cs/>
        </w:rPr>
        <w:t>และ</w:t>
      </w:r>
      <w:r w:rsidR="0044115A" w:rsidRPr="004E6313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4E6313" w:rsidRPr="004E6313">
        <w:rPr>
          <w:rFonts w:ascii="Angsana New" w:hAnsi="Angsana New"/>
          <w:color w:val="000000"/>
          <w:spacing w:val="-2"/>
          <w:sz w:val="30"/>
          <w:szCs w:val="30"/>
        </w:rPr>
        <w:t>8.53</w:t>
      </w:r>
      <w:r w:rsidRPr="004E6313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4E6313">
        <w:rPr>
          <w:rFonts w:ascii="Angsana New" w:hAnsi="Angsana New" w:hint="cs"/>
          <w:color w:val="000000"/>
          <w:spacing w:val="-2"/>
          <w:sz w:val="30"/>
          <w:szCs w:val="30"/>
          <w:cs/>
        </w:rPr>
        <w:t>ล้านโค</w:t>
      </w:r>
      <w:r w:rsidRPr="004E6313">
        <w:rPr>
          <w:rFonts w:ascii="Angsana New" w:hAnsi="Angsana New" w:hint="cs"/>
          <w:snapToGrid w:val="0"/>
          <w:spacing w:val="-2"/>
          <w:sz w:val="30"/>
          <w:szCs w:val="30"/>
          <w:cs/>
          <w:lang w:eastAsia="th-TH"/>
        </w:rPr>
        <w:t>รนาสวีเดน</w:t>
      </w:r>
      <w:r w:rsidRPr="004E6313">
        <w:rPr>
          <w:rFonts w:ascii="Angsana New" w:hAnsi="Angsana New"/>
          <w:snapToGrid w:val="0"/>
          <w:spacing w:val="-2"/>
          <w:sz w:val="30"/>
          <w:szCs w:val="30"/>
          <w:lang w:eastAsia="th-TH"/>
        </w:rPr>
        <w:t xml:space="preserve"> </w:t>
      </w:r>
      <w:r w:rsidRPr="004E6313">
        <w:rPr>
          <w:rFonts w:ascii="Angsana New" w:hAnsi="Angsana New"/>
          <w:i/>
          <w:iCs/>
          <w:snapToGrid w:val="0"/>
          <w:spacing w:val="-2"/>
          <w:sz w:val="30"/>
          <w:szCs w:val="30"/>
          <w:lang w:eastAsia="th-TH"/>
        </w:rPr>
        <w:t xml:space="preserve">(31 </w:t>
      </w:r>
      <w:r w:rsidRPr="004E6313">
        <w:rPr>
          <w:rFonts w:ascii="Angsana New" w:hAnsi="Angsana New" w:hint="cs"/>
          <w:i/>
          <w:iCs/>
          <w:snapToGrid w:val="0"/>
          <w:spacing w:val="-2"/>
          <w:sz w:val="30"/>
          <w:szCs w:val="30"/>
          <w:cs/>
          <w:lang w:eastAsia="th-TH"/>
        </w:rPr>
        <w:t xml:space="preserve">ธันวาคม </w:t>
      </w:r>
      <w:r w:rsidRPr="004E6313">
        <w:rPr>
          <w:rFonts w:ascii="Angsana New" w:hAnsi="Angsana New"/>
          <w:i/>
          <w:iCs/>
          <w:snapToGrid w:val="0"/>
          <w:spacing w:val="-2"/>
          <w:sz w:val="30"/>
          <w:szCs w:val="30"/>
          <w:lang w:eastAsia="th-TH"/>
        </w:rPr>
        <w:t>256</w:t>
      </w:r>
      <w:r w:rsidR="008D3BAE" w:rsidRPr="004E6313">
        <w:rPr>
          <w:rFonts w:ascii="Angsana New" w:hAnsi="Angsana New"/>
          <w:i/>
          <w:iCs/>
          <w:snapToGrid w:val="0"/>
          <w:spacing w:val="-2"/>
          <w:sz w:val="30"/>
          <w:szCs w:val="30"/>
          <w:lang w:eastAsia="th-TH"/>
        </w:rPr>
        <w:t>5</w:t>
      </w:r>
      <w:r w:rsidRPr="004E6313">
        <w:rPr>
          <w:rFonts w:ascii="Angsana New" w:hAnsi="Angsana New"/>
          <w:i/>
          <w:iCs/>
          <w:snapToGrid w:val="0"/>
          <w:spacing w:val="-2"/>
          <w:sz w:val="30"/>
          <w:szCs w:val="30"/>
          <w:lang w:eastAsia="th-TH"/>
        </w:rPr>
        <w:t>:</w:t>
      </w:r>
      <w:r w:rsidRPr="004E6313">
        <w:rPr>
          <w:rFonts w:ascii="Angsana New" w:hAnsi="Angsana New"/>
          <w:i/>
          <w:iCs/>
          <w:snapToGrid w:val="0"/>
          <w:spacing w:val="-2"/>
          <w:sz w:val="30"/>
          <w:szCs w:val="30"/>
          <w:cs/>
          <w:lang w:eastAsia="th-TH"/>
        </w:rPr>
        <w:t xml:space="preserve"> </w:t>
      </w:r>
      <w:r w:rsidRPr="004E6313">
        <w:rPr>
          <w:rFonts w:ascii="Angsana New" w:hAnsi="Angsana New"/>
          <w:i/>
          <w:iCs/>
          <w:snapToGrid w:val="0"/>
          <w:spacing w:val="-2"/>
          <w:sz w:val="30"/>
          <w:szCs w:val="30"/>
          <w:lang w:eastAsia="th-TH"/>
        </w:rPr>
        <w:t>7</w:t>
      </w:r>
      <w:r w:rsidR="008D3BAE" w:rsidRPr="004E6313">
        <w:rPr>
          <w:rFonts w:ascii="Angsana New" w:hAnsi="Angsana New"/>
          <w:i/>
          <w:iCs/>
          <w:snapToGrid w:val="0"/>
          <w:spacing w:val="-2"/>
          <w:sz w:val="30"/>
          <w:szCs w:val="30"/>
          <w:lang w:eastAsia="th-TH"/>
        </w:rPr>
        <w:t>79</w:t>
      </w:r>
      <w:r w:rsidRPr="004E6313">
        <w:rPr>
          <w:rFonts w:ascii="Angsana New" w:hAnsi="Angsana New"/>
          <w:i/>
          <w:iCs/>
          <w:snapToGrid w:val="0"/>
          <w:spacing w:val="-2"/>
          <w:sz w:val="30"/>
          <w:szCs w:val="30"/>
          <w:lang w:eastAsia="th-TH"/>
        </w:rPr>
        <w:t>.</w:t>
      </w:r>
      <w:r w:rsidR="008D3BAE" w:rsidRPr="004E6313">
        <w:rPr>
          <w:rFonts w:ascii="Angsana New" w:hAnsi="Angsana New"/>
          <w:i/>
          <w:iCs/>
          <w:snapToGrid w:val="0"/>
          <w:spacing w:val="-2"/>
          <w:sz w:val="30"/>
          <w:szCs w:val="30"/>
          <w:lang w:eastAsia="th-TH"/>
        </w:rPr>
        <w:t>28</w:t>
      </w:r>
      <w:r w:rsidRPr="004E6313">
        <w:rPr>
          <w:rFonts w:ascii="Angsana New" w:hAnsi="Angsana New"/>
          <w:i/>
          <w:iCs/>
          <w:snapToGrid w:val="0"/>
          <w:spacing w:val="-2"/>
          <w:sz w:val="30"/>
          <w:szCs w:val="30"/>
          <w:lang w:eastAsia="th-TH"/>
        </w:rPr>
        <w:t xml:space="preserve"> </w:t>
      </w:r>
      <w:r w:rsidRPr="004E6313">
        <w:rPr>
          <w:rFonts w:ascii="Angsana New" w:hAnsi="Angsana New"/>
          <w:i/>
          <w:iCs/>
          <w:snapToGrid w:val="0"/>
          <w:spacing w:val="-2"/>
          <w:sz w:val="30"/>
          <w:szCs w:val="30"/>
          <w:cs/>
          <w:lang w:eastAsia="th-TH"/>
        </w:rPr>
        <w:t xml:space="preserve">ล้านบาท </w:t>
      </w:r>
      <w:r w:rsidR="008D3BAE" w:rsidRPr="004E6313">
        <w:rPr>
          <w:rFonts w:ascii="Angsana New" w:hAnsi="Angsana New"/>
          <w:i/>
          <w:iCs/>
          <w:snapToGrid w:val="0"/>
          <w:spacing w:val="-2"/>
          <w:sz w:val="30"/>
          <w:szCs w:val="30"/>
          <w:lang w:eastAsia="th-TH"/>
        </w:rPr>
        <w:t>13</w:t>
      </w:r>
      <w:r w:rsidRPr="004E6313">
        <w:rPr>
          <w:rFonts w:ascii="Angsana New" w:hAnsi="Angsana New"/>
          <w:i/>
          <w:iCs/>
          <w:snapToGrid w:val="0"/>
          <w:spacing w:val="-2"/>
          <w:sz w:val="30"/>
          <w:szCs w:val="30"/>
          <w:lang w:eastAsia="th-TH"/>
        </w:rPr>
        <w:t>.</w:t>
      </w:r>
      <w:r w:rsidR="008D3BAE" w:rsidRPr="004E6313">
        <w:rPr>
          <w:rFonts w:ascii="Angsana New" w:hAnsi="Angsana New"/>
          <w:i/>
          <w:iCs/>
          <w:snapToGrid w:val="0"/>
          <w:spacing w:val="-2"/>
          <w:sz w:val="30"/>
          <w:szCs w:val="30"/>
          <w:lang w:eastAsia="th-TH"/>
        </w:rPr>
        <w:t>55</w:t>
      </w:r>
      <w:r w:rsidRPr="004E6313">
        <w:rPr>
          <w:rFonts w:ascii="Angsana New" w:hAnsi="Angsana New"/>
          <w:i/>
          <w:iCs/>
          <w:snapToGrid w:val="0"/>
          <w:spacing w:val="-2"/>
          <w:sz w:val="30"/>
          <w:szCs w:val="30"/>
          <w:lang w:eastAsia="th-TH"/>
        </w:rPr>
        <w:t xml:space="preserve"> </w:t>
      </w:r>
      <w:r w:rsidRPr="004E6313">
        <w:rPr>
          <w:rFonts w:ascii="Angsana New" w:hAnsi="Angsana New"/>
          <w:i/>
          <w:iCs/>
          <w:snapToGrid w:val="0"/>
          <w:spacing w:val="-2"/>
          <w:sz w:val="30"/>
          <w:szCs w:val="30"/>
          <w:cs/>
          <w:lang w:eastAsia="th-TH"/>
        </w:rPr>
        <w:t xml:space="preserve">ล้านเหรียญสหรัฐอเมริกา และ </w:t>
      </w:r>
      <w:r w:rsidR="008D3BAE" w:rsidRPr="004E6313">
        <w:rPr>
          <w:rFonts w:ascii="Angsana New" w:hAnsi="Angsana New"/>
          <w:i/>
          <w:iCs/>
          <w:snapToGrid w:val="0"/>
          <w:spacing w:val="-2"/>
          <w:sz w:val="30"/>
          <w:szCs w:val="30"/>
          <w:lang w:eastAsia="th-TH"/>
        </w:rPr>
        <w:t>34</w:t>
      </w:r>
      <w:r w:rsidRPr="004E6313">
        <w:rPr>
          <w:rFonts w:ascii="Angsana New" w:hAnsi="Angsana New"/>
          <w:i/>
          <w:iCs/>
          <w:snapToGrid w:val="0"/>
          <w:spacing w:val="-2"/>
          <w:sz w:val="30"/>
          <w:szCs w:val="30"/>
          <w:lang w:eastAsia="th-TH"/>
        </w:rPr>
        <w:t>.</w:t>
      </w:r>
      <w:r w:rsidR="008D3BAE" w:rsidRPr="004E6313">
        <w:rPr>
          <w:rFonts w:ascii="Angsana New" w:hAnsi="Angsana New"/>
          <w:i/>
          <w:iCs/>
          <w:snapToGrid w:val="0"/>
          <w:spacing w:val="-2"/>
          <w:sz w:val="30"/>
          <w:szCs w:val="30"/>
          <w:lang w:eastAsia="th-TH"/>
        </w:rPr>
        <w:t>14</w:t>
      </w:r>
      <w:r w:rsidRPr="004E6313">
        <w:rPr>
          <w:rFonts w:ascii="Angsana New" w:hAnsi="Angsana New"/>
          <w:i/>
          <w:iCs/>
          <w:snapToGrid w:val="0"/>
          <w:spacing w:val="-2"/>
          <w:sz w:val="30"/>
          <w:szCs w:val="30"/>
          <w:lang w:eastAsia="th-TH"/>
        </w:rPr>
        <w:t xml:space="preserve"> </w:t>
      </w:r>
      <w:r w:rsidRPr="004E6313">
        <w:rPr>
          <w:rFonts w:ascii="Angsana New" w:hAnsi="Angsana New"/>
          <w:i/>
          <w:iCs/>
          <w:snapToGrid w:val="0"/>
          <w:spacing w:val="-2"/>
          <w:sz w:val="30"/>
          <w:szCs w:val="30"/>
          <w:cs/>
          <w:lang w:eastAsia="th-TH"/>
        </w:rPr>
        <w:t>ล้านโครนาสวีเดน</w:t>
      </w:r>
      <w:r w:rsidRPr="004E6313">
        <w:rPr>
          <w:rFonts w:ascii="Angsana New" w:hAnsi="Angsana New"/>
          <w:i/>
          <w:iCs/>
          <w:snapToGrid w:val="0"/>
          <w:spacing w:val="-2"/>
          <w:sz w:val="30"/>
          <w:szCs w:val="30"/>
          <w:lang w:eastAsia="th-TH"/>
        </w:rPr>
        <w:t>)</w:t>
      </w:r>
    </w:p>
    <w:p w14:paraId="61FA7AD3" w14:textId="77777777" w:rsidR="00A4340F" w:rsidRPr="0040073C" w:rsidRDefault="00A4340F" w:rsidP="00C00EF2">
      <w:pPr>
        <w:spacing w:line="240" w:lineRule="auto"/>
        <w:ind w:left="540"/>
        <w:jc w:val="thaiDistribute"/>
        <w:rPr>
          <w:rFonts w:ascii="Angsana New" w:hAnsi="Angsana New"/>
          <w:snapToGrid w:val="0"/>
          <w:sz w:val="22"/>
          <w:szCs w:val="22"/>
          <w:lang w:eastAsia="th-TH"/>
        </w:rPr>
      </w:pPr>
    </w:p>
    <w:p w14:paraId="53D6E822" w14:textId="108EAE01" w:rsidR="00A4340F" w:rsidRPr="00192BAD" w:rsidRDefault="00A4340F" w:rsidP="00A4340F">
      <w:pPr>
        <w:spacing w:line="240" w:lineRule="auto"/>
        <w:ind w:left="540"/>
        <w:jc w:val="thaiDistribute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  <w:r w:rsidRPr="008834CA">
        <w:rPr>
          <w:rFonts w:ascii="Angsana New" w:hAnsi="Angsana New" w:hint="cs"/>
          <w:color w:val="000000"/>
          <w:sz w:val="30"/>
          <w:szCs w:val="30"/>
          <w:cs/>
        </w:rPr>
        <w:t xml:space="preserve">วันที่ </w:t>
      </w:r>
      <w:r w:rsidRPr="008834CA">
        <w:rPr>
          <w:rFonts w:ascii="Angsana New" w:hAnsi="Angsana New"/>
          <w:color w:val="000000"/>
          <w:sz w:val="30"/>
          <w:szCs w:val="30"/>
        </w:rPr>
        <w:t xml:space="preserve">31 </w:t>
      </w:r>
      <w:r w:rsidRPr="008834CA">
        <w:rPr>
          <w:rFonts w:ascii="Angsana New" w:hAnsi="Angsana New" w:hint="cs"/>
          <w:color w:val="000000"/>
          <w:sz w:val="30"/>
          <w:szCs w:val="30"/>
          <w:cs/>
        </w:rPr>
        <w:t xml:space="preserve">มีนาคม </w:t>
      </w:r>
      <w:r w:rsidRPr="008834CA">
        <w:rPr>
          <w:rFonts w:ascii="Angsana New" w:hAnsi="Angsana New"/>
          <w:color w:val="000000"/>
          <w:sz w:val="30"/>
          <w:szCs w:val="30"/>
        </w:rPr>
        <w:t>256</w:t>
      </w:r>
      <w:r w:rsidR="00CA081F" w:rsidRPr="00CA081F">
        <w:rPr>
          <w:rFonts w:ascii="Angsana New" w:hAnsi="Angsana New" w:hint="cs"/>
          <w:color w:val="000000"/>
          <w:sz w:val="30"/>
          <w:szCs w:val="30"/>
          <w:lang w:val="en-GB"/>
        </w:rPr>
        <w:t>6</w:t>
      </w:r>
      <w:r w:rsidRPr="008834CA">
        <w:rPr>
          <w:rFonts w:ascii="Angsana New" w:hAnsi="Angsana New"/>
          <w:color w:val="000000"/>
          <w:sz w:val="30"/>
          <w:szCs w:val="30"/>
        </w:rPr>
        <w:t xml:space="preserve"> </w:t>
      </w:r>
      <w:r w:rsidR="00FD4E8B">
        <w:rPr>
          <w:rFonts w:ascii="Angsana New" w:hAnsi="Angsana New" w:hint="cs"/>
          <w:color w:val="000000"/>
          <w:sz w:val="30"/>
          <w:szCs w:val="30"/>
          <w:cs/>
        </w:rPr>
        <w:t xml:space="preserve">บริษัท ราช เอ็นเนอร์จี ระยอง จำกัด </w:t>
      </w:r>
      <w:r w:rsidR="00FD4E8B" w:rsidRPr="00FD4E8B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(เดิมชื่อ </w:t>
      </w:r>
      <w:r w:rsidRPr="00FD4E8B">
        <w:rPr>
          <w:rFonts w:ascii="Angsana New" w:hAnsi="Angsana New" w:hint="cs"/>
          <w:i/>
          <w:iCs/>
          <w:color w:val="000000"/>
          <w:sz w:val="30"/>
          <w:szCs w:val="30"/>
          <w:cs/>
        </w:rPr>
        <w:t>บริษัท เน็กส์ซิฟ ราช เอ็นเนอร์จี ระยอง จำกัด</w:t>
      </w:r>
      <w:r w:rsidR="00FD4E8B" w:rsidRPr="00FD4E8B">
        <w:rPr>
          <w:rFonts w:ascii="Angsana New" w:hAnsi="Angsana New" w:hint="cs"/>
          <w:i/>
          <w:iCs/>
          <w:color w:val="000000"/>
          <w:sz w:val="30"/>
          <w:szCs w:val="30"/>
          <w:cs/>
        </w:rPr>
        <w:t>)</w:t>
      </w:r>
      <w:r w:rsidRPr="008834CA">
        <w:rPr>
          <w:rFonts w:ascii="Angsana New" w:hAnsi="Angsana New" w:hint="cs"/>
          <w:color w:val="000000"/>
          <w:sz w:val="30"/>
          <w:szCs w:val="30"/>
          <w:cs/>
        </w:rPr>
        <w:t xml:space="preserve"> ซึ่งเป็นบริษัทย่อยทางอ้อมมีภาระผูกพันเกี่ยวกับรายจ่ายฝ่ายทุนคงเหลือตามสัญญาซ่อมบำรุงโรงไฟฟ้า เป็นจำนวนเงิน </w:t>
      </w:r>
      <w:r w:rsidR="002E5F33" w:rsidRPr="008834CA">
        <w:rPr>
          <w:rFonts w:ascii="Angsana New" w:hAnsi="Angsana New"/>
          <w:color w:val="000000"/>
          <w:sz w:val="30"/>
          <w:szCs w:val="30"/>
        </w:rPr>
        <w:t xml:space="preserve">165.47 </w:t>
      </w:r>
      <w:r w:rsidRPr="008834CA">
        <w:rPr>
          <w:rFonts w:ascii="Angsana New" w:hAnsi="Angsana New" w:hint="cs"/>
          <w:color w:val="000000"/>
          <w:sz w:val="30"/>
          <w:szCs w:val="30"/>
          <w:cs/>
        </w:rPr>
        <w:t>ล้านโครนาสวี</w:t>
      </w:r>
      <w:r w:rsidRPr="00192BAD">
        <w:rPr>
          <w:rFonts w:ascii="Angsana New" w:hAnsi="Angsana New" w:hint="cs"/>
          <w:color w:val="000000"/>
          <w:sz w:val="30"/>
          <w:szCs w:val="30"/>
          <w:cs/>
        </w:rPr>
        <w:t>เดน</w:t>
      </w:r>
      <w:r w:rsidRPr="00192BAD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</w:t>
      </w:r>
      <w:r w:rsidR="00192BAD" w:rsidRPr="00192BAD">
        <w:rPr>
          <w:rFonts w:ascii="Angsana New" w:hAnsi="Angsana New"/>
          <w:i/>
          <w:iCs/>
          <w:color w:val="000000"/>
          <w:sz w:val="30"/>
          <w:szCs w:val="30"/>
        </w:rPr>
        <w:t>(31</w:t>
      </w:r>
      <w:r w:rsidR="00192BAD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</w:t>
      </w:r>
      <w:r w:rsidRPr="00192BAD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>ธัน</w:t>
      </w:r>
      <w:r w:rsidR="00192BAD" w:rsidRPr="00192BAD">
        <w:rPr>
          <w:rFonts w:ascii="Angsana New" w:hAnsi="Angsana New" w:hint="cs"/>
          <w:i/>
          <w:iCs/>
          <w:snapToGrid w:val="0"/>
          <w:sz w:val="30"/>
          <w:szCs w:val="30"/>
          <w:cs/>
          <w:lang w:eastAsia="th-TH"/>
        </w:rPr>
        <w:t>วาคม</w:t>
      </w:r>
      <w:r w:rsidR="00192BAD" w:rsidRPr="00192BAD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 xml:space="preserve"> 2565</w:t>
      </w:r>
      <w:r w:rsidRPr="00192BAD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:</w:t>
      </w:r>
      <w:r w:rsidRPr="00192BAD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Pr="00192BAD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164</w:t>
      </w:r>
      <w:r w:rsidR="002E5F33" w:rsidRPr="00192BAD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.19</w:t>
      </w:r>
      <w:r w:rsidRPr="00192BAD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 xml:space="preserve"> </w:t>
      </w:r>
      <w:r w:rsidRPr="00192BAD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>ล้านโครนาสวีเดน</w:t>
      </w:r>
      <w:r w:rsidRPr="00192BAD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)</w:t>
      </w:r>
    </w:p>
    <w:p w14:paraId="78B85D0E" w14:textId="77777777" w:rsidR="00A4340F" w:rsidRPr="0040073C" w:rsidRDefault="00A4340F" w:rsidP="00C00EF2">
      <w:pPr>
        <w:spacing w:line="240" w:lineRule="auto"/>
        <w:ind w:left="540"/>
        <w:jc w:val="thaiDistribute"/>
        <w:rPr>
          <w:rFonts w:ascii="Angsana New" w:hAnsi="Angsana New"/>
          <w:i/>
          <w:iCs/>
          <w:snapToGrid w:val="0"/>
          <w:sz w:val="22"/>
          <w:szCs w:val="22"/>
          <w:lang w:eastAsia="th-TH"/>
        </w:rPr>
      </w:pPr>
    </w:p>
    <w:p w14:paraId="73F138FD" w14:textId="77777777" w:rsidR="00C00EF2" w:rsidRPr="006B3E5C" w:rsidRDefault="00C00EF2" w:rsidP="00C00EF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lang w:val="th-TH" w:eastAsia="th-TH"/>
        </w:rPr>
      </w:pPr>
      <w:r w:rsidRPr="006B3E5C"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  <w:t>สัญญาการจำนำหุ้น</w:t>
      </w:r>
    </w:p>
    <w:p w14:paraId="0824268B" w14:textId="77777777" w:rsidR="00C00EF2" w:rsidRPr="001777C4" w:rsidRDefault="00C00EF2" w:rsidP="00C00EF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cs/>
          <w:lang w:eastAsia="th-TH"/>
        </w:rPr>
      </w:pPr>
    </w:p>
    <w:p w14:paraId="1FC8F62D" w14:textId="77777777" w:rsidR="008D3BAE" w:rsidRPr="00B43614" w:rsidRDefault="008D3BAE" w:rsidP="008D3BA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</w:pPr>
      <w:r w:rsidRPr="00B43614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บริษัทได้นำใบหุ้นทั้งหมดของบริษัท ราช โคเจนเนอเรชั่น จำกัด ซึ่งเป็นบริษัทย่อยทางตรง ไปเป็นหลักทรัพย์</w:t>
      </w:r>
      <w:r w:rsidRPr="00B43614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br/>
        <w:t>ค้ำประกันการกู้เงินให้แก่เจ้าหนี้เงินกู้ของบริษัทย่อยดังกล่าว</w:t>
      </w:r>
    </w:p>
    <w:p w14:paraId="7B98EAF2" w14:textId="77777777" w:rsidR="008D3BAE" w:rsidRPr="006E2E94" w:rsidRDefault="008D3BAE" w:rsidP="008D3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24"/>
          <w:szCs w:val="24"/>
          <w:cs/>
          <w:lang w:val="th-TH" w:eastAsia="th-TH"/>
        </w:rPr>
      </w:pPr>
    </w:p>
    <w:p w14:paraId="347A3482" w14:textId="77777777" w:rsidR="008D3BAE" w:rsidRPr="00B43614" w:rsidRDefault="008D3BAE" w:rsidP="008D3BA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B43614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บริษัทได้นำใบหุ้นทั้งหมดของบริษัท เฟิร์ส โคราช วินด์ จำกัด และบริษัท เค.อาร์.ทู จำกัด ซึ่งเป็นบริษัทร่วมทางตรง ไปเป็นหลักทรัพย์ค้ำประกันการกู้เงินให้แก่เจ้าหนี้เงินกู้ของบริษัทร่วมดังกล่าว</w:t>
      </w:r>
    </w:p>
    <w:p w14:paraId="4F3D3CF6" w14:textId="77777777" w:rsidR="008D3BAE" w:rsidRPr="006E2E94" w:rsidRDefault="008D3BAE" w:rsidP="008D3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24"/>
          <w:szCs w:val="24"/>
          <w:cs/>
          <w:lang w:val="th-TH" w:eastAsia="th-TH"/>
        </w:rPr>
      </w:pPr>
    </w:p>
    <w:p w14:paraId="7B588C1F" w14:textId="77777777" w:rsidR="008D3BAE" w:rsidRPr="00B43614" w:rsidRDefault="008D3BAE" w:rsidP="008D3BA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B43614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กลุ่มบริษัทได้นำใบหุ้นทั้งหมดของบริษัท ไฟฟ้า เซเปียน-เซน้ำน้อย จำกัด บริษัท ราชบุรีเวอลด์ โคเจนเนอเรชั่น จำกัด และบริษัท ไฟฟ้าหงสา จำกัด ซึ่งเป็นการร่วมค้า ไปเป็นหลักทรัพย์ค้ำประกันการกู้เงินให้แก่เจ้าหนี้เงินกู้ของการร่วมค้าดังกล่าว</w:t>
      </w:r>
    </w:p>
    <w:p w14:paraId="0F046A8A" w14:textId="77777777" w:rsidR="008D3BAE" w:rsidRPr="006F5632" w:rsidRDefault="008D3BAE" w:rsidP="008D3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24"/>
          <w:szCs w:val="24"/>
          <w:cs/>
          <w:lang w:val="th-TH" w:eastAsia="th-TH"/>
        </w:rPr>
      </w:pPr>
    </w:p>
    <w:p w14:paraId="3777EB8D" w14:textId="77777777" w:rsidR="008D3BAE" w:rsidRPr="00B43614" w:rsidRDefault="008D3BAE" w:rsidP="008D3BA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B43614"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  <w:t xml:space="preserve">Fareast Renewable Development Pte. Ltd. </w:t>
      </w:r>
      <w:r w:rsidRPr="00B43614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ซึ่งเป็นบริษัทย่อยทางอ้อม ได้นำใบหุ้นบางส่วนของ </w:t>
      </w:r>
      <w:r w:rsidRPr="00B43614"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  <w:t xml:space="preserve">PT Bajradaya Sentranusa </w:t>
      </w:r>
      <w:r w:rsidRPr="00B43614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ซึ่งเป็นบริษัทย่อยของบริษัทย่อยดังกล่าวไปเป็นหลักทรัพย์ค้ำประกันการกู้เงินให้แก่เจ้าหนี้เงินกู้ของ</w:t>
      </w:r>
      <w:r w:rsidRPr="00B43614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br/>
      </w:r>
      <w:r w:rsidRPr="00B43614"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  <w:t>PT Bajradaya Sentranusa</w:t>
      </w:r>
    </w:p>
    <w:p w14:paraId="0E945BA3" w14:textId="77777777" w:rsidR="008D3BAE" w:rsidRPr="0040073C" w:rsidRDefault="008D3BAE" w:rsidP="008D3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24"/>
          <w:szCs w:val="24"/>
          <w:cs/>
          <w:lang w:val="th-TH" w:eastAsia="th-TH"/>
        </w:rPr>
      </w:pPr>
    </w:p>
    <w:p w14:paraId="6C8C46C4" w14:textId="77777777" w:rsidR="008D3BAE" w:rsidRPr="00B43614" w:rsidRDefault="008D3BAE" w:rsidP="008D3BA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B43614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บริษัทได้นำใบหุ้นทั้งหมดของบริษัท นอร์ทเทิร์น บางกอกโมโนเรล จำกัด และบริษัท อีสเทิร์น บางกอกโมโนเรล จำกัด ซึ่งเป็นบริษัทร่วมทางตรงไปเป็นหลักทรัพย์ค้ำประกันการกู้เงินให้แก่เจ้าหนี้เงินกู้ของบริษัทดังกล่าว</w:t>
      </w:r>
    </w:p>
    <w:p w14:paraId="5C83C324" w14:textId="77777777" w:rsidR="008D3BAE" w:rsidRPr="00D5443B" w:rsidRDefault="008D3BAE" w:rsidP="008D3BAE">
      <w:pPr>
        <w:ind w:left="540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</w:pPr>
    </w:p>
    <w:p w14:paraId="45E21252" w14:textId="63572053" w:rsidR="008D3BAE" w:rsidRPr="00B43614" w:rsidRDefault="008D3BAE" w:rsidP="008D3BA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</w:pPr>
      <w:r w:rsidRPr="00B43614">
        <w:rPr>
          <w:rFonts w:ascii="Angsana New" w:hAnsi="Angsana New"/>
          <w:spacing w:val="-4"/>
          <w:sz w:val="30"/>
          <w:szCs w:val="30"/>
        </w:rPr>
        <w:t>NEXIF RATCH ENERGY</w:t>
      </w:r>
      <w:r w:rsidRPr="00B43614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 </w:t>
      </w:r>
      <w:r w:rsidRPr="00B43614">
        <w:rPr>
          <w:rFonts w:ascii="Angsana New" w:eastAsia="Cordia New" w:hAnsi="Angsana New"/>
          <w:snapToGrid w:val="0"/>
          <w:sz w:val="30"/>
          <w:szCs w:val="30"/>
          <w:lang w:eastAsia="th-TH"/>
        </w:rPr>
        <w:t>SINGAPORE PTE. LTD.</w:t>
      </w:r>
      <w:r w:rsidRPr="00B43614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 ซึ่งเป็น</w:t>
      </w:r>
      <w:r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>บริษัทย่อยทางอ้อม</w:t>
      </w:r>
      <w:r w:rsidRPr="00B43614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 ได้นำใบ</w:t>
      </w:r>
      <w:r w:rsidRPr="00B43614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หุ้นทั้งหมดของ</w:t>
      </w:r>
      <w:r w:rsidR="009A47EE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บริษัท ราช เอ็นเนอร์จี ระยอง จำกัด </w:t>
      </w:r>
      <w:r w:rsidR="009A47EE" w:rsidRPr="009A47EE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val="th-TH" w:eastAsia="th-TH"/>
        </w:rPr>
        <w:t xml:space="preserve">(เดิมชื่อ </w:t>
      </w:r>
      <w:r w:rsidRPr="009A47EE"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  <w:t>บริษัท เน็กส์ซิฟ ราช เอ็นเนอร์จี ระยอง จำกัด</w:t>
      </w:r>
      <w:r w:rsidR="009A47EE" w:rsidRPr="009A47EE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val="th-TH" w:eastAsia="th-TH"/>
        </w:rPr>
        <w:t>)</w:t>
      </w:r>
      <w:r w:rsidRPr="009A47EE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 ซึ่งเป็น</w:t>
      </w:r>
      <w:r w:rsidRPr="008E7510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บริษัทย่อยของ</w:t>
      </w:r>
      <w:r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บริษัทย่อย</w:t>
      </w:r>
      <w:r w:rsidRPr="00B43614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ดังกล่าว ไปเป็นหลักทรัพย์ค้ำประกันการกู้เงินให้แก่เจ้าหนี้เงินกู้ของบริษัท ราช เอ็นเนอร์จี ระยอง จำกัด</w:t>
      </w:r>
    </w:p>
    <w:p w14:paraId="0CE5B041" w14:textId="77777777" w:rsidR="008D3BAE" w:rsidRPr="00D5443B" w:rsidRDefault="008D3BAE" w:rsidP="008D3BA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</w:pPr>
    </w:p>
    <w:p w14:paraId="62A766A2" w14:textId="77777777" w:rsidR="008D3BAE" w:rsidRPr="006243DC" w:rsidRDefault="008D3BAE" w:rsidP="008D3BA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</w:pPr>
      <w:r w:rsidRPr="00B43614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บริษัทได้นำใบหุ้นทั้งหมดของบริษัท หินกองเพาเวอร์ จำกัด ซึ่งเป็นการร่วมค้าทางตรงไปเป็นหลักทรัพย์ค้ำประกันการกู้เงินให้แก่เจ้าหนี้เงินกู้ของบริษัทดังกล่าว</w:t>
      </w:r>
    </w:p>
    <w:p w14:paraId="4BDA1DED" w14:textId="198ABF6F" w:rsidR="00B60060" w:rsidRPr="00D5443B" w:rsidRDefault="00B60060" w:rsidP="00C00EF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2B98C30D" w14:textId="4F069DA2" w:rsidR="00C00EF2" w:rsidRPr="006B3E5C" w:rsidRDefault="00C00EF2" w:rsidP="00C00EF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B3E5C">
        <w:rPr>
          <w:rFonts w:ascii="Angsana New" w:hAnsi="Angsana New"/>
          <w:b/>
          <w:bCs/>
          <w:i/>
          <w:iCs/>
          <w:sz w:val="30"/>
          <w:szCs w:val="30"/>
          <w:cs/>
        </w:rPr>
        <w:t>คดีความสำคัญ</w:t>
      </w:r>
    </w:p>
    <w:p w14:paraId="1E7F866B" w14:textId="77777777" w:rsidR="00C00EF2" w:rsidRPr="00D5443B" w:rsidRDefault="00C00EF2" w:rsidP="00C00EF2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val="th-TH" w:eastAsia="th-TH"/>
        </w:rPr>
      </w:pPr>
    </w:p>
    <w:p w14:paraId="5FCF125F" w14:textId="77777777" w:rsidR="008D3BAE" w:rsidRPr="00BB45D9" w:rsidRDefault="008D3BAE" w:rsidP="008D3BAE">
      <w:pPr>
        <w:ind w:left="540"/>
        <w:jc w:val="thaiDistribute"/>
        <w:rPr>
          <w:rFonts w:ascii="Angsana New" w:hAnsi="Angsana New"/>
          <w:snapToGrid w:val="0"/>
          <w:spacing w:val="-3"/>
          <w:sz w:val="30"/>
          <w:szCs w:val="30"/>
          <w:lang w:val="th-TH" w:eastAsia="th-TH"/>
        </w:rPr>
      </w:pPr>
      <w:r w:rsidRPr="00BB45D9">
        <w:rPr>
          <w:rFonts w:ascii="Angsana New" w:hAnsi="Angsana New"/>
          <w:snapToGrid w:val="0"/>
          <w:spacing w:val="-3"/>
          <w:sz w:val="30"/>
          <w:szCs w:val="30"/>
          <w:cs/>
          <w:lang w:val="th-TH" w:eastAsia="th-TH"/>
        </w:rPr>
        <w:t xml:space="preserve">ในปี </w:t>
      </w:r>
      <w:r w:rsidRPr="00BB45D9">
        <w:rPr>
          <w:rFonts w:ascii="Angsana New" w:hAnsi="Angsana New"/>
          <w:snapToGrid w:val="0"/>
          <w:spacing w:val="-3"/>
          <w:sz w:val="30"/>
          <w:szCs w:val="30"/>
          <w:lang w:eastAsia="th-TH"/>
        </w:rPr>
        <w:t>2562</w:t>
      </w:r>
      <w:r w:rsidRPr="00BB45D9">
        <w:rPr>
          <w:rFonts w:ascii="Angsana New" w:hAnsi="Angsana New"/>
          <w:snapToGrid w:val="0"/>
          <w:spacing w:val="-3"/>
          <w:sz w:val="30"/>
          <w:szCs w:val="30"/>
          <w:cs/>
          <w:lang w:val="th-TH" w:eastAsia="th-TH"/>
        </w:rPr>
        <w:t xml:space="preserve"> บริษัทถูกฟ้องร้องเป็นจำเลยในคดีแพ่ง โดยมีทุนทรัพย์ที่เรียกร้องจำนวน </w:t>
      </w:r>
      <w:r w:rsidRPr="00BB45D9">
        <w:rPr>
          <w:rFonts w:ascii="Angsana New" w:hAnsi="Angsana New"/>
          <w:snapToGrid w:val="0"/>
          <w:spacing w:val="-3"/>
          <w:sz w:val="30"/>
          <w:szCs w:val="30"/>
          <w:lang w:eastAsia="th-TH"/>
        </w:rPr>
        <w:t>5</w:t>
      </w:r>
      <w:r w:rsidRPr="00BB45D9">
        <w:rPr>
          <w:rFonts w:ascii="Angsana New" w:hAnsi="Angsana New"/>
          <w:snapToGrid w:val="0"/>
          <w:spacing w:val="-3"/>
          <w:sz w:val="30"/>
          <w:szCs w:val="30"/>
          <w:lang w:val="th-TH" w:eastAsia="th-TH"/>
        </w:rPr>
        <w:t>,</w:t>
      </w:r>
      <w:r w:rsidRPr="00BB45D9">
        <w:rPr>
          <w:rFonts w:ascii="Angsana New" w:hAnsi="Angsana New"/>
          <w:snapToGrid w:val="0"/>
          <w:spacing w:val="-3"/>
          <w:sz w:val="30"/>
          <w:szCs w:val="30"/>
          <w:lang w:eastAsia="th-TH"/>
        </w:rPr>
        <w:t>271</w:t>
      </w:r>
      <w:r w:rsidRPr="00BB45D9">
        <w:rPr>
          <w:rFonts w:ascii="Angsana New" w:hAnsi="Angsana New"/>
          <w:snapToGrid w:val="0"/>
          <w:spacing w:val="-3"/>
          <w:sz w:val="30"/>
          <w:szCs w:val="30"/>
          <w:cs/>
          <w:lang w:val="th-TH" w:eastAsia="th-TH"/>
        </w:rPr>
        <w:t>.</w:t>
      </w:r>
      <w:r w:rsidRPr="00BB45D9">
        <w:rPr>
          <w:rFonts w:ascii="Angsana New" w:hAnsi="Angsana New"/>
          <w:snapToGrid w:val="0"/>
          <w:spacing w:val="-3"/>
          <w:sz w:val="30"/>
          <w:szCs w:val="30"/>
          <w:lang w:eastAsia="th-TH"/>
        </w:rPr>
        <w:t>10</w:t>
      </w:r>
      <w:r w:rsidRPr="00BB45D9">
        <w:rPr>
          <w:rFonts w:ascii="Angsana New" w:hAnsi="Angsana New"/>
          <w:snapToGrid w:val="0"/>
          <w:spacing w:val="-3"/>
          <w:sz w:val="30"/>
          <w:szCs w:val="30"/>
          <w:cs/>
          <w:lang w:val="th-TH" w:eastAsia="th-TH"/>
        </w:rPr>
        <w:t xml:space="preserve"> ล้านบาท ซึ่งโจทก์กล่าวหาว่าบริษัทละเมิดสิทธิความลับทางการค้า โดยการนำข้อมูลอันเป็นความลับทางการค้าซึ่งเป็นกรรมสิทธิ์ของโจทก์ไปใช้ประโยชน์โดยไม่ได้รับความยินยอม ทำให้โจทก์เสียสิทธิ รายได้ หรือผลประโยชน์ตอบแทนที่ควรจะได้รับจากข้อมูลอันเป็นความลับทางการค้าดังกล่า</w:t>
      </w:r>
      <w:r w:rsidRPr="00BB45D9">
        <w:rPr>
          <w:rFonts w:ascii="Angsana New" w:hAnsi="Angsana New" w:hint="cs"/>
          <w:snapToGrid w:val="0"/>
          <w:spacing w:val="-3"/>
          <w:sz w:val="30"/>
          <w:szCs w:val="30"/>
          <w:cs/>
          <w:lang w:val="th-TH" w:eastAsia="th-TH"/>
        </w:rPr>
        <w:t xml:space="preserve">ว </w:t>
      </w:r>
      <w:r w:rsidRPr="00BB45D9">
        <w:rPr>
          <w:rFonts w:ascii="Angsana New" w:hAnsi="Angsana New"/>
          <w:snapToGrid w:val="0"/>
          <w:spacing w:val="-3"/>
          <w:sz w:val="30"/>
          <w:szCs w:val="30"/>
          <w:cs/>
          <w:lang w:val="th-TH" w:eastAsia="th-TH"/>
        </w:rPr>
        <w:t xml:space="preserve">เมื่อวันที่ </w:t>
      </w:r>
      <w:r w:rsidRPr="00BB45D9">
        <w:rPr>
          <w:rFonts w:ascii="Angsana New" w:hAnsi="Angsana New"/>
          <w:snapToGrid w:val="0"/>
          <w:spacing w:val="-3"/>
          <w:sz w:val="30"/>
          <w:szCs w:val="30"/>
          <w:lang w:eastAsia="th-TH"/>
        </w:rPr>
        <w:t>30</w:t>
      </w:r>
      <w:r w:rsidRPr="00BB45D9">
        <w:rPr>
          <w:rFonts w:ascii="Angsana New" w:hAnsi="Angsana New"/>
          <w:snapToGrid w:val="0"/>
          <w:spacing w:val="-3"/>
          <w:sz w:val="30"/>
          <w:szCs w:val="30"/>
          <w:cs/>
          <w:lang w:val="th-TH" w:eastAsia="th-TH"/>
        </w:rPr>
        <w:t xml:space="preserve"> กันยายน </w:t>
      </w:r>
      <w:r w:rsidRPr="00BB45D9">
        <w:rPr>
          <w:rFonts w:ascii="Angsana New" w:hAnsi="Angsana New"/>
          <w:snapToGrid w:val="0"/>
          <w:spacing w:val="-3"/>
          <w:sz w:val="30"/>
          <w:szCs w:val="30"/>
          <w:lang w:eastAsia="th-TH"/>
        </w:rPr>
        <w:t>2563</w:t>
      </w:r>
      <w:r w:rsidRPr="00BB45D9">
        <w:rPr>
          <w:rFonts w:ascii="Angsana New" w:hAnsi="Angsana New"/>
          <w:snapToGrid w:val="0"/>
          <w:spacing w:val="-3"/>
          <w:sz w:val="30"/>
          <w:szCs w:val="30"/>
          <w:cs/>
          <w:lang w:val="th-TH" w:eastAsia="th-TH"/>
        </w:rPr>
        <w:t xml:space="preserve"> ศาลทรัพย์สินทางปัญญ</w:t>
      </w:r>
      <w:r w:rsidRPr="00BB45D9">
        <w:rPr>
          <w:rFonts w:ascii="Angsana New" w:hAnsi="Angsana New"/>
          <w:snapToGrid w:val="0"/>
          <w:spacing w:val="-3"/>
          <w:sz w:val="30"/>
          <w:szCs w:val="30"/>
          <w:cs/>
          <w:lang w:eastAsia="th-TH"/>
        </w:rPr>
        <w:t>าและการค้าระหว่างประเทศกลางได้มีคำพิพากษายกฟ้องโจทก์ในคดีดังกล่าว</w:t>
      </w:r>
      <w:r w:rsidRPr="00BB45D9">
        <w:rPr>
          <w:rFonts w:ascii="Angsana New" w:hAnsi="Angsana New"/>
          <w:snapToGrid w:val="0"/>
          <w:spacing w:val="-3"/>
          <w:sz w:val="30"/>
          <w:szCs w:val="30"/>
          <w:cs/>
          <w:lang w:val="th-TH" w:eastAsia="th-TH"/>
        </w:rPr>
        <w:t xml:space="preserve">ด้วยเหตุผลว่าข้อมูลที่โจทก์กล่าวอ้างได้สิ้นสุดสภาพการเป็นความลับทางการค้าไปแล้ว </w:t>
      </w:r>
      <w:r w:rsidRPr="00BB45D9">
        <w:rPr>
          <w:rFonts w:ascii="Angsana New" w:hAnsi="Angsana New" w:hint="cs"/>
          <w:snapToGrid w:val="0"/>
          <w:spacing w:val="-3"/>
          <w:sz w:val="30"/>
          <w:szCs w:val="30"/>
          <w:cs/>
          <w:lang w:val="th-TH" w:eastAsia="th-TH"/>
        </w:rPr>
        <w:t xml:space="preserve">ซึ่งโจทก์ได้ยื่นอุทธรณ์คำพิพากษาดังกล่าวต่อศาลอุทธรณ์คดีชำนัญพิเศษ ต่อมาเมื่อวันที่ </w:t>
      </w:r>
      <w:r w:rsidRPr="00BB45D9">
        <w:rPr>
          <w:rFonts w:ascii="Angsana New" w:hAnsi="Angsana New"/>
          <w:snapToGrid w:val="0"/>
          <w:spacing w:val="-3"/>
          <w:sz w:val="30"/>
          <w:szCs w:val="30"/>
          <w:lang w:eastAsia="th-TH"/>
        </w:rPr>
        <w:t xml:space="preserve">12 </w:t>
      </w:r>
      <w:r w:rsidRPr="00BB45D9">
        <w:rPr>
          <w:rFonts w:ascii="Angsana New" w:hAnsi="Angsana New" w:hint="cs"/>
          <w:snapToGrid w:val="0"/>
          <w:spacing w:val="-3"/>
          <w:sz w:val="30"/>
          <w:szCs w:val="30"/>
          <w:cs/>
          <w:lang w:eastAsia="th-TH"/>
        </w:rPr>
        <w:t xml:space="preserve">กรกฎาคม </w:t>
      </w:r>
      <w:r w:rsidRPr="00BB45D9">
        <w:rPr>
          <w:rFonts w:ascii="Angsana New" w:hAnsi="Angsana New"/>
          <w:snapToGrid w:val="0"/>
          <w:spacing w:val="-3"/>
          <w:sz w:val="30"/>
          <w:szCs w:val="30"/>
          <w:lang w:eastAsia="th-TH"/>
        </w:rPr>
        <w:t xml:space="preserve">2565 </w:t>
      </w:r>
      <w:r w:rsidRPr="00BB45D9">
        <w:rPr>
          <w:rFonts w:ascii="Angsana New" w:hAnsi="Angsana New" w:hint="cs"/>
          <w:snapToGrid w:val="0"/>
          <w:spacing w:val="-3"/>
          <w:sz w:val="30"/>
          <w:szCs w:val="30"/>
          <w:cs/>
          <w:lang w:val="th-TH" w:eastAsia="th-TH"/>
        </w:rPr>
        <w:t>ศาลอุทธรณ์คดีชำนัญพิเศ</w:t>
      </w:r>
      <w:r w:rsidRPr="00BB45D9">
        <w:rPr>
          <w:rFonts w:ascii="Angsana New" w:hAnsi="Angsana New" w:hint="cs"/>
          <w:snapToGrid w:val="0"/>
          <w:spacing w:val="-3"/>
          <w:sz w:val="30"/>
          <w:szCs w:val="30"/>
          <w:cs/>
          <w:lang w:eastAsia="th-TH"/>
        </w:rPr>
        <w:t>ษ</w:t>
      </w:r>
      <w:r w:rsidRPr="00BB45D9">
        <w:rPr>
          <w:rFonts w:ascii="Angsana New" w:hAnsi="Angsana New" w:hint="cs"/>
          <w:snapToGrid w:val="0"/>
          <w:spacing w:val="-3"/>
          <w:sz w:val="30"/>
          <w:szCs w:val="30"/>
          <w:cs/>
          <w:lang w:val="th-TH" w:eastAsia="th-TH"/>
        </w:rPr>
        <w:t xml:space="preserve">ได้มีคำพิพากษายืนตามคำพิพากษาของศาลทรัพย์สินทางปัญญาและการค้าระหว่างประเทศกลางที่ยกฟ้องโจทก์ </w:t>
      </w:r>
      <w:r w:rsidRPr="00BB45D9">
        <w:rPr>
          <w:rFonts w:ascii="Angsana New" w:hAnsi="Angsana New"/>
          <w:snapToGrid w:val="0"/>
          <w:spacing w:val="-3"/>
          <w:sz w:val="30"/>
          <w:szCs w:val="30"/>
          <w:cs/>
          <w:lang w:val="th-TH" w:eastAsia="th-TH"/>
        </w:rPr>
        <w:t>บริษัทจึงไม่ได้บันทึกหนี้สินที่อาจจะเกิดขึ้นจากคดีดังกล่าว</w:t>
      </w:r>
    </w:p>
    <w:p w14:paraId="01F7EFAF" w14:textId="2E75B7A8" w:rsidR="005F0C26" w:rsidRDefault="005F0C26" w:rsidP="005F0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val="th-TH" w:eastAsia="th-TH"/>
        </w:rPr>
      </w:pPr>
    </w:p>
    <w:p w14:paraId="26C6FC35" w14:textId="77777777" w:rsidR="005F0C26" w:rsidRPr="00012FBF" w:rsidRDefault="005F0C26" w:rsidP="005F0C26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012FBF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14:paraId="3AC63839" w14:textId="6A864ACF" w:rsidR="005F0C26" w:rsidRPr="00012FBF" w:rsidRDefault="005F0C26" w:rsidP="005F0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lang w:val="th-TH"/>
        </w:rPr>
      </w:pPr>
    </w:p>
    <w:p w14:paraId="015A470D" w14:textId="77777777" w:rsidR="003D1A31" w:rsidRPr="00012FBF" w:rsidRDefault="003D1A31" w:rsidP="003D1A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lang w:val="th-TH" w:eastAsia="th-TH"/>
        </w:rPr>
      </w:pPr>
      <w:r w:rsidRPr="00012FBF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>การจ่ายเงินปันผล</w:t>
      </w:r>
    </w:p>
    <w:p w14:paraId="7F64697A" w14:textId="77777777" w:rsidR="003D1A31" w:rsidRPr="00012FBF" w:rsidRDefault="003D1A31" w:rsidP="003D1A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eastAsia="Cordia New" w:hAnsi="Angsana New"/>
          <w:snapToGrid w:val="0"/>
          <w:szCs w:val="18"/>
          <w:cs/>
          <w:lang w:val="th-TH" w:eastAsia="th-TH"/>
        </w:rPr>
      </w:pPr>
    </w:p>
    <w:p w14:paraId="4A2F7085" w14:textId="2B21EE21" w:rsidR="003D1A31" w:rsidRPr="00C17A53" w:rsidRDefault="003D1A31" w:rsidP="003D1A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</w:pPr>
      <w:r w:rsidRPr="00012FBF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เมื่อวันที่ </w:t>
      </w:r>
      <w:r w:rsidRPr="00012FBF">
        <w:rPr>
          <w:rFonts w:ascii="Angsana New" w:eastAsia="Cordia New" w:hAnsi="Angsana New"/>
          <w:snapToGrid w:val="0"/>
          <w:sz w:val="30"/>
          <w:szCs w:val="30"/>
          <w:lang w:eastAsia="th-TH"/>
        </w:rPr>
        <w:t>24</w:t>
      </w:r>
      <w:r w:rsidRPr="00012FBF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 เมษายน </w:t>
      </w:r>
      <w:r w:rsidRPr="00012FBF">
        <w:rPr>
          <w:rFonts w:ascii="Angsana New" w:eastAsia="Cordia New" w:hAnsi="Angsana New"/>
          <w:snapToGrid w:val="0"/>
          <w:sz w:val="30"/>
          <w:szCs w:val="30"/>
          <w:lang w:eastAsia="th-TH"/>
        </w:rPr>
        <w:t>2566</w:t>
      </w:r>
      <w:r w:rsidRPr="00012FBF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 </w:t>
      </w:r>
      <w:r w:rsidRPr="00012FBF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ที่</w:t>
      </w:r>
      <w:r w:rsidRPr="00012FBF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ประชุมสามัญผู้ถือหุ้นประจำปีของบริษัท มีมติอนุมัติการจัดสรรกำไรสำหรับ</w:t>
      </w:r>
      <w:r w:rsidRPr="00012FBF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br/>
        <w:t xml:space="preserve">ผลการดำเนินงานปี </w:t>
      </w:r>
      <w:r w:rsidRPr="00012FBF">
        <w:rPr>
          <w:rFonts w:ascii="Angsana New" w:eastAsia="Cordia New" w:hAnsi="Angsana New"/>
          <w:snapToGrid w:val="0"/>
          <w:sz w:val="30"/>
          <w:szCs w:val="30"/>
          <w:lang w:eastAsia="th-TH"/>
        </w:rPr>
        <w:t>2565</w:t>
      </w:r>
      <w:r w:rsidRPr="00012FBF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 เป็นเงินปันผล</w:t>
      </w:r>
      <w:r w:rsidRPr="00012FBF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จ่าย</w:t>
      </w:r>
      <w:r w:rsidRPr="00012FBF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ในอัตราหุ้นละ </w:t>
      </w:r>
      <w:r w:rsidRPr="00012FBF">
        <w:rPr>
          <w:rFonts w:ascii="Angsana New" w:eastAsia="Cordia New" w:hAnsi="Angsana New"/>
          <w:snapToGrid w:val="0"/>
          <w:sz w:val="30"/>
          <w:szCs w:val="30"/>
          <w:lang w:eastAsia="th-TH"/>
        </w:rPr>
        <w:t>1</w:t>
      </w:r>
      <w:r w:rsidRPr="00012FBF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.</w:t>
      </w:r>
      <w:r w:rsidR="00002EC7" w:rsidRPr="00012FBF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>6</w:t>
      </w:r>
      <w:r w:rsidRPr="00012FBF">
        <w:rPr>
          <w:rFonts w:ascii="Angsana New" w:eastAsia="Cordia New" w:hAnsi="Angsana New"/>
          <w:snapToGrid w:val="0"/>
          <w:sz w:val="30"/>
          <w:szCs w:val="30"/>
          <w:lang w:eastAsia="th-TH"/>
        </w:rPr>
        <w:t>0</w:t>
      </w:r>
      <w:r w:rsidRPr="00012FBF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 บาท เป็นจำนวนเงินทั้งสิ้น </w:t>
      </w:r>
      <w:r w:rsidRPr="00012FBF">
        <w:rPr>
          <w:rFonts w:ascii="Angsana New" w:eastAsia="Cordia New" w:hAnsi="Angsana New"/>
          <w:snapToGrid w:val="0"/>
          <w:sz w:val="30"/>
          <w:szCs w:val="30"/>
          <w:lang w:eastAsia="th-TH"/>
        </w:rPr>
        <w:t>3</w:t>
      </w:r>
      <w:r w:rsidRPr="00012FBF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,</w:t>
      </w:r>
      <w:r w:rsidR="00002EC7" w:rsidRPr="00012FBF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>480</w:t>
      </w:r>
      <w:r w:rsidRPr="00012FBF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 ล้านบาท </w:t>
      </w:r>
      <w:r w:rsidRPr="00012FBF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ทั้งนี้ บริษัทได้จ่ายเงินปันผลระหว่างกาล ซึ่งจัดสรรจากกำไรสำหรับผลการดำเนินงานงวดหกเดือน</w:t>
      </w:r>
      <w:r w:rsidRPr="00012FBF"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  <w:t xml:space="preserve"> </w:t>
      </w:r>
      <w:r w:rsidRPr="00012FBF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สิ้นสุดวันที่</w:t>
      </w:r>
      <w:r w:rsidRPr="00012FBF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br/>
      </w:r>
      <w:r w:rsidRPr="00012FBF">
        <w:rPr>
          <w:rFonts w:ascii="Angsana New" w:eastAsia="Cordia New" w:hAnsi="Angsana New"/>
          <w:snapToGrid w:val="0"/>
          <w:sz w:val="30"/>
          <w:szCs w:val="30"/>
          <w:lang w:eastAsia="th-TH"/>
        </w:rPr>
        <w:t>30</w:t>
      </w:r>
      <w:r w:rsidRPr="00012FBF"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  <w:t xml:space="preserve"> </w:t>
      </w:r>
      <w:r w:rsidRPr="00012FBF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มิถุนายน </w:t>
      </w:r>
      <w:r w:rsidRPr="00012FBF">
        <w:rPr>
          <w:rFonts w:ascii="Angsana New" w:eastAsia="Cordia New" w:hAnsi="Angsana New"/>
          <w:snapToGrid w:val="0"/>
          <w:sz w:val="30"/>
          <w:szCs w:val="30"/>
          <w:lang w:eastAsia="th-TH"/>
        </w:rPr>
        <w:t>2565</w:t>
      </w:r>
      <w:r w:rsidRPr="00012FBF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 w:rsidRPr="00012FBF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ในอัตราหุ้นละ </w:t>
      </w:r>
      <w:r w:rsidRPr="00012FBF">
        <w:rPr>
          <w:rFonts w:ascii="Angsana New" w:eastAsia="Cordia New" w:hAnsi="Angsana New"/>
          <w:snapToGrid w:val="0"/>
          <w:sz w:val="30"/>
          <w:szCs w:val="30"/>
          <w:lang w:eastAsia="th-TH"/>
        </w:rPr>
        <w:t>0</w:t>
      </w:r>
      <w:r w:rsidRPr="00012FBF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.</w:t>
      </w:r>
      <w:r w:rsidR="00002EC7" w:rsidRPr="00012FBF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>80</w:t>
      </w:r>
      <w:r w:rsidRPr="00012FBF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 บาท เป็นจำนวนเงินทั้งสิ้น </w:t>
      </w:r>
      <w:r w:rsidRPr="00012FBF">
        <w:rPr>
          <w:rFonts w:ascii="Angsana New" w:eastAsia="Cordia New" w:hAnsi="Angsana New"/>
          <w:snapToGrid w:val="0"/>
          <w:sz w:val="30"/>
          <w:szCs w:val="30"/>
          <w:lang w:eastAsia="th-TH"/>
        </w:rPr>
        <w:t>1</w:t>
      </w:r>
      <w:r w:rsidRPr="00012FBF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,</w:t>
      </w:r>
      <w:r w:rsidRPr="00012FBF">
        <w:rPr>
          <w:rFonts w:ascii="Angsana New" w:eastAsia="Cordia New" w:hAnsi="Angsana New"/>
          <w:snapToGrid w:val="0"/>
          <w:sz w:val="30"/>
          <w:szCs w:val="30"/>
          <w:lang w:eastAsia="th-TH"/>
        </w:rPr>
        <w:t>740</w:t>
      </w:r>
      <w:r w:rsidRPr="00012FBF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 ล้านบาท ซึ่งได้จ่ายให้แก่ผู้ถือหุ้นในเดือนกันยายน </w:t>
      </w:r>
      <w:r w:rsidRPr="00012FBF">
        <w:rPr>
          <w:rFonts w:ascii="Angsana New" w:eastAsia="Cordia New" w:hAnsi="Angsana New"/>
          <w:snapToGrid w:val="0"/>
          <w:sz w:val="30"/>
          <w:szCs w:val="30"/>
          <w:lang w:eastAsia="th-TH"/>
        </w:rPr>
        <w:t>256</w:t>
      </w:r>
      <w:r w:rsidR="00002EC7" w:rsidRPr="00012FBF">
        <w:rPr>
          <w:rFonts w:ascii="Angsana New" w:eastAsia="Cordia New" w:hAnsi="Angsana New"/>
          <w:snapToGrid w:val="0"/>
          <w:sz w:val="30"/>
          <w:szCs w:val="30"/>
          <w:lang w:eastAsia="th-TH"/>
        </w:rPr>
        <w:t>5</w:t>
      </w:r>
      <w:r w:rsidRPr="00012FBF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 </w:t>
      </w:r>
      <w:r w:rsidRPr="00012FBF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โดย</w:t>
      </w:r>
      <w:r w:rsidRPr="00012FBF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ยอดสุทธิของเงินปันผลดังกล่าวเป็นจำนวนเงิน </w:t>
      </w:r>
      <w:r w:rsidRPr="00012FBF">
        <w:rPr>
          <w:rFonts w:ascii="Angsana New" w:eastAsia="Cordia New" w:hAnsi="Angsana New"/>
          <w:snapToGrid w:val="0"/>
          <w:sz w:val="30"/>
          <w:szCs w:val="30"/>
          <w:lang w:eastAsia="th-TH"/>
        </w:rPr>
        <w:t>1</w:t>
      </w:r>
      <w:r w:rsidR="00002EC7" w:rsidRPr="00012FBF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,</w:t>
      </w:r>
      <w:r w:rsidR="00002EC7" w:rsidRPr="00012FBF">
        <w:rPr>
          <w:rFonts w:ascii="Angsana New" w:eastAsia="Cordia New" w:hAnsi="Angsana New" w:hint="cs"/>
          <w:snapToGrid w:val="0"/>
          <w:sz w:val="30"/>
          <w:szCs w:val="30"/>
          <w:lang w:eastAsia="th-TH"/>
        </w:rPr>
        <w:t>740</w:t>
      </w:r>
      <w:r w:rsidR="00002EC7" w:rsidRPr="00012FBF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 w:rsidRPr="00012FBF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ล้านบาท</w:t>
      </w:r>
      <w:r w:rsidRPr="00012FBF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</w:t>
      </w:r>
      <w:r w:rsidRPr="00012FBF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จ่ายให้แก่ผู้ถือหุ้นในเดือน</w:t>
      </w:r>
      <w:r w:rsidRPr="00012FBF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พฤษภาคม</w:t>
      </w:r>
      <w:r w:rsidRPr="00012FBF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 </w:t>
      </w:r>
      <w:r w:rsidRPr="00012FBF">
        <w:rPr>
          <w:rFonts w:ascii="Angsana New" w:eastAsia="Cordia New" w:hAnsi="Angsana New"/>
          <w:snapToGrid w:val="0"/>
          <w:sz w:val="30"/>
          <w:szCs w:val="30"/>
          <w:lang w:eastAsia="th-TH"/>
        </w:rPr>
        <w:t>256</w:t>
      </w:r>
      <w:r w:rsidR="00002EC7" w:rsidRPr="00012FBF">
        <w:rPr>
          <w:rFonts w:ascii="Angsana New" w:eastAsia="Cordia New" w:hAnsi="Angsana New"/>
          <w:snapToGrid w:val="0"/>
          <w:sz w:val="30"/>
          <w:szCs w:val="30"/>
          <w:lang w:eastAsia="th-TH"/>
        </w:rPr>
        <w:t>6</w:t>
      </w:r>
    </w:p>
    <w:p w14:paraId="3CF0EA53" w14:textId="77777777" w:rsidR="003D1A31" w:rsidRPr="003D1A31" w:rsidRDefault="003D1A31" w:rsidP="005F0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cs/>
        </w:rPr>
      </w:pPr>
    </w:p>
    <w:sectPr w:rsidR="003D1A31" w:rsidRPr="003D1A31" w:rsidSect="00881097">
      <w:headerReference w:type="default" r:id="rId19"/>
      <w:pgSz w:w="11907" w:h="16840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1217C" w14:textId="77777777" w:rsidR="001E1E57" w:rsidRDefault="001E1E57" w:rsidP="004956B4">
      <w:r>
        <w:separator/>
      </w:r>
    </w:p>
  </w:endnote>
  <w:endnote w:type="continuationSeparator" w:id="0">
    <w:p w14:paraId="21C71DBF" w14:textId="77777777" w:rsidR="001E1E57" w:rsidRDefault="001E1E57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7619826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4EA784C" w14:textId="5C7EF95E" w:rsidR="0046520C" w:rsidRPr="0046520C" w:rsidRDefault="0046520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6520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6520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6520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6520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6520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6F0280FB" w14:textId="77777777" w:rsidR="002A4262" w:rsidRDefault="002A426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A96F3" w14:textId="77777777" w:rsidR="00AA432E" w:rsidRPr="00702A20" w:rsidRDefault="00AA432E" w:rsidP="00061335">
    <w:pPr>
      <w:pStyle w:val="Footer"/>
      <w:framePr w:w="376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02A20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02A2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5</w:t>
    </w:r>
    <w:r w:rsidRPr="001A3AFF">
      <w:rPr>
        <w:rStyle w:val="PageNumber"/>
        <w:rFonts w:ascii="Angsana New" w:hAnsi="Angsana New"/>
        <w:noProof/>
        <w:sz w:val="30"/>
        <w:szCs w:val="30"/>
      </w:rPr>
      <w:t>0</w: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6DD873A" w14:textId="77777777" w:rsidR="00AA432E" w:rsidRPr="00E04E3D" w:rsidRDefault="00AA432E" w:rsidP="00E04E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161B5" w14:textId="33E2EFAE" w:rsidR="00556DBA" w:rsidRPr="00702A20" w:rsidRDefault="00556DBA" w:rsidP="00061335">
    <w:pPr>
      <w:pStyle w:val="Footer"/>
      <w:framePr w:w="376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02A20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02A2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5</w:t>
    </w:r>
    <w:r w:rsidR="00492DC5" w:rsidRPr="00492DC5">
      <w:rPr>
        <w:rStyle w:val="PageNumber"/>
        <w:rFonts w:ascii="Angsana New" w:hAnsi="Angsana New"/>
        <w:noProof/>
        <w:sz w:val="30"/>
        <w:szCs w:val="30"/>
      </w:rPr>
      <w:t>0</w: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59E35B2" w14:textId="77777777" w:rsidR="00556DBA" w:rsidRPr="00E04E3D" w:rsidRDefault="00556DBA" w:rsidP="00E04E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EE2C04" w14:textId="77777777" w:rsidR="001E1E57" w:rsidRDefault="001E1E57" w:rsidP="004956B4">
      <w:r>
        <w:separator/>
      </w:r>
    </w:p>
  </w:footnote>
  <w:footnote w:type="continuationSeparator" w:id="0">
    <w:p w14:paraId="48E942B6" w14:textId="77777777" w:rsidR="001E1E57" w:rsidRDefault="001E1E57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40D5E" w14:textId="77777777" w:rsidR="00556DBA" w:rsidRPr="00300D6F" w:rsidRDefault="00556DBA" w:rsidP="009702E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Theme="majorBidi" w:hAnsiTheme="majorBidi" w:cstheme="majorBidi"/>
        <w:b/>
        <w:bCs/>
        <w:sz w:val="32"/>
        <w:szCs w:val="32"/>
      </w:rPr>
    </w:pPr>
    <w:r w:rsidRPr="00300D6F">
      <w:rPr>
        <w:rFonts w:asciiTheme="majorBidi" w:hAnsiTheme="majorBidi" w:cstheme="majorBidi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4311A6D1" w14:textId="77777777" w:rsidR="00556DBA" w:rsidRPr="00300D6F" w:rsidRDefault="00556DBA" w:rsidP="004E58E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300D6F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</w:t>
    </w:r>
    <w:r w:rsidRPr="00300D6F">
      <w:rPr>
        <w:rFonts w:asciiTheme="majorBidi" w:hAnsiTheme="majorBidi" w:cstheme="majorBidi" w:hint="cs"/>
        <w:b/>
        <w:bCs/>
        <w:sz w:val="32"/>
        <w:szCs w:val="32"/>
        <w:cs/>
      </w:rPr>
      <w:t>แบบย่อ</w:t>
    </w:r>
  </w:p>
  <w:p w14:paraId="40212635" w14:textId="7082E42F" w:rsidR="00300D6F" w:rsidRPr="00300D6F" w:rsidRDefault="00300D6F" w:rsidP="00300D6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300D6F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 w:rsidRPr="00300D6F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300D6F">
      <w:rPr>
        <w:rFonts w:ascii="Angsana New" w:hAnsi="Angsana New"/>
        <w:b/>
        <w:bCs/>
        <w:sz w:val="32"/>
        <w:szCs w:val="32"/>
      </w:rPr>
      <w:t xml:space="preserve">31 </w:t>
    </w:r>
    <w:r w:rsidRPr="00300D6F">
      <w:rPr>
        <w:rFonts w:ascii="Angsana New" w:hAnsi="Angsana New"/>
        <w:b/>
        <w:bCs/>
        <w:sz w:val="32"/>
        <w:szCs w:val="32"/>
        <w:cs/>
      </w:rPr>
      <w:t xml:space="preserve">มีนาคม </w:t>
    </w:r>
    <w:r w:rsidRPr="00300D6F">
      <w:rPr>
        <w:rFonts w:ascii="Angsana New" w:hAnsi="Angsana New"/>
        <w:b/>
        <w:bCs/>
        <w:sz w:val="32"/>
        <w:szCs w:val="32"/>
      </w:rPr>
      <w:t>256</w:t>
    </w:r>
    <w:r w:rsidR="00DE0353">
      <w:rPr>
        <w:rFonts w:ascii="Angsana New" w:hAnsi="Angsana New"/>
        <w:b/>
        <w:bCs/>
        <w:sz w:val="32"/>
        <w:szCs w:val="32"/>
      </w:rPr>
      <w:t>6</w:t>
    </w:r>
    <w:r w:rsidRPr="00300D6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300D6F">
      <w:rPr>
        <w:rFonts w:asciiTheme="majorBidi" w:hAnsiTheme="majorBidi" w:cstheme="majorBidi"/>
        <w:b/>
        <w:bCs/>
        <w:sz w:val="32"/>
        <w:szCs w:val="32"/>
      </w:rPr>
      <w:t>(</w:t>
    </w:r>
    <w:r w:rsidRPr="00300D6F">
      <w:rPr>
        <w:rFonts w:asciiTheme="majorBidi" w:hAnsiTheme="majorBidi" w:cstheme="majorBidi"/>
        <w:b/>
        <w:bCs/>
        <w:sz w:val="32"/>
        <w:szCs w:val="32"/>
        <w:cs/>
      </w:rPr>
      <w:t>ไม่ได้ตรวจสอบ</w:t>
    </w:r>
    <w:r w:rsidRPr="00300D6F">
      <w:rPr>
        <w:rFonts w:asciiTheme="majorBidi" w:hAnsiTheme="majorBidi" w:cstheme="majorBidi"/>
        <w:b/>
        <w:bCs/>
        <w:sz w:val="32"/>
        <w:szCs w:val="32"/>
      </w:rPr>
      <w:t>)</w:t>
    </w:r>
  </w:p>
  <w:p w14:paraId="1C67F1E0" w14:textId="77777777" w:rsidR="002A4262" w:rsidRPr="00300D6F" w:rsidRDefault="002A4262">
    <w:pPr>
      <w:rPr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550C2" w14:textId="77777777" w:rsidR="00556DBA" w:rsidRDefault="00556DBA" w:rsidP="004F08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54380E5F" w14:textId="77777777" w:rsidR="00556DBA" w:rsidRPr="004F0871" w:rsidRDefault="00556DBA" w:rsidP="004F08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A4E1CF6" w14:textId="019D1AE7" w:rsidR="00B60FD5" w:rsidRPr="00300D6F" w:rsidRDefault="00B60FD5" w:rsidP="00B60F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300D6F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 w:rsidRPr="00300D6F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300D6F">
      <w:rPr>
        <w:rFonts w:ascii="Angsana New" w:hAnsi="Angsana New"/>
        <w:b/>
        <w:bCs/>
        <w:sz w:val="32"/>
        <w:szCs w:val="32"/>
      </w:rPr>
      <w:t xml:space="preserve">31 </w:t>
    </w:r>
    <w:r w:rsidRPr="00300D6F">
      <w:rPr>
        <w:rFonts w:ascii="Angsana New" w:hAnsi="Angsana New"/>
        <w:b/>
        <w:bCs/>
        <w:sz w:val="32"/>
        <w:szCs w:val="32"/>
        <w:cs/>
      </w:rPr>
      <w:t xml:space="preserve">มีนาคม </w:t>
    </w:r>
    <w:r w:rsidRPr="00300D6F">
      <w:rPr>
        <w:rFonts w:ascii="Angsana New" w:hAnsi="Angsana New"/>
        <w:b/>
        <w:bCs/>
        <w:sz w:val="32"/>
        <w:szCs w:val="32"/>
      </w:rPr>
      <w:t>256</w:t>
    </w:r>
    <w:r w:rsidR="00AA432E">
      <w:rPr>
        <w:rFonts w:ascii="Angsana New" w:hAnsi="Angsana New"/>
        <w:b/>
        <w:bCs/>
        <w:sz w:val="32"/>
        <w:szCs w:val="32"/>
      </w:rPr>
      <w:t>6</w:t>
    </w:r>
    <w:r w:rsidRPr="00300D6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300D6F">
      <w:rPr>
        <w:rFonts w:asciiTheme="majorBidi" w:hAnsiTheme="majorBidi" w:cstheme="majorBidi"/>
        <w:b/>
        <w:bCs/>
        <w:sz w:val="32"/>
        <w:szCs w:val="32"/>
      </w:rPr>
      <w:t>(</w:t>
    </w:r>
    <w:r w:rsidRPr="00300D6F">
      <w:rPr>
        <w:rFonts w:asciiTheme="majorBidi" w:hAnsiTheme="majorBidi" w:cstheme="majorBidi"/>
        <w:b/>
        <w:bCs/>
        <w:sz w:val="32"/>
        <w:szCs w:val="32"/>
        <w:cs/>
      </w:rPr>
      <w:t>ไม่ได้ตรวจสอบ</w:t>
    </w:r>
    <w:r w:rsidRPr="00300D6F">
      <w:rPr>
        <w:rFonts w:asciiTheme="majorBidi" w:hAnsiTheme="majorBidi" w:cstheme="majorBidi"/>
        <w:b/>
        <w:bCs/>
        <w:sz w:val="32"/>
        <w:szCs w:val="32"/>
      </w:rPr>
      <w:t>)</w:t>
    </w:r>
  </w:p>
  <w:p w14:paraId="70CA251E" w14:textId="77777777" w:rsidR="00556DBA" w:rsidRPr="009873F3" w:rsidRDefault="00556DB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EC3F0" w14:textId="77777777" w:rsidR="00AA432E" w:rsidRDefault="00AA432E" w:rsidP="00AA43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379FAF72" w14:textId="77777777" w:rsidR="00AA432E" w:rsidRPr="004F0871" w:rsidRDefault="00AA432E" w:rsidP="00AA43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C72DB20" w14:textId="3F2969E6" w:rsidR="00AA432E" w:rsidRPr="00300D6F" w:rsidRDefault="00AA432E" w:rsidP="00AA43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300D6F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 w:rsidRPr="00300D6F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300D6F">
      <w:rPr>
        <w:rFonts w:ascii="Angsana New" w:hAnsi="Angsana New"/>
        <w:b/>
        <w:bCs/>
        <w:sz w:val="32"/>
        <w:szCs w:val="32"/>
      </w:rPr>
      <w:t xml:space="preserve">31 </w:t>
    </w:r>
    <w:r w:rsidRPr="00300D6F">
      <w:rPr>
        <w:rFonts w:ascii="Angsana New" w:hAnsi="Angsana New"/>
        <w:b/>
        <w:bCs/>
        <w:sz w:val="32"/>
        <w:szCs w:val="32"/>
        <w:cs/>
      </w:rPr>
      <w:t xml:space="preserve">มีนาคม </w:t>
    </w:r>
    <w:r w:rsidRPr="00300D6F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  <w:r w:rsidRPr="00300D6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300D6F">
      <w:rPr>
        <w:rFonts w:asciiTheme="majorBidi" w:hAnsiTheme="majorBidi" w:cstheme="majorBidi"/>
        <w:b/>
        <w:bCs/>
        <w:sz w:val="32"/>
        <w:szCs w:val="32"/>
      </w:rPr>
      <w:t>(</w:t>
    </w:r>
    <w:r w:rsidRPr="00300D6F">
      <w:rPr>
        <w:rFonts w:asciiTheme="majorBidi" w:hAnsiTheme="majorBidi" w:cstheme="majorBidi"/>
        <w:b/>
        <w:bCs/>
        <w:sz w:val="32"/>
        <w:szCs w:val="32"/>
        <w:cs/>
      </w:rPr>
      <w:t>ไม่ได้ตรวจสอบ</w:t>
    </w:r>
    <w:r w:rsidRPr="00300D6F">
      <w:rPr>
        <w:rFonts w:asciiTheme="majorBidi" w:hAnsiTheme="majorBidi" w:cstheme="majorBidi"/>
        <w:b/>
        <w:bCs/>
        <w:sz w:val="32"/>
        <w:szCs w:val="32"/>
      </w:rPr>
      <w:t>)</w:t>
    </w:r>
  </w:p>
  <w:p w14:paraId="06B0988D" w14:textId="77777777" w:rsidR="00AA432E" w:rsidRPr="009873F3" w:rsidRDefault="00AA432E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8A3D4" w14:textId="70E90D0B" w:rsidR="00556DBA" w:rsidRDefault="00AA432E" w:rsidP="00AE281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27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ab/>
    </w:r>
    <w:r w:rsidR="00556DBA"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2AD1E451" w14:textId="04133BC8" w:rsidR="00556DBA" w:rsidRPr="004F0871" w:rsidRDefault="00AA432E" w:rsidP="00AE281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27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ab/>
    </w:r>
    <w:r w:rsidR="00556DBA"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="00556DBA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FA690F2" w14:textId="03B2A07C" w:rsidR="00AA432E" w:rsidRPr="00300D6F" w:rsidRDefault="00AA432E" w:rsidP="00AA43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300D6F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 w:rsidRPr="00300D6F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300D6F">
      <w:rPr>
        <w:rFonts w:ascii="Angsana New" w:hAnsi="Angsana New"/>
        <w:b/>
        <w:bCs/>
        <w:sz w:val="32"/>
        <w:szCs w:val="32"/>
      </w:rPr>
      <w:t xml:space="preserve">31 </w:t>
    </w:r>
    <w:r w:rsidRPr="00300D6F">
      <w:rPr>
        <w:rFonts w:ascii="Angsana New" w:hAnsi="Angsana New"/>
        <w:b/>
        <w:bCs/>
        <w:sz w:val="32"/>
        <w:szCs w:val="32"/>
        <w:cs/>
      </w:rPr>
      <w:t xml:space="preserve">มีนาคม </w:t>
    </w:r>
    <w:r w:rsidRPr="00300D6F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  <w:r w:rsidRPr="00300D6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300D6F">
      <w:rPr>
        <w:rFonts w:asciiTheme="majorBidi" w:hAnsiTheme="majorBidi" w:cstheme="majorBidi"/>
        <w:b/>
        <w:bCs/>
        <w:sz w:val="32"/>
        <w:szCs w:val="32"/>
      </w:rPr>
      <w:t>(</w:t>
    </w:r>
    <w:r w:rsidRPr="00300D6F">
      <w:rPr>
        <w:rFonts w:asciiTheme="majorBidi" w:hAnsiTheme="majorBidi" w:cstheme="majorBidi"/>
        <w:b/>
        <w:bCs/>
        <w:sz w:val="32"/>
        <w:szCs w:val="32"/>
        <w:cs/>
      </w:rPr>
      <w:t>ไม่ได้ตรวจสอบ</w:t>
    </w:r>
    <w:r w:rsidRPr="00300D6F">
      <w:rPr>
        <w:rFonts w:asciiTheme="majorBidi" w:hAnsiTheme="majorBidi" w:cstheme="majorBidi"/>
        <w:b/>
        <w:bCs/>
        <w:sz w:val="32"/>
        <w:szCs w:val="32"/>
      </w:rPr>
      <w:t>)</w:t>
    </w:r>
  </w:p>
  <w:p w14:paraId="57F2F9B8" w14:textId="77777777" w:rsidR="00556DBA" w:rsidRPr="009873F3" w:rsidRDefault="00556DB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AA2A5" w14:textId="77777777" w:rsidR="00513EC0" w:rsidRDefault="00513EC0" w:rsidP="004F08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2A3E57AE" w14:textId="77777777" w:rsidR="00513EC0" w:rsidRPr="004F0871" w:rsidRDefault="00513EC0" w:rsidP="004F08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7A65156" w14:textId="30EE2CE3" w:rsidR="00AA432E" w:rsidRPr="00300D6F" w:rsidRDefault="00AA432E" w:rsidP="00AA43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300D6F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 w:rsidRPr="00300D6F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300D6F">
      <w:rPr>
        <w:rFonts w:ascii="Angsana New" w:hAnsi="Angsana New"/>
        <w:b/>
        <w:bCs/>
        <w:sz w:val="32"/>
        <w:szCs w:val="32"/>
      </w:rPr>
      <w:t xml:space="preserve">31 </w:t>
    </w:r>
    <w:r w:rsidRPr="00300D6F">
      <w:rPr>
        <w:rFonts w:ascii="Angsana New" w:hAnsi="Angsana New"/>
        <w:b/>
        <w:bCs/>
        <w:sz w:val="32"/>
        <w:szCs w:val="32"/>
        <w:cs/>
      </w:rPr>
      <w:t xml:space="preserve">มีนาคม </w:t>
    </w:r>
    <w:r w:rsidRPr="00300D6F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  <w:r w:rsidRPr="00300D6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300D6F">
      <w:rPr>
        <w:rFonts w:asciiTheme="majorBidi" w:hAnsiTheme="majorBidi" w:cstheme="majorBidi"/>
        <w:b/>
        <w:bCs/>
        <w:sz w:val="32"/>
        <w:szCs w:val="32"/>
      </w:rPr>
      <w:t>(</w:t>
    </w:r>
    <w:r w:rsidRPr="00300D6F">
      <w:rPr>
        <w:rFonts w:asciiTheme="majorBidi" w:hAnsiTheme="majorBidi" w:cstheme="majorBidi"/>
        <w:b/>
        <w:bCs/>
        <w:sz w:val="32"/>
        <w:szCs w:val="32"/>
        <w:cs/>
      </w:rPr>
      <w:t>ไม่ได้ตรวจสอบ</w:t>
    </w:r>
    <w:r w:rsidRPr="00300D6F">
      <w:rPr>
        <w:rFonts w:asciiTheme="majorBidi" w:hAnsiTheme="majorBidi" w:cstheme="majorBidi"/>
        <w:b/>
        <w:bCs/>
        <w:sz w:val="32"/>
        <w:szCs w:val="32"/>
      </w:rPr>
      <w:t>)</w:t>
    </w:r>
  </w:p>
  <w:p w14:paraId="54F96CA9" w14:textId="77777777" w:rsidR="00513EC0" w:rsidRPr="009873F3" w:rsidRDefault="00513EC0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7B762" w14:textId="77777777" w:rsidR="00513EC0" w:rsidRDefault="00513EC0" w:rsidP="004914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90"/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0422E4FA" w14:textId="77777777" w:rsidR="00513EC0" w:rsidRPr="004F0871" w:rsidRDefault="00513EC0" w:rsidP="004914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90"/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DF8F99B" w14:textId="77777777" w:rsidR="00AA432E" w:rsidRPr="00AA432E" w:rsidRDefault="00AA432E" w:rsidP="00AA43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90"/>
      <w:rPr>
        <w:rFonts w:ascii="Angsana New" w:hAnsi="Angsana New"/>
        <w:b/>
        <w:bCs/>
        <w:sz w:val="32"/>
        <w:szCs w:val="32"/>
      </w:rPr>
    </w:pPr>
    <w:r w:rsidRPr="00300D6F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 w:rsidRPr="00300D6F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300D6F">
      <w:rPr>
        <w:rFonts w:ascii="Angsana New" w:hAnsi="Angsana New"/>
        <w:b/>
        <w:bCs/>
        <w:sz w:val="32"/>
        <w:szCs w:val="32"/>
      </w:rPr>
      <w:t xml:space="preserve">31 </w:t>
    </w:r>
    <w:r w:rsidRPr="00300D6F">
      <w:rPr>
        <w:rFonts w:ascii="Angsana New" w:hAnsi="Angsana New"/>
        <w:b/>
        <w:bCs/>
        <w:sz w:val="32"/>
        <w:szCs w:val="32"/>
        <w:cs/>
      </w:rPr>
      <w:t xml:space="preserve">มีนาคม </w:t>
    </w:r>
    <w:r w:rsidRPr="00300D6F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  <w:r w:rsidRPr="00AA432E">
      <w:rPr>
        <w:rFonts w:ascii="Angsana New" w:hAnsi="Angsana New"/>
        <w:b/>
        <w:bCs/>
        <w:sz w:val="32"/>
        <w:szCs w:val="32"/>
        <w:cs/>
      </w:rPr>
      <w:t xml:space="preserve"> </w:t>
    </w:r>
    <w:r w:rsidRPr="00AA432E">
      <w:rPr>
        <w:rFonts w:ascii="Angsana New" w:hAnsi="Angsana New"/>
        <w:b/>
        <w:bCs/>
        <w:sz w:val="32"/>
        <w:szCs w:val="32"/>
      </w:rPr>
      <w:t>(</w:t>
    </w:r>
    <w:r w:rsidRPr="00AA432E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AA432E">
      <w:rPr>
        <w:rFonts w:ascii="Angsana New" w:hAnsi="Angsana New"/>
        <w:b/>
        <w:bCs/>
        <w:sz w:val="32"/>
        <w:szCs w:val="32"/>
      </w:rPr>
      <w:t>)</w:t>
    </w:r>
  </w:p>
  <w:p w14:paraId="0963BC86" w14:textId="77777777" w:rsidR="00513EC0" w:rsidRPr="00AA432E" w:rsidRDefault="00513EC0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30EFA" w14:textId="77777777" w:rsidR="00513EC0" w:rsidRDefault="00513EC0" w:rsidP="006A48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720"/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571248E9" w14:textId="77777777" w:rsidR="00513EC0" w:rsidRPr="004F0871" w:rsidRDefault="00513EC0" w:rsidP="006A48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720"/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11A319E" w14:textId="5CDC5B3D" w:rsidR="00AA432E" w:rsidRPr="00AA432E" w:rsidRDefault="00AA432E" w:rsidP="00AA43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720"/>
      <w:rPr>
        <w:rFonts w:ascii="Angsana New" w:hAnsi="Angsana New"/>
        <w:b/>
        <w:bCs/>
        <w:sz w:val="32"/>
        <w:szCs w:val="32"/>
      </w:rPr>
    </w:pPr>
    <w:r w:rsidRPr="00300D6F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 w:rsidRPr="00300D6F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300D6F">
      <w:rPr>
        <w:rFonts w:ascii="Angsana New" w:hAnsi="Angsana New"/>
        <w:b/>
        <w:bCs/>
        <w:sz w:val="32"/>
        <w:szCs w:val="32"/>
      </w:rPr>
      <w:t xml:space="preserve">31 </w:t>
    </w:r>
    <w:r w:rsidRPr="00300D6F">
      <w:rPr>
        <w:rFonts w:ascii="Angsana New" w:hAnsi="Angsana New"/>
        <w:b/>
        <w:bCs/>
        <w:sz w:val="32"/>
        <w:szCs w:val="32"/>
        <w:cs/>
      </w:rPr>
      <w:t xml:space="preserve">มีนาคม </w:t>
    </w:r>
    <w:r w:rsidRPr="00300D6F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  <w:r w:rsidRPr="00AA432E">
      <w:rPr>
        <w:rFonts w:ascii="Angsana New" w:hAnsi="Angsana New"/>
        <w:b/>
        <w:bCs/>
        <w:sz w:val="32"/>
        <w:szCs w:val="32"/>
        <w:cs/>
      </w:rPr>
      <w:t xml:space="preserve"> </w:t>
    </w:r>
    <w:r w:rsidRPr="00AA432E">
      <w:rPr>
        <w:rFonts w:ascii="Angsana New" w:hAnsi="Angsana New"/>
        <w:b/>
        <w:bCs/>
        <w:sz w:val="32"/>
        <w:szCs w:val="32"/>
      </w:rPr>
      <w:t>(</w:t>
    </w:r>
    <w:r w:rsidRPr="00AA432E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AA432E">
      <w:rPr>
        <w:rFonts w:ascii="Angsana New" w:hAnsi="Angsana New"/>
        <w:b/>
        <w:bCs/>
        <w:sz w:val="32"/>
        <w:szCs w:val="32"/>
      </w:rPr>
      <w:t>)</w:t>
    </w:r>
  </w:p>
  <w:p w14:paraId="2AF6B5F9" w14:textId="77777777" w:rsidR="00513EC0" w:rsidRPr="00AA432E" w:rsidRDefault="00513EC0" w:rsidP="00CA064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90"/>
      <w:rPr>
        <w:rFonts w:ascii="Angsana New" w:hAnsi="Angsana New"/>
        <w:b/>
        <w:bCs/>
        <w:sz w:val="30"/>
        <w:szCs w:val="30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A202E" w14:textId="77777777" w:rsidR="00513EC0" w:rsidRDefault="00513EC0" w:rsidP="006A48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6611599A" w14:textId="77777777" w:rsidR="00513EC0" w:rsidRPr="004F0871" w:rsidRDefault="00513EC0" w:rsidP="006A48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CA52AF9" w14:textId="77777777" w:rsidR="00AA432E" w:rsidRPr="00AA432E" w:rsidRDefault="00AA432E" w:rsidP="00AA43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90"/>
      <w:rPr>
        <w:rFonts w:ascii="Angsana New" w:hAnsi="Angsana New"/>
        <w:b/>
        <w:bCs/>
        <w:sz w:val="32"/>
        <w:szCs w:val="32"/>
      </w:rPr>
    </w:pPr>
    <w:r w:rsidRPr="00300D6F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 w:rsidRPr="00300D6F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300D6F">
      <w:rPr>
        <w:rFonts w:ascii="Angsana New" w:hAnsi="Angsana New"/>
        <w:b/>
        <w:bCs/>
        <w:sz w:val="32"/>
        <w:szCs w:val="32"/>
      </w:rPr>
      <w:t xml:space="preserve">31 </w:t>
    </w:r>
    <w:r w:rsidRPr="00300D6F">
      <w:rPr>
        <w:rFonts w:ascii="Angsana New" w:hAnsi="Angsana New"/>
        <w:b/>
        <w:bCs/>
        <w:sz w:val="32"/>
        <w:szCs w:val="32"/>
        <w:cs/>
      </w:rPr>
      <w:t xml:space="preserve">มีนาคม </w:t>
    </w:r>
    <w:r w:rsidRPr="00300D6F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  <w:r w:rsidRPr="00AA432E">
      <w:rPr>
        <w:rFonts w:ascii="Angsana New" w:hAnsi="Angsana New"/>
        <w:b/>
        <w:bCs/>
        <w:sz w:val="32"/>
        <w:szCs w:val="32"/>
        <w:cs/>
      </w:rPr>
      <w:t xml:space="preserve"> </w:t>
    </w:r>
    <w:r w:rsidRPr="00AA432E">
      <w:rPr>
        <w:rFonts w:ascii="Angsana New" w:hAnsi="Angsana New"/>
        <w:b/>
        <w:bCs/>
        <w:sz w:val="32"/>
        <w:szCs w:val="32"/>
      </w:rPr>
      <w:t>(</w:t>
    </w:r>
    <w:r w:rsidRPr="00AA432E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AA432E">
      <w:rPr>
        <w:rFonts w:ascii="Angsana New" w:hAnsi="Angsana New"/>
        <w:b/>
        <w:bCs/>
        <w:sz w:val="32"/>
        <w:szCs w:val="32"/>
      </w:rPr>
      <w:t>)</w:t>
    </w:r>
  </w:p>
  <w:p w14:paraId="2A5195CC" w14:textId="77777777" w:rsidR="00513EC0" w:rsidRPr="00AA432E" w:rsidRDefault="00513EC0" w:rsidP="00CA064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90"/>
      <w:rPr>
        <w:rFonts w:ascii="Angsana New" w:hAnsi="Angsana New"/>
        <w:b/>
        <w:bCs/>
        <w:sz w:val="30"/>
        <w:szCs w:val="30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F1211" w14:textId="77777777" w:rsidR="00556DBA" w:rsidRDefault="00556DBA" w:rsidP="004F08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7C150F2E" w14:textId="77777777" w:rsidR="00556DBA" w:rsidRPr="004F0871" w:rsidRDefault="00556DBA" w:rsidP="004F08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76E56F1" w14:textId="77777777" w:rsidR="00AA432E" w:rsidRPr="00AA432E" w:rsidRDefault="00AA432E" w:rsidP="00AA43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300D6F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 w:rsidRPr="00300D6F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300D6F">
      <w:rPr>
        <w:rFonts w:ascii="Angsana New" w:hAnsi="Angsana New"/>
        <w:b/>
        <w:bCs/>
        <w:sz w:val="32"/>
        <w:szCs w:val="32"/>
      </w:rPr>
      <w:t xml:space="preserve">31 </w:t>
    </w:r>
    <w:r w:rsidRPr="00300D6F">
      <w:rPr>
        <w:rFonts w:ascii="Angsana New" w:hAnsi="Angsana New"/>
        <w:b/>
        <w:bCs/>
        <w:sz w:val="32"/>
        <w:szCs w:val="32"/>
        <w:cs/>
      </w:rPr>
      <w:t xml:space="preserve">มีนาคม </w:t>
    </w:r>
    <w:r w:rsidRPr="00300D6F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  <w:r w:rsidRPr="00AA432E">
      <w:rPr>
        <w:rFonts w:ascii="Angsana New" w:hAnsi="Angsana New"/>
        <w:b/>
        <w:bCs/>
        <w:sz w:val="32"/>
        <w:szCs w:val="32"/>
        <w:cs/>
      </w:rPr>
      <w:t xml:space="preserve"> </w:t>
    </w:r>
    <w:r w:rsidRPr="00AA432E">
      <w:rPr>
        <w:rFonts w:ascii="Angsana New" w:hAnsi="Angsana New"/>
        <w:b/>
        <w:bCs/>
        <w:sz w:val="32"/>
        <w:szCs w:val="32"/>
      </w:rPr>
      <w:t>(</w:t>
    </w:r>
    <w:r w:rsidRPr="00AA432E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AA432E">
      <w:rPr>
        <w:rFonts w:ascii="Angsana New" w:hAnsi="Angsana New"/>
        <w:b/>
        <w:bCs/>
        <w:sz w:val="32"/>
        <w:szCs w:val="32"/>
      </w:rPr>
      <w:t>)</w:t>
    </w:r>
  </w:p>
  <w:p w14:paraId="10E2E67B" w14:textId="77777777" w:rsidR="00556DBA" w:rsidRPr="00AA432E" w:rsidRDefault="00556DB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2A4BCF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5DC0631"/>
    <w:multiLevelType w:val="hybridMultilevel"/>
    <w:tmpl w:val="48FC509E"/>
    <w:lvl w:ilvl="0" w:tplc="3A10E4E2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A749E8"/>
    <w:multiLevelType w:val="hybridMultilevel"/>
    <w:tmpl w:val="6C72D40C"/>
    <w:lvl w:ilvl="0" w:tplc="5EA20606">
      <w:start w:val="7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0B642EE0"/>
    <w:multiLevelType w:val="hybridMultilevel"/>
    <w:tmpl w:val="69682458"/>
    <w:lvl w:ilvl="0" w:tplc="D1123032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A40B2A"/>
    <w:multiLevelType w:val="multilevel"/>
    <w:tmpl w:val="C4FED456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1BA716B7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A7507CF"/>
    <w:multiLevelType w:val="hybridMultilevel"/>
    <w:tmpl w:val="89EA572A"/>
    <w:lvl w:ilvl="0" w:tplc="D1AAEB4C">
      <w:start w:val="9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10A17A6"/>
    <w:multiLevelType w:val="hybridMultilevel"/>
    <w:tmpl w:val="1AE2C9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6F60A98"/>
    <w:multiLevelType w:val="singleLevel"/>
    <w:tmpl w:val="BDC820C6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6" w15:restartNumberingAfterBreak="0">
    <w:nsid w:val="47263C93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2C5891"/>
    <w:multiLevelType w:val="hybridMultilevel"/>
    <w:tmpl w:val="93001052"/>
    <w:lvl w:ilvl="0" w:tplc="B922EE82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1A7BEA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4F135D2E"/>
    <w:multiLevelType w:val="hybridMultilevel"/>
    <w:tmpl w:val="D9AAFCC6"/>
    <w:lvl w:ilvl="0" w:tplc="C4FA2286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59057056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6BD3268"/>
    <w:multiLevelType w:val="hybridMultilevel"/>
    <w:tmpl w:val="E0629398"/>
    <w:lvl w:ilvl="0" w:tplc="E9DE83B8">
      <w:numFmt w:val="bullet"/>
      <w:lvlText w:val="•"/>
      <w:lvlJc w:val="left"/>
      <w:pPr>
        <w:ind w:left="12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6D5C3CFB"/>
    <w:multiLevelType w:val="hybridMultilevel"/>
    <w:tmpl w:val="3348B8F4"/>
    <w:lvl w:ilvl="0" w:tplc="F40AE0F6">
      <w:start w:val="1"/>
      <w:numFmt w:val="decimal"/>
      <w:lvlText w:val="%1)"/>
      <w:lvlJc w:val="left"/>
      <w:pPr>
        <w:ind w:left="1361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2081" w:hanging="360"/>
      </w:pPr>
    </w:lvl>
    <w:lvl w:ilvl="2" w:tplc="0409001B">
      <w:start w:val="1"/>
      <w:numFmt w:val="lowerRoman"/>
      <w:lvlText w:val="%3."/>
      <w:lvlJc w:val="right"/>
      <w:pPr>
        <w:ind w:left="2801" w:hanging="180"/>
      </w:pPr>
    </w:lvl>
    <w:lvl w:ilvl="3" w:tplc="0409000F">
      <w:start w:val="1"/>
      <w:numFmt w:val="decimal"/>
      <w:lvlText w:val="%4."/>
      <w:lvlJc w:val="left"/>
      <w:pPr>
        <w:ind w:left="3521" w:hanging="360"/>
      </w:pPr>
    </w:lvl>
    <w:lvl w:ilvl="4" w:tplc="04090019">
      <w:start w:val="1"/>
      <w:numFmt w:val="lowerLetter"/>
      <w:lvlText w:val="%5."/>
      <w:lvlJc w:val="left"/>
      <w:pPr>
        <w:ind w:left="4241" w:hanging="360"/>
      </w:pPr>
    </w:lvl>
    <w:lvl w:ilvl="5" w:tplc="0409001B">
      <w:start w:val="1"/>
      <w:numFmt w:val="lowerRoman"/>
      <w:lvlText w:val="%6."/>
      <w:lvlJc w:val="right"/>
      <w:pPr>
        <w:ind w:left="4961" w:hanging="180"/>
      </w:pPr>
    </w:lvl>
    <w:lvl w:ilvl="6" w:tplc="0409000F">
      <w:start w:val="1"/>
      <w:numFmt w:val="decimal"/>
      <w:lvlText w:val="%7."/>
      <w:lvlJc w:val="left"/>
      <w:pPr>
        <w:ind w:left="5681" w:hanging="360"/>
      </w:pPr>
    </w:lvl>
    <w:lvl w:ilvl="7" w:tplc="04090019">
      <w:start w:val="1"/>
      <w:numFmt w:val="lowerLetter"/>
      <w:lvlText w:val="%8."/>
      <w:lvlJc w:val="left"/>
      <w:pPr>
        <w:ind w:left="6401" w:hanging="360"/>
      </w:pPr>
    </w:lvl>
    <w:lvl w:ilvl="8" w:tplc="0409001B">
      <w:start w:val="1"/>
      <w:numFmt w:val="lowerRoman"/>
      <w:lvlText w:val="%9."/>
      <w:lvlJc w:val="right"/>
      <w:pPr>
        <w:ind w:left="7121" w:hanging="180"/>
      </w:pPr>
    </w:lvl>
  </w:abstractNum>
  <w:abstractNum w:abstractNumId="39" w15:restartNumberingAfterBreak="0">
    <w:nsid w:val="6D6E5F9A"/>
    <w:multiLevelType w:val="singleLevel"/>
    <w:tmpl w:val="19D2D30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0" w15:restartNumberingAfterBreak="0">
    <w:nsid w:val="6F706D0A"/>
    <w:multiLevelType w:val="hybridMultilevel"/>
    <w:tmpl w:val="AEAEB6CA"/>
    <w:lvl w:ilvl="0" w:tplc="1786C160">
      <w:start w:val="2"/>
      <w:numFmt w:val="bullet"/>
      <w:lvlText w:val="-"/>
      <w:lvlJc w:val="left"/>
      <w:pPr>
        <w:ind w:left="5940" w:hanging="360"/>
      </w:pPr>
      <w:rPr>
        <w:rFonts w:asciiTheme="majorBidi" w:eastAsiaTheme="minorHAnsi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2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4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1436236">
    <w:abstractNumId w:val="6"/>
  </w:num>
  <w:num w:numId="2" w16cid:durableId="1086150213">
    <w:abstractNumId w:val="5"/>
  </w:num>
  <w:num w:numId="3" w16cid:durableId="53549428">
    <w:abstractNumId w:val="9"/>
  </w:num>
  <w:num w:numId="4" w16cid:durableId="1876428474">
    <w:abstractNumId w:val="7"/>
  </w:num>
  <w:num w:numId="5" w16cid:durableId="255098252">
    <w:abstractNumId w:val="8"/>
  </w:num>
  <w:num w:numId="6" w16cid:durableId="594480873">
    <w:abstractNumId w:val="3"/>
  </w:num>
  <w:num w:numId="7" w16cid:durableId="1653367043">
    <w:abstractNumId w:val="2"/>
  </w:num>
  <w:num w:numId="8" w16cid:durableId="573125722">
    <w:abstractNumId w:val="0"/>
  </w:num>
  <w:num w:numId="9" w16cid:durableId="1061367853">
    <w:abstractNumId w:val="1"/>
  </w:num>
  <w:num w:numId="10" w16cid:durableId="627122988">
    <w:abstractNumId w:val="4"/>
  </w:num>
  <w:num w:numId="11" w16cid:durableId="577372399">
    <w:abstractNumId w:val="22"/>
  </w:num>
  <w:num w:numId="12" w16cid:durableId="647826077">
    <w:abstractNumId w:val="18"/>
  </w:num>
  <w:num w:numId="13" w16cid:durableId="1851022401">
    <w:abstractNumId w:val="36"/>
  </w:num>
  <w:num w:numId="14" w16cid:durableId="181286400">
    <w:abstractNumId w:val="21"/>
  </w:num>
  <w:num w:numId="15" w16cid:durableId="1628584710">
    <w:abstractNumId w:val="23"/>
  </w:num>
  <w:num w:numId="16" w16cid:durableId="153037106">
    <w:abstractNumId w:val="41"/>
  </w:num>
  <w:num w:numId="17" w16cid:durableId="544023893">
    <w:abstractNumId w:val="42"/>
  </w:num>
  <w:num w:numId="18" w16cid:durableId="1960604579">
    <w:abstractNumId w:val="26"/>
  </w:num>
  <w:num w:numId="19" w16cid:durableId="495606549">
    <w:abstractNumId w:val="15"/>
  </w:num>
  <w:num w:numId="20" w16cid:durableId="471795874">
    <w:abstractNumId w:val="11"/>
  </w:num>
  <w:num w:numId="21" w16cid:durableId="2004432530">
    <w:abstractNumId w:val="13"/>
  </w:num>
  <w:num w:numId="22" w16cid:durableId="1666281206">
    <w:abstractNumId w:val="33"/>
  </w:num>
  <w:num w:numId="23" w16cid:durableId="2107117742">
    <w:abstractNumId w:val="30"/>
  </w:num>
  <w:num w:numId="24" w16cid:durableId="716979262">
    <w:abstractNumId w:val="17"/>
  </w:num>
  <w:num w:numId="25" w16cid:durableId="989208243">
    <w:abstractNumId w:val="44"/>
  </w:num>
  <w:num w:numId="26" w16cid:durableId="1128624319">
    <w:abstractNumId w:val="21"/>
  </w:num>
  <w:num w:numId="27" w16cid:durableId="1374305785">
    <w:abstractNumId w:val="35"/>
  </w:num>
  <w:num w:numId="28" w16cid:durableId="506865414">
    <w:abstractNumId w:val="40"/>
  </w:num>
  <w:num w:numId="29" w16cid:durableId="504907980">
    <w:abstractNumId w:val="31"/>
  </w:num>
  <w:num w:numId="30" w16cid:durableId="32509570">
    <w:abstractNumId w:val="34"/>
  </w:num>
  <w:num w:numId="31" w16cid:durableId="382103497">
    <w:abstractNumId w:val="27"/>
  </w:num>
  <w:num w:numId="32" w16cid:durableId="2038315622">
    <w:abstractNumId w:val="10"/>
  </w:num>
  <w:num w:numId="33" w16cid:durableId="1666087286">
    <w:abstractNumId w:val="43"/>
  </w:num>
  <w:num w:numId="34" w16cid:durableId="1336148846">
    <w:abstractNumId w:val="29"/>
  </w:num>
  <w:num w:numId="35" w16cid:durableId="1953516480">
    <w:abstractNumId w:val="12"/>
  </w:num>
  <w:num w:numId="36" w16cid:durableId="1226448447">
    <w:abstractNumId w:val="28"/>
  </w:num>
  <w:num w:numId="37" w16cid:durableId="2074693097">
    <w:abstractNumId w:val="19"/>
  </w:num>
  <w:num w:numId="38" w16cid:durableId="526137466">
    <w:abstractNumId w:val="14"/>
  </w:num>
  <w:num w:numId="39" w16cid:durableId="209153195">
    <w:abstractNumId w:val="39"/>
  </w:num>
  <w:num w:numId="40" w16cid:durableId="16170406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881750282">
    <w:abstractNumId w:val="20"/>
  </w:num>
  <w:num w:numId="42" w16cid:durableId="1251112883">
    <w:abstractNumId w:val="25"/>
  </w:num>
  <w:num w:numId="43" w16cid:durableId="1159805657">
    <w:abstractNumId w:val="37"/>
  </w:num>
  <w:num w:numId="44" w16cid:durableId="216092473">
    <w:abstractNumId w:val="32"/>
  </w:num>
  <w:num w:numId="45" w16cid:durableId="1485897910">
    <w:abstractNumId w:val="24"/>
  </w:num>
  <w:num w:numId="46" w16cid:durableId="1242713964">
    <w:abstractNumId w:val="16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姭佨ധԕ찔嫀"/>
  </w:docVars>
  <w:rsids>
    <w:rsidRoot w:val="00127299"/>
    <w:rsid w:val="000005ED"/>
    <w:rsid w:val="0000063D"/>
    <w:rsid w:val="000007A2"/>
    <w:rsid w:val="000008D5"/>
    <w:rsid w:val="00000BB5"/>
    <w:rsid w:val="00000CE7"/>
    <w:rsid w:val="00000D56"/>
    <w:rsid w:val="00000D62"/>
    <w:rsid w:val="00000F5E"/>
    <w:rsid w:val="00000FCD"/>
    <w:rsid w:val="0000104D"/>
    <w:rsid w:val="00001260"/>
    <w:rsid w:val="000013D1"/>
    <w:rsid w:val="0000176B"/>
    <w:rsid w:val="000017C7"/>
    <w:rsid w:val="0000183C"/>
    <w:rsid w:val="000019C7"/>
    <w:rsid w:val="00001E81"/>
    <w:rsid w:val="0000229C"/>
    <w:rsid w:val="00002354"/>
    <w:rsid w:val="0000240E"/>
    <w:rsid w:val="0000270A"/>
    <w:rsid w:val="00002AF0"/>
    <w:rsid w:val="00002BC6"/>
    <w:rsid w:val="00002EC7"/>
    <w:rsid w:val="000031D3"/>
    <w:rsid w:val="000036B5"/>
    <w:rsid w:val="0000384E"/>
    <w:rsid w:val="00003A38"/>
    <w:rsid w:val="00003A9F"/>
    <w:rsid w:val="00003ACC"/>
    <w:rsid w:val="00003C49"/>
    <w:rsid w:val="00003CF4"/>
    <w:rsid w:val="00003E88"/>
    <w:rsid w:val="000049DF"/>
    <w:rsid w:val="00004D38"/>
    <w:rsid w:val="00004EE5"/>
    <w:rsid w:val="000050FD"/>
    <w:rsid w:val="000052FD"/>
    <w:rsid w:val="00005436"/>
    <w:rsid w:val="0000544C"/>
    <w:rsid w:val="00005554"/>
    <w:rsid w:val="000055DD"/>
    <w:rsid w:val="000059D5"/>
    <w:rsid w:val="00005CE3"/>
    <w:rsid w:val="00005EFE"/>
    <w:rsid w:val="000060ED"/>
    <w:rsid w:val="000063D8"/>
    <w:rsid w:val="000063E0"/>
    <w:rsid w:val="00006671"/>
    <w:rsid w:val="00006792"/>
    <w:rsid w:val="00006934"/>
    <w:rsid w:val="000069C0"/>
    <w:rsid w:val="00006A56"/>
    <w:rsid w:val="00006AA8"/>
    <w:rsid w:val="00006C45"/>
    <w:rsid w:val="00006EDD"/>
    <w:rsid w:val="000075CB"/>
    <w:rsid w:val="00007766"/>
    <w:rsid w:val="00007770"/>
    <w:rsid w:val="00007DC7"/>
    <w:rsid w:val="00007F9B"/>
    <w:rsid w:val="00010549"/>
    <w:rsid w:val="00010665"/>
    <w:rsid w:val="0001071E"/>
    <w:rsid w:val="000107E1"/>
    <w:rsid w:val="00010D91"/>
    <w:rsid w:val="00010DBC"/>
    <w:rsid w:val="00010E08"/>
    <w:rsid w:val="00010F72"/>
    <w:rsid w:val="00011155"/>
    <w:rsid w:val="000113DC"/>
    <w:rsid w:val="0001194A"/>
    <w:rsid w:val="00011A6B"/>
    <w:rsid w:val="00011E5D"/>
    <w:rsid w:val="00011F46"/>
    <w:rsid w:val="00012064"/>
    <w:rsid w:val="00012358"/>
    <w:rsid w:val="00012397"/>
    <w:rsid w:val="00012528"/>
    <w:rsid w:val="00012B85"/>
    <w:rsid w:val="00012BA4"/>
    <w:rsid w:val="00012EF3"/>
    <w:rsid w:val="00012FBF"/>
    <w:rsid w:val="000132EA"/>
    <w:rsid w:val="0001342C"/>
    <w:rsid w:val="00013616"/>
    <w:rsid w:val="000136AF"/>
    <w:rsid w:val="00013704"/>
    <w:rsid w:val="00013A54"/>
    <w:rsid w:val="00013BD8"/>
    <w:rsid w:val="000142B5"/>
    <w:rsid w:val="0001435A"/>
    <w:rsid w:val="000143E8"/>
    <w:rsid w:val="0001449E"/>
    <w:rsid w:val="00014B96"/>
    <w:rsid w:val="00014BBD"/>
    <w:rsid w:val="00014CD6"/>
    <w:rsid w:val="00014E03"/>
    <w:rsid w:val="00014E5B"/>
    <w:rsid w:val="0001501E"/>
    <w:rsid w:val="00015077"/>
    <w:rsid w:val="000150C9"/>
    <w:rsid w:val="000152A3"/>
    <w:rsid w:val="000152C1"/>
    <w:rsid w:val="000154D2"/>
    <w:rsid w:val="0001581F"/>
    <w:rsid w:val="00015860"/>
    <w:rsid w:val="00015C27"/>
    <w:rsid w:val="00015E6D"/>
    <w:rsid w:val="00015F1A"/>
    <w:rsid w:val="00015FAA"/>
    <w:rsid w:val="00016256"/>
    <w:rsid w:val="0001635D"/>
    <w:rsid w:val="00016633"/>
    <w:rsid w:val="00016742"/>
    <w:rsid w:val="000167C6"/>
    <w:rsid w:val="000169F4"/>
    <w:rsid w:val="000169F6"/>
    <w:rsid w:val="00016DE4"/>
    <w:rsid w:val="0001700D"/>
    <w:rsid w:val="00017844"/>
    <w:rsid w:val="00017C07"/>
    <w:rsid w:val="0002016E"/>
    <w:rsid w:val="00020295"/>
    <w:rsid w:val="0002058D"/>
    <w:rsid w:val="00020898"/>
    <w:rsid w:val="000208C6"/>
    <w:rsid w:val="00020955"/>
    <w:rsid w:val="00020C6D"/>
    <w:rsid w:val="0002110F"/>
    <w:rsid w:val="000212D4"/>
    <w:rsid w:val="000213E2"/>
    <w:rsid w:val="00021442"/>
    <w:rsid w:val="00021566"/>
    <w:rsid w:val="00021CC7"/>
    <w:rsid w:val="00021D6B"/>
    <w:rsid w:val="00021E28"/>
    <w:rsid w:val="00021F91"/>
    <w:rsid w:val="000223E4"/>
    <w:rsid w:val="0002277D"/>
    <w:rsid w:val="00022861"/>
    <w:rsid w:val="00022944"/>
    <w:rsid w:val="00022B7B"/>
    <w:rsid w:val="00022CCA"/>
    <w:rsid w:val="00022E65"/>
    <w:rsid w:val="00022F48"/>
    <w:rsid w:val="0002318D"/>
    <w:rsid w:val="00023541"/>
    <w:rsid w:val="000235BD"/>
    <w:rsid w:val="0002369A"/>
    <w:rsid w:val="00023813"/>
    <w:rsid w:val="00023912"/>
    <w:rsid w:val="00023A7E"/>
    <w:rsid w:val="00023E11"/>
    <w:rsid w:val="00023E63"/>
    <w:rsid w:val="00023ED3"/>
    <w:rsid w:val="00023FEB"/>
    <w:rsid w:val="00024234"/>
    <w:rsid w:val="00024258"/>
    <w:rsid w:val="0002426A"/>
    <w:rsid w:val="0002428B"/>
    <w:rsid w:val="000242C9"/>
    <w:rsid w:val="000242F0"/>
    <w:rsid w:val="0002442B"/>
    <w:rsid w:val="0002455A"/>
    <w:rsid w:val="000246F2"/>
    <w:rsid w:val="00024960"/>
    <w:rsid w:val="00024B6C"/>
    <w:rsid w:val="00024B70"/>
    <w:rsid w:val="00024C24"/>
    <w:rsid w:val="00024E83"/>
    <w:rsid w:val="00025093"/>
    <w:rsid w:val="000250BF"/>
    <w:rsid w:val="000250F2"/>
    <w:rsid w:val="0002566A"/>
    <w:rsid w:val="000258F4"/>
    <w:rsid w:val="00025989"/>
    <w:rsid w:val="00025EE6"/>
    <w:rsid w:val="00026143"/>
    <w:rsid w:val="0002641B"/>
    <w:rsid w:val="000265CC"/>
    <w:rsid w:val="000267CD"/>
    <w:rsid w:val="00026923"/>
    <w:rsid w:val="00026952"/>
    <w:rsid w:val="000269A7"/>
    <w:rsid w:val="00026B06"/>
    <w:rsid w:val="00026B8B"/>
    <w:rsid w:val="00026C27"/>
    <w:rsid w:val="00026CA3"/>
    <w:rsid w:val="00026D2A"/>
    <w:rsid w:val="00026D5E"/>
    <w:rsid w:val="00026E0D"/>
    <w:rsid w:val="000271C5"/>
    <w:rsid w:val="00027356"/>
    <w:rsid w:val="00027395"/>
    <w:rsid w:val="0002775A"/>
    <w:rsid w:val="00027796"/>
    <w:rsid w:val="000277ED"/>
    <w:rsid w:val="0002797D"/>
    <w:rsid w:val="00027A78"/>
    <w:rsid w:val="00027BB3"/>
    <w:rsid w:val="00027C1D"/>
    <w:rsid w:val="00027C5A"/>
    <w:rsid w:val="00027C8C"/>
    <w:rsid w:val="0003011D"/>
    <w:rsid w:val="000301A8"/>
    <w:rsid w:val="000301F2"/>
    <w:rsid w:val="00030551"/>
    <w:rsid w:val="000308D0"/>
    <w:rsid w:val="000309F0"/>
    <w:rsid w:val="0003102B"/>
    <w:rsid w:val="00031110"/>
    <w:rsid w:val="00031A1E"/>
    <w:rsid w:val="00031B7A"/>
    <w:rsid w:val="00031DFB"/>
    <w:rsid w:val="00031F31"/>
    <w:rsid w:val="00031F89"/>
    <w:rsid w:val="000320CD"/>
    <w:rsid w:val="000321F9"/>
    <w:rsid w:val="00032255"/>
    <w:rsid w:val="000323CB"/>
    <w:rsid w:val="000324F0"/>
    <w:rsid w:val="00032675"/>
    <w:rsid w:val="000326F5"/>
    <w:rsid w:val="0003353C"/>
    <w:rsid w:val="000339B8"/>
    <w:rsid w:val="000339E3"/>
    <w:rsid w:val="00033D45"/>
    <w:rsid w:val="00033E0D"/>
    <w:rsid w:val="00033F70"/>
    <w:rsid w:val="00033FCC"/>
    <w:rsid w:val="0003422E"/>
    <w:rsid w:val="000346A2"/>
    <w:rsid w:val="0003483C"/>
    <w:rsid w:val="000348C9"/>
    <w:rsid w:val="00034A55"/>
    <w:rsid w:val="00034BEA"/>
    <w:rsid w:val="00034DFD"/>
    <w:rsid w:val="00034F3E"/>
    <w:rsid w:val="00034FA7"/>
    <w:rsid w:val="0003508B"/>
    <w:rsid w:val="00035149"/>
    <w:rsid w:val="00035AA5"/>
    <w:rsid w:val="00035C3E"/>
    <w:rsid w:val="00035D98"/>
    <w:rsid w:val="00036529"/>
    <w:rsid w:val="000369D6"/>
    <w:rsid w:val="00036C19"/>
    <w:rsid w:val="00036CA0"/>
    <w:rsid w:val="00036E08"/>
    <w:rsid w:val="0003707F"/>
    <w:rsid w:val="000372E8"/>
    <w:rsid w:val="000375B7"/>
    <w:rsid w:val="0003782E"/>
    <w:rsid w:val="0003793F"/>
    <w:rsid w:val="00037A5C"/>
    <w:rsid w:val="00037B04"/>
    <w:rsid w:val="00037CF6"/>
    <w:rsid w:val="00037F1A"/>
    <w:rsid w:val="00040077"/>
    <w:rsid w:val="0004022C"/>
    <w:rsid w:val="0004081C"/>
    <w:rsid w:val="00040B4A"/>
    <w:rsid w:val="00040BCC"/>
    <w:rsid w:val="00041159"/>
    <w:rsid w:val="0004129F"/>
    <w:rsid w:val="000412E6"/>
    <w:rsid w:val="00041576"/>
    <w:rsid w:val="0004162C"/>
    <w:rsid w:val="00041E41"/>
    <w:rsid w:val="00042059"/>
    <w:rsid w:val="0004263F"/>
    <w:rsid w:val="00042E2F"/>
    <w:rsid w:val="00042FE9"/>
    <w:rsid w:val="000431BB"/>
    <w:rsid w:val="00043297"/>
    <w:rsid w:val="00043334"/>
    <w:rsid w:val="000437D4"/>
    <w:rsid w:val="00043856"/>
    <w:rsid w:val="00043B82"/>
    <w:rsid w:val="00043F2F"/>
    <w:rsid w:val="00043FBA"/>
    <w:rsid w:val="00044312"/>
    <w:rsid w:val="000448C5"/>
    <w:rsid w:val="00044DC9"/>
    <w:rsid w:val="000458DE"/>
    <w:rsid w:val="00045BC5"/>
    <w:rsid w:val="00045F1F"/>
    <w:rsid w:val="00045F78"/>
    <w:rsid w:val="000463D7"/>
    <w:rsid w:val="000466C6"/>
    <w:rsid w:val="00046CB3"/>
    <w:rsid w:val="00046D0B"/>
    <w:rsid w:val="0004702B"/>
    <w:rsid w:val="0004709F"/>
    <w:rsid w:val="000476B3"/>
    <w:rsid w:val="0004778F"/>
    <w:rsid w:val="000477EA"/>
    <w:rsid w:val="000479BE"/>
    <w:rsid w:val="00047C6D"/>
    <w:rsid w:val="00047CA3"/>
    <w:rsid w:val="0005037F"/>
    <w:rsid w:val="000507A6"/>
    <w:rsid w:val="00050AFE"/>
    <w:rsid w:val="00050BAB"/>
    <w:rsid w:val="00050BE6"/>
    <w:rsid w:val="00050DF0"/>
    <w:rsid w:val="000512F9"/>
    <w:rsid w:val="00051307"/>
    <w:rsid w:val="0005163C"/>
    <w:rsid w:val="000516EB"/>
    <w:rsid w:val="0005172F"/>
    <w:rsid w:val="00051A69"/>
    <w:rsid w:val="000520A3"/>
    <w:rsid w:val="0005210C"/>
    <w:rsid w:val="00052408"/>
    <w:rsid w:val="000525DD"/>
    <w:rsid w:val="000527C0"/>
    <w:rsid w:val="00052808"/>
    <w:rsid w:val="0005295F"/>
    <w:rsid w:val="00052D76"/>
    <w:rsid w:val="00053262"/>
    <w:rsid w:val="0005326C"/>
    <w:rsid w:val="00053331"/>
    <w:rsid w:val="000533EE"/>
    <w:rsid w:val="000534E7"/>
    <w:rsid w:val="00053C55"/>
    <w:rsid w:val="00053E19"/>
    <w:rsid w:val="00053ED5"/>
    <w:rsid w:val="00054401"/>
    <w:rsid w:val="0005461D"/>
    <w:rsid w:val="000546EE"/>
    <w:rsid w:val="00054892"/>
    <w:rsid w:val="00054FD2"/>
    <w:rsid w:val="00055234"/>
    <w:rsid w:val="00055468"/>
    <w:rsid w:val="00055482"/>
    <w:rsid w:val="00055528"/>
    <w:rsid w:val="00055546"/>
    <w:rsid w:val="00055960"/>
    <w:rsid w:val="000559B2"/>
    <w:rsid w:val="00055A1B"/>
    <w:rsid w:val="00055D63"/>
    <w:rsid w:val="00055F8C"/>
    <w:rsid w:val="00056116"/>
    <w:rsid w:val="000563CA"/>
    <w:rsid w:val="00056416"/>
    <w:rsid w:val="00056740"/>
    <w:rsid w:val="000568F0"/>
    <w:rsid w:val="00056906"/>
    <w:rsid w:val="00056C53"/>
    <w:rsid w:val="00056E66"/>
    <w:rsid w:val="00056EAC"/>
    <w:rsid w:val="000571CF"/>
    <w:rsid w:val="000573F1"/>
    <w:rsid w:val="000574DA"/>
    <w:rsid w:val="000576E6"/>
    <w:rsid w:val="0005790E"/>
    <w:rsid w:val="00057B31"/>
    <w:rsid w:val="00057C6E"/>
    <w:rsid w:val="000603B8"/>
    <w:rsid w:val="00060457"/>
    <w:rsid w:val="000606D5"/>
    <w:rsid w:val="00060877"/>
    <w:rsid w:val="000609F1"/>
    <w:rsid w:val="00060C4D"/>
    <w:rsid w:val="00060CB8"/>
    <w:rsid w:val="00060EFD"/>
    <w:rsid w:val="00061145"/>
    <w:rsid w:val="00061335"/>
    <w:rsid w:val="00061359"/>
    <w:rsid w:val="00061415"/>
    <w:rsid w:val="00061AAE"/>
    <w:rsid w:val="00061D45"/>
    <w:rsid w:val="00061F0B"/>
    <w:rsid w:val="00062009"/>
    <w:rsid w:val="000622B0"/>
    <w:rsid w:val="0006264E"/>
    <w:rsid w:val="00062EE4"/>
    <w:rsid w:val="00062F3E"/>
    <w:rsid w:val="00062F6B"/>
    <w:rsid w:val="0006354B"/>
    <w:rsid w:val="00063C92"/>
    <w:rsid w:val="00063FDE"/>
    <w:rsid w:val="00063FFA"/>
    <w:rsid w:val="000640A0"/>
    <w:rsid w:val="00064500"/>
    <w:rsid w:val="0006456E"/>
    <w:rsid w:val="00064641"/>
    <w:rsid w:val="000646A7"/>
    <w:rsid w:val="00064D57"/>
    <w:rsid w:val="0006500F"/>
    <w:rsid w:val="0006526D"/>
    <w:rsid w:val="0006549F"/>
    <w:rsid w:val="0006552B"/>
    <w:rsid w:val="000656D4"/>
    <w:rsid w:val="000656E1"/>
    <w:rsid w:val="0006573E"/>
    <w:rsid w:val="000658B2"/>
    <w:rsid w:val="00065ADE"/>
    <w:rsid w:val="00065C28"/>
    <w:rsid w:val="00065C80"/>
    <w:rsid w:val="00065EE4"/>
    <w:rsid w:val="000663F9"/>
    <w:rsid w:val="00066403"/>
    <w:rsid w:val="0006640C"/>
    <w:rsid w:val="00066538"/>
    <w:rsid w:val="000666CA"/>
    <w:rsid w:val="00066730"/>
    <w:rsid w:val="000668DF"/>
    <w:rsid w:val="00066A24"/>
    <w:rsid w:val="00066D24"/>
    <w:rsid w:val="00067412"/>
    <w:rsid w:val="00067554"/>
    <w:rsid w:val="00067906"/>
    <w:rsid w:val="00067D22"/>
    <w:rsid w:val="00067F09"/>
    <w:rsid w:val="00070119"/>
    <w:rsid w:val="00070443"/>
    <w:rsid w:val="00070C1C"/>
    <w:rsid w:val="00070E4A"/>
    <w:rsid w:val="00070ED0"/>
    <w:rsid w:val="00070F50"/>
    <w:rsid w:val="0007101C"/>
    <w:rsid w:val="00071261"/>
    <w:rsid w:val="000712AB"/>
    <w:rsid w:val="00071670"/>
    <w:rsid w:val="00071B10"/>
    <w:rsid w:val="00071B2A"/>
    <w:rsid w:val="00071B79"/>
    <w:rsid w:val="00071CCD"/>
    <w:rsid w:val="00071D38"/>
    <w:rsid w:val="00071FBA"/>
    <w:rsid w:val="000722E1"/>
    <w:rsid w:val="000725C1"/>
    <w:rsid w:val="000726F4"/>
    <w:rsid w:val="0007277C"/>
    <w:rsid w:val="000730CF"/>
    <w:rsid w:val="000738D8"/>
    <w:rsid w:val="00073E77"/>
    <w:rsid w:val="00073F9A"/>
    <w:rsid w:val="000742FD"/>
    <w:rsid w:val="00074301"/>
    <w:rsid w:val="000744FA"/>
    <w:rsid w:val="000748D0"/>
    <w:rsid w:val="00074D89"/>
    <w:rsid w:val="00074FA8"/>
    <w:rsid w:val="0007509B"/>
    <w:rsid w:val="000751B4"/>
    <w:rsid w:val="000754D3"/>
    <w:rsid w:val="0007557D"/>
    <w:rsid w:val="000757CB"/>
    <w:rsid w:val="00075915"/>
    <w:rsid w:val="00075990"/>
    <w:rsid w:val="000759B4"/>
    <w:rsid w:val="00075A71"/>
    <w:rsid w:val="00075A8B"/>
    <w:rsid w:val="00075C8C"/>
    <w:rsid w:val="00075C9B"/>
    <w:rsid w:val="00076366"/>
    <w:rsid w:val="000763A9"/>
    <w:rsid w:val="00076495"/>
    <w:rsid w:val="000766A2"/>
    <w:rsid w:val="0007679B"/>
    <w:rsid w:val="00076B13"/>
    <w:rsid w:val="00076D0C"/>
    <w:rsid w:val="00076FBF"/>
    <w:rsid w:val="0007725A"/>
    <w:rsid w:val="000772F4"/>
    <w:rsid w:val="000779C7"/>
    <w:rsid w:val="00077D53"/>
    <w:rsid w:val="000802BD"/>
    <w:rsid w:val="00080577"/>
    <w:rsid w:val="00080715"/>
    <w:rsid w:val="000808F4"/>
    <w:rsid w:val="00080972"/>
    <w:rsid w:val="0008138F"/>
    <w:rsid w:val="00081A59"/>
    <w:rsid w:val="00081BD6"/>
    <w:rsid w:val="00081FD7"/>
    <w:rsid w:val="00082523"/>
    <w:rsid w:val="00082576"/>
    <w:rsid w:val="00082BA6"/>
    <w:rsid w:val="00082F02"/>
    <w:rsid w:val="00082F55"/>
    <w:rsid w:val="000832F2"/>
    <w:rsid w:val="000834DF"/>
    <w:rsid w:val="0008356D"/>
    <w:rsid w:val="00083673"/>
    <w:rsid w:val="000838F4"/>
    <w:rsid w:val="00083D69"/>
    <w:rsid w:val="00083F7F"/>
    <w:rsid w:val="0008445F"/>
    <w:rsid w:val="00084539"/>
    <w:rsid w:val="00084563"/>
    <w:rsid w:val="00084CB7"/>
    <w:rsid w:val="000851AB"/>
    <w:rsid w:val="00085345"/>
    <w:rsid w:val="00085373"/>
    <w:rsid w:val="0008537C"/>
    <w:rsid w:val="00085548"/>
    <w:rsid w:val="00085726"/>
    <w:rsid w:val="00085F9E"/>
    <w:rsid w:val="00086280"/>
    <w:rsid w:val="0008635F"/>
    <w:rsid w:val="000864C3"/>
    <w:rsid w:val="00086A5B"/>
    <w:rsid w:val="00087576"/>
    <w:rsid w:val="000877F1"/>
    <w:rsid w:val="00087832"/>
    <w:rsid w:val="000878A2"/>
    <w:rsid w:val="00087B4B"/>
    <w:rsid w:val="00087BCE"/>
    <w:rsid w:val="00087C6D"/>
    <w:rsid w:val="00087C9A"/>
    <w:rsid w:val="00087D46"/>
    <w:rsid w:val="0009004B"/>
    <w:rsid w:val="000903F5"/>
    <w:rsid w:val="000905B0"/>
    <w:rsid w:val="0009074D"/>
    <w:rsid w:val="00090C74"/>
    <w:rsid w:val="00090EA4"/>
    <w:rsid w:val="0009103D"/>
    <w:rsid w:val="000910E9"/>
    <w:rsid w:val="00091116"/>
    <w:rsid w:val="0009119A"/>
    <w:rsid w:val="000915D5"/>
    <w:rsid w:val="000915E7"/>
    <w:rsid w:val="0009173D"/>
    <w:rsid w:val="0009182F"/>
    <w:rsid w:val="00091874"/>
    <w:rsid w:val="00091943"/>
    <w:rsid w:val="00091C62"/>
    <w:rsid w:val="00091D45"/>
    <w:rsid w:val="00091F31"/>
    <w:rsid w:val="00092641"/>
    <w:rsid w:val="000926C1"/>
    <w:rsid w:val="0009279D"/>
    <w:rsid w:val="00092820"/>
    <w:rsid w:val="00092CF8"/>
    <w:rsid w:val="00092E52"/>
    <w:rsid w:val="00092F14"/>
    <w:rsid w:val="00093258"/>
    <w:rsid w:val="000935F0"/>
    <w:rsid w:val="00093684"/>
    <w:rsid w:val="000936D5"/>
    <w:rsid w:val="00093900"/>
    <w:rsid w:val="00093A25"/>
    <w:rsid w:val="00093B7D"/>
    <w:rsid w:val="00093DFB"/>
    <w:rsid w:val="000940EC"/>
    <w:rsid w:val="00094460"/>
    <w:rsid w:val="0009447D"/>
    <w:rsid w:val="0009458D"/>
    <w:rsid w:val="00094891"/>
    <w:rsid w:val="00094A02"/>
    <w:rsid w:val="00094BDB"/>
    <w:rsid w:val="00094C20"/>
    <w:rsid w:val="00094E2C"/>
    <w:rsid w:val="00094EB9"/>
    <w:rsid w:val="0009515F"/>
    <w:rsid w:val="00095505"/>
    <w:rsid w:val="000957CE"/>
    <w:rsid w:val="00095847"/>
    <w:rsid w:val="00096568"/>
    <w:rsid w:val="00096694"/>
    <w:rsid w:val="00096700"/>
    <w:rsid w:val="00096712"/>
    <w:rsid w:val="000967C8"/>
    <w:rsid w:val="000968E5"/>
    <w:rsid w:val="00096A05"/>
    <w:rsid w:val="00096E14"/>
    <w:rsid w:val="0009727B"/>
    <w:rsid w:val="000973DB"/>
    <w:rsid w:val="000974F3"/>
    <w:rsid w:val="0009756E"/>
    <w:rsid w:val="0009759B"/>
    <w:rsid w:val="0009763D"/>
    <w:rsid w:val="000977BF"/>
    <w:rsid w:val="000979CA"/>
    <w:rsid w:val="00097A19"/>
    <w:rsid w:val="00097B55"/>
    <w:rsid w:val="00097BFD"/>
    <w:rsid w:val="000A0034"/>
    <w:rsid w:val="000A00E4"/>
    <w:rsid w:val="000A0369"/>
    <w:rsid w:val="000A036D"/>
    <w:rsid w:val="000A0568"/>
    <w:rsid w:val="000A080A"/>
    <w:rsid w:val="000A08C3"/>
    <w:rsid w:val="000A0ACC"/>
    <w:rsid w:val="000A0C9B"/>
    <w:rsid w:val="000A0EA3"/>
    <w:rsid w:val="000A0F72"/>
    <w:rsid w:val="000A1623"/>
    <w:rsid w:val="000A1719"/>
    <w:rsid w:val="000A18F8"/>
    <w:rsid w:val="000A192A"/>
    <w:rsid w:val="000A1BF8"/>
    <w:rsid w:val="000A1C51"/>
    <w:rsid w:val="000A2079"/>
    <w:rsid w:val="000A23CD"/>
    <w:rsid w:val="000A249C"/>
    <w:rsid w:val="000A259D"/>
    <w:rsid w:val="000A2659"/>
    <w:rsid w:val="000A2B4E"/>
    <w:rsid w:val="000A2CAF"/>
    <w:rsid w:val="000A2CB6"/>
    <w:rsid w:val="000A2F6E"/>
    <w:rsid w:val="000A34F9"/>
    <w:rsid w:val="000A363B"/>
    <w:rsid w:val="000A38C4"/>
    <w:rsid w:val="000A3A71"/>
    <w:rsid w:val="000A3B93"/>
    <w:rsid w:val="000A3BDE"/>
    <w:rsid w:val="000A3F22"/>
    <w:rsid w:val="000A3FBE"/>
    <w:rsid w:val="000A43D0"/>
    <w:rsid w:val="000A4A06"/>
    <w:rsid w:val="000A4C89"/>
    <w:rsid w:val="000A4DA6"/>
    <w:rsid w:val="000A4DAB"/>
    <w:rsid w:val="000A4EFE"/>
    <w:rsid w:val="000A50CC"/>
    <w:rsid w:val="000A54F5"/>
    <w:rsid w:val="000A5583"/>
    <w:rsid w:val="000A5694"/>
    <w:rsid w:val="000A57C8"/>
    <w:rsid w:val="000A5807"/>
    <w:rsid w:val="000A58A2"/>
    <w:rsid w:val="000A5C37"/>
    <w:rsid w:val="000A5D77"/>
    <w:rsid w:val="000A608F"/>
    <w:rsid w:val="000A62C5"/>
    <w:rsid w:val="000A64B4"/>
    <w:rsid w:val="000A64EC"/>
    <w:rsid w:val="000A6627"/>
    <w:rsid w:val="000A67A9"/>
    <w:rsid w:val="000A67F9"/>
    <w:rsid w:val="000A6B9E"/>
    <w:rsid w:val="000A6BE1"/>
    <w:rsid w:val="000A6BE6"/>
    <w:rsid w:val="000A6C35"/>
    <w:rsid w:val="000A6D38"/>
    <w:rsid w:val="000A6FC3"/>
    <w:rsid w:val="000A71EC"/>
    <w:rsid w:val="000A71FF"/>
    <w:rsid w:val="000A7206"/>
    <w:rsid w:val="000A75BF"/>
    <w:rsid w:val="000A77C3"/>
    <w:rsid w:val="000A7CDE"/>
    <w:rsid w:val="000A7D06"/>
    <w:rsid w:val="000A7E53"/>
    <w:rsid w:val="000B018B"/>
    <w:rsid w:val="000B0720"/>
    <w:rsid w:val="000B0BE6"/>
    <w:rsid w:val="000B0E74"/>
    <w:rsid w:val="000B13CC"/>
    <w:rsid w:val="000B1511"/>
    <w:rsid w:val="000B16F0"/>
    <w:rsid w:val="000B184F"/>
    <w:rsid w:val="000B1B44"/>
    <w:rsid w:val="000B21DC"/>
    <w:rsid w:val="000B21FA"/>
    <w:rsid w:val="000B220F"/>
    <w:rsid w:val="000B23AC"/>
    <w:rsid w:val="000B2485"/>
    <w:rsid w:val="000B27A1"/>
    <w:rsid w:val="000B2A85"/>
    <w:rsid w:val="000B2E70"/>
    <w:rsid w:val="000B2F90"/>
    <w:rsid w:val="000B2FCB"/>
    <w:rsid w:val="000B3193"/>
    <w:rsid w:val="000B34DA"/>
    <w:rsid w:val="000B36B2"/>
    <w:rsid w:val="000B3AAD"/>
    <w:rsid w:val="000B3B58"/>
    <w:rsid w:val="000B3C59"/>
    <w:rsid w:val="000B41EF"/>
    <w:rsid w:val="000B438E"/>
    <w:rsid w:val="000B447B"/>
    <w:rsid w:val="000B4621"/>
    <w:rsid w:val="000B4690"/>
    <w:rsid w:val="000B47C8"/>
    <w:rsid w:val="000B4934"/>
    <w:rsid w:val="000B4AD5"/>
    <w:rsid w:val="000B4B62"/>
    <w:rsid w:val="000B4C86"/>
    <w:rsid w:val="000B4E23"/>
    <w:rsid w:val="000B5088"/>
    <w:rsid w:val="000B5147"/>
    <w:rsid w:val="000B5708"/>
    <w:rsid w:val="000B62AC"/>
    <w:rsid w:val="000B6837"/>
    <w:rsid w:val="000B695E"/>
    <w:rsid w:val="000B6998"/>
    <w:rsid w:val="000B6AF9"/>
    <w:rsid w:val="000B6AFD"/>
    <w:rsid w:val="000B6BDA"/>
    <w:rsid w:val="000B6E22"/>
    <w:rsid w:val="000B71B2"/>
    <w:rsid w:val="000B777C"/>
    <w:rsid w:val="000B78AD"/>
    <w:rsid w:val="000B7A60"/>
    <w:rsid w:val="000B7BB2"/>
    <w:rsid w:val="000B7D61"/>
    <w:rsid w:val="000B7F82"/>
    <w:rsid w:val="000C0088"/>
    <w:rsid w:val="000C01D6"/>
    <w:rsid w:val="000C0365"/>
    <w:rsid w:val="000C03C5"/>
    <w:rsid w:val="000C08E1"/>
    <w:rsid w:val="000C0946"/>
    <w:rsid w:val="000C0BFB"/>
    <w:rsid w:val="000C0C26"/>
    <w:rsid w:val="000C0C99"/>
    <w:rsid w:val="000C0CF2"/>
    <w:rsid w:val="000C0D2D"/>
    <w:rsid w:val="000C1079"/>
    <w:rsid w:val="000C129B"/>
    <w:rsid w:val="000C14F6"/>
    <w:rsid w:val="000C1635"/>
    <w:rsid w:val="000C1822"/>
    <w:rsid w:val="000C19ED"/>
    <w:rsid w:val="000C1A68"/>
    <w:rsid w:val="000C2123"/>
    <w:rsid w:val="000C222A"/>
    <w:rsid w:val="000C2275"/>
    <w:rsid w:val="000C26F3"/>
    <w:rsid w:val="000C2F8C"/>
    <w:rsid w:val="000C3201"/>
    <w:rsid w:val="000C3576"/>
    <w:rsid w:val="000C35C8"/>
    <w:rsid w:val="000C3C20"/>
    <w:rsid w:val="000C3E27"/>
    <w:rsid w:val="000C4097"/>
    <w:rsid w:val="000C4178"/>
    <w:rsid w:val="000C4231"/>
    <w:rsid w:val="000C48CB"/>
    <w:rsid w:val="000C4D02"/>
    <w:rsid w:val="000C4F26"/>
    <w:rsid w:val="000C4F69"/>
    <w:rsid w:val="000C5453"/>
    <w:rsid w:val="000C55D7"/>
    <w:rsid w:val="000C56FF"/>
    <w:rsid w:val="000C5898"/>
    <w:rsid w:val="000C5B66"/>
    <w:rsid w:val="000C5DC6"/>
    <w:rsid w:val="000C5F42"/>
    <w:rsid w:val="000C61C9"/>
    <w:rsid w:val="000C6262"/>
    <w:rsid w:val="000C66D7"/>
    <w:rsid w:val="000C693A"/>
    <w:rsid w:val="000C6B43"/>
    <w:rsid w:val="000C6C83"/>
    <w:rsid w:val="000C6D34"/>
    <w:rsid w:val="000C6E5B"/>
    <w:rsid w:val="000C6F1B"/>
    <w:rsid w:val="000C71B2"/>
    <w:rsid w:val="000C74A7"/>
    <w:rsid w:val="000C75BD"/>
    <w:rsid w:val="000C7827"/>
    <w:rsid w:val="000C7A7D"/>
    <w:rsid w:val="000C7C75"/>
    <w:rsid w:val="000C7D2E"/>
    <w:rsid w:val="000D03D6"/>
    <w:rsid w:val="000D05B1"/>
    <w:rsid w:val="000D0913"/>
    <w:rsid w:val="000D0AC3"/>
    <w:rsid w:val="000D0B08"/>
    <w:rsid w:val="000D0B83"/>
    <w:rsid w:val="000D0DE0"/>
    <w:rsid w:val="000D104A"/>
    <w:rsid w:val="000D1453"/>
    <w:rsid w:val="000D15F7"/>
    <w:rsid w:val="000D1636"/>
    <w:rsid w:val="000D191D"/>
    <w:rsid w:val="000D19F0"/>
    <w:rsid w:val="000D1AB9"/>
    <w:rsid w:val="000D1CA0"/>
    <w:rsid w:val="000D1D16"/>
    <w:rsid w:val="000D1D38"/>
    <w:rsid w:val="000D1F19"/>
    <w:rsid w:val="000D1F87"/>
    <w:rsid w:val="000D2210"/>
    <w:rsid w:val="000D2357"/>
    <w:rsid w:val="000D2780"/>
    <w:rsid w:val="000D29FC"/>
    <w:rsid w:val="000D2A64"/>
    <w:rsid w:val="000D2A68"/>
    <w:rsid w:val="000D2C08"/>
    <w:rsid w:val="000D2DF1"/>
    <w:rsid w:val="000D3186"/>
    <w:rsid w:val="000D33B4"/>
    <w:rsid w:val="000D38EC"/>
    <w:rsid w:val="000D3ED5"/>
    <w:rsid w:val="000D41FB"/>
    <w:rsid w:val="000D435D"/>
    <w:rsid w:val="000D45D4"/>
    <w:rsid w:val="000D4901"/>
    <w:rsid w:val="000D4B9B"/>
    <w:rsid w:val="000D5152"/>
    <w:rsid w:val="000D5189"/>
    <w:rsid w:val="000D535A"/>
    <w:rsid w:val="000D581D"/>
    <w:rsid w:val="000D5B22"/>
    <w:rsid w:val="000D5E76"/>
    <w:rsid w:val="000D5F8C"/>
    <w:rsid w:val="000D5FDB"/>
    <w:rsid w:val="000D6056"/>
    <w:rsid w:val="000D6157"/>
    <w:rsid w:val="000D6266"/>
    <w:rsid w:val="000D63C1"/>
    <w:rsid w:val="000D65FE"/>
    <w:rsid w:val="000D6ABB"/>
    <w:rsid w:val="000D6FC6"/>
    <w:rsid w:val="000D7143"/>
    <w:rsid w:val="000D778F"/>
    <w:rsid w:val="000D79B8"/>
    <w:rsid w:val="000D79DC"/>
    <w:rsid w:val="000D7B69"/>
    <w:rsid w:val="000D7B7A"/>
    <w:rsid w:val="000D7B80"/>
    <w:rsid w:val="000D7CB7"/>
    <w:rsid w:val="000D7E2D"/>
    <w:rsid w:val="000E046F"/>
    <w:rsid w:val="000E0645"/>
    <w:rsid w:val="000E0809"/>
    <w:rsid w:val="000E0B9C"/>
    <w:rsid w:val="000E0BDD"/>
    <w:rsid w:val="000E0DD0"/>
    <w:rsid w:val="000E0EEE"/>
    <w:rsid w:val="000E0FB3"/>
    <w:rsid w:val="000E11F9"/>
    <w:rsid w:val="000E13A4"/>
    <w:rsid w:val="000E14B1"/>
    <w:rsid w:val="000E25F5"/>
    <w:rsid w:val="000E280D"/>
    <w:rsid w:val="000E2A26"/>
    <w:rsid w:val="000E2B53"/>
    <w:rsid w:val="000E2CF3"/>
    <w:rsid w:val="000E2E18"/>
    <w:rsid w:val="000E2F73"/>
    <w:rsid w:val="000E302C"/>
    <w:rsid w:val="000E33BB"/>
    <w:rsid w:val="000E340C"/>
    <w:rsid w:val="000E38A8"/>
    <w:rsid w:val="000E38D5"/>
    <w:rsid w:val="000E3AD4"/>
    <w:rsid w:val="000E3E5A"/>
    <w:rsid w:val="000E3F37"/>
    <w:rsid w:val="000E407D"/>
    <w:rsid w:val="000E4629"/>
    <w:rsid w:val="000E47D0"/>
    <w:rsid w:val="000E482D"/>
    <w:rsid w:val="000E49CB"/>
    <w:rsid w:val="000E511E"/>
    <w:rsid w:val="000E5549"/>
    <w:rsid w:val="000E57F4"/>
    <w:rsid w:val="000E5EB1"/>
    <w:rsid w:val="000E5F8F"/>
    <w:rsid w:val="000E61CC"/>
    <w:rsid w:val="000E640C"/>
    <w:rsid w:val="000E64A5"/>
    <w:rsid w:val="000E652E"/>
    <w:rsid w:val="000E6757"/>
    <w:rsid w:val="000E6A6E"/>
    <w:rsid w:val="000E6B4E"/>
    <w:rsid w:val="000E6CD9"/>
    <w:rsid w:val="000E6CEA"/>
    <w:rsid w:val="000E6E34"/>
    <w:rsid w:val="000E6FD0"/>
    <w:rsid w:val="000E7073"/>
    <w:rsid w:val="000E72D9"/>
    <w:rsid w:val="000E74E0"/>
    <w:rsid w:val="000E7583"/>
    <w:rsid w:val="000E7BDB"/>
    <w:rsid w:val="000E7D00"/>
    <w:rsid w:val="000E7DAE"/>
    <w:rsid w:val="000E7E13"/>
    <w:rsid w:val="000F0A9B"/>
    <w:rsid w:val="000F0F72"/>
    <w:rsid w:val="000F101E"/>
    <w:rsid w:val="000F11B6"/>
    <w:rsid w:val="000F1580"/>
    <w:rsid w:val="000F17F0"/>
    <w:rsid w:val="000F18D7"/>
    <w:rsid w:val="000F1B01"/>
    <w:rsid w:val="000F1B1B"/>
    <w:rsid w:val="000F1CA9"/>
    <w:rsid w:val="000F2577"/>
    <w:rsid w:val="000F2767"/>
    <w:rsid w:val="000F2CBC"/>
    <w:rsid w:val="000F2E5D"/>
    <w:rsid w:val="000F2E6E"/>
    <w:rsid w:val="000F3319"/>
    <w:rsid w:val="000F3365"/>
    <w:rsid w:val="000F3401"/>
    <w:rsid w:val="000F3899"/>
    <w:rsid w:val="000F3E52"/>
    <w:rsid w:val="000F403A"/>
    <w:rsid w:val="000F480A"/>
    <w:rsid w:val="000F4C7A"/>
    <w:rsid w:val="000F4D1A"/>
    <w:rsid w:val="000F4F11"/>
    <w:rsid w:val="000F4FDD"/>
    <w:rsid w:val="000F511D"/>
    <w:rsid w:val="000F52B1"/>
    <w:rsid w:val="000F52CD"/>
    <w:rsid w:val="000F5851"/>
    <w:rsid w:val="000F5897"/>
    <w:rsid w:val="000F5C3C"/>
    <w:rsid w:val="000F5E98"/>
    <w:rsid w:val="000F5F15"/>
    <w:rsid w:val="000F607B"/>
    <w:rsid w:val="000F6126"/>
    <w:rsid w:val="000F6235"/>
    <w:rsid w:val="000F6375"/>
    <w:rsid w:val="000F639B"/>
    <w:rsid w:val="000F64DA"/>
    <w:rsid w:val="000F69E2"/>
    <w:rsid w:val="000F6BCA"/>
    <w:rsid w:val="000F6CFE"/>
    <w:rsid w:val="000F72B3"/>
    <w:rsid w:val="000F7393"/>
    <w:rsid w:val="000F7503"/>
    <w:rsid w:val="000F75DF"/>
    <w:rsid w:val="000F7920"/>
    <w:rsid w:val="000F7B42"/>
    <w:rsid w:val="000F7C16"/>
    <w:rsid w:val="000F7CD6"/>
    <w:rsid w:val="000F7E9A"/>
    <w:rsid w:val="000F7F49"/>
    <w:rsid w:val="00100573"/>
    <w:rsid w:val="00100666"/>
    <w:rsid w:val="00100C2F"/>
    <w:rsid w:val="00100FD0"/>
    <w:rsid w:val="00100FFF"/>
    <w:rsid w:val="001012F2"/>
    <w:rsid w:val="001014D0"/>
    <w:rsid w:val="00101600"/>
    <w:rsid w:val="00101B3F"/>
    <w:rsid w:val="00101B62"/>
    <w:rsid w:val="00101BC9"/>
    <w:rsid w:val="00101E70"/>
    <w:rsid w:val="0010205F"/>
    <w:rsid w:val="001022EB"/>
    <w:rsid w:val="001023A6"/>
    <w:rsid w:val="00102612"/>
    <w:rsid w:val="00102960"/>
    <w:rsid w:val="001029A7"/>
    <w:rsid w:val="00102CD6"/>
    <w:rsid w:val="00102D69"/>
    <w:rsid w:val="001031E6"/>
    <w:rsid w:val="0010337C"/>
    <w:rsid w:val="00103521"/>
    <w:rsid w:val="0010352B"/>
    <w:rsid w:val="0010370B"/>
    <w:rsid w:val="0010376D"/>
    <w:rsid w:val="00103B37"/>
    <w:rsid w:val="00103C5C"/>
    <w:rsid w:val="00103DD1"/>
    <w:rsid w:val="00103FD7"/>
    <w:rsid w:val="00104406"/>
    <w:rsid w:val="00104539"/>
    <w:rsid w:val="001045D0"/>
    <w:rsid w:val="001048AD"/>
    <w:rsid w:val="001049B3"/>
    <w:rsid w:val="00104DDE"/>
    <w:rsid w:val="00104EAD"/>
    <w:rsid w:val="00105648"/>
    <w:rsid w:val="00105795"/>
    <w:rsid w:val="0010597C"/>
    <w:rsid w:val="001059DD"/>
    <w:rsid w:val="00105CB6"/>
    <w:rsid w:val="00106168"/>
    <w:rsid w:val="0010633F"/>
    <w:rsid w:val="001063D8"/>
    <w:rsid w:val="00106514"/>
    <w:rsid w:val="0010654F"/>
    <w:rsid w:val="00106636"/>
    <w:rsid w:val="001066F4"/>
    <w:rsid w:val="00106986"/>
    <w:rsid w:val="00106B2A"/>
    <w:rsid w:val="00106B2D"/>
    <w:rsid w:val="00106BB0"/>
    <w:rsid w:val="00106ED1"/>
    <w:rsid w:val="001071D1"/>
    <w:rsid w:val="00107594"/>
    <w:rsid w:val="00107655"/>
    <w:rsid w:val="0010775C"/>
    <w:rsid w:val="001077C4"/>
    <w:rsid w:val="00107886"/>
    <w:rsid w:val="00107B27"/>
    <w:rsid w:val="00107EF7"/>
    <w:rsid w:val="00107FAD"/>
    <w:rsid w:val="001101AE"/>
    <w:rsid w:val="001102F8"/>
    <w:rsid w:val="0011053B"/>
    <w:rsid w:val="001105B3"/>
    <w:rsid w:val="00110942"/>
    <w:rsid w:val="00110AAD"/>
    <w:rsid w:val="00110CE0"/>
    <w:rsid w:val="00110CE2"/>
    <w:rsid w:val="001110FC"/>
    <w:rsid w:val="0011122B"/>
    <w:rsid w:val="0011137C"/>
    <w:rsid w:val="00111467"/>
    <w:rsid w:val="00111B77"/>
    <w:rsid w:val="0011228A"/>
    <w:rsid w:val="00112301"/>
    <w:rsid w:val="0011248E"/>
    <w:rsid w:val="001125BB"/>
    <w:rsid w:val="001127E5"/>
    <w:rsid w:val="00112819"/>
    <w:rsid w:val="0011283C"/>
    <w:rsid w:val="00112DFD"/>
    <w:rsid w:val="00112EC0"/>
    <w:rsid w:val="0011354A"/>
    <w:rsid w:val="0011378F"/>
    <w:rsid w:val="00113E1F"/>
    <w:rsid w:val="00113F6C"/>
    <w:rsid w:val="00113F99"/>
    <w:rsid w:val="00114430"/>
    <w:rsid w:val="00114450"/>
    <w:rsid w:val="001146FB"/>
    <w:rsid w:val="001147FB"/>
    <w:rsid w:val="001148B4"/>
    <w:rsid w:val="001149A6"/>
    <w:rsid w:val="00114B96"/>
    <w:rsid w:val="001153E5"/>
    <w:rsid w:val="001154B2"/>
    <w:rsid w:val="001155DE"/>
    <w:rsid w:val="001156F6"/>
    <w:rsid w:val="00115A74"/>
    <w:rsid w:val="00115DFC"/>
    <w:rsid w:val="00115E89"/>
    <w:rsid w:val="0011618F"/>
    <w:rsid w:val="00116261"/>
    <w:rsid w:val="001164B9"/>
    <w:rsid w:val="001164C2"/>
    <w:rsid w:val="00116574"/>
    <w:rsid w:val="001170DE"/>
    <w:rsid w:val="0011739C"/>
    <w:rsid w:val="001174EC"/>
    <w:rsid w:val="00117582"/>
    <w:rsid w:val="0011770A"/>
    <w:rsid w:val="00117909"/>
    <w:rsid w:val="00117B23"/>
    <w:rsid w:val="00117B78"/>
    <w:rsid w:val="00117C37"/>
    <w:rsid w:val="00117D6F"/>
    <w:rsid w:val="001200B5"/>
    <w:rsid w:val="001202E8"/>
    <w:rsid w:val="00120302"/>
    <w:rsid w:val="001204B8"/>
    <w:rsid w:val="0012070E"/>
    <w:rsid w:val="001208B2"/>
    <w:rsid w:val="001208BB"/>
    <w:rsid w:val="001209FE"/>
    <w:rsid w:val="00120C22"/>
    <w:rsid w:val="00121317"/>
    <w:rsid w:val="001214D5"/>
    <w:rsid w:val="001219E3"/>
    <w:rsid w:val="00121AD0"/>
    <w:rsid w:val="00121D45"/>
    <w:rsid w:val="00121ED3"/>
    <w:rsid w:val="00121EDA"/>
    <w:rsid w:val="00121FA3"/>
    <w:rsid w:val="00122AB7"/>
    <w:rsid w:val="00122B8F"/>
    <w:rsid w:val="00122D79"/>
    <w:rsid w:val="00122E79"/>
    <w:rsid w:val="00122E9F"/>
    <w:rsid w:val="001231CC"/>
    <w:rsid w:val="001231D5"/>
    <w:rsid w:val="00123336"/>
    <w:rsid w:val="001234A3"/>
    <w:rsid w:val="001236F5"/>
    <w:rsid w:val="00123737"/>
    <w:rsid w:val="00123AC4"/>
    <w:rsid w:val="00123DF2"/>
    <w:rsid w:val="0012447F"/>
    <w:rsid w:val="001245E6"/>
    <w:rsid w:val="001245F1"/>
    <w:rsid w:val="00124623"/>
    <w:rsid w:val="00124B92"/>
    <w:rsid w:val="00124BFC"/>
    <w:rsid w:val="0012508E"/>
    <w:rsid w:val="001254B0"/>
    <w:rsid w:val="00125885"/>
    <w:rsid w:val="001258DE"/>
    <w:rsid w:val="00125939"/>
    <w:rsid w:val="00125980"/>
    <w:rsid w:val="00125982"/>
    <w:rsid w:val="001259A1"/>
    <w:rsid w:val="00125C02"/>
    <w:rsid w:val="00126259"/>
    <w:rsid w:val="0012668E"/>
    <w:rsid w:val="0012675B"/>
    <w:rsid w:val="0012683E"/>
    <w:rsid w:val="00126A30"/>
    <w:rsid w:val="00126C10"/>
    <w:rsid w:val="00126C68"/>
    <w:rsid w:val="00126D02"/>
    <w:rsid w:val="00127299"/>
    <w:rsid w:val="001272A0"/>
    <w:rsid w:val="00130144"/>
    <w:rsid w:val="0013014E"/>
    <w:rsid w:val="001303C0"/>
    <w:rsid w:val="00130442"/>
    <w:rsid w:val="00130564"/>
    <w:rsid w:val="001306EF"/>
    <w:rsid w:val="00130776"/>
    <w:rsid w:val="0013098E"/>
    <w:rsid w:val="00130AF4"/>
    <w:rsid w:val="00130B26"/>
    <w:rsid w:val="00130BE7"/>
    <w:rsid w:val="00130CB5"/>
    <w:rsid w:val="00130D37"/>
    <w:rsid w:val="00130DBC"/>
    <w:rsid w:val="00130E4C"/>
    <w:rsid w:val="00130EE2"/>
    <w:rsid w:val="0013123A"/>
    <w:rsid w:val="00131345"/>
    <w:rsid w:val="00131392"/>
    <w:rsid w:val="0013142A"/>
    <w:rsid w:val="001314C0"/>
    <w:rsid w:val="001315F1"/>
    <w:rsid w:val="0013174E"/>
    <w:rsid w:val="00131BD3"/>
    <w:rsid w:val="00131DED"/>
    <w:rsid w:val="00131E5C"/>
    <w:rsid w:val="00131E85"/>
    <w:rsid w:val="00131EBE"/>
    <w:rsid w:val="00132190"/>
    <w:rsid w:val="00132225"/>
    <w:rsid w:val="00132249"/>
    <w:rsid w:val="001325E0"/>
    <w:rsid w:val="001326EC"/>
    <w:rsid w:val="0013280C"/>
    <w:rsid w:val="001328F9"/>
    <w:rsid w:val="00132D52"/>
    <w:rsid w:val="00132F28"/>
    <w:rsid w:val="00132FE0"/>
    <w:rsid w:val="00133335"/>
    <w:rsid w:val="00133635"/>
    <w:rsid w:val="00133844"/>
    <w:rsid w:val="00133973"/>
    <w:rsid w:val="00133D6A"/>
    <w:rsid w:val="00133E02"/>
    <w:rsid w:val="00133F1E"/>
    <w:rsid w:val="001341D9"/>
    <w:rsid w:val="001341DF"/>
    <w:rsid w:val="0013526B"/>
    <w:rsid w:val="001352C8"/>
    <w:rsid w:val="001354F3"/>
    <w:rsid w:val="001357DA"/>
    <w:rsid w:val="00135BE1"/>
    <w:rsid w:val="00135C33"/>
    <w:rsid w:val="00135D4C"/>
    <w:rsid w:val="00136471"/>
    <w:rsid w:val="00136657"/>
    <w:rsid w:val="00136A81"/>
    <w:rsid w:val="001372E4"/>
    <w:rsid w:val="00137413"/>
    <w:rsid w:val="00137742"/>
    <w:rsid w:val="00137780"/>
    <w:rsid w:val="00137C9A"/>
    <w:rsid w:val="00137CFC"/>
    <w:rsid w:val="00137D57"/>
    <w:rsid w:val="001400ED"/>
    <w:rsid w:val="0014058B"/>
    <w:rsid w:val="001407B8"/>
    <w:rsid w:val="00140C7C"/>
    <w:rsid w:val="00140FB7"/>
    <w:rsid w:val="00141092"/>
    <w:rsid w:val="0014111E"/>
    <w:rsid w:val="00141127"/>
    <w:rsid w:val="0014137F"/>
    <w:rsid w:val="001413F4"/>
    <w:rsid w:val="001419B7"/>
    <w:rsid w:val="00141CFC"/>
    <w:rsid w:val="00141E3E"/>
    <w:rsid w:val="001423D0"/>
    <w:rsid w:val="001427E2"/>
    <w:rsid w:val="001428E0"/>
    <w:rsid w:val="00142925"/>
    <w:rsid w:val="0014298D"/>
    <w:rsid w:val="00143430"/>
    <w:rsid w:val="001434A2"/>
    <w:rsid w:val="0014359A"/>
    <w:rsid w:val="001436AF"/>
    <w:rsid w:val="001439E9"/>
    <w:rsid w:val="00143C41"/>
    <w:rsid w:val="00143D1F"/>
    <w:rsid w:val="00144425"/>
    <w:rsid w:val="00144E19"/>
    <w:rsid w:val="00144EFC"/>
    <w:rsid w:val="001452BB"/>
    <w:rsid w:val="001453F2"/>
    <w:rsid w:val="001457B1"/>
    <w:rsid w:val="00145954"/>
    <w:rsid w:val="00145AB6"/>
    <w:rsid w:val="00145D94"/>
    <w:rsid w:val="0014612C"/>
    <w:rsid w:val="00146505"/>
    <w:rsid w:val="001465D3"/>
    <w:rsid w:val="00146600"/>
    <w:rsid w:val="00146856"/>
    <w:rsid w:val="00146857"/>
    <w:rsid w:val="00146971"/>
    <w:rsid w:val="00146E02"/>
    <w:rsid w:val="00146E63"/>
    <w:rsid w:val="00146E97"/>
    <w:rsid w:val="001471BB"/>
    <w:rsid w:val="001472BD"/>
    <w:rsid w:val="00147412"/>
    <w:rsid w:val="00147905"/>
    <w:rsid w:val="0014791F"/>
    <w:rsid w:val="00147FB3"/>
    <w:rsid w:val="00147FC5"/>
    <w:rsid w:val="0015007F"/>
    <w:rsid w:val="001502C5"/>
    <w:rsid w:val="001503B3"/>
    <w:rsid w:val="00150501"/>
    <w:rsid w:val="00150803"/>
    <w:rsid w:val="00150A2B"/>
    <w:rsid w:val="00150BCA"/>
    <w:rsid w:val="00150E9F"/>
    <w:rsid w:val="00150EC2"/>
    <w:rsid w:val="00150FD7"/>
    <w:rsid w:val="0015119E"/>
    <w:rsid w:val="00151345"/>
    <w:rsid w:val="00151693"/>
    <w:rsid w:val="001516F0"/>
    <w:rsid w:val="001519A5"/>
    <w:rsid w:val="00151F14"/>
    <w:rsid w:val="00152214"/>
    <w:rsid w:val="0015267D"/>
    <w:rsid w:val="00152B69"/>
    <w:rsid w:val="00153470"/>
    <w:rsid w:val="00153BED"/>
    <w:rsid w:val="00153C41"/>
    <w:rsid w:val="00153DCA"/>
    <w:rsid w:val="00153E32"/>
    <w:rsid w:val="001544F1"/>
    <w:rsid w:val="00154626"/>
    <w:rsid w:val="00154633"/>
    <w:rsid w:val="00154842"/>
    <w:rsid w:val="00154989"/>
    <w:rsid w:val="00154FB1"/>
    <w:rsid w:val="00154FF0"/>
    <w:rsid w:val="00155116"/>
    <w:rsid w:val="001551DB"/>
    <w:rsid w:val="001558D9"/>
    <w:rsid w:val="001559F5"/>
    <w:rsid w:val="00155AB2"/>
    <w:rsid w:val="00155E4C"/>
    <w:rsid w:val="0015645F"/>
    <w:rsid w:val="001569D0"/>
    <w:rsid w:val="00156C26"/>
    <w:rsid w:val="00156CD7"/>
    <w:rsid w:val="00156CF3"/>
    <w:rsid w:val="00156DB8"/>
    <w:rsid w:val="00156DE3"/>
    <w:rsid w:val="001571B6"/>
    <w:rsid w:val="00157857"/>
    <w:rsid w:val="00157A4E"/>
    <w:rsid w:val="00157C74"/>
    <w:rsid w:val="00157CE5"/>
    <w:rsid w:val="00157DB5"/>
    <w:rsid w:val="00157E07"/>
    <w:rsid w:val="00157F30"/>
    <w:rsid w:val="00157FD3"/>
    <w:rsid w:val="001601B2"/>
    <w:rsid w:val="00160214"/>
    <w:rsid w:val="0016028C"/>
    <w:rsid w:val="0016056B"/>
    <w:rsid w:val="0016091A"/>
    <w:rsid w:val="00160B21"/>
    <w:rsid w:val="00160B28"/>
    <w:rsid w:val="00160D31"/>
    <w:rsid w:val="00160E30"/>
    <w:rsid w:val="00160FCF"/>
    <w:rsid w:val="0016110C"/>
    <w:rsid w:val="00161627"/>
    <w:rsid w:val="001618C8"/>
    <w:rsid w:val="00161DBE"/>
    <w:rsid w:val="00161F65"/>
    <w:rsid w:val="001620C9"/>
    <w:rsid w:val="001621DA"/>
    <w:rsid w:val="00162AE3"/>
    <w:rsid w:val="00162AE9"/>
    <w:rsid w:val="0016339C"/>
    <w:rsid w:val="0016383F"/>
    <w:rsid w:val="00163F0F"/>
    <w:rsid w:val="00163F9A"/>
    <w:rsid w:val="00164109"/>
    <w:rsid w:val="0016429C"/>
    <w:rsid w:val="0016432D"/>
    <w:rsid w:val="00164603"/>
    <w:rsid w:val="00164E1C"/>
    <w:rsid w:val="00164E9D"/>
    <w:rsid w:val="00165223"/>
    <w:rsid w:val="00165237"/>
    <w:rsid w:val="001652C1"/>
    <w:rsid w:val="0016555B"/>
    <w:rsid w:val="001657FE"/>
    <w:rsid w:val="00165BB2"/>
    <w:rsid w:val="001667AB"/>
    <w:rsid w:val="0016711F"/>
    <w:rsid w:val="00167225"/>
    <w:rsid w:val="00167293"/>
    <w:rsid w:val="00167955"/>
    <w:rsid w:val="00167AC3"/>
    <w:rsid w:val="00167EC2"/>
    <w:rsid w:val="00167EE1"/>
    <w:rsid w:val="00167FF2"/>
    <w:rsid w:val="0017007F"/>
    <w:rsid w:val="001708ED"/>
    <w:rsid w:val="00170913"/>
    <w:rsid w:val="00170E05"/>
    <w:rsid w:val="00171079"/>
    <w:rsid w:val="001710E4"/>
    <w:rsid w:val="001711F3"/>
    <w:rsid w:val="00171478"/>
    <w:rsid w:val="001715C8"/>
    <w:rsid w:val="0017192F"/>
    <w:rsid w:val="00171A8D"/>
    <w:rsid w:val="00171D05"/>
    <w:rsid w:val="00171E67"/>
    <w:rsid w:val="00171F4F"/>
    <w:rsid w:val="00171FE3"/>
    <w:rsid w:val="00172046"/>
    <w:rsid w:val="001721C3"/>
    <w:rsid w:val="001721FC"/>
    <w:rsid w:val="001722DF"/>
    <w:rsid w:val="00172914"/>
    <w:rsid w:val="00172CF2"/>
    <w:rsid w:val="00172F9F"/>
    <w:rsid w:val="001730B7"/>
    <w:rsid w:val="00173342"/>
    <w:rsid w:val="00173C0F"/>
    <w:rsid w:val="00173ED1"/>
    <w:rsid w:val="00174171"/>
    <w:rsid w:val="00174217"/>
    <w:rsid w:val="00174254"/>
    <w:rsid w:val="0017429F"/>
    <w:rsid w:val="001746C9"/>
    <w:rsid w:val="001748A6"/>
    <w:rsid w:val="001748BB"/>
    <w:rsid w:val="00174BBF"/>
    <w:rsid w:val="00174C01"/>
    <w:rsid w:val="00174E60"/>
    <w:rsid w:val="00174EAD"/>
    <w:rsid w:val="0017522D"/>
    <w:rsid w:val="00175552"/>
    <w:rsid w:val="00175561"/>
    <w:rsid w:val="0017561B"/>
    <w:rsid w:val="0017565A"/>
    <w:rsid w:val="001758A1"/>
    <w:rsid w:val="00175B2F"/>
    <w:rsid w:val="00175C3F"/>
    <w:rsid w:val="00175C59"/>
    <w:rsid w:val="00175EE8"/>
    <w:rsid w:val="001762AD"/>
    <w:rsid w:val="001762F1"/>
    <w:rsid w:val="001766D8"/>
    <w:rsid w:val="00176AE7"/>
    <w:rsid w:val="00177070"/>
    <w:rsid w:val="001771F9"/>
    <w:rsid w:val="001777C4"/>
    <w:rsid w:val="001779F4"/>
    <w:rsid w:val="00177A43"/>
    <w:rsid w:val="00177A73"/>
    <w:rsid w:val="00177A91"/>
    <w:rsid w:val="00177C93"/>
    <w:rsid w:val="00177D03"/>
    <w:rsid w:val="00180187"/>
    <w:rsid w:val="00180434"/>
    <w:rsid w:val="0018055F"/>
    <w:rsid w:val="00180863"/>
    <w:rsid w:val="00180865"/>
    <w:rsid w:val="001808BE"/>
    <w:rsid w:val="001808C6"/>
    <w:rsid w:val="00180A97"/>
    <w:rsid w:val="00180DBE"/>
    <w:rsid w:val="00180F65"/>
    <w:rsid w:val="00180FF1"/>
    <w:rsid w:val="00181176"/>
    <w:rsid w:val="00181182"/>
    <w:rsid w:val="0018159A"/>
    <w:rsid w:val="00181691"/>
    <w:rsid w:val="001819F8"/>
    <w:rsid w:val="00181A61"/>
    <w:rsid w:val="00181A9D"/>
    <w:rsid w:val="00181B71"/>
    <w:rsid w:val="00181C4B"/>
    <w:rsid w:val="00182605"/>
    <w:rsid w:val="001829C5"/>
    <w:rsid w:val="00182A2A"/>
    <w:rsid w:val="00182DC4"/>
    <w:rsid w:val="00182F4C"/>
    <w:rsid w:val="00182FD4"/>
    <w:rsid w:val="001833FE"/>
    <w:rsid w:val="00183770"/>
    <w:rsid w:val="00183941"/>
    <w:rsid w:val="00183C4D"/>
    <w:rsid w:val="00183DDE"/>
    <w:rsid w:val="00183F59"/>
    <w:rsid w:val="00183FAE"/>
    <w:rsid w:val="00184022"/>
    <w:rsid w:val="001842AB"/>
    <w:rsid w:val="001846A4"/>
    <w:rsid w:val="001847A0"/>
    <w:rsid w:val="001847E2"/>
    <w:rsid w:val="00184878"/>
    <w:rsid w:val="0018495D"/>
    <w:rsid w:val="0018497D"/>
    <w:rsid w:val="00184AB3"/>
    <w:rsid w:val="00184B97"/>
    <w:rsid w:val="00184D6D"/>
    <w:rsid w:val="00184DAA"/>
    <w:rsid w:val="0018524F"/>
    <w:rsid w:val="00185392"/>
    <w:rsid w:val="001853F3"/>
    <w:rsid w:val="001859C7"/>
    <w:rsid w:val="001859E7"/>
    <w:rsid w:val="00185E1F"/>
    <w:rsid w:val="00185EED"/>
    <w:rsid w:val="00185EF5"/>
    <w:rsid w:val="001861F1"/>
    <w:rsid w:val="00186283"/>
    <w:rsid w:val="00186379"/>
    <w:rsid w:val="001863A1"/>
    <w:rsid w:val="001868AA"/>
    <w:rsid w:val="00186EA6"/>
    <w:rsid w:val="00186F12"/>
    <w:rsid w:val="001874C6"/>
    <w:rsid w:val="0018775F"/>
    <w:rsid w:val="00187870"/>
    <w:rsid w:val="00187A66"/>
    <w:rsid w:val="00187CFC"/>
    <w:rsid w:val="00187DD6"/>
    <w:rsid w:val="00187ED0"/>
    <w:rsid w:val="00190055"/>
    <w:rsid w:val="0019009C"/>
    <w:rsid w:val="001904CA"/>
    <w:rsid w:val="00190953"/>
    <w:rsid w:val="001909D4"/>
    <w:rsid w:val="00190B60"/>
    <w:rsid w:val="00190FE5"/>
    <w:rsid w:val="001910CB"/>
    <w:rsid w:val="001912E1"/>
    <w:rsid w:val="001914EC"/>
    <w:rsid w:val="001915BA"/>
    <w:rsid w:val="001915BD"/>
    <w:rsid w:val="001916F0"/>
    <w:rsid w:val="001919A8"/>
    <w:rsid w:val="00191B63"/>
    <w:rsid w:val="00191C01"/>
    <w:rsid w:val="00191CCD"/>
    <w:rsid w:val="00191D6B"/>
    <w:rsid w:val="00191DC1"/>
    <w:rsid w:val="00191F68"/>
    <w:rsid w:val="00192018"/>
    <w:rsid w:val="0019233E"/>
    <w:rsid w:val="001924FB"/>
    <w:rsid w:val="0019290C"/>
    <w:rsid w:val="00192BAD"/>
    <w:rsid w:val="00192CD5"/>
    <w:rsid w:val="00192E65"/>
    <w:rsid w:val="00192E7C"/>
    <w:rsid w:val="00192FA5"/>
    <w:rsid w:val="001933C0"/>
    <w:rsid w:val="001936D3"/>
    <w:rsid w:val="00193822"/>
    <w:rsid w:val="001938B6"/>
    <w:rsid w:val="00193BD8"/>
    <w:rsid w:val="00193D18"/>
    <w:rsid w:val="00193F8D"/>
    <w:rsid w:val="0019442F"/>
    <w:rsid w:val="00194593"/>
    <w:rsid w:val="001946EA"/>
    <w:rsid w:val="001947C3"/>
    <w:rsid w:val="001947FB"/>
    <w:rsid w:val="0019498E"/>
    <w:rsid w:val="001949E8"/>
    <w:rsid w:val="00194AC9"/>
    <w:rsid w:val="00194BD3"/>
    <w:rsid w:val="00194F4C"/>
    <w:rsid w:val="00194F63"/>
    <w:rsid w:val="00195071"/>
    <w:rsid w:val="001950B0"/>
    <w:rsid w:val="001950BC"/>
    <w:rsid w:val="001953AE"/>
    <w:rsid w:val="001953D9"/>
    <w:rsid w:val="001955B6"/>
    <w:rsid w:val="00195D3D"/>
    <w:rsid w:val="00195E5F"/>
    <w:rsid w:val="00196041"/>
    <w:rsid w:val="001961AA"/>
    <w:rsid w:val="001967D1"/>
    <w:rsid w:val="00196C58"/>
    <w:rsid w:val="00196FBB"/>
    <w:rsid w:val="001971E4"/>
    <w:rsid w:val="001971F6"/>
    <w:rsid w:val="00197219"/>
    <w:rsid w:val="00197279"/>
    <w:rsid w:val="0019727B"/>
    <w:rsid w:val="001973CF"/>
    <w:rsid w:val="00197517"/>
    <w:rsid w:val="00197967"/>
    <w:rsid w:val="00197A64"/>
    <w:rsid w:val="00197B50"/>
    <w:rsid w:val="00197BA8"/>
    <w:rsid w:val="00197EC9"/>
    <w:rsid w:val="00197FF6"/>
    <w:rsid w:val="001A021F"/>
    <w:rsid w:val="001A029C"/>
    <w:rsid w:val="001A0369"/>
    <w:rsid w:val="001A0487"/>
    <w:rsid w:val="001A0C6F"/>
    <w:rsid w:val="001A0CB9"/>
    <w:rsid w:val="001A116F"/>
    <w:rsid w:val="001A1171"/>
    <w:rsid w:val="001A1712"/>
    <w:rsid w:val="001A18BF"/>
    <w:rsid w:val="001A1BC8"/>
    <w:rsid w:val="001A2627"/>
    <w:rsid w:val="001A29E3"/>
    <w:rsid w:val="001A2A1C"/>
    <w:rsid w:val="001A2CE3"/>
    <w:rsid w:val="001A2E51"/>
    <w:rsid w:val="001A2EB1"/>
    <w:rsid w:val="001A301C"/>
    <w:rsid w:val="001A304D"/>
    <w:rsid w:val="001A31E9"/>
    <w:rsid w:val="001A3358"/>
    <w:rsid w:val="001A34AA"/>
    <w:rsid w:val="001A350F"/>
    <w:rsid w:val="001A35EB"/>
    <w:rsid w:val="001A3A74"/>
    <w:rsid w:val="001A3B52"/>
    <w:rsid w:val="001A3D0A"/>
    <w:rsid w:val="001A3DF2"/>
    <w:rsid w:val="001A3F68"/>
    <w:rsid w:val="001A4280"/>
    <w:rsid w:val="001A4530"/>
    <w:rsid w:val="001A462E"/>
    <w:rsid w:val="001A4684"/>
    <w:rsid w:val="001A4ADA"/>
    <w:rsid w:val="001A4C35"/>
    <w:rsid w:val="001A4C4C"/>
    <w:rsid w:val="001A4E1C"/>
    <w:rsid w:val="001A4F0F"/>
    <w:rsid w:val="001A4F75"/>
    <w:rsid w:val="001A50A1"/>
    <w:rsid w:val="001A5100"/>
    <w:rsid w:val="001A51D4"/>
    <w:rsid w:val="001A580F"/>
    <w:rsid w:val="001A583F"/>
    <w:rsid w:val="001A5D27"/>
    <w:rsid w:val="001A5ED1"/>
    <w:rsid w:val="001A5F25"/>
    <w:rsid w:val="001A6405"/>
    <w:rsid w:val="001A65C2"/>
    <w:rsid w:val="001A65FF"/>
    <w:rsid w:val="001A67F1"/>
    <w:rsid w:val="001A6961"/>
    <w:rsid w:val="001A6A4A"/>
    <w:rsid w:val="001A6EBF"/>
    <w:rsid w:val="001A70EA"/>
    <w:rsid w:val="001A727D"/>
    <w:rsid w:val="001A763A"/>
    <w:rsid w:val="001A793F"/>
    <w:rsid w:val="001A7CF0"/>
    <w:rsid w:val="001A7E45"/>
    <w:rsid w:val="001B018D"/>
    <w:rsid w:val="001B01A7"/>
    <w:rsid w:val="001B02BF"/>
    <w:rsid w:val="001B068F"/>
    <w:rsid w:val="001B0920"/>
    <w:rsid w:val="001B09D4"/>
    <w:rsid w:val="001B0B13"/>
    <w:rsid w:val="001B0E7A"/>
    <w:rsid w:val="001B101F"/>
    <w:rsid w:val="001B103E"/>
    <w:rsid w:val="001B1600"/>
    <w:rsid w:val="001B166C"/>
    <w:rsid w:val="001B1AB3"/>
    <w:rsid w:val="001B1AFC"/>
    <w:rsid w:val="001B1C98"/>
    <w:rsid w:val="001B1C9D"/>
    <w:rsid w:val="001B1CC1"/>
    <w:rsid w:val="001B2355"/>
    <w:rsid w:val="001B244F"/>
    <w:rsid w:val="001B26B7"/>
    <w:rsid w:val="001B27D6"/>
    <w:rsid w:val="001B28D7"/>
    <w:rsid w:val="001B2F03"/>
    <w:rsid w:val="001B3029"/>
    <w:rsid w:val="001B3638"/>
    <w:rsid w:val="001B3CF9"/>
    <w:rsid w:val="001B461D"/>
    <w:rsid w:val="001B474A"/>
    <w:rsid w:val="001B47A8"/>
    <w:rsid w:val="001B4BA1"/>
    <w:rsid w:val="001B4F27"/>
    <w:rsid w:val="001B529A"/>
    <w:rsid w:val="001B535D"/>
    <w:rsid w:val="001B5569"/>
    <w:rsid w:val="001B5B39"/>
    <w:rsid w:val="001B5D0C"/>
    <w:rsid w:val="001B5D9F"/>
    <w:rsid w:val="001B5EED"/>
    <w:rsid w:val="001B5EF8"/>
    <w:rsid w:val="001B5F63"/>
    <w:rsid w:val="001B5FD7"/>
    <w:rsid w:val="001B6335"/>
    <w:rsid w:val="001B646D"/>
    <w:rsid w:val="001B68CF"/>
    <w:rsid w:val="001B6A80"/>
    <w:rsid w:val="001B6A8C"/>
    <w:rsid w:val="001B6B11"/>
    <w:rsid w:val="001B6B58"/>
    <w:rsid w:val="001B6EC9"/>
    <w:rsid w:val="001B6F0F"/>
    <w:rsid w:val="001B739C"/>
    <w:rsid w:val="001B73E5"/>
    <w:rsid w:val="001B768B"/>
    <w:rsid w:val="001B76D1"/>
    <w:rsid w:val="001B7988"/>
    <w:rsid w:val="001B7C95"/>
    <w:rsid w:val="001B7EDE"/>
    <w:rsid w:val="001B7EDF"/>
    <w:rsid w:val="001C017F"/>
    <w:rsid w:val="001C01A2"/>
    <w:rsid w:val="001C054D"/>
    <w:rsid w:val="001C058A"/>
    <w:rsid w:val="001C0663"/>
    <w:rsid w:val="001C075D"/>
    <w:rsid w:val="001C0764"/>
    <w:rsid w:val="001C07F6"/>
    <w:rsid w:val="001C0A29"/>
    <w:rsid w:val="001C0C3E"/>
    <w:rsid w:val="001C1078"/>
    <w:rsid w:val="001C15FF"/>
    <w:rsid w:val="001C16DA"/>
    <w:rsid w:val="001C1747"/>
    <w:rsid w:val="001C176A"/>
    <w:rsid w:val="001C1810"/>
    <w:rsid w:val="001C1943"/>
    <w:rsid w:val="001C1F60"/>
    <w:rsid w:val="001C23D6"/>
    <w:rsid w:val="001C273A"/>
    <w:rsid w:val="001C2950"/>
    <w:rsid w:val="001C2A20"/>
    <w:rsid w:val="001C2A75"/>
    <w:rsid w:val="001C2CE5"/>
    <w:rsid w:val="001C2D3A"/>
    <w:rsid w:val="001C2EB2"/>
    <w:rsid w:val="001C2FE9"/>
    <w:rsid w:val="001C377C"/>
    <w:rsid w:val="001C39E8"/>
    <w:rsid w:val="001C3CBD"/>
    <w:rsid w:val="001C3DB6"/>
    <w:rsid w:val="001C3F3F"/>
    <w:rsid w:val="001C47EB"/>
    <w:rsid w:val="001C4BFB"/>
    <w:rsid w:val="001C4DB6"/>
    <w:rsid w:val="001C5078"/>
    <w:rsid w:val="001C50FE"/>
    <w:rsid w:val="001C5172"/>
    <w:rsid w:val="001C52DE"/>
    <w:rsid w:val="001C5394"/>
    <w:rsid w:val="001C5501"/>
    <w:rsid w:val="001C5A5D"/>
    <w:rsid w:val="001C5CF6"/>
    <w:rsid w:val="001C5D99"/>
    <w:rsid w:val="001C5DD2"/>
    <w:rsid w:val="001C5EAE"/>
    <w:rsid w:val="001C6523"/>
    <w:rsid w:val="001C69C8"/>
    <w:rsid w:val="001C6BCF"/>
    <w:rsid w:val="001C6DCF"/>
    <w:rsid w:val="001C6F37"/>
    <w:rsid w:val="001C7119"/>
    <w:rsid w:val="001C71C2"/>
    <w:rsid w:val="001C72AB"/>
    <w:rsid w:val="001C74F9"/>
    <w:rsid w:val="001C790F"/>
    <w:rsid w:val="001C7C95"/>
    <w:rsid w:val="001C7D0D"/>
    <w:rsid w:val="001C7E14"/>
    <w:rsid w:val="001C7EC1"/>
    <w:rsid w:val="001D02D0"/>
    <w:rsid w:val="001D040D"/>
    <w:rsid w:val="001D051D"/>
    <w:rsid w:val="001D098B"/>
    <w:rsid w:val="001D0A04"/>
    <w:rsid w:val="001D0AC6"/>
    <w:rsid w:val="001D0B59"/>
    <w:rsid w:val="001D116D"/>
    <w:rsid w:val="001D1694"/>
    <w:rsid w:val="001D16D9"/>
    <w:rsid w:val="001D17CC"/>
    <w:rsid w:val="001D17D2"/>
    <w:rsid w:val="001D1A0B"/>
    <w:rsid w:val="001D1B85"/>
    <w:rsid w:val="001D1BE7"/>
    <w:rsid w:val="001D1C2A"/>
    <w:rsid w:val="001D1DAD"/>
    <w:rsid w:val="001D221D"/>
    <w:rsid w:val="001D274D"/>
    <w:rsid w:val="001D2791"/>
    <w:rsid w:val="001D2BE1"/>
    <w:rsid w:val="001D2DF9"/>
    <w:rsid w:val="001D2EB6"/>
    <w:rsid w:val="001D2F18"/>
    <w:rsid w:val="001D30B0"/>
    <w:rsid w:val="001D326A"/>
    <w:rsid w:val="001D34F0"/>
    <w:rsid w:val="001D3784"/>
    <w:rsid w:val="001D37E6"/>
    <w:rsid w:val="001D3B6C"/>
    <w:rsid w:val="001D3C2B"/>
    <w:rsid w:val="001D3DBD"/>
    <w:rsid w:val="001D3EB0"/>
    <w:rsid w:val="001D4213"/>
    <w:rsid w:val="001D43E6"/>
    <w:rsid w:val="001D4550"/>
    <w:rsid w:val="001D4D81"/>
    <w:rsid w:val="001D5312"/>
    <w:rsid w:val="001D576E"/>
    <w:rsid w:val="001D5943"/>
    <w:rsid w:val="001D5F4C"/>
    <w:rsid w:val="001D6173"/>
    <w:rsid w:val="001D61A6"/>
    <w:rsid w:val="001D61ED"/>
    <w:rsid w:val="001D6667"/>
    <w:rsid w:val="001D6801"/>
    <w:rsid w:val="001D6AF3"/>
    <w:rsid w:val="001D6BEA"/>
    <w:rsid w:val="001D6EAE"/>
    <w:rsid w:val="001D70CD"/>
    <w:rsid w:val="001D7275"/>
    <w:rsid w:val="001D7310"/>
    <w:rsid w:val="001D74BD"/>
    <w:rsid w:val="001D7692"/>
    <w:rsid w:val="001D7728"/>
    <w:rsid w:val="001D7B15"/>
    <w:rsid w:val="001D7C23"/>
    <w:rsid w:val="001D7FCB"/>
    <w:rsid w:val="001E0251"/>
    <w:rsid w:val="001E03F6"/>
    <w:rsid w:val="001E0DC1"/>
    <w:rsid w:val="001E0E8D"/>
    <w:rsid w:val="001E12B2"/>
    <w:rsid w:val="001E14B2"/>
    <w:rsid w:val="001E1AC3"/>
    <w:rsid w:val="001E1BFE"/>
    <w:rsid w:val="001E1C75"/>
    <w:rsid w:val="001E1E57"/>
    <w:rsid w:val="001E2824"/>
    <w:rsid w:val="001E288A"/>
    <w:rsid w:val="001E28DE"/>
    <w:rsid w:val="001E2A4F"/>
    <w:rsid w:val="001E2B23"/>
    <w:rsid w:val="001E329B"/>
    <w:rsid w:val="001E3460"/>
    <w:rsid w:val="001E35A0"/>
    <w:rsid w:val="001E36AA"/>
    <w:rsid w:val="001E3CAB"/>
    <w:rsid w:val="001E3D8B"/>
    <w:rsid w:val="001E3DD2"/>
    <w:rsid w:val="001E3E14"/>
    <w:rsid w:val="001E400A"/>
    <w:rsid w:val="001E40D9"/>
    <w:rsid w:val="001E415A"/>
    <w:rsid w:val="001E43A8"/>
    <w:rsid w:val="001E465A"/>
    <w:rsid w:val="001E4D76"/>
    <w:rsid w:val="001E4E87"/>
    <w:rsid w:val="001E4F80"/>
    <w:rsid w:val="001E51B6"/>
    <w:rsid w:val="001E58BC"/>
    <w:rsid w:val="001E59BD"/>
    <w:rsid w:val="001E6013"/>
    <w:rsid w:val="001E60E4"/>
    <w:rsid w:val="001E62AA"/>
    <w:rsid w:val="001E6408"/>
    <w:rsid w:val="001E68CE"/>
    <w:rsid w:val="001E6D68"/>
    <w:rsid w:val="001E6D7E"/>
    <w:rsid w:val="001E6EFB"/>
    <w:rsid w:val="001E700D"/>
    <w:rsid w:val="001E70C9"/>
    <w:rsid w:val="001E7238"/>
    <w:rsid w:val="001E76A4"/>
    <w:rsid w:val="001E7807"/>
    <w:rsid w:val="001E789C"/>
    <w:rsid w:val="001E7CA5"/>
    <w:rsid w:val="001E7E16"/>
    <w:rsid w:val="001F00C1"/>
    <w:rsid w:val="001F05AF"/>
    <w:rsid w:val="001F05BD"/>
    <w:rsid w:val="001F0965"/>
    <w:rsid w:val="001F0B05"/>
    <w:rsid w:val="001F0D57"/>
    <w:rsid w:val="001F0F18"/>
    <w:rsid w:val="001F150C"/>
    <w:rsid w:val="001F1549"/>
    <w:rsid w:val="001F1676"/>
    <w:rsid w:val="001F1967"/>
    <w:rsid w:val="001F226F"/>
    <w:rsid w:val="001F22FE"/>
    <w:rsid w:val="001F2349"/>
    <w:rsid w:val="001F257F"/>
    <w:rsid w:val="001F2618"/>
    <w:rsid w:val="001F26DB"/>
    <w:rsid w:val="001F27A5"/>
    <w:rsid w:val="001F27FF"/>
    <w:rsid w:val="001F2B5D"/>
    <w:rsid w:val="001F2C59"/>
    <w:rsid w:val="001F33D6"/>
    <w:rsid w:val="001F3544"/>
    <w:rsid w:val="001F35C9"/>
    <w:rsid w:val="001F374C"/>
    <w:rsid w:val="001F3857"/>
    <w:rsid w:val="001F397C"/>
    <w:rsid w:val="001F3986"/>
    <w:rsid w:val="001F3E12"/>
    <w:rsid w:val="001F41EF"/>
    <w:rsid w:val="001F493D"/>
    <w:rsid w:val="001F499D"/>
    <w:rsid w:val="001F4B72"/>
    <w:rsid w:val="001F4DDD"/>
    <w:rsid w:val="001F4ED8"/>
    <w:rsid w:val="001F4FEA"/>
    <w:rsid w:val="001F50FD"/>
    <w:rsid w:val="001F5492"/>
    <w:rsid w:val="001F55B6"/>
    <w:rsid w:val="001F56B3"/>
    <w:rsid w:val="001F56BE"/>
    <w:rsid w:val="001F5AF7"/>
    <w:rsid w:val="001F5B9C"/>
    <w:rsid w:val="001F5C62"/>
    <w:rsid w:val="001F5D92"/>
    <w:rsid w:val="001F5DFF"/>
    <w:rsid w:val="001F600D"/>
    <w:rsid w:val="001F6015"/>
    <w:rsid w:val="001F65C1"/>
    <w:rsid w:val="001F67A8"/>
    <w:rsid w:val="001F6DF4"/>
    <w:rsid w:val="001F746F"/>
    <w:rsid w:val="001F74F5"/>
    <w:rsid w:val="001F75FA"/>
    <w:rsid w:val="001F7667"/>
    <w:rsid w:val="001F79F9"/>
    <w:rsid w:val="001F7A85"/>
    <w:rsid w:val="001F7B2A"/>
    <w:rsid w:val="00200093"/>
    <w:rsid w:val="002002CE"/>
    <w:rsid w:val="002003E3"/>
    <w:rsid w:val="00200408"/>
    <w:rsid w:val="002004FB"/>
    <w:rsid w:val="002006A9"/>
    <w:rsid w:val="002009E6"/>
    <w:rsid w:val="00201504"/>
    <w:rsid w:val="0020178D"/>
    <w:rsid w:val="002019E5"/>
    <w:rsid w:val="00201D77"/>
    <w:rsid w:val="00202292"/>
    <w:rsid w:val="00202377"/>
    <w:rsid w:val="00202860"/>
    <w:rsid w:val="00202AEC"/>
    <w:rsid w:val="00202D63"/>
    <w:rsid w:val="00202FC5"/>
    <w:rsid w:val="002035DE"/>
    <w:rsid w:val="00203633"/>
    <w:rsid w:val="002037AB"/>
    <w:rsid w:val="00203DF7"/>
    <w:rsid w:val="0020440B"/>
    <w:rsid w:val="00204744"/>
    <w:rsid w:val="002047CB"/>
    <w:rsid w:val="002048D6"/>
    <w:rsid w:val="00204B6D"/>
    <w:rsid w:val="00204C5D"/>
    <w:rsid w:val="00204D9D"/>
    <w:rsid w:val="00205050"/>
    <w:rsid w:val="002052A9"/>
    <w:rsid w:val="002056B7"/>
    <w:rsid w:val="00205893"/>
    <w:rsid w:val="00205934"/>
    <w:rsid w:val="002059E9"/>
    <w:rsid w:val="00205B41"/>
    <w:rsid w:val="00205DAF"/>
    <w:rsid w:val="002060BB"/>
    <w:rsid w:val="0020635E"/>
    <w:rsid w:val="00206569"/>
    <w:rsid w:val="0020679D"/>
    <w:rsid w:val="00206A4F"/>
    <w:rsid w:val="00206CBD"/>
    <w:rsid w:val="00206EFC"/>
    <w:rsid w:val="002071DC"/>
    <w:rsid w:val="00207260"/>
    <w:rsid w:val="00207724"/>
    <w:rsid w:val="00207AEC"/>
    <w:rsid w:val="00207C15"/>
    <w:rsid w:val="00207C55"/>
    <w:rsid w:val="00207CD4"/>
    <w:rsid w:val="00207EDA"/>
    <w:rsid w:val="002101BC"/>
    <w:rsid w:val="0021056F"/>
    <w:rsid w:val="00210605"/>
    <w:rsid w:val="0021064D"/>
    <w:rsid w:val="002106EC"/>
    <w:rsid w:val="00210791"/>
    <w:rsid w:val="00210822"/>
    <w:rsid w:val="00210900"/>
    <w:rsid w:val="00210A36"/>
    <w:rsid w:val="00210B6C"/>
    <w:rsid w:val="00210DE1"/>
    <w:rsid w:val="002112FB"/>
    <w:rsid w:val="00211394"/>
    <w:rsid w:val="00211981"/>
    <w:rsid w:val="00211CD0"/>
    <w:rsid w:val="00212112"/>
    <w:rsid w:val="00212115"/>
    <w:rsid w:val="00212377"/>
    <w:rsid w:val="002127E2"/>
    <w:rsid w:val="0021308B"/>
    <w:rsid w:val="0021308C"/>
    <w:rsid w:val="00213435"/>
    <w:rsid w:val="002134D3"/>
    <w:rsid w:val="00213BBB"/>
    <w:rsid w:val="00213D71"/>
    <w:rsid w:val="00213E26"/>
    <w:rsid w:val="00213EC2"/>
    <w:rsid w:val="00214001"/>
    <w:rsid w:val="00214398"/>
    <w:rsid w:val="002143B1"/>
    <w:rsid w:val="002143BE"/>
    <w:rsid w:val="002146A0"/>
    <w:rsid w:val="002146F5"/>
    <w:rsid w:val="00214A07"/>
    <w:rsid w:val="00214AD9"/>
    <w:rsid w:val="00214EF0"/>
    <w:rsid w:val="00214FF6"/>
    <w:rsid w:val="00215008"/>
    <w:rsid w:val="00215153"/>
    <w:rsid w:val="002151E8"/>
    <w:rsid w:val="00215243"/>
    <w:rsid w:val="00215368"/>
    <w:rsid w:val="00215546"/>
    <w:rsid w:val="00215838"/>
    <w:rsid w:val="00215B43"/>
    <w:rsid w:val="00215C16"/>
    <w:rsid w:val="00215D05"/>
    <w:rsid w:val="00215E40"/>
    <w:rsid w:val="0021634C"/>
    <w:rsid w:val="002163FD"/>
    <w:rsid w:val="0021671D"/>
    <w:rsid w:val="00216822"/>
    <w:rsid w:val="00216824"/>
    <w:rsid w:val="00216C6B"/>
    <w:rsid w:val="00216D05"/>
    <w:rsid w:val="00217088"/>
    <w:rsid w:val="0021719C"/>
    <w:rsid w:val="00217C6A"/>
    <w:rsid w:val="00217CAA"/>
    <w:rsid w:val="00217E88"/>
    <w:rsid w:val="00217FE8"/>
    <w:rsid w:val="00220154"/>
    <w:rsid w:val="00220163"/>
    <w:rsid w:val="00220226"/>
    <w:rsid w:val="00220290"/>
    <w:rsid w:val="002206F4"/>
    <w:rsid w:val="002207A2"/>
    <w:rsid w:val="0022086F"/>
    <w:rsid w:val="0022107A"/>
    <w:rsid w:val="0022151E"/>
    <w:rsid w:val="00221929"/>
    <w:rsid w:val="00221EE6"/>
    <w:rsid w:val="00222122"/>
    <w:rsid w:val="00222144"/>
    <w:rsid w:val="00222240"/>
    <w:rsid w:val="002224A5"/>
    <w:rsid w:val="0022349F"/>
    <w:rsid w:val="002234DC"/>
    <w:rsid w:val="002235E3"/>
    <w:rsid w:val="0022370C"/>
    <w:rsid w:val="002242B3"/>
    <w:rsid w:val="002243CB"/>
    <w:rsid w:val="00224795"/>
    <w:rsid w:val="002248FE"/>
    <w:rsid w:val="00224B3A"/>
    <w:rsid w:val="00224C4D"/>
    <w:rsid w:val="00224F3B"/>
    <w:rsid w:val="0022516B"/>
    <w:rsid w:val="00225A5E"/>
    <w:rsid w:val="00225A77"/>
    <w:rsid w:val="00225D3D"/>
    <w:rsid w:val="00225DF2"/>
    <w:rsid w:val="0022627C"/>
    <w:rsid w:val="002264FA"/>
    <w:rsid w:val="0022651C"/>
    <w:rsid w:val="00226840"/>
    <w:rsid w:val="002268BB"/>
    <w:rsid w:val="00226B6B"/>
    <w:rsid w:val="00226FBC"/>
    <w:rsid w:val="002270F5"/>
    <w:rsid w:val="002274F8"/>
    <w:rsid w:val="00227595"/>
    <w:rsid w:val="002277BE"/>
    <w:rsid w:val="0022789B"/>
    <w:rsid w:val="00227A85"/>
    <w:rsid w:val="00227DC8"/>
    <w:rsid w:val="00227E9E"/>
    <w:rsid w:val="00227F0A"/>
    <w:rsid w:val="002300C6"/>
    <w:rsid w:val="00230204"/>
    <w:rsid w:val="00230B00"/>
    <w:rsid w:val="00230C6D"/>
    <w:rsid w:val="00230DDF"/>
    <w:rsid w:val="00231242"/>
    <w:rsid w:val="002312FD"/>
    <w:rsid w:val="002313C1"/>
    <w:rsid w:val="002314BE"/>
    <w:rsid w:val="0023194E"/>
    <w:rsid w:val="00231E9A"/>
    <w:rsid w:val="002321E8"/>
    <w:rsid w:val="00232294"/>
    <w:rsid w:val="0023232F"/>
    <w:rsid w:val="00232511"/>
    <w:rsid w:val="00232755"/>
    <w:rsid w:val="00232760"/>
    <w:rsid w:val="002327D7"/>
    <w:rsid w:val="00232B73"/>
    <w:rsid w:val="00232E1B"/>
    <w:rsid w:val="002331D7"/>
    <w:rsid w:val="002331F4"/>
    <w:rsid w:val="00233318"/>
    <w:rsid w:val="002338E8"/>
    <w:rsid w:val="002338FA"/>
    <w:rsid w:val="00233979"/>
    <w:rsid w:val="00233A10"/>
    <w:rsid w:val="00233F1A"/>
    <w:rsid w:val="00233F73"/>
    <w:rsid w:val="0023412E"/>
    <w:rsid w:val="00234193"/>
    <w:rsid w:val="002342C0"/>
    <w:rsid w:val="0023430C"/>
    <w:rsid w:val="00234391"/>
    <w:rsid w:val="002343D2"/>
    <w:rsid w:val="00234405"/>
    <w:rsid w:val="00234485"/>
    <w:rsid w:val="00234B19"/>
    <w:rsid w:val="002350CC"/>
    <w:rsid w:val="002350F8"/>
    <w:rsid w:val="0023512F"/>
    <w:rsid w:val="00235246"/>
    <w:rsid w:val="002354CB"/>
    <w:rsid w:val="002359B3"/>
    <w:rsid w:val="00235CB8"/>
    <w:rsid w:val="00235F5F"/>
    <w:rsid w:val="00236017"/>
    <w:rsid w:val="002362FB"/>
    <w:rsid w:val="00236A33"/>
    <w:rsid w:val="00236AEC"/>
    <w:rsid w:val="00236EE1"/>
    <w:rsid w:val="002371F4"/>
    <w:rsid w:val="002373D1"/>
    <w:rsid w:val="002374BB"/>
    <w:rsid w:val="002374F9"/>
    <w:rsid w:val="002379A9"/>
    <w:rsid w:val="00237B69"/>
    <w:rsid w:val="002400BF"/>
    <w:rsid w:val="002401A9"/>
    <w:rsid w:val="002401CA"/>
    <w:rsid w:val="00240217"/>
    <w:rsid w:val="002405CE"/>
    <w:rsid w:val="00240816"/>
    <w:rsid w:val="002409C8"/>
    <w:rsid w:val="00241361"/>
    <w:rsid w:val="002415E3"/>
    <w:rsid w:val="00241682"/>
    <w:rsid w:val="002416EB"/>
    <w:rsid w:val="002417F3"/>
    <w:rsid w:val="00241AF8"/>
    <w:rsid w:val="00241C75"/>
    <w:rsid w:val="00241CB4"/>
    <w:rsid w:val="00241D33"/>
    <w:rsid w:val="00242298"/>
    <w:rsid w:val="00242B14"/>
    <w:rsid w:val="00242CD5"/>
    <w:rsid w:val="00242FC0"/>
    <w:rsid w:val="00243250"/>
    <w:rsid w:val="00243318"/>
    <w:rsid w:val="0024333B"/>
    <w:rsid w:val="0024348E"/>
    <w:rsid w:val="00243502"/>
    <w:rsid w:val="00243712"/>
    <w:rsid w:val="0024377A"/>
    <w:rsid w:val="002438DD"/>
    <w:rsid w:val="002439CB"/>
    <w:rsid w:val="00243D71"/>
    <w:rsid w:val="00243D8D"/>
    <w:rsid w:val="00243EBF"/>
    <w:rsid w:val="00243F45"/>
    <w:rsid w:val="00243FAE"/>
    <w:rsid w:val="00244127"/>
    <w:rsid w:val="002441FD"/>
    <w:rsid w:val="0024430A"/>
    <w:rsid w:val="0024449E"/>
    <w:rsid w:val="002446B0"/>
    <w:rsid w:val="002447E0"/>
    <w:rsid w:val="00244919"/>
    <w:rsid w:val="00244CAE"/>
    <w:rsid w:val="00244CE8"/>
    <w:rsid w:val="00244F4E"/>
    <w:rsid w:val="002450F9"/>
    <w:rsid w:val="0024524F"/>
    <w:rsid w:val="00245C20"/>
    <w:rsid w:val="00245CA1"/>
    <w:rsid w:val="00246025"/>
    <w:rsid w:val="002460B1"/>
    <w:rsid w:val="00246242"/>
    <w:rsid w:val="002462BC"/>
    <w:rsid w:val="00246630"/>
    <w:rsid w:val="002468CC"/>
    <w:rsid w:val="00246CCB"/>
    <w:rsid w:val="00246D7B"/>
    <w:rsid w:val="002470EB"/>
    <w:rsid w:val="00247173"/>
    <w:rsid w:val="00247393"/>
    <w:rsid w:val="00247C20"/>
    <w:rsid w:val="00247F55"/>
    <w:rsid w:val="00250164"/>
    <w:rsid w:val="00250205"/>
    <w:rsid w:val="002507CE"/>
    <w:rsid w:val="00250D82"/>
    <w:rsid w:val="00250FAB"/>
    <w:rsid w:val="002510A2"/>
    <w:rsid w:val="00251274"/>
    <w:rsid w:val="00251690"/>
    <w:rsid w:val="0025195C"/>
    <w:rsid w:val="00251AD9"/>
    <w:rsid w:val="00251B2C"/>
    <w:rsid w:val="00251BEF"/>
    <w:rsid w:val="00251C6C"/>
    <w:rsid w:val="00251D0F"/>
    <w:rsid w:val="00252778"/>
    <w:rsid w:val="002527F3"/>
    <w:rsid w:val="002529DB"/>
    <w:rsid w:val="00252A1C"/>
    <w:rsid w:val="00252D56"/>
    <w:rsid w:val="00253042"/>
    <w:rsid w:val="00253535"/>
    <w:rsid w:val="002535D9"/>
    <w:rsid w:val="00253671"/>
    <w:rsid w:val="002538E6"/>
    <w:rsid w:val="002538EB"/>
    <w:rsid w:val="00253A2F"/>
    <w:rsid w:val="00253B35"/>
    <w:rsid w:val="002542B7"/>
    <w:rsid w:val="002542FE"/>
    <w:rsid w:val="0025461D"/>
    <w:rsid w:val="00254AC7"/>
    <w:rsid w:val="00254AFC"/>
    <w:rsid w:val="00254E92"/>
    <w:rsid w:val="00255613"/>
    <w:rsid w:val="00255AA3"/>
    <w:rsid w:val="00255B1C"/>
    <w:rsid w:val="00255FE7"/>
    <w:rsid w:val="00256055"/>
    <w:rsid w:val="002560D5"/>
    <w:rsid w:val="00256163"/>
    <w:rsid w:val="0025621D"/>
    <w:rsid w:val="002564C9"/>
    <w:rsid w:val="0025655E"/>
    <w:rsid w:val="002565CA"/>
    <w:rsid w:val="002565EE"/>
    <w:rsid w:val="002565FE"/>
    <w:rsid w:val="002566A6"/>
    <w:rsid w:val="00256701"/>
    <w:rsid w:val="00256A9C"/>
    <w:rsid w:val="00256D62"/>
    <w:rsid w:val="00256DE8"/>
    <w:rsid w:val="0025723D"/>
    <w:rsid w:val="0025733D"/>
    <w:rsid w:val="00257436"/>
    <w:rsid w:val="00257BF5"/>
    <w:rsid w:val="00257C82"/>
    <w:rsid w:val="00257C99"/>
    <w:rsid w:val="00257E2F"/>
    <w:rsid w:val="002604EB"/>
    <w:rsid w:val="00260B1B"/>
    <w:rsid w:val="00260CC0"/>
    <w:rsid w:val="00260CCF"/>
    <w:rsid w:val="0026150F"/>
    <w:rsid w:val="00261F1B"/>
    <w:rsid w:val="002620AE"/>
    <w:rsid w:val="00262205"/>
    <w:rsid w:val="00262284"/>
    <w:rsid w:val="002622DA"/>
    <w:rsid w:val="002625A6"/>
    <w:rsid w:val="00262A92"/>
    <w:rsid w:val="00262D7A"/>
    <w:rsid w:val="00262EFE"/>
    <w:rsid w:val="00262F3E"/>
    <w:rsid w:val="00263365"/>
    <w:rsid w:val="002634A8"/>
    <w:rsid w:val="00263606"/>
    <w:rsid w:val="00263900"/>
    <w:rsid w:val="002639F8"/>
    <w:rsid w:val="00263D4F"/>
    <w:rsid w:val="00263F8E"/>
    <w:rsid w:val="00264148"/>
    <w:rsid w:val="00264465"/>
    <w:rsid w:val="002647B3"/>
    <w:rsid w:val="00264854"/>
    <w:rsid w:val="00264878"/>
    <w:rsid w:val="002648B7"/>
    <w:rsid w:val="00264BE8"/>
    <w:rsid w:val="00264D7D"/>
    <w:rsid w:val="002651BE"/>
    <w:rsid w:val="0026533D"/>
    <w:rsid w:val="002655D6"/>
    <w:rsid w:val="00265A63"/>
    <w:rsid w:val="00265BDB"/>
    <w:rsid w:val="00265DE1"/>
    <w:rsid w:val="00265F4B"/>
    <w:rsid w:val="00265FD6"/>
    <w:rsid w:val="00265FFB"/>
    <w:rsid w:val="002666D0"/>
    <w:rsid w:val="00266A3D"/>
    <w:rsid w:val="00266D6B"/>
    <w:rsid w:val="00266F06"/>
    <w:rsid w:val="002672BB"/>
    <w:rsid w:val="002672EC"/>
    <w:rsid w:val="002674E6"/>
    <w:rsid w:val="00267800"/>
    <w:rsid w:val="00267C54"/>
    <w:rsid w:val="00267EA8"/>
    <w:rsid w:val="00267F7D"/>
    <w:rsid w:val="00267FE8"/>
    <w:rsid w:val="0027010B"/>
    <w:rsid w:val="002702F8"/>
    <w:rsid w:val="002707C6"/>
    <w:rsid w:val="002707FD"/>
    <w:rsid w:val="00270AD3"/>
    <w:rsid w:val="00270C0D"/>
    <w:rsid w:val="00270E4F"/>
    <w:rsid w:val="00271180"/>
    <w:rsid w:val="00271285"/>
    <w:rsid w:val="00271A00"/>
    <w:rsid w:val="00271D89"/>
    <w:rsid w:val="00271DFE"/>
    <w:rsid w:val="00271E85"/>
    <w:rsid w:val="00271F45"/>
    <w:rsid w:val="002721A5"/>
    <w:rsid w:val="002721E1"/>
    <w:rsid w:val="0027240A"/>
    <w:rsid w:val="0027271B"/>
    <w:rsid w:val="00272B15"/>
    <w:rsid w:val="00272BD6"/>
    <w:rsid w:val="00272DBF"/>
    <w:rsid w:val="00272ED0"/>
    <w:rsid w:val="00272F69"/>
    <w:rsid w:val="00273443"/>
    <w:rsid w:val="002734E9"/>
    <w:rsid w:val="002736A6"/>
    <w:rsid w:val="002736F8"/>
    <w:rsid w:val="002738BC"/>
    <w:rsid w:val="00273A78"/>
    <w:rsid w:val="00273EF5"/>
    <w:rsid w:val="00274314"/>
    <w:rsid w:val="0027437E"/>
    <w:rsid w:val="0027447B"/>
    <w:rsid w:val="0027478F"/>
    <w:rsid w:val="0027480F"/>
    <w:rsid w:val="00274E70"/>
    <w:rsid w:val="00274F1F"/>
    <w:rsid w:val="00275011"/>
    <w:rsid w:val="00275085"/>
    <w:rsid w:val="002750B7"/>
    <w:rsid w:val="0027547B"/>
    <w:rsid w:val="00275713"/>
    <w:rsid w:val="0027596E"/>
    <w:rsid w:val="00275C99"/>
    <w:rsid w:val="00275E1D"/>
    <w:rsid w:val="00275E5D"/>
    <w:rsid w:val="00275F08"/>
    <w:rsid w:val="00275F65"/>
    <w:rsid w:val="00276092"/>
    <w:rsid w:val="0027629F"/>
    <w:rsid w:val="0027656E"/>
    <w:rsid w:val="00276874"/>
    <w:rsid w:val="00276B17"/>
    <w:rsid w:val="00276BC9"/>
    <w:rsid w:val="00276C34"/>
    <w:rsid w:val="00276CBD"/>
    <w:rsid w:val="00276D51"/>
    <w:rsid w:val="0027701E"/>
    <w:rsid w:val="0027709B"/>
    <w:rsid w:val="002770D5"/>
    <w:rsid w:val="002772AA"/>
    <w:rsid w:val="00277394"/>
    <w:rsid w:val="00277402"/>
    <w:rsid w:val="002774C4"/>
    <w:rsid w:val="00277962"/>
    <w:rsid w:val="00277AA4"/>
    <w:rsid w:val="00277AD8"/>
    <w:rsid w:val="00277C63"/>
    <w:rsid w:val="00277CB8"/>
    <w:rsid w:val="00277D10"/>
    <w:rsid w:val="00277D46"/>
    <w:rsid w:val="00277EF7"/>
    <w:rsid w:val="00277F51"/>
    <w:rsid w:val="00277FC9"/>
    <w:rsid w:val="002802EC"/>
    <w:rsid w:val="00280379"/>
    <w:rsid w:val="002804F6"/>
    <w:rsid w:val="002806E8"/>
    <w:rsid w:val="002807A5"/>
    <w:rsid w:val="00280B65"/>
    <w:rsid w:val="00280D2B"/>
    <w:rsid w:val="0028109A"/>
    <w:rsid w:val="002810A3"/>
    <w:rsid w:val="002810DB"/>
    <w:rsid w:val="00281237"/>
    <w:rsid w:val="0028127E"/>
    <w:rsid w:val="00281F6D"/>
    <w:rsid w:val="00282243"/>
    <w:rsid w:val="00282335"/>
    <w:rsid w:val="002823FE"/>
    <w:rsid w:val="00282570"/>
    <w:rsid w:val="002828E5"/>
    <w:rsid w:val="00282A55"/>
    <w:rsid w:val="00283109"/>
    <w:rsid w:val="00283373"/>
    <w:rsid w:val="00283549"/>
    <w:rsid w:val="002835B3"/>
    <w:rsid w:val="00283608"/>
    <w:rsid w:val="00283640"/>
    <w:rsid w:val="00283668"/>
    <w:rsid w:val="00283917"/>
    <w:rsid w:val="00283BA5"/>
    <w:rsid w:val="00283CCA"/>
    <w:rsid w:val="00283EA2"/>
    <w:rsid w:val="00283EEF"/>
    <w:rsid w:val="002840F0"/>
    <w:rsid w:val="00284463"/>
    <w:rsid w:val="00284582"/>
    <w:rsid w:val="00284692"/>
    <w:rsid w:val="002848A4"/>
    <w:rsid w:val="00284F85"/>
    <w:rsid w:val="00284FA2"/>
    <w:rsid w:val="002853D9"/>
    <w:rsid w:val="00285885"/>
    <w:rsid w:val="002859D6"/>
    <w:rsid w:val="00285D52"/>
    <w:rsid w:val="00285F0D"/>
    <w:rsid w:val="00286003"/>
    <w:rsid w:val="002860D0"/>
    <w:rsid w:val="00286513"/>
    <w:rsid w:val="00286518"/>
    <w:rsid w:val="00286956"/>
    <w:rsid w:val="002869EF"/>
    <w:rsid w:val="00286C09"/>
    <w:rsid w:val="00286E81"/>
    <w:rsid w:val="00286F09"/>
    <w:rsid w:val="00286F6D"/>
    <w:rsid w:val="002875A0"/>
    <w:rsid w:val="0028771E"/>
    <w:rsid w:val="00287924"/>
    <w:rsid w:val="0028795A"/>
    <w:rsid w:val="00287C9A"/>
    <w:rsid w:val="00287CB7"/>
    <w:rsid w:val="00287EE4"/>
    <w:rsid w:val="00287F8A"/>
    <w:rsid w:val="00290074"/>
    <w:rsid w:val="002901F6"/>
    <w:rsid w:val="0029029B"/>
    <w:rsid w:val="0029055A"/>
    <w:rsid w:val="00290F78"/>
    <w:rsid w:val="00291176"/>
    <w:rsid w:val="002913B6"/>
    <w:rsid w:val="002914AC"/>
    <w:rsid w:val="00291546"/>
    <w:rsid w:val="002917F3"/>
    <w:rsid w:val="00291880"/>
    <w:rsid w:val="00291A93"/>
    <w:rsid w:val="00291C63"/>
    <w:rsid w:val="00291C98"/>
    <w:rsid w:val="00291DCF"/>
    <w:rsid w:val="00291F7D"/>
    <w:rsid w:val="002920C1"/>
    <w:rsid w:val="00292441"/>
    <w:rsid w:val="0029248F"/>
    <w:rsid w:val="002924DC"/>
    <w:rsid w:val="00292740"/>
    <w:rsid w:val="00292D26"/>
    <w:rsid w:val="00292D57"/>
    <w:rsid w:val="00292DF4"/>
    <w:rsid w:val="00292E78"/>
    <w:rsid w:val="00293708"/>
    <w:rsid w:val="00293792"/>
    <w:rsid w:val="00293991"/>
    <w:rsid w:val="00293B83"/>
    <w:rsid w:val="00293CE1"/>
    <w:rsid w:val="00293FBB"/>
    <w:rsid w:val="0029401A"/>
    <w:rsid w:val="002942A6"/>
    <w:rsid w:val="002944D6"/>
    <w:rsid w:val="00294B02"/>
    <w:rsid w:val="00294BB1"/>
    <w:rsid w:val="00294C78"/>
    <w:rsid w:val="00294CD3"/>
    <w:rsid w:val="00294F1D"/>
    <w:rsid w:val="0029583A"/>
    <w:rsid w:val="002959D7"/>
    <w:rsid w:val="00295B46"/>
    <w:rsid w:val="00295F30"/>
    <w:rsid w:val="00296019"/>
    <w:rsid w:val="00296391"/>
    <w:rsid w:val="002963BC"/>
    <w:rsid w:val="00296552"/>
    <w:rsid w:val="00296EA0"/>
    <w:rsid w:val="00296F90"/>
    <w:rsid w:val="002972E4"/>
    <w:rsid w:val="0029740E"/>
    <w:rsid w:val="00297486"/>
    <w:rsid w:val="0029752E"/>
    <w:rsid w:val="002976EE"/>
    <w:rsid w:val="002979EE"/>
    <w:rsid w:val="00297F27"/>
    <w:rsid w:val="002A03E7"/>
    <w:rsid w:val="002A0481"/>
    <w:rsid w:val="002A0E89"/>
    <w:rsid w:val="002A0F20"/>
    <w:rsid w:val="002A117C"/>
    <w:rsid w:val="002A11D7"/>
    <w:rsid w:val="002A1295"/>
    <w:rsid w:val="002A13CB"/>
    <w:rsid w:val="002A1524"/>
    <w:rsid w:val="002A15DF"/>
    <w:rsid w:val="002A19C1"/>
    <w:rsid w:val="002A1B15"/>
    <w:rsid w:val="002A1CEC"/>
    <w:rsid w:val="002A1DD0"/>
    <w:rsid w:val="002A1DF4"/>
    <w:rsid w:val="002A24F1"/>
    <w:rsid w:val="002A26BE"/>
    <w:rsid w:val="002A2796"/>
    <w:rsid w:val="002A2C74"/>
    <w:rsid w:val="002A2CFE"/>
    <w:rsid w:val="002A2DBC"/>
    <w:rsid w:val="002A3117"/>
    <w:rsid w:val="002A3335"/>
    <w:rsid w:val="002A33D2"/>
    <w:rsid w:val="002A361B"/>
    <w:rsid w:val="002A3845"/>
    <w:rsid w:val="002A3848"/>
    <w:rsid w:val="002A3BB0"/>
    <w:rsid w:val="002A3CE8"/>
    <w:rsid w:val="002A41B0"/>
    <w:rsid w:val="002A4262"/>
    <w:rsid w:val="002A443F"/>
    <w:rsid w:val="002A44C6"/>
    <w:rsid w:val="002A4A19"/>
    <w:rsid w:val="002A4C10"/>
    <w:rsid w:val="002A4CE3"/>
    <w:rsid w:val="002A4D48"/>
    <w:rsid w:val="002A4D8B"/>
    <w:rsid w:val="002A4F72"/>
    <w:rsid w:val="002A4FBD"/>
    <w:rsid w:val="002A5303"/>
    <w:rsid w:val="002A55C8"/>
    <w:rsid w:val="002A5A79"/>
    <w:rsid w:val="002A5D42"/>
    <w:rsid w:val="002A5EA5"/>
    <w:rsid w:val="002A62E2"/>
    <w:rsid w:val="002A62F4"/>
    <w:rsid w:val="002A6570"/>
    <w:rsid w:val="002A65CD"/>
    <w:rsid w:val="002A6C6A"/>
    <w:rsid w:val="002A7324"/>
    <w:rsid w:val="002A748E"/>
    <w:rsid w:val="002A76FB"/>
    <w:rsid w:val="002A785C"/>
    <w:rsid w:val="002A79F8"/>
    <w:rsid w:val="002A7CC9"/>
    <w:rsid w:val="002A7E08"/>
    <w:rsid w:val="002A7F7E"/>
    <w:rsid w:val="002B04F0"/>
    <w:rsid w:val="002B068B"/>
    <w:rsid w:val="002B0757"/>
    <w:rsid w:val="002B090D"/>
    <w:rsid w:val="002B0BA0"/>
    <w:rsid w:val="002B0C8D"/>
    <w:rsid w:val="002B0D30"/>
    <w:rsid w:val="002B0E04"/>
    <w:rsid w:val="002B13EC"/>
    <w:rsid w:val="002B1497"/>
    <w:rsid w:val="002B19A0"/>
    <w:rsid w:val="002B1A11"/>
    <w:rsid w:val="002B1E6B"/>
    <w:rsid w:val="002B2365"/>
    <w:rsid w:val="002B26A7"/>
    <w:rsid w:val="002B30E0"/>
    <w:rsid w:val="002B3142"/>
    <w:rsid w:val="002B373D"/>
    <w:rsid w:val="002B451E"/>
    <w:rsid w:val="002B47B2"/>
    <w:rsid w:val="002B47F2"/>
    <w:rsid w:val="002B4891"/>
    <w:rsid w:val="002B49CC"/>
    <w:rsid w:val="002B4A40"/>
    <w:rsid w:val="002B4D77"/>
    <w:rsid w:val="002B4EC8"/>
    <w:rsid w:val="002B4FB7"/>
    <w:rsid w:val="002B5488"/>
    <w:rsid w:val="002B5708"/>
    <w:rsid w:val="002B5796"/>
    <w:rsid w:val="002B58AA"/>
    <w:rsid w:val="002B59AD"/>
    <w:rsid w:val="002B5D2D"/>
    <w:rsid w:val="002B5EE2"/>
    <w:rsid w:val="002B5EF8"/>
    <w:rsid w:val="002B608C"/>
    <w:rsid w:val="002B62A2"/>
    <w:rsid w:val="002B6516"/>
    <w:rsid w:val="002B6661"/>
    <w:rsid w:val="002B681F"/>
    <w:rsid w:val="002B684A"/>
    <w:rsid w:val="002B6ACD"/>
    <w:rsid w:val="002B6BB9"/>
    <w:rsid w:val="002B72C0"/>
    <w:rsid w:val="002B7316"/>
    <w:rsid w:val="002B757A"/>
    <w:rsid w:val="002B76BF"/>
    <w:rsid w:val="002B7802"/>
    <w:rsid w:val="002B7855"/>
    <w:rsid w:val="002B799A"/>
    <w:rsid w:val="002B7DCC"/>
    <w:rsid w:val="002C039A"/>
    <w:rsid w:val="002C03E0"/>
    <w:rsid w:val="002C042C"/>
    <w:rsid w:val="002C0476"/>
    <w:rsid w:val="002C06CF"/>
    <w:rsid w:val="002C0713"/>
    <w:rsid w:val="002C0C39"/>
    <w:rsid w:val="002C0F85"/>
    <w:rsid w:val="002C1318"/>
    <w:rsid w:val="002C13BE"/>
    <w:rsid w:val="002C1549"/>
    <w:rsid w:val="002C15C1"/>
    <w:rsid w:val="002C1698"/>
    <w:rsid w:val="002C16B2"/>
    <w:rsid w:val="002C1759"/>
    <w:rsid w:val="002C1A18"/>
    <w:rsid w:val="002C1D2B"/>
    <w:rsid w:val="002C1D2F"/>
    <w:rsid w:val="002C1E3F"/>
    <w:rsid w:val="002C1E96"/>
    <w:rsid w:val="002C1F0D"/>
    <w:rsid w:val="002C201E"/>
    <w:rsid w:val="002C21B0"/>
    <w:rsid w:val="002C2511"/>
    <w:rsid w:val="002C26B3"/>
    <w:rsid w:val="002C28EF"/>
    <w:rsid w:val="002C2977"/>
    <w:rsid w:val="002C2A75"/>
    <w:rsid w:val="002C2C4D"/>
    <w:rsid w:val="002C2CD0"/>
    <w:rsid w:val="002C2DD8"/>
    <w:rsid w:val="002C2EEB"/>
    <w:rsid w:val="002C3133"/>
    <w:rsid w:val="002C358B"/>
    <w:rsid w:val="002C368C"/>
    <w:rsid w:val="002C3B1A"/>
    <w:rsid w:val="002C3D36"/>
    <w:rsid w:val="002C3E41"/>
    <w:rsid w:val="002C3F89"/>
    <w:rsid w:val="002C40ED"/>
    <w:rsid w:val="002C420D"/>
    <w:rsid w:val="002C452B"/>
    <w:rsid w:val="002C4A3D"/>
    <w:rsid w:val="002C4CC5"/>
    <w:rsid w:val="002C4EA7"/>
    <w:rsid w:val="002C4F62"/>
    <w:rsid w:val="002C5460"/>
    <w:rsid w:val="002C5465"/>
    <w:rsid w:val="002C56D8"/>
    <w:rsid w:val="002C5728"/>
    <w:rsid w:val="002C57BD"/>
    <w:rsid w:val="002C5A05"/>
    <w:rsid w:val="002C5C17"/>
    <w:rsid w:val="002C5C74"/>
    <w:rsid w:val="002C6009"/>
    <w:rsid w:val="002C6245"/>
    <w:rsid w:val="002C6320"/>
    <w:rsid w:val="002C6386"/>
    <w:rsid w:val="002C653B"/>
    <w:rsid w:val="002C67CA"/>
    <w:rsid w:val="002C70DC"/>
    <w:rsid w:val="002C70EA"/>
    <w:rsid w:val="002C7121"/>
    <w:rsid w:val="002C7351"/>
    <w:rsid w:val="002C751A"/>
    <w:rsid w:val="002C796E"/>
    <w:rsid w:val="002C7DC7"/>
    <w:rsid w:val="002C7DE1"/>
    <w:rsid w:val="002C7FC6"/>
    <w:rsid w:val="002D000E"/>
    <w:rsid w:val="002D024A"/>
    <w:rsid w:val="002D045B"/>
    <w:rsid w:val="002D09BB"/>
    <w:rsid w:val="002D0A49"/>
    <w:rsid w:val="002D0BFB"/>
    <w:rsid w:val="002D1069"/>
    <w:rsid w:val="002D141F"/>
    <w:rsid w:val="002D16F2"/>
    <w:rsid w:val="002D1927"/>
    <w:rsid w:val="002D1A6F"/>
    <w:rsid w:val="002D1DF8"/>
    <w:rsid w:val="002D22EC"/>
    <w:rsid w:val="002D23D2"/>
    <w:rsid w:val="002D24C5"/>
    <w:rsid w:val="002D2511"/>
    <w:rsid w:val="002D27D7"/>
    <w:rsid w:val="002D296A"/>
    <w:rsid w:val="002D2E10"/>
    <w:rsid w:val="002D2FCE"/>
    <w:rsid w:val="002D3006"/>
    <w:rsid w:val="002D339B"/>
    <w:rsid w:val="002D34DF"/>
    <w:rsid w:val="002D3540"/>
    <w:rsid w:val="002D3E3C"/>
    <w:rsid w:val="002D41B9"/>
    <w:rsid w:val="002D437F"/>
    <w:rsid w:val="002D4565"/>
    <w:rsid w:val="002D463B"/>
    <w:rsid w:val="002D479A"/>
    <w:rsid w:val="002D488F"/>
    <w:rsid w:val="002D4F12"/>
    <w:rsid w:val="002D51C9"/>
    <w:rsid w:val="002D5229"/>
    <w:rsid w:val="002D526E"/>
    <w:rsid w:val="002D599F"/>
    <w:rsid w:val="002D5B0A"/>
    <w:rsid w:val="002D5BB4"/>
    <w:rsid w:val="002D5F76"/>
    <w:rsid w:val="002D6119"/>
    <w:rsid w:val="002D612A"/>
    <w:rsid w:val="002D6216"/>
    <w:rsid w:val="002D62EE"/>
    <w:rsid w:val="002D642B"/>
    <w:rsid w:val="002D66EF"/>
    <w:rsid w:val="002D68ED"/>
    <w:rsid w:val="002D6AD6"/>
    <w:rsid w:val="002D6E30"/>
    <w:rsid w:val="002D6FD5"/>
    <w:rsid w:val="002D706F"/>
    <w:rsid w:val="002D751D"/>
    <w:rsid w:val="002D7817"/>
    <w:rsid w:val="002D7F6A"/>
    <w:rsid w:val="002E03AF"/>
    <w:rsid w:val="002E0630"/>
    <w:rsid w:val="002E0631"/>
    <w:rsid w:val="002E0731"/>
    <w:rsid w:val="002E0821"/>
    <w:rsid w:val="002E0A99"/>
    <w:rsid w:val="002E0C7B"/>
    <w:rsid w:val="002E0D6A"/>
    <w:rsid w:val="002E0F92"/>
    <w:rsid w:val="002E10D2"/>
    <w:rsid w:val="002E1326"/>
    <w:rsid w:val="002E188D"/>
    <w:rsid w:val="002E1D7D"/>
    <w:rsid w:val="002E1EFF"/>
    <w:rsid w:val="002E1F1D"/>
    <w:rsid w:val="002E214D"/>
    <w:rsid w:val="002E2301"/>
    <w:rsid w:val="002E2783"/>
    <w:rsid w:val="002E29AC"/>
    <w:rsid w:val="002E2A9E"/>
    <w:rsid w:val="002E2AD3"/>
    <w:rsid w:val="002E2CFD"/>
    <w:rsid w:val="002E2D36"/>
    <w:rsid w:val="002E2EEC"/>
    <w:rsid w:val="002E30DF"/>
    <w:rsid w:val="002E30E6"/>
    <w:rsid w:val="002E38E3"/>
    <w:rsid w:val="002E3A45"/>
    <w:rsid w:val="002E4090"/>
    <w:rsid w:val="002E41A8"/>
    <w:rsid w:val="002E4350"/>
    <w:rsid w:val="002E4D5E"/>
    <w:rsid w:val="002E50AA"/>
    <w:rsid w:val="002E57BD"/>
    <w:rsid w:val="002E595B"/>
    <w:rsid w:val="002E5CEE"/>
    <w:rsid w:val="002E5D1B"/>
    <w:rsid w:val="002E5E13"/>
    <w:rsid w:val="002E5F33"/>
    <w:rsid w:val="002E6094"/>
    <w:rsid w:val="002E61E4"/>
    <w:rsid w:val="002E6346"/>
    <w:rsid w:val="002E64CC"/>
    <w:rsid w:val="002E65A3"/>
    <w:rsid w:val="002E6781"/>
    <w:rsid w:val="002E6AE6"/>
    <w:rsid w:val="002E6B5A"/>
    <w:rsid w:val="002E6B5E"/>
    <w:rsid w:val="002E6BA6"/>
    <w:rsid w:val="002E6EA4"/>
    <w:rsid w:val="002E6FD9"/>
    <w:rsid w:val="002E7490"/>
    <w:rsid w:val="002E765B"/>
    <w:rsid w:val="002E77DB"/>
    <w:rsid w:val="002E7983"/>
    <w:rsid w:val="002E7F6C"/>
    <w:rsid w:val="002E7FE3"/>
    <w:rsid w:val="002F0015"/>
    <w:rsid w:val="002F0133"/>
    <w:rsid w:val="002F01AC"/>
    <w:rsid w:val="002F0425"/>
    <w:rsid w:val="002F0529"/>
    <w:rsid w:val="002F0572"/>
    <w:rsid w:val="002F06C8"/>
    <w:rsid w:val="002F06D6"/>
    <w:rsid w:val="002F0718"/>
    <w:rsid w:val="002F074F"/>
    <w:rsid w:val="002F081A"/>
    <w:rsid w:val="002F09E7"/>
    <w:rsid w:val="002F0CFE"/>
    <w:rsid w:val="002F0F2C"/>
    <w:rsid w:val="002F137E"/>
    <w:rsid w:val="002F13DF"/>
    <w:rsid w:val="002F16C8"/>
    <w:rsid w:val="002F1B8C"/>
    <w:rsid w:val="002F1BB2"/>
    <w:rsid w:val="002F1C7E"/>
    <w:rsid w:val="002F1CA2"/>
    <w:rsid w:val="002F1CD1"/>
    <w:rsid w:val="002F1CF0"/>
    <w:rsid w:val="002F1CFF"/>
    <w:rsid w:val="002F1F99"/>
    <w:rsid w:val="002F20BA"/>
    <w:rsid w:val="002F25CF"/>
    <w:rsid w:val="002F2638"/>
    <w:rsid w:val="002F2860"/>
    <w:rsid w:val="002F295D"/>
    <w:rsid w:val="002F29E0"/>
    <w:rsid w:val="002F2A8D"/>
    <w:rsid w:val="002F2C7D"/>
    <w:rsid w:val="002F2E59"/>
    <w:rsid w:val="002F2EB3"/>
    <w:rsid w:val="002F2EBD"/>
    <w:rsid w:val="002F33B5"/>
    <w:rsid w:val="002F35C8"/>
    <w:rsid w:val="002F3D01"/>
    <w:rsid w:val="002F414D"/>
    <w:rsid w:val="002F4340"/>
    <w:rsid w:val="002F4602"/>
    <w:rsid w:val="002F4DE8"/>
    <w:rsid w:val="002F4DFF"/>
    <w:rsid w:val="002F4F3A"/>
    <w:rsid w:val="002F53BB"/>
    <w:rsid w:val="002F549B"/>
    <w:rsid w:val="002F556A"/>
    <w:rsid w:val="002F5D32"/>
    <w:rsid w:val="002F60B1"/>
    <w:rsid w:val="002F60B9"/>
    <w:rsid w:val="002F62A0"/>
    <w:rsid w:val="002F649C"/>
    <w:rsid w:val="002F6EC0"/>
    <w:rsid w:val="002F71F4"/>
    <w:rsid w:val="002F72E9"/>
    <w:rsid w:val="002F73C9"/>
    <w:rsid w:val="002F7412"/>
    <w:rsid w:val="002F7529"/>
    <w:rsid w:val="002F7861"/>
    <w:rsid w:val="002F7943"/>
    <w:rsid w:val="002F79D2"/>
    <w:rsid w:val="002F7AB4"/>
    <w:rsid w:val="00300069"/>
    <w:rsid w:val="003000CD"/>
    <w:rsid w:val="00300116"/>
    <w:rsid w:val="00300121"/>
    <w:rsid w:val="0030012F"/>
    <w:rsid w:val="003002E3"/>
    <w:rsid w:val="003004E1"/>
    <w:rsid w:val="003007FC"/>
    <w:rsid w:val="00300D6F"/>
    <w:rsid w:val="00300EB9"/>
    <w:rsid w:val="00300FD4"/>
    <w:rsid w:val="00301497"/>
    <w:rsid w:val="00301B7C"/>
    <w:rsid w:val="00301C19"/>
    <w:rsid w:val="00301E03"/>
    <w:rsid w:val="00302038"/>
    <w:rsid w:val="0030208F"/>
    <w:rsid w:val="00302259"/>
    <w:rsid w:val="00302291"/>
    <w:rsid w:val="0030235C"/>
    <w:rsid w:val="003024DF"/>
    <w:rsid w:val="003024F3"/>
    <w:rsid w:val="0030257D"/>
    <w:rsid w:val="00302912"/>
    <w:rsid w:val="003029CC"/>
    <w:rsid w:val="00302EF5"/>
    <w:rsid w:val="00302FA8"/>
    <w:rsid w:val="00303183"/>
    <w:rsid w:val="00303220"/>
    <w:rsid w:val="00303497"/>
    <w:rsid w:val="00303A0A"/>
    <w:rsid w:val="00303D6B"/>
    <w:rsid w:val="00303F09"/>
    <w:rsid w:val="00304AE3"/>
    <w:rsid w:val="00304D26"/>
    <w:rsid w:val="00304DB5"/>
    <w:rsid w:val="00304DBE"/>
    <w:rsid w:val="00305033"/>
    <w:rsid w:val="00305228"/>
    <w:rsid w:val="003057D6"/>
    <w:rsid w:val="00305961"/>
    <w:rsid w:val="00305AA6"/>
    <w:rsid w:val="00305E08"/>
    <w:rsid w:val="00306121"/>
    <w:rsid w:val="0030612B"/>
    <w:rsid w:val="003063CE"/>
    <w:rsid w:val="00306591"/>
    <w:rsid w:val="003066A6"/>
    <w:rsid w:val="00306750"/>
    <w:rsid w:val="00306A6E"/>
    <w:rsid w:val="00306BF9"/>
    <w:rsid w:val="00306C11"/>
    <w:rsid w:val="00306CFA"/>
    <w:rsid w:val="00307003"/>
    <w:rsid w:val="00307114"/>
    <w:rsid w:val="0030724E"/>
    <w:rsid w:val="0030728F"/>
    <w:rsid w:val="003073D1"/>
    <w:rsid w:val="003074FE"/>
    <w:rsid w:val="00307994"/>
    <w:rsid w:val="003079D5"/>
    <w:rsid w:val="00307D09"/>
    <w:rsid w:val="00307DCA"/>
    <w:rsid w:val="00307E02"/>
    <w:rsid w:val="00310224"/>
    <w:rsid w:val="003102B5"/>
    <w:rsid w:val="00310725"/>
    <w:rsid w:val="00310731"/>
    <w:rsid w:val="003107B6"/>
    <w:rsid w:val="00310D5A"/>
    <w:rsid w:val="00310E87"/>
    <w:rsid w:val="003110C8"/>
    <w:rsid w:val="00311211"/>
    <w:rsid w:val="0031141D"/>
    <w:rsid w:val="00311790"/>
    <w:rsid w:val="00311ABB"/>
    <w:rsid w:val="00311E87"/>
    <w:rsid w:val="00312028"/>
    <w:rsid w:val="003120B4"/>
    <w:rsid w:val="00312162"/>
    <w:rsid w:val="00312239"/>
    <w:rsid w:val="00312380"/>
    <w:rsid w:val="003126D3"/>
    <w:rsid w:val="0031296F"/>
    <w:rsid w:val="00312AC5"/>
    <w:rsid w:val="00312B77"/>
    <w:rsid w:val="00312BD1"/>
    <w:rsid w:val="00312E1C"/>
    <w:rsid w:val="00312F1F"/>
    <w:rsid w:val="00313076"/>
    <w:rsid w:val="003130D3"/>
    <w:rsid w:val="0031360E"/>
    <w:rsid w:val="00313651"/>
    <w:rsid w:val="00313ACB"/>
    <w:rsid w:val="00313C10"/>
    <w:rsid w:val="0031404D"/>
    <w:rsid w:val="003142AD"/>
    <w:rsid w:val="00314390"/>
    <w:rsid w:val="00314781"/>
    <w:rsid w:val="003148D5"/>
    <w:rsid w:val="00314BDD"/>
    <w:rsid w:val="00314D84"/>
    <w:rsid w:val="00314E14"/>
    <w:rsid w:val="00314F79"/>
    <w:rsid w:val="00314FD3"/>
    <w:rsid w:val="00315674"/>
    <w:rsid w:val="00315720"/>
    <w:rsid w:val="00315999"/>
    <w:rsid w:val="00315C83"/>
    <w:rsid w:val="00315CEE"/>
    <w:rsid w:val="00315EB0"/>
    <w:rsid w:val="00316054"/>
    <w:rsid w:val="00316059"/>
    <w:rsid w:val="003161D3"/>
    <w:rsid w:val="003162A2"/>
    <w:rsid w:val="003167AD"/>
    <w:rsid w:val="00316B2E"/>
    <w:rsid w:val="00316C2F"/>
    <w:rsid w:val="00316F2F"/>
    <w:rsid w:val="00316F61"/>
    <w:rsid w:val="00316FDF"/>
    <w:rsid w:val="00317173"/>
    <w:rsid w:val="00317668"/>
    <w:rsid w:val="003178C0"/>
    <w:rsid w:val="00317A89"/>
    <w:rsid w:val="00317AD9"/>
    <w:rsid w:val="00317B65"/>
    <w:rsid w:val="00317BEF"/>
    <w:rsid w:val="00317BFF"/>
    <w:rsid w:val="00317D60"/>
    <w:rsid w:val="00317DAF"/>
    <w:rsid w:val="00317F97"/>
    <w:rsid w:val="00317FE7"/>
    <w:rsid w:val="003200BC"/>
    <w:rsid w:val="003203A1"/>
    <w:rsid w:val="003207B2"/>
    <w:rsid w:val="003208CB"/>
    <w:rsid w:val="0032095A"/>
    <w:rsid w:val="00320BA5"/>
    <w:rsid w:val="00320C5B"/>
    <w:rsid w:val="00320D17"/>
    <w:rsid w:val="00320EA3"/>
    <w:rsid w:val="00321009"/>
    <w:rsid w:val="0032120F"/>
    <w:rsid w:val="003214BD"/>
    <w:rsid w:val="00321A25"/>
    <w:rsid w:val="00321ADE"/>
    <w:rsid w:val="00321CA9"/>
    <w:rsid w:val="00321F64"/>
    <w:rsid w:val="00322851"/>
    <w:rsid w:val="00322BFF"/>
    <w:rsid w:val="00322EA1"/>
    <w:rsid w:val="00323069"/>
    <w:rsid w:val="00323094"/>
    <w:rsid w:val="003234DE"/>
    <w:rsid w:val="0032374C"/>
    <w:rsid w:val="003238FC"/>
    <w:rsid w:val="00323CC9"/>
    <w:rsid w:val="00323E38"/>
    <w:rsid w:val="0032401F"/>
    <w:rsid w:val="0032418B"/>
    <w:rsid w:val="00324255"/>
    <w:rsid w:val="00324833"/>
    <w:rsid w:val="00324B77"/>
    <w:rsid w:val="00324CC3"/>
    <w:rsid w:val="00324E58"/>
    <w:rsid w:val="00324E8B"/>
    <w:rsid w:val="003250D5"/>
    <w:rsid w:val="003251F6"/>
    <w:rsid w:val="00325261"/>
    <w:rsid w:val="00325502"/>
    <w:rsid w:val="00325ADD"/>
    <w:rsid w:val="00325CC4"/>
    <w:rsid w:val="0032609C"/>
    <w:rsid w:val="003261D5"/>
    <w:rsid w:val="0032679C"/>
    <w:rsid w:val="0032696B"/>
    <w:rsid w:val="00326C49"/>
    <w:rsid w:val="00326DEF"/>
    <w:rsid w:val="00326E35"/>
    <w:rsid w:val="00326EE5"/>
    <w:rsid w:val="00327120"/>
    <w:rsid w:val="00327177"/>
    <w:rsid w:val="003271AC"/>
    <w:rsid w:val="003271F2"/>
    <w:rsid w:val="003274BB"/>
    <w:rsid w:val="003274E3"/>
    <w:rsid w:val="00327870"/>
    <w:rsid w:val="00327ABA"/>
    <w:rsid w:val="00327AE6"/>
    <w:rsid w:val="00327CE9"/>
    <w:rsid w:val="00327F6A"/>
    <w:rsid w:val="00327FFA"/>
    <w:rsid w:val="00330022"/>
    <w:rsid w:val="00330227"/>
    <w:rsid w:val="003308BC"/>
    <w:rsid w:val="00330940"/>
    <w:rsid w:val="00330A96"/>
    <w:rsid w:val="00330DD0"/>
    <w:rsid w:val="00330F7A"/>
    <w:rsid w:val="00331274"/>
    <w:rsid w:val="00331301"/>
    <w:rsid w:val="00331A74"/>
    <w:rsid w:val="00331BFC"/>
    <w:rsid w:val="00331D7B"/>
    <w:rsid w:val="00331DBB"/>
    <w:rsid w:val="003324FE"/>
    <w:rsid w:val="0033258C"/>
    <w:rsid w:val="0033262C"/>
    <w:rsid w:val="00332A36"/>
    <w:rsid w:val="00332B77"/>
    <w:rsid w:val="00332BF6"/>
    <w:rsid w:val="00332D2F"/>
    <w:rsid w:val="00332D55"/>
    <w:rsid w:val="00332E43"/>
    <w:rsid w:val="00333273"/>
    <w:rsid w:val="003333AA"/>
    <w:rsid w:val="00333C8C"/>
    <w:rsid w:val="00333D31"/>
    <w:rsid w:val="003342B7"/>
    <w:rsid w:val="003345A9"/>
    <w:rsid w:val="003346BE"/>
    <w:rsid w:val="003349F2"/>
    <w:rsid w:val="00334ED6"/>
    <w:rsid w:val="00334F46"/>
    <w:rsid w:val="003355C0"/>
    <w:rsid w:val="003357B1"/>
    <w:rsid w:val="0033593F"/>
    <w:rsid w:val="00335980"/>
    <w:rsid w:val="00335B5B"/>
    <w:rsid w:val="00335D80"/>
    <w:rsid w:val="00335E13"/>
    <w:rsid w:val="00336218"/>
    <w:rsid w:val="0033624B"/>
    <w:rsid w:val="00336265"/>
    <w:rsid w:val="003368FD"/>
    <w:rsid w:val="00336915"/>
    <w:rsid w:val="003369C6"/>
    <w:rsid w:val="00336F91"/>
    <w:rsid w:val="003371DD"/>
    <w:rsid w:val="003373C3"/>
    <w:rsid w:val="00337586"/>
    <w:rsid w:val="003376E9"/>
    <w:rsid w:val="003377B5"/>
    <w:rsid w:val="0034034F"/>
    <w:rsid w:val="00340642"/>
    <w:rsid w:val="003407E9"/>
    <w:rsid w:val="00340AC2"/>
    <w:rsid w:val="003411D7"/>
    <w:rsid w:val="003413AF"/>
    <w:rsid w:val="0034172B"/>
    <w:rsid w:val="00341745"/>
    <w:rsid w:val="00341E79"/>
    <w:rsid w:val="0034204B"/>
    <w:rsid w:val="00342270"/>
    <w:rsid w:val="00342274"/>
    <w:rsid w:val="003424D2"/>
    <w:rsid w:val="00342649"/>
    <w:rsid w:val="00342B13"/>
    <w:rsid w:val="0034307E"/>
    <w:rsid w:val="003430F2"/>
    <w:rsid w:val="003431C1"/>
    <w:rsid w:val="00343274"/>
    <w:rsid w:val="0034336E"/>
    <w:rsid w:val="003433CC"/>
    <w:rsid w:val="003435F3"/>
    <w:rsid w:val="00343637"/>
    <w:rsid w:val="00343A3F"/>
    <w:rsid w:val="00343B33"/>
    <w:rsid w:val="00343D74"/>
    <w:rsid w:val="00343DD0"/>
    <w:rsid w:val="00343FF2"/>
    <w:rsid w:val="0034431D"/>
    <w:rsid w:val="00344533"/>
    <w:rsid w:val="0034457C"/>
    <w:rsid w:val="00344735"/>
    <w:rsid w:val="003447CA"/>
    <w:rsid w:val="003449FE"/>
    <w:rsid w:val="00344E34"/>
    <w:rsid w:val="00345020"/>
    <w:rsid w:val="003452E9"/>
    <w:rsid w:val="003452F2"/>
    <w:rsid w:val="0034540C"/>
    <w:rsid w:val="00345709"/>
    <w:rsid w:val="003458DC"/>
    <w:rsid w:val="00345A4A"/>
    <w:rsid w:val="00345C4A"/>
    <w:rsid w:val="00345CBA"/>
    <w:rsid w:val="00345FD0"/>
    <w:rsid w:val="003460F2"/>
    <w:rsid w:val="00346189"/>
    <w:rsid w:val="00346308"/>
    <w:rsid w:val="00346317"/>
    <w:rsid w:val="0034634A"/>
    <w:rsid w:val="00346616"/>
    <w:rsid w:val="00346E00"/>
    <w:rsid w:val="00347107"/>
    <w:rsid w:val="003471E8"/>
    <w:rsid w:val="00347477"/>
    <w:rsid w:val="0034761E"/>
    <w:rsid w:val="003477AD"/>
    <w:rsid w:val="00347B5A"/>
    <w:rsid w:val="00347D38"/>
    <w:rsid w:val="00347D4F"/>
    <w:rsid w:val="00347E66"/>
    <w:rsid w:val="00347EC9"/>
    <w:rsid w:val="00350783"/>
    <w:rsid w:val="00350FDA"/>
    <w:rsid w:val="00351317"/>
    <w:rsid w:val="0035149C"/>
    <w:rsid w:val="0035153C"/>
    <w:rsid w:val="00351621"/>
    <w:rsid w:val="003516A5"/>
    <w:rsid w:val="00351711"/>
    <w:rsid w:val="0035173D"/>
    <w:rsid w:val="00351754"/>
    <w:rsid w:val="003517B5"/>
    <w:rsid w:val="00351874"/>
    <w:rsid w:val="00351928"/>
    <w:rsid w:val="00351BE8"/>
    <w:rsid w:val="00351C6D"/>
    <w:rsid w:val="0035266D"/>
    <w:rsid w:val="0035270E"/>
    <w:rsid w:val="0035292C"/>
    <w:rsid w:val="00352CF6"/>
    <w:rsid w:val="00352D9F"/>
    <w:rsid w:val="0035348C"/>
    <w:rsid w:val="003534CE"/>
    <w:rsid w:val="003535C4"/>
    <w:rsid w:val="00353789"/>
    <w:rsid w:val="003539F8"/>
    <w:rsid w:val="00353A27"/>
    <w:rsid w:val="00353B76"/>
    <w:rsid w:val="003545A8"/>
    <w:rsid w:val="00354CD9"/>
    <w:rsid w:val="00354CED"/>
    <w:rsid w:val="00354D6D"/>
    <w:rsid w:val="00354E9F"/>
    <w:rsid w:val="00354F31"/>
    <w:rsid w:val="00355252"/>
    <w:rsid w:val="003552B8"/>
    <w:rsid w:val="00355603"/>
    <w:rsid w:val="00355787"/>
    <w:rsid w:val="0035585D"/>
    <w:rsid w:val="00355870"/>
    <w:rsid w:val="00355D76"/>
    <w:rsid w:val="00355E08"/>
    <w:rsid w:val="0035604B"/>
    <w:rsid w:val="003560D1"/>
    <w:rsid w:val="0035615A"/>
    <w:rsid w:val="0035631A"/>
    <w:rsid w:val="003569B5"/>
    <w:rsid w:val="00356A46"/>
    <w:rsid w:val="00356ACA"/>
    <w:rsid w:val="00356BEC"/>
    <w:rsid w:val="003574C4"/>
    <w:rsid w:val="00357670"/>
    <w:rsid w:val="003576E4"/>
    <w:rsid w:val="0035779C"/>
    <w:rsid w:val="00357975"/>
    <w:rsid w:val="003579AA"/>
    <w:rsid w:val="00357A4F"/>
    <w:rsid w:val="00357B33"/>
    <w:rsid w:val="00357BCB"/>
    <w:rsid w:val="00357C07"/>
    <w:rsid w:val="00357E55"/>
    <w:rsid w:val="00357F41"/>
    <w:rsid w:val="00360054"/>
    <w:rsid w:val="003600DF"/>
    <w:rsid w:val="0036071C"/>
    <w:rsid w:val="0036077E"/>
    <w:rsid w:val="0036088F"/>
    <w:rsid w:val="003608CF"/>
    <w:rsid w:val="00360958"/>
    <w:rsid w:val="00360BC8"/>
    <w:rsid w:val="00361327"/>
    <w:rsid w:val="00361440"/>
    <w:rsid w:val="00361572"/>
    <w:rsid w:val="00361974"/>
    <w:rsid w:val="00361980"/>
    <w:rsid w:val="00361B92"/>
    <w:rsid w:val="0036255A"/>
    <w:rsid w:val="003625CB"/>
    <w:rsid w:val="003626EA"/>
    <w:rsid w:val="00362892"/>
    <w:rsid w:val="00362E10"/>
    <w:rsid w:val="00363080"/>
    <w:rsid w:val="003632F5"/>
    <w:rsid w:val="00363367"/>
    <w:rsid w:val="00363693"/>
    <w:rsid w:val="003640DF"/>
    <w:rsid w:val="003640F4"/>
    <w:rsid w:val="00364123"/>
    <w:rsid w:val="0036422D"/>
    <w:rsid w:val="00364251"/>
    <w:rsid w:val="0036438C"/>
    <w:rsid w:val="00364513"/>
    <w:rsid w:val="0036452A"/>
    <w:rsid w:val="00364805"/>
    <w:rsid w:val="0036484E"/>
    <w:rsid w:val="00364CD0"/>
    <w:rsid w:val="00364ED8"/>
    <w:rsid w:val="00365EEE"/>
    <w:rsid w:val="00365F2D"/>
    <w:rsid w:val="00365FC5"/>
    <w:rsid w:val="0036625F"/>
    <w:rsid w:val="003664F2"/>
    <w:rsid w:val="00366562"/>
    <w:rsid w:val="00366CFE"/>
    <w:rsid w:val="003679F1"/>
    <w:rsid w:val="003679FD"/>
    <w:rsid w:val="00367BDA"/>
    <w:rsid w:val="00367D11"/>
    <w:rsid w:val="00367E27"/>
    <w:rsid w:val="00367E6E"/>
    <w:rsid w:val="00367EBC"/>
    <w:rsid w:val="00370007"/>
    <w:rsid w:val="00370341"/>
    <w:rsid w:val="003703EC"/>
    <w:rsid w:val="003705BF"/>
    <w:rsid w:val="00370641"/>
    <w:rsid w:val="00370742"/>
    <w:rsid w:val="0037093B"/>
    <w:rsid w:val="00370DE1"/>
    <w:rsid w:val="00370E95"/>
    <w:rsid w:val="003714B6"/>
    <w:rsid w:val="003715A0"/>
    <w:rsid w:val="0037173F"/>
    <w:rsid w:val="00371890"/>
    <w:rsid w:val="00371904"/>
    <w:rsid w:val="0037198E"/>
    <w:rsid w:val="00372031"/>
    <w:rsid w:val="003720E6"/>
    <w:rsid w:val="003720EF"/>
    <w:rsid w:val="003721E4"/>
    <w:rsid w:val="00372276"/>
    <w:rsid w:val="00372278"/>
    <w:rsid w:val="003722B9"/>
    <w:rsid w:val="003722FF"/>
    <w:rsid w:val="00372626"/>
    <w:rsid w:val="00372733"/>
    <w:rsid w:val="003727E6"/>
    <w:rsid w:val="003727F8"/>
    <w:rsid w:val="00372BE6"/>
    <w:rsid w:val="00372C02"/>
    <w:rsid w:val="00372EE0"/>
    <w:rsid w:val="00372FAB"/>
    <w:rsid w:val="003733F8"/>
    <w:rsid w:val="0037344B"/>
    <w:rsid w:val="0037349E"/>
    <w:rsid w:val="003736D1"/>
    <w:rsid w:val="0037389C"/>
    <w:rsid w:val="00373A47"/>
    <w:rsid w:val="00373B1B"/>
    <w:rsid w:val="00373CDE"/>
    <w:rsid w:val="00373DCC"/>
    <w:rsid w:val="00373DD8"/>
    <w:rsid w:val="00373DF0"/>
    <w:rsid w:val="003741B4"/>
    <w:rsid w:val="003745A1"/>
    <w:rsid w:val="003745E9"/>
    <w:rsid w:val="0037466F"/>
    <w:rsid w:val="00374A94"/>
    <w:rsid w:val="00374A96"/>
    <w:rsid w:val="00374AFA"/>
    <w:rsid w:val="00374B46"/>
    <w:rsid w:val="00374B7C"/>
    <w:rsid w:val="003750CF"/>
    <w:rsid w:val="00375300"/>
    <w:rsid w:val="00375334"/>
    <w:rsid w:val="00375A20"/>
    <w:rsid w:val="00375C14"/>
    <w:rsid w:val="00375D0D"/>
    <w:rsid w:val="00375F5C"/>
    <w:rsid w:val="00376245"/>
    <w:rsid w:val="00376302"/>
    <w:rsid w:val="003766F4"/>
    <w:rsid w:val="0037676B"/>
    <w:rsid w:val="00376805"/>
    <w:rsid w:val="00376D42"/>
    <w:rsid w:val="00376D49"/>
    <w:rsid w:val="00376F88"/>
    <w:rsid w:val="00377080"/>
    <w:rsid w:val="0037709E"/>
    <w:rsid w:val="00377290"/>
    <w:rsid w:val="00377356"/>
    <w:rsid w:val="0037760B"/>
    <w:rsid w:val="00377A8B"/>
    <w:rsid w:val="00377EA1"/>
    <w:rsid w:val="00377F1F"/>
    <w:rsid w:val="00380078"/>
    <w:rsid w:val="0038030A"/>
    <w:rsid w:val="00380335"/>
    <w:rsid w:val="00380A0E"/>
    <w:rsid w:val="00380A54"/>
    <w:rsid w:val="00380B1E"/>
    <w:rsid w:val="00380B83"/>
    <w:rsid w:val="00380D23"/>
    <w:rsid w:val="00380EF3"/>
    <w:rsid w:val="00381154"/>
    <w:rsid w:val="00381226"/>
    <w:rsid w:val="003812E8"/>
    <w:rsid w:val="00381513"/>
    <w:rsid w:val="0038156F"/>
    <w:rsid w:val="00381ABB"/>
    <w:rsid w:val="003820DB"/>
    <w:rsid w:val="00382141"/>
    <w:rsid w:val="003821BA"/>
    <w:rsid w:val="0038239F"/>
    <w:rsid w:val="003825A1"/>
    <w:rsid w:val="003825B9"/>
    <w:rsid w:val="003825C5"/>
    <w:rsid w:val="00382794"/>
    <w:rsid w:val="0038284D"/>
    <w:rsid w:val="0038285C"/>
    <w:rsid w:val="0038287A"/>
    <w:rsid w:val="00382A2D"/>
    <w:rsid w:val="00382F2C"/>
    <w:rsid w:val="00383036"/>
    <w:rsid w:val="00383061"/>
    <w:rsid w:val="003834A6"/>
    <w:rsid w:val="00383835"/>
    <w:rsid w:val="00383D18"/>
    <w:rsid w:val="00383E06"/>
    <w:rsid w:val="00383E7C"/>
    <w:rsid w:val="00383E9C"/>
    <w:rsid w:val="00384057"/>
    <w:rsid w:val="00384328"/>
    <w:rsid w:val="00384411"/>
    <w:rsid w:val="00384851"/>
    <w:rsid w:val="00384CAC"/>
    <w:rsid w:val="00385477"/>
    <w:rsid w:val="0038576B"/>
    <w:rsid w:val="00385967"/>
    <w:rsid w:val="00385D48"/>
    <w:rsid w:val="00385E3D"/>
    <w:rsid w:val="00386415"/>
    <w:rsid w:val="00386831"/>
    <w:rsid w:val="0038693D"/>
    <w:rsid w:val="003869F1"/>
    <w:rsid w:val="00386B05"/>
    <w:rsid w:val="00386B4D"/>
    <w:rsid w:val="00386B94"/>
    <w:rsid w:val="00386F9A"/>
    <w:rsid w:val="00386FA1"/>
    <w:rsid w:val="003870AD"/>
    <w:rsid w:val="00387484"/>
    <w:rsid w:val="0038749F"/>
    <w:rsid w:val="00387848"/>
    <w:rsid w:val="00387B04"/>
    <w:rsid w:val="00387BD2"/>
    <w:rsid w:val="00387C18"/>
    <w:rsid w:val="00387CA6"/>
    <w:rsid w:val="00387D31"/>
    <w:rsid w:val="00387E3D"/>
    <w:rsid w:val="003900F6"/>
    <w:rsid w:val="003902C4"/>
    <w:rsid w:val="00390613"/>
    <w:rsid w:val="003906D8"/>
    <w:rsid w:val="00390A92"/>
    <w:rsid w:val="00390CAD"/>
    <w:rsid w:val="00390CB0"/>
    <w:rsid w:val="0039114B"/>
    <w:rsid w:val="003912B7"/>
    <w:rsid w:val="00391580"/>
    <w:rsid w:val="003916E9"/>
    <w:rsid w:val="0039178C"/>
    <w:rsid w:val="003918A9"/>
    <w:rsid w:val="00391D76"/>
    <w:rsid w:val="00391F3D"/>
    <w:rsid w:val="00391F85"/>
    <w:rsid w:val="00391FA3"/>
    <w:rsid w:val="00391FB7"/>
    <w:rsid w:val="00392038"/>
    <w:rsid w:val="003921F5"/>
    <w:rsid w:val="0039237A"/>
    <w:rsid w:val="00392381"/>
    <w:rsid w:val="00392932"/>
    <w:rsid w:val="00392B4D"/>
    <w:rsid w:val="00392B8B"/>
    <w:rsid w:val="00392F8B"/>
    <w:rsid w:val="0039323E"/>
    <w:rsid w:val="003933A2"/>
    <w:rsid w:val="00393736"/>
    <w:rsid w:val="0039399F"/>
    <w:rsid w:val="0039438D"/>
    <w:rsid w:val="00394BBB"/>
    <w:rsid w:val="00394C32"/>
    <w:rsid w:val="00394F33"/>
    <w:rsid w:val="003950DC"/>
    <w:rsid w:val="003950FD"/>
    <w:rsid w:val="00395128"/>
    <w:rsid w:val="003951CA"/>
    <w:rsid w:val="003951D7"/>
    <w:rsid w:val="003952CA"/>
    <w:rsid w:val="003953FE"/>
    <w:rsid w:val="00395558"/>
    <w:rsid w:val="00395A41"/>
    <w:rsid w:val="00395A62"/>
    <w:rsid w:val="00395AFF"/>
    <w:rsid w:val="00395B6F"/>
    <w:rsid w:val="00395C6D"/>
    <w:rsid w:val="00395D96"/>
    <w:rsid w:val="00395E1C"/>
    <w:rsid w:val="00395FC8"/>
    <w:rsid w:val="00395FD1"/>
    <w:rsid w:val="003962E4"/>
    <w:rsid w:val="00396302"/>
    <w:rsid w:val="003965D2"/>
    <w:rsid w:val="003966FB"/>
    <w:rsid w:val="00396968"/>
    <w:rsid w:val="00396C9B"/>
    <w:rsid w:val="00396E1C"/>
    <w:rsid w:val="00396E97"/>
    <w:rsid w:val="003974D1"/>
    <w:rsid w:val="00397518"/>
    <w:rsid w:val="00397B54"/>
    <w:rsid w:val="00397B61"/>
    <w:rsid w:val="00397C74"/>
    <w:rsid w:val="00397D8F"/>
    <w:rsid w:val="00397F91"/>
    <w:rsid w:val="003A0184"/>
    <w:rsid w:val="003A04D5"/>
    <w:rsid w:val="003A0886"/>
    <w:rsid w:val="003A0A5C"/>
    <w:rsid w:val="003A0C7D"/>
    <w:rsid w:val="003A0C8E"/>
    <w:rsid w:val="003A131C"/>
    <w:rsid w:val="003A1668"/>
    <w:rsid w:val="003A18CF"/>
    <w:rsid w:val="003A1CFC"/>
    <w:rsid w:val="003A1E61"/>
    <w:rsid w:val="003A1EF3"/>
    <w:rsid w:val="003A1EFF"/>
    <w:rsid w:val="003A2141"/>
    <w:rsid w:val="003A23A3"/>
    <w:rsid w:val="003A277C"/>
    <w:rsid w:val="003A299D"/>
    <w:rsid w:val="003A2BC8"/>
    <w:rsid w:val="003A2D1B"/>
    <w:rsid w:val="003A3154"/>
    <w:rsid w:val="003A3315"/>
    <w:rsid w:val="003A3B59"/>
    <w:rsid w:val="003A3C9A"/>
    <w:rsid w:val="003A3E24"/>
    <w:rsid w:val="003A3F23"/>
    <w:rsid w:val="003A3F91"/>
    <w:rsid w:val="003A40FA"/>
    <w:rsid w:val="003A42A5"/>
    <w:rsid w:val="003A442E"/>
    <w:rsid w:val="003A46C1"/>
    <w:rsid w:val="003A4AEB"/>
    <w:rsid w:val="003A4C7B"/>
    <w:rsid w:val="003A4D5D"/>
    <w:rsid w:val="003A4FD8"/>
    <w:rsid w:val="003A4FEE"/>
    <w:rsid w:val="003A51AC"/>
    <w:rsid w:val="003A529B"/>
    <w:rsid w:val="003A5491"/>
    <w:rsid w:val="003A57EA"/>
    <w:rsid w:val="003A58DA"/>
    <w:rsid w:val="003A58DE"/>
    <w:rsid w:val="003A5992"/>
    <w:rsid w:val="003A5A0D"/>
    <w:rsid w:val="003A5AC1"/>
    <w:rsid w:val="003A5B04"/>
    <w:rsid w:val="003A5EC9"/>
    <w:rsid w:val="003A5FD1"/>
    <w:rsid w:val="003A6367"/>
    <w:rsid w:val="003A6455"/>
    <w:rsid w:val="003A6854"/>
    <w:rsid w:val="003A68EC"/>
    <w:rsid w:val="003A6A92"/>
    <w:rsid w:val="003A6D57"/>
    <w:rsid w:val="003A6F0C"/>
    <w:rsid w:val="003A7034"/>
    <w:rsid w:val="003A722E"/>
    <w:rsid w:val="003A76C1"/>
    <w:rsid w:val="003A77DE"/>
    <w:rsid w:val="003A7B69"/>
    <w:rsid w:val="003A7BE9"/>
    <w:rsid w:val="003A7C24"/>
    <w:rsid w:val="003A7E0B"/>
    <w:rsid w:val="003B01CD"/>
    <w:rsid w:val="003B048E"/>
    <w:rsid w:val="003B0562"/>
    <w:rsid w:val="003B05ED"/>
    <w:rsid w:val="003B0644"/>
    <w:rsid w:val="003B07E1"/>
    <w:rsid w:val="003B09E5"/>
    <w:rsid w:val="003B0A65"/>
    <w:rsid w:val="003B0B32"/>
    <w:rsid w:val="003B0BE9"/>
    <w:rsid w:val="003B102F"/>
    <w:rsid w:val="003B107C"/>
    <w:rsid w:val="003B13E9"/>
    <w:rsid w:val="003B14DE"/>
    <w:rsid w:val="003B1805"/>
    <w:rsid w:val="003B1CE1"/>
    <w:rsid w:val="003B2059"/>
    <w:rsid w:val="003B225D"/>
    <w:rsid w:val="003B22FF"/>
    <w:rsid w:val="003B2342"/>
    <w:rsid w:val="003B2530"/>
    <w:rsid w:val="003B2882"/>
    <w:rsid w:val="003B28BA"/>
    <w:rsid w:val="003B2A2C"/>
    <w:rsid w:val="003B2A86"/>
    <w:rsid w:val="003B2AED"/>
    <w:rsid w:val="003B2B1B"/>
    <w:rsid w:val="003B2BE5"/>
    <w:rsid w:val="003B2CE7"/>
    <w:rsid w:val="003B31A7"/>
    <w:rsid w:val="003B3397"/>
    <w:rsid w:val="003B3B33"/>
    <w:rsid w:val="003B3B77"/>
    <w:rsid w:val="003B4125"/>
    <w:rsid w:val="003B4161"/>
    <w:rsid w:val="003B465F"/>
    <w:rsid w:val="003B4736"/>
    <w:rsid w:val="003B4A8C"/>
    <w:rsid w:val="003B4CB7"/>
    <w:rsid w:val="003B4D02"/>
    <w:rsid w:val="003B4E8C"/>
    <w:rsid w:val="003B4ED9"/>
    <w:rsid w:val="003B507C"/>
    <w:rsid w:val="003B515F"/>
    <w:rsid w:val="003B5588"/>
    <w:rsid w:val="003B572F"/>
    <w:rsid w:val="003B59E8"/>
    <w:rsid w:val="003B5BAC"/>
    <w:rsid w:val="003B5E7B"/>
    <w:rsid w:val="003B5F50"/>
    <w:rsid w:val="003B601A"/>
    <w:rsid w:val="003B609D"/>
    <w:rsid w:val="003B610E"/>
    <w:rsid w:val="003B61FC"/>
    <w:rsid w:val="003B66D0"/>
    <w:rsid w:val="003B6D1F"/>
    <w:rsid w:val="003B6D2E"/>
    <w:rsid w:val="003B6D63"/>
    <w:rsid w:val="003B6E78"/>
    <w:rsid w:val="003B6FCC"/>
    <w:rsid w:val="003B728F"/>
    <w:rsid w:val="003B7514"/>
    <w:rsid w:val="003B796C"/>
    <w:rsid w:val="003B79EF"/>
    <w:rsid w:val="003B7B67"/>
    <w:rsid w:val="003B7C12"/>
    <w:rsid w:val="003C001C"/>
    <w:rsid w:val="003C01C4"/>
    <w:rsid w:val="003C037C"/>
    <w:rsid w:val="003C043E"/>
    <w:rsid w:val="003C0662"/>
    <w:rsid w:val="003C0768"/>
    <w:rsid w:val="003C08DC"/>
    <w:rsid w:val="003C0C5C"/>
    <w:rsid w:val="003C0E17"/>
    <w:rsid w:val="003C0EF5"/>
    <w:rsid w:val="003C1061"/>
    <w:rsid w:val="003C10DE"/>
    <w:rsid w:val="003C12C9"/>
    <w:rsid w:val="003C1588"/>
    <w:rsid w:val="003C15ED"/>
    <w:rsid w:val="003C1D04"/>
    <w:rsid w:val="003C1E73"/>
    <w:rsid w:val="003C22C4"/>
    <w:rsid w:val="003C2300"/>
    <w:rsid w:val="003C27BB"/>
    <w:rsid w:val="003C294E"/>
    <w:rsid w:val="003C2C34"/>
    <w:rsid w:val="003C2C66"/>
    <w:rsid w:val="003C2D2E"/>
    <w:rsid w:val="003C3759"/>
    <w:rsid w:val="003C380E"/>
    <w:rsid w:val="003C3A28"/>
    <w:rsid w:val="003C3DBF"/>
    <w:rsid w:val="003C3E88"/>
    <w:rsid w:val="003C3EFF"/>
    <w:rsid w:val="003C3FE8"/>
    <w:rsid w:val="003C4076"/>
    <w:rsid w:val="003C4093"/>
    <w:rsid w:val="003C40A6"/>
    <w:rsid w:val="003C4172"/>
    <w:rsid w:val="003C4274"/>
    <w:rsid w:val="003C43FC"/>
    <w:rsid w:val="003C48C4"/>
    <w:rsid w:val="003C4906"/>
    <w:rsid w:val="003C4A68"/>
    <w:rsid w:val="003C4B27"/>
    <w:rsid w:val="003C4C23"/>
    <w:rsid w:val="003C4CD3"/>
    <w:rsid w:val="003C4EA2"/>
    <w:rsid w:val="003C50B0"/>
    <w:rsid w:val="003C5296"/>
    <w:rsid w:val="003C5377"/>
    <w:rsid w:val="003C5689"/>
    <w:rsid w:val="003C56BE"/>
    <w:rsid w:val="003C5988"/>
    <w:rsid w:val="003C6034"/>
    <w:rsid w:val="003C60D1"/>
    <w:rsid w:val="003C641C"/>
    <w:rsid w:val="003C6696"/>
    <w:rsid w:val="003C695E"/>
    <w:rsid w:val="003C6961"/>
    <w:rsid w:val="003C6A50"/>
    <w:rsid w:val="003C6AEB"/>
    <w:rsid w:val="003C6B33"/>
    <w:rsid w:val="003C6BC0"/>
    <w:rsid w:val="003C6E1C"/>
    <w:rsid w:val="003C6F4A"/>
    <w:rsid w:val="003C706A"/>
    <w:rsid w:val="003C71FC"/>
    <w:rsid w:val="003C720A"/>
    <w:rsid w:val="003C7237"/>
    <w:rsid w:val="003C73DD"/>
    <w:rsid w:val="003C763B"/>
    <w:rsid w:val="003C78CE"/>
    <w:rsid w:val="003C79AD"/>
    <w:rsid w:val="003C7AF0"/>
    <w:rsid w:val="003C7B4C"/>
    <w:rsid w:val="003C7B93"/>
    <w:rsid w:val="003C7E66"/>
    <w:rsid w:val="003D03CC"/>
    <w:rsid w:val="003D0745"/>
    <w:rsid w:val="003D08CC"/>
    <w:rsid w:val="003D0AB3"/>
    <w:rsid w:val="003D0DA9"/>
    <w:rsid w:val="003D117B"/>
    <w:rsid w:val="003D139B"/>
    <w:rsid w:val="003D19AB"/>
    <w:rsid w:val="003D1A31"/>
    <w:rsid w:val="003D1FA7"/>
    <w:rsid w:val="003D20CF"/>
    <w:rsid w:val="003D2369"/>
    <w:rsid w:val="003D247B"/>
    <w:rsid w:val="003D263B"/>
    <w:rsid w:val="003D2FAB"/>
    <w:rsid w:val="003D2FB5"/>
    <w:rsid w:val="003D30B9"/>
    <w:rsid w:val="003D3251"/>
    <w:rsid w:val="003D325C"/>
    <w:rsid w:val="003D33A9"/>
    <w:rsid w:val="003D33EE"/>
    <w:rsid w:val="003D393B"/>
    <w:rsid w:val="003D440B"/>
    <w:rsid w:val="003D4659"/>
    <w:rsid w:val="003D4879"/>
    <w:rsid w:val="003D48E6"/>
    <w:rsid w:val="003D4A18"/>
    <w:rsid w:val="003D4CC7"/>
    <w:rsid w:val="003D55C3"/>
    <w:rsid w:val="003D5740"/>
    <w:rsid w:val="003D5D44"/>
    <w:rsid w:val="003D6504"/>
    <w:rsid w:val="003D6630"/>
    <w:rsid w:val="003D6A17"/>
    <w:rsid w:val="003D6B65"/>
    <w:rsid w:val="003D6CDC"/>
    <w:rsid w:val="003D70DD"/>
    <w:rsid w:val="003D73B1"/>
    <w:rsid w:val="003D7596"/>
    <w:rsid w:val="003D76EC"/>
    <w:rsid w:val="003D77EA"/>
    <w:rsid w:val="003D7865"/>
    <w:rsid w:val="003D79C2"/>
    <w:rsid w:val="003D7B52"/>
    <w:rsid w:val="003D7BAF"/>
    <w:rsid w:val="003D7D4A"/>
    <w:rsid w:val="003E0706"/>
    <w:rsid w:val="003E082C"/>
    <w:rsid w:val="003E0A8A"/>
    <w:rsid w:val="003E0B8C"/>
    <w:rsid w:val="003E0C0F"/>
    <w:rsid w:val="003E14C0"/>
    <w:rsid w:val="003E171F"/>
    <w:rsid w:val="003E1949"/>
    <w:rsid w:val="003E1959"/>
    <w:rsid w:val="003E1A03"/>
    <w:rsid w:val="003E1A75"/>
    <w:rsid w:val="003E1AF6"/>
    <w:rsid w:val="003E1C2F"/>
    <w:rsid w:val="003E1C96"/>
    <w:rsid w:val="003E1E8E"/>
    <w:rsid w:val="003E1EA4"/>
    <w:rsid w:val="003E1EE4"/>
    <w:rsid w:val="003E1F7B"/>
    <w:rsid w:val="003E2000"/>
    <w:rsid w:val="003E2202"/>
    <w:rsid w:val="003E2473"/>
    <w:rsid w:val="003E24FE"/>
    <w:rsid w:val="003E2931"/>
    <w:rsid w:val="003E2B38"/>
    <w:rsid w:val="003E30B4"/>
    <w:rsid w:val="003E3186"/>
    <w:rsid w:val="003E3316"/>
    <w:rsid w:val="003E3501"/>
    <w:rsid w:val="003E3A08"/>
    <w:rsid w:val="003E3B48"/>
    <w:rsid w:val="003E3DDE"/>
    <w:rsid w:val="003E40B0"/>
    <w:rsid w:val="003E422C"/>
    <w:rsid w:val="003E433A"/>
    <w:rsid w:val="003E44AA"/>
    <w:rsid w:val="003E49A4"/>
    <w:rsid w:val="003E4E2A"/>
    <w:rsid w:val="003E5033"/>
    <w:rsid w:val="003E525B"/>
    <w:rsid w:val="003E5336"/>
    <w:rsid w:val="003E5429"/>
    <w:rsid w:val="003E5597"/>
    <w:rsid w:val="003E5E2F"/>
    <w:rsid w:val="003E5E55"/>
    <w:rsid w:val="003E5EA5"/>
    <w:rsid w:val="003E60BA"/>
    <w:rsid w:val="003E61D4"/>
    <w:rsid w:val="003E6265"/>
    <w:rsid w:val="003E69A3"/>
    <w:rsid w:val="003E6AEB"/>
    <w:rsid w:val="003E6B0E"/>
    <w:rsid w:val="003E6B66"/>
    <w:rsid w:val="003E6C07"/>
    <w:rsid w:val="003E6C84"/>
    <w:rsid w:val="003E6C97"/>
    <w:rsid w:val="003E6D89"/>
    <w:rsid w:val="003E6D9D"/>
    <w:rsid w:val="003E6ED4"/>
    <w:rsid w:val="003E7050"/>
    <w:rsid w:val="003E710D"/>
    <w:rsid w:val="003E71BB"/>
    <w:rsid w:val="003E71C0"/>
    <w:rsid w:val="003E7563"/>
    <w:rsid w:val="003E7AD5"/>
    <w:rsid w:val="003E7B81"/>
    <w:rsid w:val="003E7E70"/>
    <w:rsid w:val="003E7F58"/>
    <w:rsid w:val="003F0525"/>
    <w:rsid w:val="003F0685"/>
    <w:rsid w:val="003F07A1"/>
    <w:rsid w:val="003F0852"/>
    <w:rsid w:val="003F0B40"/>
    <w:rsid w:val="003F0E8E"/>
    <w:rsid w:val="003F15C2"/>
    <w:rsid w:val="003F15FA"/>
    <w:rsid w:val="003F1704"/>
    <w:rsid w:val="003F19AA"/>
    <w:rsid w:val="003F1C8C"/>
    <w:rsid w:val="003F1C99"/>
    <w:rsid w:val="003F1CE8"/>
    <w:rsid w:val="003F1D17"/>
    <w:rsid w:val="003F1DCE"/>
    <w:rsid w:val="003F1F20"/>
    <w:rsid w:val="003F1FAD"/>
    <w:rsid w:val="003F210B"/>
    <w:rsid w:val="003F2371"/>
    <w:rsid w:val="003F273E"/>
    <w:rsid w:val="003F27F9"/>
    <w:rsid w:val="003F288C"/>
    <w:rsid w:val="003F2C4B"/>
    <w:rsid w:val="003F2D02"/>
    <w:rsid w:val="003F31C1"/>
    <w:rsid w:val="003F3206"/>
    <w:rsid w:val="003F3280"/>
    <w:rsid w:val="003F34E8"/>
    <w:rsid w:val="003F36AA"/>
    <w:rsid w:val="003F3740"/>
    <w:rsid w:val="003F3C94"/>
    <w:rsid w:val="003F404B"/>
    <w:rsid w:val="003F45D1"/>
    <w:rsid w:val="003F4A74"/>
    <w:rsid w:val="003F4B72"/>
    <w:rsid w:val="003F4DE3"/>
    <w:rsid w:val="003F4E91"/>
    <w:rsid w:val="003F4F02"/>
    <w:rsid w:val="003F5076"/>
    <w:rsid w:val="003F5777"/>
    <w:rsid w:val="003F579D"/>
    <w:rsid w:val="003F5B54"/>
    <w:rsid w:val="003F5BAA"/>
    <w:rsid w:val="003F6020"/>
    <w:rsid w:val="003F624A"/>
    <w:rsid w:val="003F6479"/>
    <w:rsid w:val="003F6685"/>
    <w:rsid w:val="003F6795"/>
    <w:rsid w:val="003F67FD"/>
    <w:rsid w:val="003F6947"/>
    <w:rsid w:val="003F6E8D"/>
    <w:rsid w:val="003F6FF0"/>
    <w:rsid w:val="003F70A9"/>
    <w:rsid w:val="003F7293"/>
    <w:rsid w:val="003F747D"/>
    <w:rsid w:val="003F7853"/>
    <w:rsid w:val="003F7C42"/>
    <w:rsid w:val="00400285"/>
    <w:rsid w:val="004002F2"/>
    <w:rsid w:val="00400591"/>
    <w:rsid w:val="0040073C"/>
    <w:rsid w:val="004009D2"/>
    <w:rsid w:val="00400A65"/>
    <w:rsid w:val="00400BE2"/>
    <w:rsid w:val="00400EDD"/>
    <w:rsid w:val="0040122A"/>
    <w:rsid w:val="00401363"/>
    <w:rsid w:val="004015D9"/>
    <w:rsid w:val="00401741"/>
    <w:rsid w:val="00401872"/>
    <w:rsid w:val="00401AA7"/>
    <w:rsid w:val="00401C4E"/>
    <w:rsid w:val="00401EE8"/>
    <w:rsid w:val="0040209A"/>
    <w:rsid w:val="004023B1"/>
    <w:rsid w:val="00402CC7"/>
    <w:rsid w:val="0040318F"/>
    <w:rsid w:val="0040329B"/>
    <w:rsid w:val="0040353F"/>
    <w:rsid w:val="00403980"/>
    <w:rsid w:val="00403AEB"/>
    <w:rsid w:val="00403B3C"/>
    <w:rsid w:val="00403CBF"/>
    <w:rsid w:val="00403CFE"/>
    <w:rsid w:val="00403E00"/>
    <w:rsid w:val="004041DB"/>
    <w:rsid w:val="00404431"/>
    <w:rsid w:val="0040472A"/>
    <w:rsid w:val="00404ADE"/>
    <w:rsid w:val="00404D25"/>
    <w:rsid w:val="00404EFF"/>
    <w:rsid w:val="004058F7"/>
    <w:rsid w:val="00405C12"/>
    <w:rsid w:val="00405C9E"/>
    <w:rsid w:val="00406138"/>
    <w:rsid w:val="004063A3"/>
    <w:rsid w:val="004064B8"/>
    <w:rsid w:val="0040667D"/>
    <w:rsid w:val="00406854"/>
    <w:rsid w:val="00406EF4"/>
    <w:rsid w:val="00406F7D"/>
    <w:rsid w:val="004076FF"/>
    <w:rsid w:val="0040772E"/>
    <w:rsid w:val="00407985"/>
    <w:rsid w:val="00407BCA"/>
    <w:rsid w:val="00407DCA"/>
    <w:rsid w:val="00407EDE"/>
    <w:rsid w:val="00407FAC"/>
    <w:rsid w:val="00410272"/>
    <w:rsid w:val="00410BB7"/>
    <w:rsid w:val="004110E8"/>
    <w:rsid w:val="00411181"/>
    <w:rsid w:val="00411186"/>
    <w:rsid w:val="00411487"/>
    <w:rsid w:val="00411545"/>
    <w:rsid w:val="004116DF"/>
    <w:rsid w:val="0041173C"/>
    <w:rsid w:val="00411772"/>
    <w:rsid w:val="00411A5B"/>
    <w:rsid w:val="00411B8F"/>
    <w:rsid w:val="00412079"/>
    <w:rsid w:val="00412923"/>
    <w:rsid w:val="00412BE4"/>
    <w:rsid w:val="00412F4A"/>
    <w:rsid w:val="0041300E"/>
    <w:rsid w:val="0041305F"/>
    <w:rsid w:val="004130C9"/>
    <w:rsid w:val="004132B9"/>
    <w:rsid w:val="00413492"/>
    <w:rsid w:val="0041361C"/>
    <w:rsid w:val="0041364C"/>
    <w:rsid w:val="00413C85"/>
    <w:rsid w:val="00413E39"/>
    <w:rsid w:val="00414066"/>
    <w:rsid w:val="004140CB"/>
    <w:rsid w:val="004141A3"/>
    <w:rsid w:val="004141FB"/>
    <w:rsid w:val="00414249"/>
    <w:rsid w:val="004142B0"/>
    <w:rsid w:val="00414332"/>
    <w:rsid w:val="004145CE"/>
    <w:rsid w:val="00414792"/>
    <w:rsid w:val="00414946"/>
    <w:rsid w:val="00414C00"/>
    <w:rsid w:val="00414F71"/>
    <w:rsid w:val="004150C8"/>
    <w:rsid w:val="004152F2"/>
    <w:rsid w:val="00415619"/>
    <w:rsid w:val="0041567B"/>
    <w:rsid w:val="004157EA"/>
    <w:rsid w:val="00415855"/>
    <w:rsid w:val="004159D5"/>
    <w:rsid w:val="0041602D"/>
    <w:rsid w:val="004160C7"/>
    <w:rsid w:val="004161D3"/>
    <w:rsid w:val="0041630A"/>
    <w:rsid w:val="00416832"/>
    <w:rsid w:val="00416A8C"/>
    <w:rsid w:val="00416C19"/>
    <w:rsid w:val="00416CB6"/>
    <w:rsid w:val="004174F5"/>
    <w:rsid w:val="0041755E"/>
    <w:rsid w:val="0041774A"/>
    <w:rsid w:val="00417A6D"/>
    <w:rsid w:val="00417BC9"/>
    <w:rsid w:val="00417E5F"/>
    <w:rsid w:val="00417EB8"/>
    <w:rsid w:val="00417EC2"/>
    <w:rsid w:val="00417F22"/>
    <w:rsid w:val="004201BE"/>
    <w:rsid w:val="00420233"/>
    <w:rsid w:val="00420321"/>
    <w:rsid w:val="004204E8"/>
    <w:rsid w:val="004205F3"/>
    <w:rsid w:val="004206CD"/>
    <w:rsid w:val="00420741"/>
    <w:rsid w:val="004207C1"/>
    <w:rsid w:val="00420F63"/>
    <w:rsid w:val="00420FAE"/>
    <w:rsid w:val="00420FBF"/>
    <w:rsid w:val="004212D5"/>
    <w:rsid w:val="004214EE"/>
    <w:rsid w:val="00421934"/>
    <w:rsid w:val="00422147"/>
    <w:rsid w:val="004223B0"/>
    <w:rsid w:val="0042253F"/>
    <w:rsid w:val="004227A8"/>
    <w:rsid w:val="00422BD3"/>
    <w:rsid w:val="004231FF"/>
    <w:rsid w:val="00423290"/>
    <w:rsid w:val="004233A2"/>
    <w:rsid w:val="0042343D"/>
    <w:rsid w:val="0042348F"/>
    <w:rsid w:val="00423490"/>
    <w:rsid w:val="004234A1"/>
    <w:rsid w:val="00423661"/>
    <w:rsid w:val="00423DAC"/>
    <w:rsid w:val="00424203"/>
    <w:rsid w:val="00424359"/>
    <w:rsid w:val="00424574"/>
    <w:rsid w:val="004249D5"/>
    <w:rsid w:val="00424EA3"/>
    <w:rsid w:val="00425227"/>
    <w:rsid w:val="00425A17"/>
    <w:rsid w:val="00425AA9"/>
    <w:rsid w:val="00425CC4"/>
    <w:rsid w:val="00425D60"/>
    <w:rsid w:val="00425DEC"/>
    <w:rsid w:val="00425EB0"/>
    <w:rsid w:val="00425F74"/>
    <w:rsid w:val="00426181"/>
    <w:rsid w:val="00426540"/>
    <w:rsid w:val="004266A9"/>
    <w:rsid w:val="004268E6"/>
    <w:rsid w:val="00426983"/>
    <w:rsid w:val="00426BB9"/>
    <w:rsid w:val="00426CFF"/>
    <w:rsid w:val="00426F43"/>
    <w:rsid w:val="00427184"/>
    <w:rsid w:val="0042745F"/>
    <w:rsid w:val="004276A0"/>
    <w:rsid w:val="00427AF8"/>
    <w:rsid w:val="00427C0E"/>
    <w:rsid w:val="00427C16"/>
    <w:rsid w:val="00427D0A"/>
    <w:rsid w:val="00427EEA"/>
    <w:rsid w:val="004303B9"/>
    <w:rsid w:val="00430A15"/>
    <w:rsid w:val="00430A4D"/>
    <w:rsid w:val="00430ADC"/>
    <w:rsid w:val="00430BC2"/>
    <w:rsid w:val="00430C40"/>
    <w:rsid w:val="00430C69"/>
    <w:rsid w:val="00430CD0"/>
    <w:rsid w:val="00430CEC"/>
    <w:rsid w:val="00430DCA"/>
    <w:rsid w:val="00430E22"/>
    <w:rsid w:val="00430E48"/>
    <w:rsid w:val="0043117C"/>
    <w:rsid w:val="00431224"/>
    <w:rsid w:val="004312AD"/>
    <w:rsid w:val="004315F8"/>
    <w:rsid w:val="004317A7"/>
    <w:rsid w:val="004319C8"/>
    <w:rsid w:val="00431D41"/>
    <w:rsid w:val="00432173"/>
    <w:rsid w:val="004322FA"/>
    <w:rsid w:val="00432539"/>
    <w:rsid w:val="00432809"/>
    <w:rsid w:val="00432974"/>
    <w:rsid w:val="00432C74"/>
    <w:rsid w:val="00432F95"/>
    <w:rsid w:val="0043312A"/>
    <w:rsid w:val="0043313C"/>
    <w:rsid w:val="00433249"/>
    <w:rsid w:val="00433255"/>
    <w:rsid w:val="0043328F"/>
    <w:rsid w:val="004332ED"/>
    <w:rsid w:val="00433342"/>
    <w:rsid w:val="0043335C"/>
    <w:rsid w:val="004336E5"/>
    <w:rsid w:val="004337C6"/>
    <w:rsid w:val="00433BC1"/>
    <w:rsid w:val="00433C61"/>
    <w:rsid w:val="00433FB7"/>
    <w:rsid w:val="0043408A"/>
    <w:rsid w:val="00434582"/>
    <w:rsid w:val="00434670"/>
    <w:rsid w:val="00434ABF"/>
    <w:rsid w:val="00434C0D"/>
    <w:rsid w:val="00434D35"/>
    <w:rsid w:val="0043503F"/>
    <w:rsid w:val="0043505E"/>
    <w:rsid w:val="004353D4"/>
    <w:rsid w:val="00435D13"/>
    <w:rsid w:val="00435DB1"/>
    <w:rsid w:val="00435E61"/>
    <w:rsid w:val="004360E1"/>
    <w:rsid w:val="00436159"/>
    <w:rsid w:val="004362A2"/>
    <w:rsid w:val="004364B6"/>
    <w:rsid w:val="004368FA"/>
    <w:rsid w:val="00436999"/>
    <w:rsid w:val="00436A95"/>
    <w:rsid w:val="00436EED"/>
    <w:rsid w:val="00437224"/>
    <w:rsid w:val="0043732D"/>
    <w:rsid w:val="0043783F"/>
    <w:rsid w:val="00437929"/>
    <w:rsid w:val="00437B65"/>
    <w:rsid w:val="00440030"/>
    <w:rsid w:val="00440244"/>
    <w:rsid w:val="0044032D"/>
    <w:rsid w:val="004403A8"/>
    <w:rsid w:val="00440567"/>
    <w:rsid w:val="0044056B"/>
    <w:rsid w:val="004407D8"/>
    <w:rsid w:val="0044081C"/>
    <w:rsid w:val="00440873"/>
    <w:rsid w:val="004408CC"/>
    <w:rsid w:val="00440AEF"/>
    <w:rsid w:val="00440CE4"/>
    <w:rsid w:val="00440CE6"/>
    <w:rsid w:val="0044115A"/>
    <w:rsid w:val="004415D2"/>
    <w:rsid w:val="00441659"/>
    <w:rsid w:val="0044169B"/>
    <w:rsid w:val="00441742"/>
    <w:rsid w:val="0044184A"/>
    <w:rsid w:val="00441D15"/>
    <w:rsid w:val="00441D7D"/>
    <w:rsid w:val="00441FDD"/>
    <w:rsid w:val="00442187"/>
    <w:rsid w:val="0044234A"/>
    <w:rsid w:val="004425EB"/>
    <w:rsid w:val="00442769"/>
    <w:rsid w:val="00442B09"/>
    <w:rsid w:val="00442B89"/>
    <w:rsid w:val="00442C3A"/>
    <w:rsid w:val="00442E60"/>
    <w:rsid w:val="0044312A"/>
    <w:rsid w:val="00443405"/>
    <w:rsid w:val="00443AC1"/>
    <w:rsid w:val="00443C49"/>
    <w:rsid w:val="00443CB6"/>
    <w:rsid w:val="00443F11"/>
    <w:rsid w:val="00444068"/>
    <w:rsid w:val="004445D1"/>
    <w:rsid w:val="00444A5C"/>
    <w:rsid w:val="00444ECA"/>
    <w:rsid w:val="00444FDA"/>
    <w:rsid w:val="004456A5"/>
    <w:rsid w:val="004457DB"/>
    <w:rsid w:val="00445870"/>
    <w:rsid w:val="00445B4F"/>
    <w:rsid w:val="00445CDC"/>
    <w:rsid w:val="00446619"/>
    <w:rsid w:val="00446AE0"/>
    <w:rsid w:val="00446C9C"/>
    <w:rsid w:val="00446CAD"/>
    <w:rsid w:val="00446ED4"/>
    <w:rsid w:val="00446FAC"/>
    <w:rsid w:val="004470C4"/>
    <w:rsid w:val="00447163"/>
    <w:rsid w:val="004474AC"/>
    <w:rsid w:val="00447725"/>
    <w:rsid w:val="00447A5A"/>
    <w:rsid w:val="00447B89"/>
    <w:rsid w:val="00447C38"/>
    <w:rsid w:val="00447DF1"/>
    <w:rsid w:val="00450089"/>
    <w:rsid w:val="004500CB"/>
    <w:rsid w:val="0045010C"/>
    <w:rsid w:val="004504C2"/>
    <w:rsid w:val="0045068F"/>
    <w:rsid w:val="00450A34"/>
    <w:rsid w:val="00450B03"/>
    <w:rsid w:val="00450B9D"/>
    <w:rsid w:val="00450CAF"/>
    <w:rsid w:val="00450EA0"/>
    <w:rsid w:val="0045144F"/>
    <w:rsid w:val="00451990"/>
    <w:rsid w:val="004519DF"/>
    <w:rsid w:val="00451B74"/>
    <w:rsid w:val="00451EB8"/>
    <w:rsid w:val="00451FC7"/>
    <w:rsid w:val="004521EB"/>
    <w:rsid w:val="0045222A"/>
    <w:rsid w:val="004524D7"/>
    <w:rsid w:val="0045270F"/>
    <w:rsid w:val="004527CC"/>
    <w:rsid w:val="004527F3"/>
    <w:rsid w:val="00452A90"/>
    <w:rsid w:val="00452AB5"/>
    <w:rsid w:val="00452AC5"/>
    <w:rsid w:val="00452B20"/>
    <w:rsid w:val="00452C7B"/>
    <w:rsid w:val="00452D71"/>
    <w:rsid w:val="00452E9E"/>
    <w:rsid w:val="004531CA"/>
    <w:rsid w:val="00453249"/>
    <w:rsid w:val="004535C9"/>
    <w:rsid w:val="00453AB7"/>
    <w:rsid w:val="00453C70"/>
    <w:rsid w:val="00453F01"/>
    <w:rsid w:val="00453FC5"/>
    <w:rsid w:val="00453FDC"/>
    <w:rsid w:val="004541EC"/>
    <w:rsid w:val="00454255"/>
    <w:rsid w:val="00454339"/>
    <w:rsid w:val="004543CF"/>
    <w:rsid w:val="0045446D"/>
    <w:rsid w:val="00454C6D"/>
    <w:rsid w:val="00454D0F"/>
    <w:rsid w:val="00454D42"/>
    <w:rsid w:val="00454D44"/>
    <w:rsid w:val="004552A2"/>
    <w:rsid w:val="00455344"/>
    <w:rsid w:val="0045536C"/>
    <w:rsid w:val="0045553B"/>
    <w:rsid w:val="004556FE"/>
    <w:rsid w:val="004558BF"/>
    <w:rsid w:val="004558EE"/>
    <w:rsid w:val="0045595F"/>
    <w:rsid w:val="00455B03"/>
    <w:rsid w:val="00455CF3"/>
    <w:rsid w:val="00455D54"/>
    <w:rsid w:val="00455E26"/>
    <w:rsid w:val="00456146"/>
    <w:rsid w:val="00456A9F"/>
    <w:rsid w:val="00456B80"/>
    <w:rsid w:val="00456D9C"/>
    <w:rsid w:val="00456E25"/>
    <w:rsid w:val="00456F1D"/>
    <w:rsid w:val="00457120"/>
    <w:rsid w:val="004571CB"/>
    <w:rsid w:val="004575C8"/>
    <w:rsid w:val="004576D7"/>
    <w:rsid w:val="004576F3"/>
    <w:rsid w:val="00457BF9"/>
    <w:rsid w:val="00457F9F"/>
    <w:rsid w:val="00457FD1"/>
    <w:rsid w:val="004600CF"/>
    <w:rsid w:val="0046082C"/>
    <w:rsid w:val="00460B83"/>
    <w:rsid w:val="00460F76"/>
    <w:rsid w:val="0046104F"/>
    <w:rsid w:val="00461375"/>
    <w:rsid w:val="0046143E"/>
    <w:rsid w:val="0046190A"/>
    <w:rsid w:val="00461A72"/>
    <w:rsid w:val="00461BB5"/>
    <w:rsid w:val="0046213D"/>
    <w:rsid w:val="00462282"/>
    <w:rsid w:val="004625A1"/>
    <w:rsid w:val="00462919"/>
    <w:rsid w:val="00462A68"/>
    <w:rsid w:val="004630DB"/>
    <w:rsid w:val="004635DA"/>
    <w:rsid w:val="00463899"/>
    <w:rsid w:val="00463E50"/>
    <w:rsid w:val="00463F34"/>
    <w:rsid w:val="004642F9"/>
    <w:rsid w:val="004644B5"/>
    <w:rsid w:val="0046469E"/>
    <w:rsid w:val="0046486F"/>
    <w:rsid w:val="00464A14"/>
    <w:rsid w:val="00464FAE"/>
    <w:rsid w:val="0046520C"/>
    <w:rsid w:val="00465258"/>
    <w:rsid w:val="0046539B"/>
    <w:rsid w:val="004653B1"/>
    <w:rsid w:val="00465468"/>
    <w:rsid w:val="00465611"/>
    <w:rsid w:val="00465617"/>
    <w:rsid w:val="0046573D"/>
    <w:rsid w:val="00465C8B"/>
    <w:rsid w:val="00465FCB"/>
    <w:rsid w:val="00466470"/>
    <w:rsid w:val="004666EC"/>
    <w:rsid w:val="00466A5B"/>
    <w:rsid w:val="00466BE0"/>
    <w:rsid w:val="0046745A"/>
    <w:rsid w:val="004675D8"/>
    <w:rsid w:val="004675E1"/>
    <w:rsid w:val="0046769A"/>
    <w:rsid w:val="00467E66"/>
    <w:rsid w:val="00470228"/>
    <w:rsid w:val="0047060E"/>
    <w:rsid w:val="00470E4A"/>
    <w:rsid w:val="00470F7D"/>
    <w:rsid w:val="00471121"/>
    <w:rsid w:val="0047124D"/>
    <w:rsid w:val="00471691"/>
    <w:rsid w:val="00471E01"/>
    <w:rsid w:val="004723C9"/>
    <w:rsid w:val="004725B8"/>
    <w:rsid w:val="004727CB"/>
    <w:rsid w:val="00472939"/>
    <w:rsid w:val="004733BA"/>
    <w:rsid w:val="004734C5"/>
    <w:rsid w:val="00473665"/>
    <w:rsid w:val="004736A8"/>
    <w:rsid w:val="00473707"/>
    <w:rsid w:val="004738CF"/>
    <w:rsid w:val="004738DB"/>
    <w:rsid w:val="00473961"/>
    <w:rsid w:val="00473C63"/>
    <w:rsid w:val="004742A0"/>
    <w:rsid w:val="004742A3"/>
    <w:rsid w:val="00474AC8"/>
    <w:rsid w:val="00474B36"/>
    <w:rsid w:val="0047539A"/>
    <w:rsid w:val="00475C84"/>
    <w:rsid w:val="00475D5F"/>
    <w:rsid w:val="00476067"/>
    <w:rsid w:val="004761C0"/>
    <w:rsid w:val="00476279"/>
    <w:rsid w:val="004763AB"/>
    <w:rsid w:val="00476438"/>
    <w:rsid w:val="00476527"/>
    <w:rsid w:val="00476621"/>
    <w:rsid w:val="0047668F"/>
    <w:rsid w:val="00476859"/>
    <w:rsid w:val="004768D4"/>
    <w:rsid w:val="00476AE5"/>
    <w:rsid w:val="00476FD9"/>
    <w:rsid w:val="00477055"/>
    <w:rsid w:val="0047714F"/>
    <w:rsid w:val="0047722F"/>
    <w:rsid w:val="0047726D"/>
    <w:rsid w:val="0047727D"/>
    <w:rsid w:val="004776AC"/>
    <w:rsid w:val="00477742"/>
    <w:rsid w:val="00477783"/>
    <w:rsid w:val="0047783F"/>
    <w:rsid w:val="00477903"/>
    <w:rsid w:val="00477AB0"/>
    <w:rsid w:val="00477B20"/>
    <w:rsid w:val="00477C32"/>
    <w:rsid w:val="00477CAD"/>
    <w:rsid w:val="00480011"/>
    <w:rsid w:val="00480015"/>
    <w:rsid w:val="004801DB"/>
    <w:rsid w:val="00480238"/>
    <w:rsid w:val="00480413"/>
    <w:rsid w:val="00480507"/>
    <w:rsid w:val="00480665"/>
    <w:rsid w:val="004809A6"/>
    <w:rsid w:val="00480E17"/>
    <w:rsid w:val="00480E51"/>
    <w:rsid w:val="004810F4"/>
    <w:rsid w:val="00481BCD"/>
    <w:rsid w:val="00481C2A"/>
    <w:rsid w:val="00481EF2"/>
    <w:rsid w:val="00482075"/>
    <w:rsid w:val="004820DA"/>
    <w:rsid w:val="00482574"/>
    <w:rsid w:val="004827C1"/>
    <w:rsid w:val="00482C0B"/>
    <w:rsid w:val="00482D28"/>
    <w:rsid w:val="004830F0"/>
    <w:rsid w:val="004833F3"/>
    <w:rsid w:val="0048399E"/>
    <w:rsid w:val="00483DF4"/>
    <w:rsid w:val="004846C8"/>
    <w:rsid w:val="00484841"/>
    <w:rsid w:val="00484ABD"/>
    <w:rsid w:val="00484D0B"/>
    <w:rsid w:val="00484F68"/>
    <w:rsid w:val="00485C8B"/>
    <w:rsid w:val="00486196"/>
    <w:rsid w:val="00486357"/>
    <w:rsid w:val="004864AE"/>
    <w:rsid w:val="00486564"/>
    <w:rsid w:val="004867EF"/>
    <w:rsid w:val="00486CCF"/>
    <w:rsid w:val="00486EF1"/>
    <w:rsid w:val="00487035"/>
    <w:rsid w:val="0048707F"/>
    <w:rsid w:val="0048757D"/>
    <w:rsid w:val="00487656"/>
    <w:rsid w:val="004879FA"/>
    <w:rsid w:val="0049021F"/>
    <w:rsid w:val="004903B5"/>
    <w:rsid w:val="004903EA"/>
    <w:rsid w:val="004906F0"/>
    <w:rsid w:val="00490ECE"/>
    <w:rsid w:val="004912CE"/>
    <w:rsid w:val="004914EB"/>
    <w:rsid w:val="00491777"/>
    <w:rsid w:val="00491943"/>
    <w:rsid w:val="00491965"/>
    <w:rsid w:val="00491F5E"/>
    <w:rsid w:val="00492174"/>
    <w:rsid w:val="0049223D"/>
    <w:rsid w:val="00492377"/>
    <w:rsid w:val="004924C0"/>
    <w:rsid w:val="004925FD"/>
    <w:rsid w:val="0049281E"/>
    <w:rsid w:val="00492BF1"/>
    <w:rsid w:val="00492CC2"/>
    <w:rsid w:val="00492DC5"/>
    <w:rsid w:val="00493129"/>
    <w:rsid w:val="00493261"/>
    <w:rsid w:val="0049342E"/>
    <w:rsid w:val="00493689"/>
    <w:rsid w:val="004939B2"/>
    <w:rsid w:val="004939FA"/>
    <w:rsid w:val="00493B61"/>
    <w:rsid w:val="00493BBB"/>
    <w:rsid w:val="00493E23"/>
    <w:rsid w:val="00493EEC"/>
    <w:rsid w:val="00493FE2"/>
    <w:rsid w:val="00494003"/>
    <w:rsid w:val="00494180"/>
    <w:rsid w:val="004945FD"/>
    <w:rsid w:val="0049463D"/>
    <w:rsid w:val="0049471E"/>
    <w:rsid w:val="004947B8"/>
    <w:rsid w:val="0049480A"/>
    <w:rsid w:val="0049489B"/>
    <w:rsid w:val="00494971"/>
    <w:rsid w:val="00495081"/>
    <w:rsid w:val="004950DF"/>
    <w:rsid w:val="004951A8"/>
    <w:rsid w:val="00495286"/>
    <w:rsid w:val="0049544A"/>
    <w:rsid w:val="004955AA"/>
    <w:rsid w:val="004956B4"/>
    <w:rsid w:val="00495746"/>
    <w:rsid w:val="00495901"/>
    <w:rsid w:val="00495A21"/>
    <w:rsid w:val="00495B07"/>
    <w:rsid w:val="00495B7B"/>
    <w:rsid w:val="00495CC1"/>
    <w:rsid w:val="0049602C"/>
    <w:rsid w:val="004966E1"/>
    <w:rsid w:val="0049673D"/>
    <w:rsid w:val="0049677C"/>
    <w:rsid w:val="0049684E"/>
    <w:rsid w:val="00496876"/>
    <w:rsid w:val="00496AAB"/>
    <w:rsid w:val="00496B31"/>
    <w:rsid w:val="00497007"/>
    <w:rsid w:val="00497146"/>
    <w:rsid w:val="00497265"/>
    <w:rsid w:val="00497510"/>
    <w:rsid w:val="00497517"/>
    <w:rsid w:val="0049766C"/>
    <w:rsid w:val="004A010F"/>
    <w:rsid w:val="004A0144"/>
    <w:rsid w:val="004A0325"/>
    <w:rsid w:val="004A052C"/>
    <w:rsid w:val="004A0576"/>
    <w:rsid w:val="004A0619"/>
    <w:rsid w:val="004A0658"/>
    <w:rsid w:val="004A07A7"/>
    <w:rsid w:val="004A0859"/>
    <w:rsid w:val="004A098B"/>
    <w:rsid w:val="004A0B01"/>
    <w:rsid w:val="004A0B56"/>
    <w:rsid w:val="004A0C6B"/>
    <w:rsid w:val="004A11D9"/>
    <w:rsid w:val="004A13F9"/>
    <w:rsid w:val="004A15B3"/>
    <w:rsid w:val="004A192C"/>
    <w:rsid w:val="004A19AE"/>
    <w:rsid w:val="004A1C3C"/>
    <w:rsid w:val="004A1CE0"/>
    <w:rsid w:val="004A2126"/>
    <w:rsid w:val="004A21BF"/>
    <w:rsid w:val="004A2309"/>
    <w:rsid w:val="004A2734"/>
    <w:rsid w:val="004A27F7"/>
    <w:rsid w:val="004A2865"/>
    <w:rsid w:val="004A2D89"/>
    <w:rsid w:val="004A2DC6"/>
    <w:rsid w:val="004A3085"/>
    <w:rsid w:val="004A30A4"/>
    <w:rsid w:val="004A34B8"/>
    <w:rsid w:val="004A38AE"/>
    <w:rsid w:val="004A3B8B"/>
    <w:rsid w:val="004A4053"/>
    <w:rsid w:val="004A4313"/>
    <w:rsid w:val="004A451B"/>
    <w:rsid w:val="004A46BE"/>
    <w:rsid w:val="004A4701"/>
    <w:rsid w:val="004A472D"/>
    <w:rsid w:val="004A4878"/>
    <w:rsid w:val="004A4BF2"/>
    <w:rsid w:val="004A4C70"/>
    <w:rsid w:val="004A4D8F"/>
    <w:rsid w:val="004A4E17"/>
    <w:rsid w:val="004A4ED5"/>
    <w:rsid w:val="004A54AB"/>
    <w:rsid w:val="004A55DE"/>
    <w:rsid w:val="004A5723"/>
    <w:rsid w:val="004A58EC"/>
    <w:rsid w:val="004A5C3E"/>
    <w:rsid w:val="004A68CE"/>
    <w:rsid w:val="004A6931"/>
    <w:rsid w:val="004A69B9"/>
    <w:rsid w:val="004A69E8"/>
    <w:rsid w:val="004A6A7D"/>
    <w:rsid w:val="004A6E47"/>
    <w:rsid w:val="004A6E8F"/>
    <w:rsid w:val="004A72A8"/>
    <w:rsid w:val="004A7422"/>
    <w:rsid w:val="004A74B7"/>
    <w:rsid w:val="004A7793"/>
    <w:rsid w:val="004A7CC2"/>
    <w:rsid w:val="004A7FFA"/>
    <w:rsid w:val="004B0018"/>
    <w:rsid w:val="004B017B"/>
    <w:rsid w:val="004B05C5"/>
    <w:rsid w:val="004B05E3"/>
    <w:rsid w:val="004B073F"/>
    <w:rsid w:val="004B0778"/>
    <w:rsid w:val="004B07AD"/>
    <w:rsid w:val="004B089E"/>
    <w:rsid w:val="004B08A7"/>
    <w:rsid w:val="004B0AE5"/>
    <w:rsid w:val="004B0CB5"/>
    <w:rsid w:val="004B0F24"/>
    <w:rsid w:val="004B1069"/>
    <w:rsid w:val="004B1197"/>
    <w:rsid w:val="004B12C0"/>
    <w:rsid w:val="004B137D"/>
    <w:rsid w:val="004B206E"/>
    <w:rsid w:val="004B2159"/>
    <w:rsid w:val="004B2648"/>
    <w:rsid w:val="004B2FF5"/>
    <w:rsid w:val="004B3069"/>
    <w:rsid w:val="004B31A6"/>
    <w:rsid w:val="004B3357"/>
    <w:rsid w:val="004B3580"/>
    <w:rsid w:val="004B3BD9"/>
    <w:rsid w:val="004B439F"/>
    <w:rsid w:val="004B499E"/>
    <w:rsid w:val="004B4B96"/>
    <w:rsid w:val="004B4E64"/>
    <w:rsid w:val="004B4E71"/>
    <w:rsid w:val="004B4FA2"/>
    <w:rsid w:val="004B5009"/>
    <w:rsid w:val="004B502F"/>
    <w:rsid w:val="004B5428"/>
    <w:rsid w:val="004B567B"/>
    <w:rsid w:val="004B5682"/>
    <w:rsid w:val="004B591B"/>
    <w:rsid w:val="004B5BEC"/>
    <w:rsid w:val="004B5C93"/>
    <w:rsid w:val="004B5D84"/>
    <w:rsid w:val="004B63EF"/>
    <w:rsid w:val="004B6473"/>
    <w:rsid w:val="004B6A50"/>
    <w:rsid w:val="004B6BD0"/>
    <w:rsid w:val="004B6C0C"/>
    <w:rsid w:val="004B6C28"/>
    <w:rsid w:val="004B7A2E"/>
    <w:rsid w:val="004B7CD2"/>
    <w:rsid w:val="004C008D"/>
    <w:rsid w:val="004C0394"/>
    <w:rsid w:val="004C0906"/>
    <w:rsid w:val="004C0A80"/>
    <w:rsid w:val="004C0EB7"/>
    <w:rsid w:val="004C111A"/>
    <w:rsid w:val="004C14E4"/>
    <w:rsid w:val="004C1937"/>
    <w:rsid w:val="004C1A67"/>
    <w:rsid w:val="004C1B64"/>
    <w:rsid w:val="004C1CC3"/>
    <w:rsid w:val="004C1DB5"/>
    <w:rsid w:val="004C1EBD"/>
    <w:rsid w:val="004C210B"/>
    <w:rsid w:val="004C22C3"/>
    <w:rsid w:val="004C2D60"/>
    <w:rsid w:val="004C2F82"/>
    <w:rsid w:val="004C31AC"/>
    <w:rsid w:val="004C31CE"/>
    <w:rsid w:val="004C3378"/>
    <w:rsid w:val="004C338A"/>
    <w:rsid w:val="004C33FD"/>
    <w:rsid w:val="004C36A9"/>
    <w:rsid w:val="004C378A"/>
    <w:rsid w:val="004C3CA5"/>
    <w:rsid w:val="004C3D79"/>
    <w:rsid w:val="004C3EE2"/>
    <w:rsid w:val="004C3FE9"/>
    <w:rsid w:val="004C41E0"/>
    <w:rsid w:val="004C4236"/>
    <w:rsid w:val="004C4249"/>
    <w:rsid w:val="004C444E"/>
    <w:rsid w:val="004C4644"/>
    <w:rsid w:val="004C466F"/>
    <w:rsid w:val="004C4706"/>
    <w:rsid w:val="004C4A9A"/>
    <w:rsid w:val="004C4B32"/>
    <w:rsid w:val="004C4BC0"/>
    <w:rsid w:val="004C4D22"/>
    <w:rsid w:val="004C4D62"/>
    <w:rsid w:val="004C4E6C"/>
    <w:rsid w:val="004C5080"/>
    <w:rsid w:val="004C529F"/>
    <w:rsid w:val="004C579E"/>
    <w:rsid w:val="004C57DB"/>
    <w:rsid w:val="004C5F1D"/>
    <w:rsid w:val="004C621B"/>
    <w:rsid w:val="004C677F"/>
    <w:rsid w:val="004C67F2"/>
    <w:rsid w:val="004C689E"/>
    <w:rsid w:val="004C68A5"/>
    <w:rsid w:val="004C6A2C"/>
    <w:rsid w:val="004C6BB0"/>
    <w:rsid w:val="004C6F0A"/>
    <w:rsid w:val="004C770C"/>
    <w:rsid w:val="004C776C"/>
    <w:rsid w:val="004C779A"/>
    <w:rsid w:val="004C77C2"/>
    <w:rsid w:val="004C7807"/>
    <w:rsid w:val="004C7BEF"/>
    <w:rsid w:val="004D0024"/>
    <w:rsid w:val="004D037F"/>
    <w:rsid w:val="004D03B6"/>
    <w:rsid w:val="004D0526"/>
    <w:rsid w:val="004D0815"/>
    <w:rsid w:val="004D0996"/>
    <w:rsid w:val="004D0CEA"/>
    <w:rsid w:val="004D0FF0"/>
    <w:rsid w:val="004D11F3"/>
    <w:rsid w:val="004D143E"/>
    <w:rsid w:val="004D1856"/>
    <w:rsid w:val="004D19CC"/>
    <w:rsid w:val="004D1F05"/>
    <w:rsid w:val="004D1F4E"/>
    <w:rsid w:val="004D2097"/>
    <w:rsid w:val="004D22CB"/>
    <w:rsid w:val="004D2405"/>
    <w:rsid w:val="004D2436"/>
    <w:rsid w:val="004D24DA"/>
    <w:rsid w:val="004D2A4F"/>
    <w:rsid w:val="004D2C53"/>
    <w:rsid w:val="004D2C80"/>
    <w:rsid w:val="004D2D24"/>
    <w:rsid w:val="004D2E7E"/>
    <w:rsid w:val="004D2F54"/>
    <w:rsid w:val="004D31EE"/>
    <w:rsid w:val="004D3201"/>
    <w:rsid w:val="004D379B"/>
    <w:rsid w:val="004D3955"/>
    <w:rsid w:val="004D3B30"/>
    <w:rsid w:val="004D3C34"/>
    <w:rsid w:val="004D4003"/>
    <w:rsid w:val="004D4342"/>
    <w:rsid w:val="004D46E0"/>
    <w:rsid w:val="004D48C8"/>
    <w:rsid w:val="004D4B67"/>
    <w:rsid w:val="004D4BE3"/>
    <w:rsid w:val="004D4D25"/>
    <w:rsid w:val="004D4EC7"/>
    <w:rsid w:val="004D4F01"/>
    <w:rsid w:val="004D5163"/>
    <w:rsid w:val="004D5169"/>
    <w:rsid w:val="004D5298"/>
    <w:rsid w:val="004D5482"/>
    <w:rsid w:val="004D54D0"/>
    <w:rsid w:val="004D563A"/>
    <w:rsid w:val="004D5848"/>
    <w:rsid w:val="004D5A9A"/>
    <w:rsid w:val="004D5D40"/>
    <w:rsid w:val="004D5E6D"/>
    <w:rsid w:val="004D60C8"/>
    <w:rsid w:val="004D61E1"/>
    <w:rsid w:val="004D6666"/>
    <w:rsid w:val="004D676A"/>
    <w:rsid w:val="004D6979"/>
    <w:rsid w:val="004D6C41"/>
    <w:rsid w:val="004D6D83"/>
    <w:rsid w:val="004D6E16"/>
    <w:rsid w:val="004D6F95"/>
    <w:rsid w:val="004D700C"/>
    <w:rsid w:val="004D7988"/>
    <w:rsid w:val="004D79A7"/>
    <w:rsid w:val="004D79FB"/>
    <w:rsid w:val="004D7AB4"/>
    <w:rsid w:val="004D7BAC"/>
    <w:rsid w:val="004D7D04"/>
    <w:rsid w:val="004D7D55"/>
    <w:rsid w:val="004D7EE3"/>
    <w:rsid w:val="004D7F51"/>
    <w:rsid w:val="004E03A0"/>
    <w:rsid w:val="004E03B6"/>
    <w:rsid w:val="004E03DC"/>
    <w:rsid w:val="004E0527"/>
    <w:rsid w:val="004E0AC7"/>
    <w:rsid w:val="004E0B8A"/>
    <w:rsid w:val="004E0D98"/>
    <w:rsid w:val="004E0E27"/>
    <w:rsid w:val="004E0F89"/>
    <w:rsid w:val="004E1191"/>
    <w:rsid w:val="004E11C3"/>
    <w:rsid w:val="004E1209"/>
    <w:rsid w:val="004E13D8"/>
    <w:rsid w:val="004E13FE"/>
    <w:rsid w:val="004E14D4"/>
    <w:rsid w:val="004E1685"/>
    <w:rsid w:val="004E16B7"/>
    <w:rsid w:val="004E16F1"/>
    <w:rsid w:val="004E1718"/>
    <w:rsid w:val="004E176F"/>
    <w:rsid w:val="004E1800"/>
    <w:rsid w:val="004E1EE7"/>
    <w:rsid w:val="004E1FEB"/>
    <w:rsid w:val="004E227B"/>
    <w:rsid w:val="004E2339"/>
    <w:rsid w:val="004E26E1"/>
    <w:rsid w:val="004E275B"/>
    <w:rsid w:val="004E27FA"/>
    <w:rsid w:val="004E282E"/>
    <w:rsid w:val="004E336C"/>
    <w:rsid w:val="004E35FA"/>
    <w:rsid w:val="004E3674"/>
    <w:rsid w:val="004E36FE"/>
    <w:rsid w:val="004E37C8"/>
    <w:rsid w:val="004E3958"/>
    <w:rsid w:val="004E3A1B"/>
    <w:rsid w:val="004E3BCB"/>
    <w:rsid w:val="004E3D6A"/>
    <w:rsid w:val="004E42F9"/>
    <w:rsid w:val="004E44DC"/>
    <w:rsid w:val="004E45D4"/>
    <w:rsid w:val="004E4AE8"/>
    <w:rsid w:val="004E4C8F"/>
    <w:rsid w:val="004E4F85"/>
    <w:rsid w:val="004E4FD8"/>
    <w:rsid w:val="004E4FE7"/>
    <w:rsid w:val="004E51FF"/>
    <w:rsid w:val="004E555B"/>
    <w:rsid w:val="004E583C"/>
    <w:rsid w:val="004E58EC"/>
    <w:rsid w:val="004E593B"/>
    <w:rsid w:val="004E5950"/>
    <w:rsid w:val="004E5AE2"/>
    <w:rsid w:val="004E5E67"/>
    <w:rsid w:val="004E6313"/>
    <w:rsid w:val="004E6A70"/>
    <w:rsid w:val="004E6BC9"/>
    <w:rsid w:val="004E7076"/>
    <w:rsid w:val="004E7398"/>
    <w:rsid w:val="004E764E"/>
    <w:rsid w:val="004E777E"/>
    <w:rsid w:val="004E7A69"/>
    <w:rsid w:val="004E7C5C"/>
    <w:rsid w:val="004E7D99"/>
    <w:rsid w:val="004E7FBD"/>
    <w:rsid w:val="004F0160"/>
    <w:rsid w:val="004F02F1"/>
    <w:rsid w:val="004F0815"/>
    <w:rsid w:val="004F0871"/>
    <w:rsid w:val="004F09C8"/>
    <w:rsid w:val="004F09F4"/>
    <w:rsid w:val="004F0E2D"/>
    <w:rsid w:val="004F104F"/>
    <w:rsid w:val="004F16AC"/>
    <w:rsid w:val="004F1AFC"/>
    <w:rsid w:val="004F21A5"/>
    <w:rsid w:val="004F2347"/>
    <w:rsid w:val="004F23A8"/>
    <w:rsid w:val="004F26ED"/>
    <w:rsid w:val="004F26F9"/>
    <w:rsid w:val="004F2861"/>
    <w:rsid w:val="004F28F5"/>
    <w:rsid w:val="004F2C77"/>
    <w:rsid w:val="004F2ED7"/>
    <w:rsid w:val="004F3134"/>
    <w:rsid w:val="004F3348"/>
    <w:rsid w:val="004F35EC"/>
    <w:rsid w:val="004F36D9"/>
    <w:rsid w:val="004F3A98"/>
    <w:rsid w:val="004F3CFE"/>
    <w:rsid w:val="004F3EB4"/>
    <w:rsid w:val="004F3EE6"/>
    <w:rsid w:val="004F4060"/>
    <w:rsid w:val="004F41FD"/>
    <w:rsid w:val="004F41FF"/>
    <w:rsid w:val="004F42D4"/>
    <w:rsid w:val="004F44EB"/>
    <w:rsid w:val="004F4601"/>
    <w:rsid w:val="004F4656"/>
    <w:rsid w:val="004F484D"/>
    <w:rsid w:val="004F48FB"/>
    <w:rsid w:val="004F493E"/>
    <w:rsid w:val="004F4B48"/>
    <w:rsid w:val="004F4B87"/>
    <w:rsid w:val="004F4C48"/>
    <w:rsid w:val="004F4DB8"/>
    <w:rsid w:val="004F4E83"/>
    <w:rsid w:val="004F4E87"/>
    <w:rsid w:val="004F4F7C"/>
    <w:rsid w:val="004F5097"/>
    <w:rsid w:val="004F5098"/>
    <w:rsid w:val="004F50A5"/>
    <w:rsid w:val="004F5337"/>
    <w:rsid w:val="004F5352"/>
    <w:rsid w:val="004F5499"/>
    <w:rsid w:val="004F553E"/>
    <w:rsid w:val="004F5558"/>
    <w:rsid w:val="004F5603"/>
    <w:rsid w:val="004F56E0"/>
    <w:rsid w:val="004F590F"/>
    <w:rsid w:val="004F5A2D"/>
    <w:rsid w:val="004F5ACA"/>
    <w:rsid w:val="004F5BE6"/>
    <w:rsid w:val="004F5CA3"/>
    <w:rsid w:val="004F5D23"/>
    <w:rsid w:val="004F5D90"/>
    <w:rsid w:val="004F658B"/>
    <w:rsid w:val="004F66A3"/>
    <w:rsid w:val="004F680A"/>
    <w:rsid w:val="004F6B15"/>
    <w:rsid w:val="004F6B8A"/>
    <w:rsid w:val="004F6E51"/>
    <w:rsid w:val="004F706A"/>
    <w:rsid w:val="004F7404"/>
    <w:rsid w:val="004F744C"/>
    <w:rsid w:val="004F76AD"/>
    <w:rsid w:val="004F76CD"/>
    <w:rsid w:val="004F778F"/>
    <w:rsid w:val="004F782B"/>
    <w:rsid w:val="004F78CA"/>
    <w:rsid w:val="004F79F3"/>
    <w:rsid w:val="004F7CF1"/>
    <w:rsid w:val="004F7E49"/>
    <w:rsid w:val="004F7E84"/>
    <w:rsid w:val="00500415"/>
    <w:rsid w:val="005009DE"/>
    <w:rsid w:val="00500AA3"/>
    <w:rsid w:val="00500BB5"/>
    <w:rsid w:val="00500C4D"/>
    <w:rsid w:val="00500DB2"/>
    <w:rsid w:val="00500E66"/>
    <w:rsid w:val="00500E67"/>
    <w:rsid w:val="00501C12"/>
    <w:rsid w:val="00501C36"/>
    <w:rsid w:val="00501D8E"/>
    <w:rsid w:val="005021E6"/>
    <w:rsid w:val="0050237F"/>
    <w:rsid w:val="005023D0"/>
    <w:rsid w:val="00502605"/>
    <w:rsid w:val="00502751"/>
    <w:rsid w:val="0050279F"/>
    <w:rsid w:val="005029E3"/>
    <w:rsid w:val="00502F3D"/>
    <w:rsid w:val="00503088"/>
    <w:rsid w:val="00503415"/>
    <w:rsid w:val="0050382F"/>
    <w:rsid w:val="005038E7"/>
    <w:rsid w:val="00503A58"/>
    <w:rsid w:val="00503C4D"/>
    <w:rsid w:val="00503CAC"/>
    <w:rsid w:val="00503DAA"/>
    <w:rsid w:val="00503DCE"/>
    <w:rsid w:val="00503E69"/>
    <w:rsid w:val="0050440C"/>
    <w:rsid w:val="0050442A"/>
    <w:rsid w:val="00504435"/>
    <w:rsid w:val="0050443E"/>
    <w:rsid w:val="005044FA"/>
    <w:rsid w:val="0050471D"/>
    <w:rsid w:val="00504A08"/>
    <w:rsid w:val="00504D8E"/>
    <w:rsid w:val="005050C7"/>
    <w:rsid w:val="0050561D"/>
    <w:rsid w:val="00505938"/>
    <w:rsid w:val="00505EBF"/>
    <w:rsid w:val="00506035"/>
    <w:rsid w:val="0050612B"/>
    <w:rsid w:val="0050615E"/>
    <w:rsid w:val="005062B3"/>
    <w:rsid w:val="00506349"/>
    <w:rsid w:val="00506503"/>
    <w:rsid w:val="00506564"/>
    <w:rsid w:val="00506699"/>
    <w:rsid w:val="00506B19"/>
    <w:rsid w:val="00506B47"/>
    <w:rsid w:val="00506CA7"/>
    <w:rsid w:val="00506D0C"/>
    <w:rsid w:val="00506D67"/>
    <w:rsid w:val="00506E2D"/>
    <w:rsid w:val="00506E7B"/>
    <w:rsid w:val="00506EF5"/>
    <w:rsid w:val="005074B2"/>
    <w:rsid w:val="00507522"/>
    <w:rsid w:val="005075B3"/>
    <w:rsid w:val="00507677"/>
    <w:rsid w:val="005076B5"/>
    <w:rsid w:val="005079CE"/>
    <w:rsid w:val="005104B5"/>
    <w:rsid w:val="005112EC"/>
    <w:rsid w:val="005116F8"/>
    <w:rsid w:val="0051184D"/>
    <w:rsid w:val="00511F77"/>
    <w:rsid w:val="00512163"/>
    <w:rsid w:val="0051225C"/>
    <w:rsid w:val="005122C9"/>
    <w:rsid w:val="00512946"/>
    <w:rsid w:val="00512B31"/>
    <w:rsid w:val="00512B3E"/>
    <w:rsid w:val="00512F35"/>
    <w:rsid w:val="00513529"/>
    <w:rsid w:val="00513AA3"/>
    <w:rsid w:val="00513B2D"/>
    <w:rsid w:val="00513EC0"/>
    <w:rsid w:val="00513EE9"/>
    <w:rsid w:val="00514106"/>
    <w:rsid w:val="00514383"/>
    <w:rsid w:val="00514776"/>
    <w:rsid w:val="0051486C"/>
    <w:rsid w:val="00514C0B"/>
    <w:rsid w:val="00514EFC"/>
    <w:rsid w:val="00515269"/>
    <w:rsid w:val="00515604"/>
    <w:rsid w:val="00515745"/>
    <w:rsid w:val="00515797"/>
    <w:rsid w:val="00515D1D"/>
    <w:rsid w:val="00515DBD"/>
    <w:rsid w:val="00515E1F"/>
    <w:rsid w:val="005161CE"/>
    <w:rsid w:val="00516312"/>
    <w:rsid w:val="00516699"/>
    <w:rsid w:val="00516772"/>
    <w:rsid w:val="00516C9E"/>
    <w:rsid w:val="00516F5D"/>
    <w:rsid w:val="00517100"/>
    <w:rsid w:val="005173FF"/>
    <w:rsid w:val="00517408"/>
    <w:rsid w:val="00517521"/>
    <w:rsid w:val="00517F4A"/>
    <w:rsid w:val="00520153"/>
    <w:rsid w:val="00520176"/>
    <w:rsid w:val="005201B2"/>
    <w:rsid w:val="00520466"/>
    <w:rsid w:val="0052063C"/>
    <w:rsid w:val="00520819"/>
    <w:rsid w:val="005209AF"/>
    <w:rsid w:val="00520EA0"/>
    <w:rsid w:val="00520F7E"/>
    <w:rsid w:val="00520FBE"/>
    <w:rsid w:val="00520FD4"/>
    <w:rsid w:val="0052129D"/>
    <w:rsid w:val="0052172D"/>
    <w:rsid w:val="00521874"/>
    <w:rsid w:val="00521A1C"/>
    <w:rsid w:val="00521D45"/>
    <w:rsid w:val="00521FF2"/>
    <w:rsid w:val="005221E2"/>
    <w:rsid w:val="005221FC"/>
    <w:rsid w:val="00522840"/>
    <w:rsid w:val="00522BB0"/>
    <w:rsid w:val="00522BB1"/>
    <w:rsid w:val="00522C3A"/>
    <w:rsid w:val="00522FA9"/>
    <w:rsid w:val="0052389F"/>
    <w:rsid w:val="0052393E"/>
    <w:rsid w:val="00523C97"/>
    <w:rsid w:val="00523D0E"/>
    <w:rsid w:val="00523FA6"/>
    <w:rsid w:val="00524220"/>
    <w:rsid w:val="005242EB"/>
    <w:rsid w:val="005245AF"/>
    <w:rsid w:val="005245F6"/>
    <w:rsid w:val="005247AF"/>
    <w:rsid w:val="005248C9"/>
    <w:rsid w:val="00524C7D"/>
    <w:rsid w:val="00524D54"/>
    <w:rsid w:val="00525148"/>
    <w:rsid w:val="005255D3"/>
    <w:rsid w:val="00525CD8"/>
    <w:rsid w:val="00526873"/>
    <w:rsid w:val="00526952"/>
    <w:rsid w:val="00526B79"/>
    <w:rsid w:val="005271F4"/>
    <w:rsid w:val="005272C9"/>
    <w:rsid w:val="005273CE"/>
    <w:rsid w:val="005273F2"/>
    <w:rsid w:val="005275B3"/>
    <w:rsid w:val="00527B8C"/>
    <w:rsid w:val="00527D50"/>
    <w:rsid w:val="00527E63"/>
    <w:rsid w:val="00530010"/>
    <w:rsid w:val="00530093"/>
    <w:rsid w:val="00530127"/>
    <w:rsid w:val="005304CD"/>
    <w:rsid w:val="00530547"/>
    <w:rsid w:val="00530852"/>
    <w:rsid w:val="00530ADB"/>
    <w:rsid w:val="00530ADE"/>
    <w:rsid w:val="00530B4B"/>
    <w:rsid w:val="00530D8B"/>
    <w:rsid w:val="00530FA9"/>
    <w:rsid w:val="00530FCA"/>
    <w:rsid w:val="00531565"/>
    <w:rsid w:val="00531ED9"/>
    <w:rsid w:val="00531F39"/>
    <w:rsid w:val="0053217F"/>
    <w:rsid w:val="0053224C"/>
    <w:rsid w:val="00532393"/>
    <w:rsid w:val="005323F9"/>
    <w:rsid w:val="005327C7"/>
    <w:rsid w:val="005329C5"/>
    <w:rsid w:val="00532AE1"/>
    <w:rsid w:val="00532F71"/>
    <w:rsid w:val="00533980"/>
    <w:rsid w:val="005339EA"/>
    <w:rsid w:val="00533A13"/>
    <w:rsid w:val="00533A41"/>
    <w:rsid w:val="00533E05"/>
    <w:rsid w:val="00533E28"/>
    <w:rsid w:val="005340F2"/>
    <w:rsid w:val="005347C5"/>
    <w:rsid w:val="00534871"/>
    <w:rsid w:val="00534C88"/>
    <w:rsid w:val="00534E8C"/>
    <w:rsid w:val="00534F27"/>
    <w:rsid w:val="005350A3"/>
    <w:rsid w:val="005351E5"/>
    <w:rsid w:val="00535279"/>
    <w:rsid w:val="00535296"/>
    <w:rsid w:val="005353B1"/>
    <w:rsid w:val="00535561"/>
    <w:rsid w:val="005356F5"/>
    <w:rsid w:val="005357E9"/>
    <w:rsid w:val="00535A9D"/>
    <w:rsid w:val="00535AA2"/>
    <w:rsid w:val="005362A9"/>
    <w:rsid w:val="00536359"/>
    <w:rsid w:val="0053640B"/>
    <w:rsid w:val="00536437"/>
    <w:rsid w:val="0053672C"/>
    <w:rsid w:val="0053673E"/>
    <w:rsid w:val="005367DA"/>
    <w:rsid w:val="005367F1"/>
    <w:rsid w:val="005369C9"/>
    <w:rsid w:val="00536CA3"/>
    <w:rsid w:val="00536D35"/>
    <w:rsid w:val="00536F22"/>
    <w:rsid w:val="00536F8E"/>
    <w:rsid w:val="00537720"/>
    <w:rsid w:val="00537BEC"/>
    <w:rsid w:val="00537DAF"/>
    <w:rsid w:val="00537F5F"/>
    <w:rsid w:val="00540384"/>
    <w:rsid w:val="00540443"/>
    <w:rsid w:val="00540ADB"/>
    <w:rsid w:val="00540E32"/>
    <w:rsid w:val="0054143F"/>
    <w:rsid w:val="005414B5"/>
    <w:rsid w:val="00541817"/>
    <w:rsid w:val="0054189E"/>
    <w:rsid w:val="00541A4C"/>
    <w:rsid w:val="00541F9A"/>
    <w:rsid w:val="00542154"/>
    <w:rsid w:val="005422EE"/>
    <w:rsid w:val="0054238F"/>
    <w:rsid w:val="005424DB"/>
    <w:rsid w:val="005425F4"/>
    <w:rsid w:val="00542B55"/>
    <w:rsid w:val="00542D84"/>
    <w:rsid w:val="00542D89"/>
    <w:rsid w:val="00542DFA"/>
    <w:rsid w:val="00542E45"/>
    <w:rsid w:val="00542F53"/>
    <w:rsid w:val="0054306B"/>
    <w:rsid w:val="005431BD"/>
    <w:rsid w:val="00543485"/>
    <w:rsid w:val="00543870"/>
    <w:rsid w:val="005439E6"/>
    <w:rsid w:val="00543B6D"/>
    <w:rsid w:val="00544373"/>
    <w:rsid w:val="00544460"/>
    <w:rsid w:val="005446FB"/>
    <w:rsid w:val="00544909"/>
    <w:rsid w:val="00544D47"/>
    <w:rsid w:val="00544DC9"/>
    <w:rsid w:val="00544DED"/>
    <w:rsid w:val="00545178"/>
    <w:rsid w:val="0054522C"/>
    <w:rsid w:val="0054577F"/>
    <w:rsid w:val="00545783"/>
    <w:rsid w:val="005459B7"/>
    <w:rsid w:val="00545B5F"/>
    <w:rsid w:val="00545B9E"/>
    <w:rsid w:val="00545BB8"/>
    <w:rsid w:val="00545D08"/>
    <w:rsid w:val="00545DBC"/>
    <w:rsid w:val="00545E37"/>
    <w:rsid w:val="00546079"/>
    <w:rsid w:val="0054607E"/>
    <w:rsid w:val="0054609E"/>
    <w:rsid w:val="005460FB"/>
    <w:rsid w:val="005461B2"/>
    <w:rsid w:val="0054642E"/>
    <w:rsid w:val="00546540"/>
    <w:rsid w:val="005466DB"/>
    <w:rsid w:val="0054676B"/>
    <w:rsid w:val="00546789"/>
    <w:rsid w:val="0054688D"/>
    <w:rsid w:val="005469E7"/>
    <w:rsid w:val="00546A05"/>
    <w:rsid w:val="00546A8D"/>
    <w:rsid w:val="00546B27"/>
    <w:rsid w:val="00546BE3"/>
    <w:rsid w:val="00546E44"/>
    <w:rsid w:val="00546F31"/>
    <w:rsid w:val="00547420"/>
    <w:rsid w:val="00547421"/>
    <w:rsid w:val="00547478"/>
    <w:rsid w:val="00547687"/>
    <w:rsid w:val="005476D3"/>
    <w:rsid w:val="005477C4"/>
    <w:rsid w:val="00547D03"/>
    <w:rsid w:val="00547D99"/>
    <w:rsid w:val="00550076"/>
    <w:rsid w:val="005503AC"/>
    <w:rsid w:val="005503F2"/>
    <w:rsid w:val="00550784"/>
    <w:rsid w:val="00550843"/>
    <w:rsid w:val="005509C8"/>
    <w:rsid w:val="00550D6F"/>
    <w:rsid w:val="00550DF3"/>
    <w:rsid w:val="00550F30"/>
    <w:rsid w:val="00551026"/>
    <w:rsid w:val="005510DA"/>
    <w:rsid w:val="005515BA"/>
    <w:rsid w:val="005516AA"/>
    <w:rsid w:val="0055174D"/>
    <w:rsid w:val="00551A32"/>
    <w:rsid w:val="00551A38"/>
    <w:rsid w:val="00551AF5"/>
    <w:rsid w:val="00551C3C"/>
    <w:rsid w:val="00551CF0"/>
    <w:rsid w:val="00551F00"/>
    <w:rsid w:val="00552068"/>
    <w:rsid w:val="00552139"/>
    <w:rsid w:val="0055216B"/>
    <w:rsid w:val="00552196"/>
    <w:rsid w:val="005521C5"/>
    <w:rsid w:val="00552228"/>
    <w:rsid w:val="00552447"/>
    <w:rsid w:val="00552855"/>
    <w:rsid w:val="00552B02"/>
    <w:rsid w:val="00552C5F"/>
    <w:rsid w:val="00552E15"/>
    <w:rsid w:val="00552F70"/>
    <w:rsid w:val="00553025"/>
    <w:rsid w:val="0055307B"/>
    <w:rsid w:val="00553149"/>
    <w:rsid w:val="005538CE"/>
    <w:rsid w:val="00553B1A"/>
    <w:rsid w:val="00553C0C"/>
    <w:rsid w:val="00553C95"/>
    <w:rsid w:val="00553D54"/>
    <w:rsid w:val="00553DEA"/>
    <w:rsid w:val="00553E01"/>
    <w:rsid w:val="00554500"/>
    <w:rsid w:val="005546C0"/>
    <w:rsid w:val="005549A0"/>
    <w:rsid w:val="00554A42"/>
    <w:rsid w:val="00554C4F"/>
    <w:rsid w:val="00554DCC"/>
    <w:rsid w:val="00554E05"/>
    <w:rsid w:val="00554F04"/>
    <w:rsid w:val="0055505A"/>
    <w:rsid w:val="005551ED"/>
    <w:rsid w:val="005555A8"/>
    <w:rsid w:val="00555961"/>
    <w:rsid w:val="00555B09"/>
    <w:rsid w:val="0055622A"/>
    <w:rsid w:val="00556402"/>
    <w:rsid w:val="0055650F"/>
    <w:rsid w:val="0055657D"/>
    <w:rsid w:val="00556A97"/>
    <w:rsid w:val="00556A98"/>
    <w:rsid w:val="00556C60"/>
    <w:rsid w:val="00556CD2"/>
    <w:rsid w:val="00556DBA"/>
    <w:rsid w:val="00556ECB"/>
    <w:rsid w:val="00557086"/>
    <w:rsid w:val="00557101"/>
    <w:rsid w:val="00557975"/>
    <w:rsid w:val="00557B22"/>
    <w:rsid w:val="00557CD9"/>
    <w:rsid w:val="005604FC"/>
    <w:rsid w:val="00560559"/>
    <w:rsid w:val="00560726"/>
    <w:rsid w:val="0056085F"/>
    <w:rsid w:val="00560BAB"/>
    <w:rsid w:val="00560C17"/>
    <w:rsid w:val="00560DD0"/>
    <w:rsid w:val="005619FA"/>
    <w:rsid w:val="00561BC4"/>
    <w:rsid w:val="00561EAD"/>
    <w:rsid w:val="00561F51"/>
    <w:rsid w:val="00561F81"/>
    <w:rsid w:val="00561FD4"/>
    <w:rsid w:val="00562161"/>
    <w:rsid w:val="0056219D"/>
    <w:rsid w:val="005622D0"/>
    <w:rsid w:val="00562377"/>
    <w:rsid w:val="005623E6"/>
    <w:rsid w:val="0056243F"/>
    <w:rsid w:val="00562610"/>
    <w:rsid w:val="00562881"/>
    <w:rsid w:val="005629B8"/>
    <w:rsid w:val="00562A05"/>
    <w:rsid w:val="00562A6E"/>
    <w:rsid w:val="00562AE2"/>
    <w:rsid w:val="00562CA6"/>
    <w:rsid w:val="00562EB4"/>
    <w:rsid w:val="005630A8"/>
    <w:rsid w:val="00563115"/>
    <w:rsid w:val="0056352D"/>
    <w:rsid w:val="005635D9"/>
    <w:rsid w:val="005636BC"/>
    <w:rsid w:val="005637E5"/>
    <w:rsid w:val="0056392D"/>
    <w:rsid w:val="00563DFD"/>
    <w:rsid w:val="0056403D"/>
    <w:rsid w:val="005647EE"/>
    <w:rsid w:val="00564A38"/>
    <w:rsid w:val="00564B0A"/>
    <w:rsid w:val="00564C83"/>
    <w:rsid w:val="00564F0A"/>
    <w:rsid w:val="005650D8"/>
    <w:rsid w:val="00565399"/>
    <w:rsid w:val="00565442"/>
    <w:rsid w:val="005657A8"/>
    <w:rsid w:val="005657E8"/>
    <w:rsid w:val="005658C9"/>
    <w:rsid w:val="00565A19"/>
    <w:rsid w:val="00565C1D"/>
    <w:rsid w:val="005663B1"/>
    <w:rsid w:val="005667B7"/>
    <w:rsid w:val="00566898"/>
    <w:rsid w:val="00566909"/>
    <w:rsid w:val="00566922"/>
    <w:rsid w:val="005669A3"/>
    <w:rsid w:val="00566D2A"/>
    <w:rsid w:val="00566F62"/>
    <w:rsid w:val="005670D6"/>
    <w:rsid w:val="00567108"/>
    <w:rsid w:val="00567286"/>
    <w:rsid w:val="0056728E"/>
    <w:rsid w:val="00567567"/>
    <w:rsid w:val="00567590"/>
    <w:rsid w:val="00567610"/>
    <w:rsid w:val="00567A66"/>
    <w:rsid w:val="00567BDC"/>
    <w:rsid w:val="00567C66"/>
    <w:rsid w:val="00567EA3"/>
    <w:rsid w:val="00570013"/>
    <w:rsid w:val="0057029F"/>
    <w:rsid w:val="005705AD"/>
    <w:rsid w:val="00570741"/>
    <w:rsid w:val="0057080A"/>
    <w:rsid w:val="00570A39"/>
    <w:rsid w:val="00570AB5"/>
    <w:rsid w:val="00570E2E"/>
    <w:rsid w:val="00570ED2"/>
    <w:rsid w:val="00570FE8"/>
    <w:rsid w:val="00571095"/>
    <w:rsid w:val="0057117B"/>
    <w:rsid w:val="00571570"/>
    <w:rsid w:val="00571573"/>
    <w:rsid w:val="00571BD0"/>
    <w:rsid w:val="00571C27"/>
    <w:rsid w:val="00571DB0"/>
    <w:rsid w:val="00572035"/>
    <w:rsid w:val="00572062"/>
    <w:rsid w:val="0057212A"/>
    <w:rsid w:val="0057280B"/>
    <w:rsid w:val="00572B0D"/>
    <w:rsid w:val="00572BA3"/>
    <w:rsid w:val="00572E95"/>
    <w:rsid w:val="00572EE7"/>
    <w:rsid w:val="005733F9"/>
    <w:rsid w:val="00573641"/>
    <w:rsid w:val="00573841"/>
    <w:rsid w:val="00573BAC"/>
    <w:rsid w:val="00573BBF"/>
    <w:rsid w:val="00573D67"/>
    <w:rsid w:val="00573E9F"/>
    <w:rsid w:val="00574660"/>
    <w:rsid w:val="00574816"/>
    <w:rsid w:val="00574DEF"/>
    <w:rsid w:val="00574F13"/>
    <w:rsid w:val="00574F88"/>
    <w:rsid w:val="00575107"/>
    <w:rsid w:val="005756D1"/>
    <w:rsid w:val="00575A90"/>
    <w:rsid w:val="00575B6C"/>
    <w:rsid w:val="00575C73"/>
    <w:rsid w:val="00575D66"/>
    <w:rsid w:val="00575E53"/>
    <w:rsid w:val="0057620D"/>
    <w:rsid w:val="005762BF"/>
    <w:rsid w:val="005762FF"/>
    <w:rsid w:val="005764A1"/>
    <w:rsid w:val="0057672C"/>
    <w:rsid w:val="005768F3"/>
    <w:rsid w:val="00576978"/>
    <w:rsid w:val="00576CF7"/>
    <w:rsid w:val="00576EC9"/>
    <w:rsid w:val="00577827"/>
    <w:rsid w:val="0057783E"/>
    <w:rsid w:val="00577CF5"/>
    <w:rsid w:val="0058000D"/>
    <w:rsid w:val="005802DE"/>
    <w:rsid w:val="00580474"/>
    <w:rsid w:val="0058085C"/>
    <w:rsid w:val="005808B5"/>
    <w:rsid w:val="00580979"/>
    <w:rsid w:val="00580A3A"/>
    <w:rsid w:val="00580D14"/>
    <w:rsid w:val="00580F65"/>
    <w:rsid w:val="00581024"/>
    <w:rsid w:val="0058145E"/>
    <w:rsid w:val="00581A06"/>
    <w:rsid w:val="00581A22"/>
    <w:rsid w:val="00581BA5"/>
    <w:rsid w:val="005821C2"/>
    <w:rsid w:val="0058249F"/>
    <w:rsid w:val="00582584"/>
    <w:rsid w:val="0058274B"/>
    <w:rsid w:val="00582910"/>
    <w:rsid w:val="00582E0B"/>
    <w:rsid w:val="00582FA5"/>
    <w:rsid w:val="00582FDB"/>
    <w:rsid w:val="005830E7"/>
    <w:rsid w:val="005830FD"/>
    <w:rsid w:val="0058311F"/>
    <w:rsid w:val="00583212"/>
    <w:rsid w:val="005832F5"/>
    <w:rsid w:val="00583338"/>
    <w:rsid w:val="00583413"/>
    <w:rsid w:val="00583681"/>
    <w:rsid w:val="00583ACD"/>
    <w:rsid w:val="00583EA7"/>
    <w:rsid w:val="00583EEB"/>
    <w:rsid w:val="00584066"/>
    <w:rsid w:val="005840D4"/>
    <w:rsid w:val="005846A8"/>
    <w:rsid w:val="00584938"/>
    <w:rsid w:val="00584A55"/>
    <w:rsid w:val="00584C12"/>
    <w:rsid w:val="00584D9B"/>
    <w:rsid w:val="0058532E"/>
    <w:rsid w:val="00585412"/>
    <w:rsid w:val="00585889"/>
    <w:rsid w:val="00585938"/>
    <w:rsid w:val="0058596D"/>
    <w:rsid w:val="0058598F"/>
    <w:rsid w:val="00585A1D"/>
    <w:rsid w:val="00585B63"/>
    <w:rsid w:val="00586366"/>
    <w:rsid w:val="00586502"/>
    <w:rsid w:val="00586762"/>
    <w:rsid w:val="00586B7F"/>
    <w:rsid w:val="00586CE9"/>
    <w:rsid w:val="00586D75"/>
    <w:rsid w:val="00586DE7"/>
    <w:rsid w:val="00586E03"/>
    <w:rsid w:val="00586E7D"/>
    <w:rsid w:val="00587310"/>
    <w:rsid w:val="00587419"/>
    <w:rsid w:val="00587F64"/>
    <w:rsid w:val="00587FA9"/>
    <w:rsid w:val="00590718"/>
    <w:rsid w:val="0059084D"/>
    <w:rsid w:val="00590AAF"/>
    <w:rsid w:val="00591359"/>
    <w:rsid w:val="005914AF"/>
    <w:rsid w:val="00591B55"/>
    <w:rsid w:val="00591BCC"/>
    <w:rsid w:val="00591D0F"/>
    <w:rsid w:val="00591D13"/>
    <w:rsid w:val="00591E03"/>
    <w:rsid w:val="00591FFA"/>
    <w:rsid w:val="005923AE"/>
    <w:rsid w:val="005925D9"/>
    <w:rsid w:val="00592640"/>
    <w:rsid w:val="00592B06"/>
    <w:rsid w:val="00592BAC"/>
    <w:rsid w:val="00592E7D"/>
    <w:rsid w:val="005932B1"/>
    <w:rsid w:val="0059339A"/>
    <w:rsid w:val="0059347F"/>
    <w:rsid w:val="005935DA"/>
    <w:rsid w:val="0059362D"/>
    <w:rsid w:val="005936A1"/>
    <w:rsid w:val="005936AF"/>
    <w:rsid w:val="00593788"/>
    <w:rsid w:val="00593799"/>
    <w:rsid w:val="00593960"/>
    <w:rsid w:val="00593BB7"/>
    <w:rsid w:val="00593E64"/>
    <w:rsid w:val="00593EFA"/>
    <w:rsid w:val="0059428F"/>
    <w:rsid w:val="005943B6"/>
    <w:rsid w:val="00594804"/>
    <w:rsid w:val="005948C1"/>
    <w:rsid w:val="005948C4"/>
    <w:rsid w:val="005949DC"/>
    <w:rsid w:val="00594D5B"/>
    <w:rsid w:val="00594E86"/>
    <w:rsid w:val="00595501"/>
    <w:rsid w:val="005956B2"/>
    <w:rsid w:val="00595A16"/>
    <w:rsid w:val="00595E0B"/>
    <w:rsid w:val="005962EE"/>
    <w:rsid w:val="005963DB"/>
    <w:rsid w:val="005964A8"/>
    <w:rsid w:val="0059653B"/>
    <w:rsid w:val="00596845"/>
    <w:rsid w:val="00596DCF"/>
    <w:rsid w:val="00596E8A"/>
    <w:rsid w:val="00596F38"/>
    <w:rsid w:val="0059708D"/>
    <w:rsid w:val="005972AC"/>
    <w:rsid w:val="005972F3"/>
    <w:rsid w:val="005976B5"/>
    <w:rsid w:val="0059788F"/>
    <w:rsid w:val="00597A50"/>
    <w:rsid w:val="00597B6B"/>
    <w:rsid w:val="00597CBB"/>
    <w:rsid w:val="00597E1D"/>
    <w:rsid w:val="00597FEF"/>
    <w:rsid w:val="005A00BD"/>
    <w:rsid w:val="005A0184"/>
    <w:rsid w:val="005A05F4"/>
    <w:rsid w:val="005A093C"/>
    <w:rsid w:val="005A0954"/>
    <w:rsid w:val="005A0965"/>
    <w:rsid w:val="005A0CBD"/>
    <w:rsid w:val="005A0CE1"/>
    <w:rsid w:val="005A0D81"/>
    <w:rsid w:val="005A0D83"/>
    <w:rsid w:val="005A0E5D"/>
    <w:rsid w:val="005A0EB3"/>
    <w:rsid w:val="005A105B"/>
    <w:rsid w:val="005A1C58"/>
    <w:rsid w:val="005A1C99"/>
    <w:rsid w:val="005A1E26"/>
    <w:rsid w:val="005A201E"/>
    <w:rsid w:val="005A211D"/>
    <w:rsid w:val="005A2628"/>
    <w:rsid w:val="005A2841"/>
    <w:rsid w:val="005A2963"/>
    <w:rsid w:val="005A29D0"/>
    <w:rsid w:val="005A2AC6"/>
    <w:rsid w:val="005A2D07"/>
    <w:rsid w:val="005A2DB4"/>
    <w:rsid w:val="005A2E49"/>
    <w:rsid w:val="005A30CD"/>
    <w:rsid w:val="005A3260"/>
    <w:rsid w:val="005A3612"/>
    <w:rsid w:val="005A3642"/>
    <w:rsid w:val="005A394F"/>
    <w:rsid w:val="005A39FC"/>
    <w:rsid w:val="005A3A79"/>
    <w:rsid w:val="005A3CAC"/>
    <w:rsid w:val="005A3EDF"/>
    <w:rsid w:val="005A3F14"/>
    <w:rsid w:val="005A4282"/>
    <w:rsid w:val="005A4353"/>
    <w:rsid w:val="005A447D"/>
    <w:rsid w:val="005A4495"/>
    <w:rsid w:val="005A4A12"/>
    <w:rsid w:val="005A4A5B"/>
    <w:rsid w:val="005A4D61"/>
    <w:rsid w:val="005A4D9C"/>
    <w:rsid w:val="005A5067"/>
    <w:rsid w:val="005A5289"/>
    <w:rsid w:val="005A53F4"/>
    <w:rsid w:val="005A5963"/>
    <w:rsid w:val="005A5965"/>
    <w:rsid w:val="005A5A42"/>
    <w:rsid w:val="005A5CA4"/>
    <w:rsid w:val="005A6124"/>
    <w:rsid w:val="005A624E"/>
    <w:rsid w:val="005A6457"/>
    <w:rsid w:val="005A689D"/>
    <w:rsid w:val="005A6AA4"/>
    <w:rsid w:val="005A6AF6"/>
    <w:rsid w:val="005A6D5B"/>
    <w:rsid w:val="005A70CB"/>
    <w:rsid w:val="005A7159"/>
    <w:rsid w:val="005A72D6"/>
    <w:rsid w:val="005A7351"/>
    <w:rsid w:val="005A7618"/>
    <w:rsid w:val="005A769C"/>
    <w:rsid w:val="005A76F3"/>
    <w:rsid w:val="005A77B7"/>
    <w:rsid w:val="005A78EE"/>
    <w:rsid w:val="005A7A3E"/>
    <w:rsid w:val="005A7CC6"/>
    <w:rsid w:val="005A7E64"/>
    <w:rsid w:val="005B0034"/>
    <w:rsid w:val="005B01DD"/>
    <w:rsid w:val="005B029C"/>
    <w:rsid w:val="005B031C"/>
    <w:rsid w:val="005B04FF"/>
    <w:rsid w:val="005B07D0"/>
    <w:rsid w:val="005B0818"/>
    <w:rsid w:val="005B0871"/>
    <w:rsid w:val="005B0A74"/>
    <w:rsid w:val="005B1303"/>
    <w:rsid w:val="005B16D8"/>
    <w:rsid w:val="005B17E1"/>
    <w:rsid w:val="005B1C57"/>
    <w:rsid w:val="005B1E62"/>
    <w:rsid w:val="005B1EC1"/>
    <w:rsid w:val="005B2036"/>
    <w:rsid w:val="005B23A4"/>
    <w:rsid w:val="005B26A2"/>
    <w:rsid w:val="005B2829"/>
    <w:rsid w:val="005B2A03"/>
    <w:rsid w:val="005B2CB7"/>
    <w:rsid w:val="005B2D05"/>
    <w:rsid w:val="005B3331"/>
    <w:rsid w:val="005B33AA"/>
    <w:rsid w:val="005B3401"/>
    <w:rsid w:val="005B3634"/>
    <w:rsid w:val="005B3D16"/>
    <w:rsid w:val="005B3F27"/>
    <w:rsid w:val="005B404C"/>
    <w:rsid w:val="005B40E9"/>
    <w:rsid w:val="005B43C2"/>
    <w:rsid w:val="005B47DF"/>
    <w:rsid w:val="005B4AB5"/>
    <w:rsid w:val="005B4D4C"/>
    <w:rsid w:val="005B4E99"/>
    <w:rsid w:val="005B4F96"/>
    <w:rsid w:val="005B515E"/>
    <w:rsid w:val="005B5302"/>
    <w:rsid w:val="005B57B3"/>
    <w:rsid w:val="005B59D8"/>
    <w:rsid w:val="005B5AAD"/>
    <w:rsid w:val="005B5B38"/>
    <w:rsid w:val="005B5BB7"/>
    <w:rsid w:val="005B5DF6"/>
    <w:rsid w:val="005B61A0"/>
    <w:rsid w:val="005B62BF"/>
    <w:rsid w:val="005B6398"/>
    <w:rsid w:val="005B63F0"/>
    <w:rsid w:val="005B6686"/>
    <w:rsid w:val="005B6726"/>
    <w:rsid w:val="005B68A8"/>
    <w:rsid w:val="005B6B05"/>
    <w:rsid w:val="005B6B0A"/>
    <w:rsid w:val="005B6CF8"/>
    <w:rsid w:val="005B6E7F"/>
    <w:rsid w:val="005B71E2"/>
    <w:rsid w:val="005B7A08"/>
    <w:rsid w:val="005B7BB7"/>
    <w:rsid w:val="005B7C07"/>
    <w:rsid w:val="005B7D89"/>
    <w:rsid w:val="005C0408"/>
    <w:rsid w:val="005C06ED"/>
    <w:rsid w:val="005C0747"/>
    <w:rsid w:val="005C08C8"/>
    <w:rsid w:val="005C0A5A"/>
    <w:rsid w:val="005C0CCF"/>
    <w:rsid w:val="005C1258"/>
    <w:rsid w:val="005C15DE"/>
    <w:rsid w:val="005C19B3"/>
    <w:rsid w:val="005C1A58"/>
    <w:rsid w:val="005C1CA7"/>
    <w:rsid w:val="005C1CBD"/>
    <w:rsid w:val="005C1D49"/>
    <w:rsid w:val="005C1E7B"/>
    <w:rsid w:val="005C215A"/>
    <w:rsid w:val="005C21A8"/>
    <w:rsid w:val="005C21AE"/>
    <w:rsid w:val="005C224B"/>
    <w:rsid w:val="005C29B1"/>
    <w:rsid w:val="005C2A34"/>
    <w:rsid w:val="005C2A87"/>
    <w:rsid w:val="005C2F04"/>
    <w:rsid w:val="005C31B6"/>
    <w:rsid w:val="005C31FB"/>
    <w:rsid w:val="005C337B"/>
    <w:rsid w:val="005C34A4"/>
    <w:rsid w:val="005C34E6"/>
    <w:rsid w:val="005C3574"/>
    <w:rsid w:val="005C3747"/>
    <w:rsid w:val="005C37FB"/>
    <w:rsid w:val="005C397B"/>
    <w:rsid w:val="005C3D29"/>
    <w:rsid w:val="005C3D43"/>
    <w:rsid w:val="005C3D4E"/>
    <w:rsid w:val="005C3E25"/>
    <w:rsid w:val="005C3F80"/>
    <w:rsid w:val="005C405E"/>
    <w:rsid w:val="005C42FA"/>
    <w:rsid w:val="005C45AE"/>
    <w:rsid w:val="005C46AA"/>
    <w:rsid w:val="005C46E4"/>
    <w:rsid w:val="005C471F"/>
    <w:rsid w:val="005C47B4"/>
    <w:rsid w:val="005C4A89"/>
    <w:rsid w:val="005C4BC7"/>
    <w:rsid w:val="005C4BE8"/>
    <w:rsid w:val="005C4CD8"/>
    <w:rsid w:val="005C4EAC"/>
    <w:rsid w:val="005C4F02"/>
    <w:rsid w:val="005C5691"/>
    <w:rsid w:val="005C595C"/>
    <w:rsid w:val="005C59EE"/>
    <w:rsid w:val="005C5BF2"/>
    <w:rsid w:val="005C60B8"/>
    <w:rsid w:val="005C6139"/>
    <w:rsid w:val="005C66D3"/>
    <w:rsid w:val="005C694F"/>
    <w:rsid w:val="005C6BEC"/>
    <w:rsid w:val="005C6C05"/>
    <w:rsid w:val="005C6D86"/>
    <w:rsid w:val="005C7280"/>
    <w:rsid w:val="005C75E2"/>
    <w:rsid w:val="005C7635"/>
    <w:rsid w:val="005C7687"/>
    <w:rsid w:val="005C777E"/>
    <w:rsid w:val="005C7803"/>
    <w:rsid w:val="005C7D60"/>
    <w:rsid w:val="005D0277"/>
    <w:rsid w:val="005D0393"/>
    <w:rsid w:val="005D03E5"/>
    <w:rsid w:val="005D0542"/>
    <w:rsid w:val="005D0640"/>
    <w:rsid w:val="005D064D"/>
    <w:rsid w:val="005D081A"/>
    <w:rsid w:val="005D09C6"/>
    <w:rsid w:val="005D0A21"/>
    <w:rsid w:val="005D0B7D"/>
    <w:rsid w:val="005D0C24"/>
    <w:rsid w:val="005D0E39"/>
    <w:rsid w:val="005D108F"/>
    <w:rsid w:val="005D12CD"/>
    <w:rsid w:val="005D16EF"/>
    <w:rsid w:val="005D1749"/>
    <w:rsid w:val="005D1A3C"/>
    <w:rsid w:val="005D2017"/>
    <w:rsid w:val="005D2106"/>
    <w:rsid w:val="005D25C8"/>
    <w:rsid w:val="005D2938"/>
    <w:rsid w:val="005D2E3B"/>
    <w:rsid w:val="005D3133"/>
    <w:rsid w:val="005D327D"/>
    <w:rsid w:val="005D3689"/>
    <w:rsid w:val="005D3753"/>
    <w:rsid w:val="005D3781"/>
    <w:rsid w:val="005D40ED"/>
    <w:rsid w:val="005D4336"/>
    <w:rsid w:val="005D45BB"/>
    <w:rsid w:val="005D4644"/>
    <w:rsid w:val="005D46AC"/>
    <w:rsid w:val="005D491F"/>
    <w:rsid w:val="005D4BF8"/>
    <w:rsid w:val="005D4D4B"/>
    <w:rsid w:val="005D4E89"/>
    <w:rsid w:val="005D5031"/>
    <w:rsid w:val="005D5846"/>
    <w:rsid w:val="005D5862"/>
    <w:rsid w:val="005D5AE8"/>
    <w:rsid w:val="005D5C02"/>
    <w:rsid w:val="005D5DCD"/>
    <w:rsid w:val="005D5FD6"/>
    <w:rsid w:val="005D61CF"/>
    <w:rsid w:val="005D6311"/>
    <w:rsid w:val="005D699A"/>
    <w:rsid w:val="005D6C9C"/>
    <w:rsid w:val="005D70FB"/>
    <w:rsid w:val="005D710B"/>
    <w:rsid w:val="005D7252"/>
    <w:rsid w:val="005D73A7"/>
    <w:rsid w:val="005D73B9"/>
    <w:rsid w:val="005D7625"/>
    <w:rsid w:val="005D794B"/>
    <w:rsid w:val="005D79B8"/>
    <w:rsid w:val="005D7CE2"/>
    <w:rsid w:val="005E01F8"/>
    <w:rsid w:val="005E05B4"/>
    <w:rsid w:val="005E0850"/>
    <w:rsid w:val="005E089F"/>
    <w:rsid w:val="005E08E3"/>
    <w:rsid w:val="005E0993"/>
    <w:rsid w:val="005E0A8D"/>
    <w:rsid w:val="005E0C07"/>
    <w:rsid w:val="005E0CB5"/>
    <w:rsid w:val="005E105A"/>
    <w:rsid w:val="005E10C0"/>
    <w:rsid w:val="005E12A7"/>
    <w:rsid w:val="005E12D7"/>
    <w:rsid w:val="005E18F0"/>
    <w:rsid w:val="005E1A4A"/>
    <w:rsid w:val="005E1BE8"/>
    <w:rsid w:val="005E1C8A"/>
    <w:rsid w:val="005E22D7"/>
    <w:rsid w:val="005E2619"/>
    <w:rsid w:val="005E2A86"/>
    <w:rsid w:val="005E2B43"/>
    <w:rsid w:val="005E2BB1"/>
    <w:rsid w:val="005E2F87"/>
    <w:rsid w:val="005E30FD"/>
    <w:rsid w:val="005E329B"/>
    <w:rsid w:val="005E3437"/>
    <w:rsid w:val="005E3750"/>
    <w:rsid w:val="005E378D"/>
    <w:rsid w:val="005E3881"/>
    <w:rsid w:val="005E38CC"/>
    <w:rsid w:val="005E3A37"/>
    <w:rsid w:val="005E3DDB"/>
    <w:rsid w:val="005E3F8D"/>
    <w:rsid w:val="005E40A1"/>
    <w:rsid w:val="005E40CB"/>
    <w:rsid w:val="005E44C6"/>
    <w:rsid w:val="005E45DC"/>
    <w:rsid w:val="005E487B"/>
    <w:rsid w:val="005E49BC"/>
    <w:rsid w:val="005E4ADB"/>
    <w:rsid w:val="005E4B0D"/>
    <w:rsid w:val="005E4E8A"/>
    <w:rsid w:val="005E5289"/>
    <w:rsid w:val="005E528D"/>
    <w:rsid w:val="005E52D7"/>
    <w:rsid w:val="005E5689"/>
    <w:rsid w:val="005E5696"/>
    <w:rsid w:val="005E5792"/>
    <w:rsid w:val="005E5A3C"/>
    <w:rsid w:val="005E5ACE"/>
    <w:rsid w:val="005E5C03"/>
    <w:rsid w:val="005E5C39"/>
    <w:rsid w:val="005E5C9D"/>
    <w:rsid w:val="005E5DD2"/>
    <w:rsid w:val="005E633A"/>
    <w:rsid w:val="005E6406"/>
    <w:rsid w:val="005E64AD"/>
    <w:rsid w:val="005E6775"/>
    <w:rsid w:val="005E6855"/>
    <w:rsid w:val="005E6A21"/>
    <w:rsid w:val="005E6CD1"/>
    <w:rsid w:val="005E711F"/>
    <w:rsid w:val="005E7634"/>
    <w:rsid w:val="005E7724"/>
    <w:rsid w:val="005E7A1F"/>
    <w:rsid w:val="005E7C1D"/>
    <w:rsid w:val="005E7C6B"/>
    <w:rsid w:val="005F025E"/>
    <w:rsid w:val="005F0433"/>
    <w:rsid w:val="005F0869"/>
    <w:rsid w:val="005F08FA"/>
    <w:rsid w:val="005F0C26"/>
    <w:rsid w:val="005F0D9C"/>
    <w:rsid w:val="005F0E9E"/>
    <w:rsid w:val="005F0EBD"/>
    <w:rsid w:val="005F11BF"/>
    <w:rsid w:val="005F1580"/>
    <w:rsid w:val="005F1C33"/>
    <w:rsid w:val="005F1C85"/>
    <w:rsid w:val="005F2060"/>
    <w:rsid w:val="005F22D0"/>
    <w:rsid w:val="005F2812"/>
    <w:rsid w:val="005F2B55"/>
    <w:rsid w:val="005F2C7A"/>
    <w:rsid w:val="005F2D05"/>
    <w:rsid w:val="005F2FFF"/>
    <w:rsid w:val="005F300E"/>
    <w:rsid w:val="005F3032"/>
    <w:rsid w:val="005F3207"/>
    <w:rsid w:val="005F3818"/>
    <w:rsid w:val="005F3A8A"/>
    <w:rsid w:val="005F3AFE"/>
    <w:rsid w:val="005F3B1F"/>
    <w:rsid w:val="005F3D99"/>
    <w:rsid w:val="005F3E25"/>
    <w:rsid w:val="005F3E54"/>
    <w:rsid w:val="005F41EC"/>
    <w:rsid w:val="005F448E"/>
    <w:rsid w:val="005F45CB"/>
    <w:rsid w:val="005F4751"/>
    <w:rsid w:val="005F4B3B"/>
    <w:rsid w:val="005F4CF0"/>
    <w:rsid w:val="005F4CFF"/>
    <w:rsid w:val="005F4D09"/>
    <w:rsid w:val="005F4EB9"/>
    <w:rsid w:val="005F4F1E"/>
    <w:rsid w:val="005F4F9D"/>
    <w:rsid w:val="005F52B8"/>
    <w:rsid w:val="005F5657"/>
    <w:rsid w:val="005F576C"/>
    <w:rsid w:val="005F58BA"/>
    <w:rsid w:val="005F591D"/>
    <w:rsid w:val="005F5CE7"/>
    <w:rsid w:val="005F5FF8"/>
    <w:rsid w:val="005F6382"/>
    <w:rsid w:val="005F6445"/>
    <w:rsid w:val="005F6554"/>
    <w:rsid w:val="005F6707"/>
    <w:rsid w:val="005F673A"/>
    <w:rsid w:val="005F680B"/>
    <w:rsid w:val="005F6919"/>
    <w:rsid w:val="005F6ECA"/>
    <w:rsid w:val="005F702A"/>
    <w:rsid w:val="005F7779"/>
    <w:rsid w:val="005F77E5"/>
    <w:rsid w:val="005F78FD"/>
    <w:rsid w:val="005F791A"/>
    <w:rsid w:val="005F7EBC"/>
    <w:rsid w:val="0060017B"/>
    <w:rsid w:val="00600225"/>
    <w:rsid w:val="00600387"/>
    <w:rsid w:val="006004D7"/>
    <w:rsid w:val="006005CA"/>
    <w:rsid w:val="006005EB"/>
    <w:rsid w:val="00600864"/>
    <w:rsid w:val="00600B13"/>
    <w:rsid w:val="00600C54"/>
    <w:rsid w:val="00600E67"/>
    <w:rsid w:val="00600F9F"/>
    <w:rsid w:val="00600FCE"/>
    <w:rsid w:val="00601050"/>
    <w:rsid w:val="006010E9"/>
    <w:rsid w:val="0060142C"/>
    <w:rsid w:val="006014A4"/>
    <w:rsid w:val="006014F8"/>
    <w:rsid w:val="00601613"/>
    <w:rsid w:val="00601A5A"/>
    <w:rsid w:val="00601A8A"/>
    <w:rsid w:val="00601B7A"/>
    <w:rsid w:val="00601BB4"/>
    <w:rsid w:val="00601F73"/>
    <w:rsid w:val="006022A9"/>
    <w:rsid w:val="006022FD"/>
    <w:rsid w:val="00602474"/>
    <w:rsid w:val="00602714"/>
    <w:rsid w:val="00602766"/>
    <w:rsid w:val="006028DE"/>
    <w:rsid w:val="00602AA1"/>
    <w:rsid w:val="00602C21"/>
    <w:rsid w:val="00602C69"/>
    <w:rsid w:val="00602D3F"/>
    <w:rsid w:val="00602DA6"/>
    <w:rsid w:val="006030D0"/>
    <w:rsid w:val="0060318A"/>
    <w:rsid w:val="006038B5"/>
    <w:rsid w:val="006039B1"/>
    <w:rsid w:val="00603BAC"/>
    <w:rsid w:val="00603BDE"/>
    <w:rsid w:val="00603E0A"/>
    <w:rsid w:val="00604088"/>
    <w:rsid w:val="00604120"/>
    <w:rsid w:val="0060433A"/>
    <w:rsid w:val="006043E3"/>
    <w:rsid w:val="006044AC"/>
    <w:rsid w:val="006044EC"/>
    <w:rsid w:val="0060485F"/>
    <w:rsid w:val="00604BC1"/>
    <w:rsid w:val="00604CDD"/>
    <w:rsid w:val="006050A2"/>
    <w:rsid w:val="00605417"/>
    <w:rsid w:val="006056A4"/>
    <w:rsid w:val="0060572A"/>
    <w:rsid w:val="006058AE"/>
    <w:rsid w:val="0060590A"/>
    <w:rsid w:val="0060594A"/>
    <w:rsid w:val="00605CE5"/>
    <w:rsid w:val="00605CF1"/>
    <w:rsid w:val="00605DBC"/>
    <w:rsid w:val="006064A0"/>
    <w:rsid w:val="00606987"/>
    <w:rsid w:val="00606AF6"/>
    <w:rsid w:val="00606CFB"/>
    <w:rsid w:val="00606F2F"/>
    <w:rsid w:val="0060740F"/>
    <w:rsid w:val="0060745A"/>
    <w:rsid w:val="00607688"/>
    <w:rsid w:val="00607A6C"/>
    <w:rsid w:val="00607B5C"/>
    <w:rsid w:val="00607BB2"/>
    <w:rsid w:val="00607CB8"/>
    <w:rsid w:val="00607E82"/>
    <w:rsid w:val="00610654"/>
    <w:rsid w:val="006106AC"/>
    <w:rsid w:val="00610B8B"/>
    <w:rsid w:val="00610C74"/>
    <w:rsid w:val="00610D74"/>
    <w:rsid w:val="00610E1C"/>
    <w:rsid w:val="00610FE0"/>
    <w:rsid w:val="006111F6"/>
    <w:rsid w:val="006111FE"/>
    <w:rsid w:val="00611262"/>
    <w:rsid w:val="00611500"/>
    <w:rsid w:val="006117CF"/>
    <w:rsid w:val="006118E4"/>
    <w:rsid w:val="00611DE1"/>
    <w:rsid w:val="006121AF"/>
    <w:rsid w:val="0061222C"/>
    <w:rsid w:val="00612500"/>
    <w:rsid w:val="006125CD"/>
    <w:rsid w:val="0061269A"/>
    <w:rsid w:val="0061276E"/>
    <w:rsid w:val="00612A3C"/>
    <w:rsid w:val="00612DBB"/>
    <w:rsid w:val="00612DFE"/>
    <w:rsid w:val="00612EE2"/>
    <w:rsid w:val="00612F25"/>
    <w:rsid w:val="00613A30"/>
    <w:rsid w:val="00613B8F"/>
    <w:rsid w:val="00613BB1"/>
    <w:rsid w:val="00613DA6"/>
    <w:rsid w:val="006141C0"/>
    <w:rsid w:val="006142D5"/>
    <w:rsid w:val="00614361"/>
    <w:rsid w:val="006144BB"/>
    <w:rsid w:val="00614587"/>
    <w:rsid w:val="006145CB"/>
    <w:rsid w:val="0061460A"/>
    <w:rsid w:val="0061462C"/>
    <w:rsid w:val="00614802"/>
    <w:rsid w:val="00614B00"/>
    <w:rsid w:val="00614C52"/>
    <w:rsid w:val="00614F92"/>
    <w:rsid w:val="00615002"/>
    <w:rsid w:val="00615843"/>
    <w:rsid w:val="00615A10"/>
    <w:rsid w:val="00615B8A"/>
    <w:rsid w:val="00615FE0"/>
    <w:rsid w:val="006160B7"/>
    <w:rsid w:val="006161D6"/>
    <w:rsid w:val="00616649"/>
    <w:rsid w:val="0061682E"/>
    <w:rsid w:val="00616A47"/>
    <w:rsid w:val="00617045"/>
    <w:rsid w:val="006173B9"/>
    <w:rsid w:val="006175D8"/>
    <w:rsid w:val="006175DE"/>
    <w:rsid w:val="00617728"/>
    <w:rsid w:val="0061777C"/>
    <w:rsid w:val="0061799C"/>
    <w:rsid w:val="00617CAB"/>
    <w:rsid w:val="00617F9F"/>
    <w:rsid w:val="00620080"/>
    <w:rsid w:val="00620195"/>
    <w:rsid w:val="00620267"/>
    <w:rsid w:val="0062030F"/>
    <w:rsid w:val="00620510"/>
    <w:rsid w:val="00620616"/>
    <w:rsid w:val="00620A41"/>
    <w:rsid w:val="00620AA0"/>
    <w:rsid w:val="00621174"/>
    <w:rsid w:val="0062159F"/>
    <w:rsid w:val="006216FA"/>
    <w:rsid w:val="0062188A"/>
    <w:rsid w:val="00621955"/>
    <w:rsid w:val="0062197A"/>
    <w:rsid w:val="00621ECC"/>
    <w:rsid w:val="0062229E"/>
    <w:rsid w:val="0062244F"/>
    <w:rsid w:val="0062245D"/>
    <w:rsid w:val="006227A2"/>
    <w:rsid w:val="0062314F"/>
    <w:rsid w:val="006233F9"/>
    <w:rsid w:val="006233FD"/>
    <w:rsid w:val="006234DD"/>
    <w:rsid w:val="00623A3B"/>
    <w:rsid w:val="00623A8E"/>
    <w:rsid w:val="00623CED"/>
    <w:rsid w:val="006244AB"/>
    <w:rsid w:val="0062464C"/>
    <w:rsid w:val="0062466A"/>
    <w:rsid w:val="00624CB3"/>
    <w:rsid w:val="00624EA0"/>
    <w:rsid w:val="0062573E"/>
    <w:rsid w:val="00625DCB"/>
    <w:rsid w:val="0062608B"/>
    <w:rsid w:val="00626217"/>
    <w:rsid w:val="006266CB"/>
    <w:rsid w:val="0062671F"/>
    <w:rsid w:val="00626B71"/>
    <w:rsid w:val="00626BB6"/>
    <w:rsid w:val="00626C51"/>
    <w:rsid w:val="00626D64"/>
    <w:rsid w:val="0062757B"/>
    <w:rsid w:val="006278EE"/>
    <w:rsid w:val="00627936"/>
    <w:rsid w:val="00627B2D"/>
    <w:rsid w:val="00627BFC"/>
    <w:rsid w:val="00627E75"/>
    <w:rsid w:val="00630157"/>
    <w:rsid w:val="0063060A"/>
    <w:rsid w:val="006306E3"/>
    <w:rsid w:val="006307E6"/>
    <w:rsid w:val="0063082B"/>
    <w:rsid w:val="00630DD4"/>
    <w:rsid w:val="00631089"/>
    <w:rsid w:val="006312C9"/>
    <w:rsid w:val="0063143F"/>
    <w:rsid w:val="006317AF"/>
    <w:rsid w:val="00631816"/>
    <w:rsid w:val="00631822"/>
    <w:rsid w:val="00631998"/>
    <w:rsid w:val="00631E7B"/>
    <w:rsid w:val="00631FEE"/>
    <w:rsid w:val="006320E5"/>
    <w:rsid w:val="00632100"/>
    <w:rsid w:val="006321A0"/>
    <w:rsid w:val="00632272"/>
    <w:rsid w:val="00632331"/>
    <w:rsid w:val="0063249E"/>
    <w:rsid w:val="00632725"/>
    <w:rsid w:val="00632C17"/>
    <w:rsid w:val="00632D46"/>
    <w:rsid w:val="00632EAC"/>
    <w:rsid w:val="00632F30"/>
    <w:rsid w:val="006334A3"/>
    <w:rsid w:val="00633538"/>
    <w:rsid w:val="00633792"/>
    <w:rsid w:val="006338A3"/>
    <w:rsid w:val="00633AB0"/>
    <w:rsid w:val="00633ADF"/>
    <w:rsid w:val="00633E1D"/>
    <w:rsid w:val="00633EEA"/>
    <w:rsid w:val="006348BF"/>
    <w:rsid w:val="00634AB0"/>
    <w:rsid w:val="00634C38"/>
    <w:rsid w:val="0063572F"/>
    <w:rsid w:val="006359F7"/>
    <w:rsid w:val="00635ACB"/>
    <w:rsid w:val="00635B5A"/>
    <w:rsid w:val="00635E61"/>
    <w:rsid w:val="00635F68"/>
    <w:rsid w:val="006361A7"/>
    <w:rsid w:val="0063666B"/>
    <w:rsid w:val="00636683"/>
    <w:rsid w:val="00636988"/>
    <w:rsid w:val="00636989"/>
    <w:rsid w:val="00636A55"/>
    <w:rsid w:val="00636B1D"/>
    <w:rsid w:val="00636B54"/>
    <w:rsid w:val="00636F05"/>
    <w:rsid w:val="0063737D"/>
    <w:rsid w:val="006375A3"/>
    <w:rsid w:val="006377BB"/>
    <w:rsid w:val="00637BF0"/>
    <w:rsid w:val="00637CD6"/>
    <w:rsid w:val="00637F21"/>
    <w:rsid w:val="00637FCD"/>
    <w:rsid w:val="00640383"/>
    <w:rsid w:val="00640502"/>
    <w:rsid w:val="0064068C"/>
    <w:rsid w:val="00640737"/>
    <w:rsid w:val="006408C1"/>
    <w:rsid w:val="00640C30"/>
    <w:rsid w:val="00640C79"/>
    <w:rsid w:val="00640D5A"/>
    <w:rsid w:val="00640DC9"/>
    <w:rsid w:val="00640E08"/>
    <w:rsid w:val="00640F0C"/>
    <w:rsid w:val="006411BD"/>
    <w:rsid w:val="00641206"/>
    <w:rsid w:val="00641429"/>
    <w:rsid w:val="00641B46"/>
    <w:rsid w:val="00641B76"/>
    <w:rsid w:val="00641BE3"/>
    <w:rsid w:val="00641D33"/>
    <w:rsid w:val="00641DB5"/>
    <w:rsid w:val="00642099"/>
    <w:rsid w:val="006422A5"/>
    <w:rsid w:val="00642805"/>
    <w:rsid w:val="00642851"/>
    <w:rsid w:val="006428B8"/>
    <w:rsid w:val="00642A7B"/>
    <w:rsid w:val="00642D8A"/>
    <w:rsid w:val="00642EC6"/>
    <w:rsid w:val="006430AA"/>
    <w:rsid w:val="0064318D"/>
    <w:rsid w:val="006431EA"/>
    <w:rsid w:val="0064333F"/>
    <w:rsid w:val="00643585"/>
    <w:rsid w:val="00643A0A"/>
    <w:rsid w:val="00643AD1"/>
    <w:rsid w:val="00643ADA"/>
    <w:rsid w:val="00643B92"/>
    <w:rsid w:val="00643FB4"/>
    <w:rsid w:val="006441DC"/>
    <w:rsid w:val="006445E0"/>
    <w:rsid w:val="006446F2"/>
    <w:rsid w:val="00644753"/>
    <w:rsid w:val="00644841"/>
    <w:rsid w:val="00644D26"/>
    <w:rsid w:val="00644F38"/>
    <w:rsid w:val="00644FF3"/>
    <w:rsid w:val="006453C6"/>
    <w:rsid w:val="0064540E"/>
    <w:rsid w:val="0064558D"/>
    <w:rsid w:val="006456C9"/>
    <w:rsid w:val="006456F1"/>
    <w:rsid w:val="006458AC"/>
    <w:rsid w:val="00645A41"/>
    <w:rsid w:val="00645C05"/>
    <w:rsid w:val="00645E03"/>
    <w:rsid w:val="00645F7F"/>
    <w:rsid w:val="00645F8F"/>
    <w:rsid w:val="00646011"/>
    <w:rsid w:val="0064609A"/>
    <w:rsid w:val="0064625B"/>
    <w:rsid w:val="00646646"/>
    <w:rsid w:val="006466A1"/>
    <w:rsid w:val="006467ED"/>
    <w:rsid w:val="00646AA6"/>
    <w:rsid w:val="00646B9A"/>
    <w:rsid w:val="00647431"/>
    <w:rsid w:val="006474E9"/>
    <w:rsid w:val="0064750F"/>
    <w:rsid w:val="0064763D"/>
    <w:rsid w:val="0064781A"/>
    <w:rsid w:val="00647D26"/>
    <w:rsid w:val="00647E5B"/>
    <w:rsid w:val="00650004"/>
    <w:rsid w:val="00650187"/>
    <w:rsid w:val="006502BF"/>
    <w:rsid w:val="00650658"/>
    <w:rsid w:val="0065085C"/>
    <w:rsid w:val="006508CE"/>
    <w:rsid w:val="00650A31"/>
    <w:rsid w:val="00650C44"/>
    <w:rsid w:val="0065123D"/>
    <w:rsid w:val="00651367"/>
    <w:rsid w:val="00651626"/>
    <w:rsid w:val="00651AF1"/>
    <w:rsid w:val="006526D2"/>
    <w:rsid w:val="0065297D"/>
    <w:rsid w:val="006529A2"/>
    <w:rsid w:val="00652AD0"/>
    <w:rsid w:val="00652B53"/>
    <w:rsid w:val="00652C5A"/>
    <w:rsid w:val="00652C88"/>
    <w:rsid w:val="00653435"/>
    <w:rsid w:val="0065346C"/>
    <w:rsid w:val="006535B9"/>
    <w:rsid w:val="006538BD"/>
    <w:rsid w:val="00653AF6"/>
    <w:rsid w:val="00653FD3"/>
    <w:rsid w:val="0065407E"/>
    <w:rsid w:val="006543CF"/>
    <w:rsid w:val="00654762"/>
    <w:rsid w:val="00654816"/>
    <w:rsid w:val="00654AE6"/>
    <w:rsid w:val="00654B76"/>
    <w:rsid w:val="00654BE3"/>
    <w:rsid w:val="00654C3C"/>
    <w:rsid w:val="00654CC5"/>
    <w:rsid w:val="00654D0D"/>
    <w:rsid w:val="00654DED"/>
    <w:rsid w:val="00654E88"/>
    <w:rsid w:val="00655228"/>
    <w:rsid w:val="00655261"/>
    <w:rsid w:val="00655422"/>
    <w:rsid w:val="0065552C"/>
    <w:rsid w:val="00655C11"/>
    <w:rsid w:val="00655DC0"/>
    <w:rsid w:val="00655E0E"/>
    <w:rsid w:val="00655E5C"/>
    <w:rsid w:val="006562AD"/>
    <w:rsid w:val="0065641D"/>
    <w:rsid w:val="00656467"/>
    <w:rsid w:val="0065662A"/>
    <w:rsid w:val="006567D3"/>
    <w:rsid w:val="0065688C"/>
    <w:rsid w:val="006569C7"/>
    <w:rsid w:val="00656C1F"/>
    <w:rsid w:val="00656D30"/>
    <w:rsid w:val="00656E9A"/>
    <w:rsid w:val="00656F16"/>
    <w:rsid w:val="00657298"/>
    <w:rsid w:val="006573B1"/>
    <w:rsid w:val="006573DA"/>
    <w:rsid w:val="00657780"/>
    <w:rsid w:val="00657982"/>
    <w:rsid w:val="00657B9B"/>
    <w:rsid w:val="00657F16"/>
    <w:rsid w:val="006602B7"/>
    <w:rsid w:val="00660696"/>
    <w:rsid w:val="00660870"/>
    <w:rsid w:val="00660AF9"/>
    <w:rsid w:val="00660E8C"/>
    <w:rsid w:val="00661076"/>
    <w:rsid w:val="00661097"/>
    <w:rsid w:val="0066116B"/>
    <w:rsid w:val="00661256"/>
    <w:rsid w:val="00661474"/>
    <w:rsid w:val="00661567"/>
    <w:rsid w:val="006616EA"/>
    <w:rsid w:val="006617B5"/>
    <w:rsid w:val="0066188B"/>
    <w:rsid w:val="006618F7"/>
    <w:rsid w:val="00661D50"/>
    <w:rsid w:val="00661F24"/>
    <w:rsid w:val="00662219"/>
    <w:rsid w:val="006625C7"/>
    <w:rsid w:val="0066292C"/>
    <w:rsid w:val="006629D4"/>
    <w:rsid w:val="00662AA1"/>
    <w:rsid w:val="00662C0C"/>
    <w:rsid w:val="00662D7D"/>
    <w:rsid w:val="00662E28"/>
    <w:rsid w:val="00662E86"/>
    <w:rsid w:val="006631D6"/>
    <w:rsid w:val="006632BC"/>
    <w:rsid w:val="006633CE"/>
    <w:rsid w:val="006634C7"/>
    <w:rsid w:val="0066389F"/>
    <w:rsid w:val="00663AE1"/>
    <w:rsid w:val="00663CC0"/>
    <w:rsid w:val="00663F2A"/>
    <w:rsid w:val="006642B7"/>
    <w:rsid w:val="00664613"/>
    <w:rsid w:val="006647AC"/>
    <w:rsid w:val="006647F4"/>
    <w:rsid w:val="006647FC"/>
    <w:rsid w:val="00664889"/>
    <w:rsid w:val="00664999"/>
    <w:rsid w:val="00664A4E"/>
    <w:rsid w:val="00664C26"/>
    <w:rsid w:val="00664DBE"/>
    <w:rsid w:val="0066508F"/>
    <w:rsid w:val="006650F5"/>
    <w:rsid w:val="006651A8"/>
    <w:rsid w:val="006651B4"/>
    <w:rsid w:val="0066533A"/>
    <w:rsid w:val="006657F7"/>
    <w:rsid w:val="00665E6E"/>
    <w:rsid w:val="006662E2"/>
    <w:rsid w:val="006663A5"/>
    <w:rsid w:val="00666479"/>
    <w:rsid w:val="00666534"/>
    <w:rsid w:val="00666848"/>
    <w:rsid w:val="00666BDA"/>
    <w:rsid w:val="00666D6B"/>
    <w:rsid w:val="006670FC"/>
    <w:rsid w:val="00667339"/>
    <w:rsid w:val="00667DBB"/>
    <w:rsid w:val="00667E5D"/>
    <w:rsid w:val="006700D4"/>
    <w:rsid w:val="00670122"/>
    <w:rsid w:val="006702DE"/>
    <w:rsid w:val="006704E3"/>
    <w:rsid w:val="0067050A"/>
    <w:rsid w:val="006705C4"/>
    <w:rsid w:val="0067060A"/>
    <w:rsid w:val="00670681"/>
    <w:rsid w:val="006708E3"/>
    <w:rsid w:val="00670A05"/>
    <w:rsid w:val="00670A55"/>
    <w:rsid w:val="00670B1B"/>
    <w:rsid w:val="00670BFB"/>
    <w:rsid w:val="00670C57"/>
    <w:rsid w:val="00671066"/>
    <w:rsid w:val="0067150F"/>
    <w:rsid w:val="006716B8"/>
    <w:rsid w:val="00671878"/>
    <w:rsid w:val="00671BC0"/>
    <w:rsid w:val="00671C0B"/>
    <w:rsid w:val="00671D06"/>
    <w:rsid w:val="00671DF7"/>
    <w:rsid w:val="00671E7D"/>
    <w:rsid w:val="00672854"/>
    <w:rsid w:val="00672A4D"/>
    <w:rsid w:val="00672A7B"/>
    <w:rsid w:val="006730B7"/>
    <w:rsid w:val="0067374C"/>
    <w:rsid w:val="0067375B"/>
    <w:rsid w:val="00673A50"/>
    <w:rsid w:val="00673C86"/>
    <w:rsid w:val="00674221"/>
    <w:rsid w:val="00674932"/>
    <w:rsid w:val="00674E8B"/>
    <w:rsid w:val="00674F7E"/>
    <w:rsid w:val="00675231"/>
    <w:rsid w:val="00675538"/>
    <w:rsid w:val="0067582F"/>
    <w:rsid w:val="00675DEA"/>
    <w:rsid w:val="0067606C"/>
    <w:rsid w:val="00676295"/>
    <w:rsid w:val="0067635E"/>
    <w:rsid w:val="00676523"/>
    <w:rsid w:val="006768DD"/>
    <w:rsid w:val="00676B55"/>
    <w:rsid w:val="00676D9D"/>
    <w:rsid w:val="00677112"/>
    <w:rsid w:val="006771E9"/>
    <w:rsid w:val="006771FB"/>
    <w:rsid w:val="0067763B"/>
    <w:rsid w:val="00677E6F"/>
    <w:rsid w:val="00677FA6"/>
    <w:rsid w:val="00677FD1"/>
    <w:rsid w:val="0068003D"/>
    <w:rsid w:val="00680202"/>
    <w:rsid w:val="00680461"/>
    <w:rsid w:val="006804F6"/>
    <w:rsid w:val="00680627"/>
    <w:rsid w:val="00680629"/>
    <w:rsid w:val="006806AD"/>
    <w:rsid w:val="00680826"/>
    <w:rsid w:val="00680831"/>
    <w:rsid w:val="00680836"/>
    <w:rsid w:val="00680B77"/>
    <w:rsid w:val="00680CFA"/>
    <w:rsid w:val="00680E2E"/>
    <w:rsid w:val="00680F79"/>
    <w:rsid w:val="00680F95"/>
    <w:rsid w:val="00681516"/>
    <w:rsid w:val="00681555"/>
    <w:rsid w:val="006816C0"/>
    <w:rsid w:val="006817C0"/>
    <w:rsid w:val="006818E1"/>
    <w:rsid w:val="006818EE"/>
    <w:rsid w:val="00681A91"/>
    <w:rsid w:val="00681E14"/>
    <w:rsid w:val="006820B7"/>
    <w:rsid w:val="00682645"/>
    <w:rsid w:val="006826BF"/>
    <w:rsid w:val="00682796"/>
    <w:rsid w:val="00682834"/>
    <w:rsid w:val="006828B7"/>
    <w:rsid w:val="00682938"/>
    <w:rsid w:val="00682CDF"/>
    <w:rsid w:val="00683058"/>
    <w:rsid w:val="00683416"/>
    <w:rsid w:val="006836CC"/>
    <w:rsid w:val="0068370D"/>
    <w:rsid w:val="006837B2"/>
    <w:rsid w:val="00683818"/>
    <w:rsid w:val="006838BD"/>
    <w:rsid w:val="00683E00"/>
    <w:rsid w:val="00683E28"/>
    <w:rsid w:val="00683EF4"/>
    <w:rsid w:val="0068405F"/>
    <w:rsid w:val="006844C1"/>
    <w:rsid w:val="00684561"/>
    <w:rsid w:val="00684C84"/>
    <w:rsid w:val="00684C9C"/>
    <w:rsid w:val="00684CF6"/>
    <w:rsid w:val="00684F23"/>
    <w:rsid w:val="0068526B"/>
    <w:rsid w:val="00685426"/>
    <w:rsid w:val="00685444"/>
    <w:rsid w:val="00685589"/>
    <w:rsid w:val="00685638"/>
    <w:rsid w:val="006857A4"/>
    <w:rsid w:val="006858F9"/>
    <w:rsid w:val="00685B41"/>
    <w:rsid w:val="00686005"/>
    <w:rsid w:val="0068602A"/>
    <w:rsid w:val="00686249"/>
    <w:rsid w:val="00686289"/>
    <w:rsid w:val="0068682B"/>
    <w:rsid w:val="00686A7A"/>
    <w:rsid w:val="00686FB7"/>
    <w:rsid w:val="006871A6"/>
    <w:rsid w:val="006872A5"/>
    <w:rsid w:val="006872CC"/>
    <w:rsid w:val="006874C6"/>
    <w:rsid w:val="00687700"/>
    <w:rsid w:val="006877A0"/>
    <w:rsid w:val="0069011E"/>
    <w:rsid w:val="00690124"/>
    <w:rsid w:val="00690248"/>
    <w:rsid w:val="0069029B"/>
    <w:rsid w:val="00690468"/>
    <w:rsid w:val="00690544"/>
    <w:rsid w:val="00690A54"/>
    <w:rsid w:val="0069107F"/>
    <w:rsid w:val="006913C5"/>
    <w:rsid w:val="00691646"/>
    <w:rsid w:val="00691892"/>
    <w:rsid w:val="006918FA"/>
    <w:rsid w:val="006919C0"/>
    <w:rsid w:val="006919FE"/>
    <w:rsid w:val="00691AAE"/>
    <w:rsid w:val="00691E6D"/>
    <w:rsid w:val="00692568"/>
    <w:rsid w:val="006926DC"/>
    <w:rsid w:val="00692A13"/>
    <w:rsid w:val="00692B6A"/>
    <w:rsid w:val="00692C3B"/>
    <w:rsid w:val="00692C73"/>
    <w:rsid w:val="00692CB7"/>
    <w:rsid w:val="00692D27"/>
    <w:rsid w:val="00692EAB"/>
    <w:rsid w:val="00692EEF"/>
    <w:rsid w:val="00692F57"/>
    <w:rsid w:val="00692F95"/>
    <w:rsid w:val="00693560"/>
    <w:rsid w:val="0069363D"/>
    <w:rsid w:val="00693B53"/>
    <w:rsid w:val="00693FB7"/>
    <w:rsid w:val="006940F0"/>
    <w:rsid w:val="00694213"/>
    <w:rsid w:val="00694241"/>
    <w:rsid w:val="006944E8"/>
    <w:rsid w:val="00694517"/>
    <w:rsid w:val="00694526"/>
    <w:rsid w:val="00694B4E"/>
    <w:rsid w:val="00694D0A"/>
    <w:rsid w:val="00694E13"/>
    <w:rsid w:val="00694F76"/>
    <w:rsid w:val="00694F88"/>
    <w:rsid w:val="006954B5"/>
    <w:rsid w:val="006955D4"/>
    <w:rsid w:val="00695798"/>
    <w:rsid w:val="0069593E"/>
    <w:rsid w:val="00695B9B"/>
    <w:rsid w:val="00695C32"/>
    <w:rsid w:val="00696034"/>
    <w:rsid w:val="00696264"/>
    <w:rsid w:val="0069626A"/>
    <w:rsid w:val="00696412"/>
    <w:rsid w:val="0069662A"/>
    <w:rsid w:val="00696896"/>
    <w:rsid w:val="00696C0A"/>
    <w:rsid w:val="00696EDA"/>
    <w:rsid w:val="0069767E"/>
    <w:rsid w:val="006976D9"/>
    <w:rsid w:val="00697A25"/>
    <w:rsid w:val="00697E72"/>
    <w:rsid w:val="006A01D2"/>
    <w:rsid w:val="006A0472"/>
    <w:rsid w:val="006A0626"/>
    <w:rsid w:val="006A076C"/>
    <w:rsid w:val="006A07CA"/>
    <w:rsid w:val="006A0935"/>
    <w:rsid w:val="006A09A9"/>
    <w:rsid w:val="006A09B4"/>
    <w:rsid w:val="006A0AC0"/>
    <w:rsid w:val="006A0DDA"/>
    <w:rsid w:val="006A0F26"/>
    <w:rsid w:val="006A0F6C"/>
    <w:rsid w:val="006A102F"/>
    <w:rsid w:val="006A11BA"/>
    <w:rsid w:val="006A14CE"/>
    <w:rsid w:val="006A1839"/>
    <w:rsid w:val="006A1907"/>
    <w:rsid w:val="006A1A14"/>
    <w:rsid w:val="006A1AC3"/>
    <w:rsid w:val="006A1AD4"/>
    <w:rsid w:val="006A1DBB"/>
    <w:rsid w:val="006A2009"/>
    <w:rsid w:val="006A21C2"/>
    <w:rsid w:val="006A23D5"/>
    <w:rsid w:val="006A24D5"/>
    <w:rsid w:val="006A2783"/>
    <w:rsid w:val="006A27C0"/>
    <w:rsid w:val="006A27C3"/>
    <w:rsid w:val="006A2A1E"/>
    <w:rsid w:val="006A2BD6"/>
    <w:rsid w:val="006A2CF7"/>
    <w:rsid w:val="006A2D3A"/>
    <w:rsid w:val="006A2E06"/>
    <w:rsid w:val="006A2E7C"/>
    <w:rsid w:val="006A3033"/>
    <w:rsid w:val="006A3267"/>
    <w:rsid w:val="006A36E0"/>
    <w:rsid w:val="006A38A7"/>
    <w:rsid w:val="006A3935"/>
    <w:rsid w:val="006A3A00"/>
    <w:rsid w:val="006A3A37"/>
    <w:rsid w:val="006A3A81"/>
    <w:rsid w:val="006A3BFF"/>
    <w:rsid w:val="006A4010"/>
    <w:rsid w:val="006A40CF"/>
    <w:rsid w:val="006A449E"/>
    <w:rsid w:val="006A489C"/>
    <w:rsid w:val="006A4B1A"/>
    <w:rsid w:val="006A5345"/>
    <w:rsid w:val="006A5504"/>
    <w:rsid w:val="006A5B76"/>
    <w:rsid w:val="006A6276"/>
    <w:rsid w:val="006A6581"/>
    <w:rsid w:val="006A66B6"/>
    <w:rsid w:val="006A673B"/>
    <w:rsid w:val="006A6979"/>
    <w:rsid w:val="006A6C05"/>
    <w:rsid w:val="006A6D16"/>
    <w:rsid w:val="006A6E46"/>
    <w:rsid w:val="006A70DB"/>
    <w:rsid w:val="006A721C"/>
    <w:rsid w:val="006A747C"/>
    <w:rsid w:val="006A75B8"/>
    <w:rsid w:val="006A7AB9"/>
    <w:rsid w:val="006B013F"/>
    <w:rsid w:val="006B06F7"/>
    <w:rsid w:val="006B0991"/>
    <w:rsid w:val="006B09B1"/>
    <w:rsid w:val="006B0C23"/>
    <w:rsid w:val="006B0CA3"/>
    <w:rsid w:val="006B0CB0"/>
    <w:rsid w:val="006B0EFB"/>
    <w:rsid w:val="006B1158"/>
    <w:rsid w:val="006B12D5"/>
    <w:rsid w:val="006B1384"/>
    <w:rsid w:val="006B19C0"/>
    <w:rsid w:val="006B1A39"/>
    <w:rsid w:val="006B1F90"/>
    <w:rsid w:val="006B1FA9"/>
    <w:rsid w:val="006B2043"/>
    <w:rsid w:val="006B2065"/>
    <w:rsid w:val="006B206E"/>
    <w:rsid w:val="006B2581"/>
    <w:rsid w:val="006B2A60"/>
    <w:rsid w:val="006B2B83"/>
    <w:rsid w:val="006B2EB6"/>
    <w:rsid w:val="006B30FD"/>
    <w:rsid w:val="006B3489"/>
    <w:rsid w:val="006B357E"/>
    <w:rsid w:val="006B3DBD"/>
    <w:rsid w:val="006B3E5C"/>
    <w:rsid w:val="006B3F06"/>
    <w:rsid w:val="006B3F69"/>
    <w:rsid w:val="006B4014"/>
    <w:rsid w:val="006B440F"/>
    <w:rsid w:val="006B465E"/>
    <w:rsid w:val="006B4DD4"/>
    <w:rsid w:val="006B50F5"/>
    <w:rsid w:val="006B51A3"/>
    <w:rsid w:val="006B53F6"/>
    <w:rsid w:val="006B5460"/>
    <w:rsid w:val="006B55F4"/>
    <w:rsid w:val="006B5840"/>
    <w:rsid w:val="006B58C9"/>
    <w:rsid w:val="006B5E84"/>
    <w:rsid w:val="006B6118"/>
    <w:rsid w:val="006B61E2"/>
    <w:rsid w:val="006B646D"/>
    <w:rsid w:val="006B6576"/>
    <w:rsid w:val="006B6860"/>
    <w:rsid w:val="006B694F"/>
    <w:rsid w:val="006B6AC1"/>
    <w:rsid w:val="006B6B43"/>
    <w:rsid w:val="006B6C55"/>
    <w:rsid w:val="006B6E0B"/>
    <w:rsid w:val="006B6F24"/>
    <w:rsid w:val="006B6F5E"/>
    <w:rsid w:val="006B7203"/>
    <w:rsid w:val="006B7395"/>
    <w:rsid w:val="006B7518"/>
    <w:rsid w:val="006B7675"/>
    <w:rsid w:val="006B78C7"/>
    <w:rsid w:val="006B79BE"/>
    <w:rsid w:val="006B7A01"/>
    <w:rsid w:val="006B7C24"/>
    <w:rsid w:val="006B7D1F"/>
    <w:rsid w:val="006B7D86"/>
    <w:rsid w:val="006B7E6F"/>
    <w:rsid w:val="006B7F22"/>
    <w:rsid w:val="006C0079"/>
    <w:rsid w:val="006C028A"/>
    <w:rsid w:val="006C07BC"/>
    <w:rsid w:val="006C09C4"/>
    <w:rsid w:val="006C0B5A"/>
    <w:rsid w:val="006C0E8D"/>
    <w:rsid w:val="006C0F0F"/>
    <w:rsid w:val="006C11E8"/>
    <w:rsid w:val="006C11FE"/>
    <w:rsid w:val="006C1601"/>
    <w:rsid w:val="006C17C1"/>
    <w:rsid w:val="006C2058"/>
    <w:rsid w:val="006C21CF"/>
    <w:rsid w:val="006C221E"/>
    <w:rsid w:val="006C2314"/>
    <w:rsid w:val="006C23E1"/>
    <w:rsid w:val="006C2440"/>
    <w:rsid w:val="006C24D9"/>
    <w:rsid w:val="006C24FD"/>
    <w:rsid w:val="006C250C"/>
    <w:rsid w:val="006C2562"/>
    <w:rsid w:val="006C26B2"/>
    <w:rsid w:val="006C28A2"/>
    <w:rsid w:val="006C28A6"/>
    <w:rsid w:val="006C2CBC"/>
    <w:rsid w:val="006C2DAC"/>
    <w:rsid w:val="006C2DF1"/>
    <w:rsid w:val="006C2E62"/>
    <w:rsid w:val="006C30D8"/>
    <w:rsid w:val="006C30F8"/>
    <w:rsid w:val="006C3295"/>
    <w:rsid w:val="006C3328"/>
    <w:rsid w:val="006C38CC"/>
    <w:rsid w:val="006C3ACB"/>
    <w:rsid w:val="006C3DE9"/>
    <w:rsid w:val="006C3E60"/>
    <w:rsid w:val="006C4012"/>
    <w:rsid w:val="006C4047"/>
    <w:rsid w:val="006C478D"/>
    <w:rsid w:val="006C4850"/>
    <w:rsid w:val="006C4902"/>
    <w:rsid w:val="006C4B30"/>
    <w:rsid w:val="006C4B9F"/>
    <w:rsid w:val="006C4BCB"/>
    <w:rsid w:val="006C4BE2"/>
    <w:rsid w:val="006C4BE6"/>
    <w:rsid w:val="006C4CD4"/>
    <w:rsid w:val="006C4E21"/>
    <w:rsid w:val="006C517D"/>
    <w:rsid w:val="006C530F"/>
    <w:rsid w:val="006C53C8"/>
    <w:rsid w:val="006C54C2"/>
    <w:rsid w:val="006C57BF"/>
    <w:rsid w:val="006C58AD"/>
    <w:rsid w:val="006C5B17"/>
    <w:rsid w:val="006C5C0D"/>
    <w:rsid w:val="006C5C3B"/>
    <w:rsid w:val="006C648C"/>
    <w:rsid w:val="006C66CB"/>
    <w:rsid w:val="006C67DA"/>
    <w:rsid w:val="006C6AD7"/>
    <w:rsid w:val="006C6C4E"/>
    <w:rsid w:val="006C6C6D"/>
    <w:rsid w:val="006C6D26"/>
    <w:rsid w:val="006C6F4E"/>
    <w:rsid w:val="006C751D"/>
    <w:rsid w:val="006C761C"/>
    <w:rsid w:val="006C7945"/>
    <w:rsid w:val="006C7A3A"/>
    <w:rsid w:val="006C7C45"/>
    <w:rsid w:val="006D00C8"/>
    <w:rsid w:val="006D020D"/>
    <w:rsid w:val="006D03E2"/>
    <w:rsid w:val="006D04ED"/>
    <w:rsid w:val="006D05B8"/>
    <w:rsid w:val="006D0691"/>
    <w:rsid w:val="006D0733"/>
    <w:rsid w:val="006D07E1"/>
    <w:rsid w:val="006D0C83"/>
    <w:rsid w:val="006D0D65"/>
    <w:rsid w:val="006D10CE"/>
    <w:rsid w:val="006D1348"/>
    <w:rsid w:val="006D1564"/>
    <w:rsid w:val="006D1DF9"/>
    <w:rsid w:val="006D21B9"/>
    <w:rsid w:val="006D22DC"/>
    <w:rsid w:val="006D248A"/>
    <w:rsid w:val="006D25BE"/>
    <w:rsid w:val="006D2933"/>
    <w:rsid w:val="006D2A16"/>
    <w:rsid w:val="006D2A48"/>
    <w:rsid w:val="006D2B0E"/>
    <w:rsid w:val="006D2D31"/>
    <w:rsid w:val="006D3030"/>
    <w:rsid w:val="006D3192"/>
    <w:rsid w:val="006D3553"/>
    <w:rsid w:val="006D36BC"/>
    <w:rsid w:val="006D3D91"/>
    <w:rsid w:val="006D3F22"/>
    <w:rsid w:val="006D424F"/>
    <w:rsid w:val="006D4310"/>
    <w:rsid w:val="006D45A8"/>
    <w:rsid w:val="006D45DF"/>
    <w:rsid w:val="006D472C"/>
    <w:rsid w:val="006D4921"/>
    <w:rsid w:val="006D4A45"/>
    <w:rsid w:val="006D4A8E"/>
    <w:rsid w:val="006D4A90"/>
    <w:rsid w:val="006D4B11"/>
    <w:rsid w:val="006D4FE4"/>
    <w:rsid w:val="006D5092"/>
    <w:rsid w:val="006D5207"/>
    <w:rsid w:val="006D53AA"/>
    <w:rsid w:val="006D5454"/>
    <w:rsid w:val="006D573F"/>
    <w:rsid w:val="006D5774"/>
    <w:rsid w:val="006D5909"/>
    <w:rsid w:val="006D5BF5"/>
    <w:rsid w:val="006D5C60"/>
    <w:rsid w:val="006D630F"/>
    <w:rsid w:val="006D637A"/>
    <w:rsid w:val="006D65F5"/>
    <w:rsid w:val="006D68B1"/>
    <w:rsid w:val="006D6B14"/>
    <w:rsid w:val="006D6B2A"/>
    <w:rsid w:val="006D6C49"/>
    <w:rsid w:val="006D6CB7"/>
    <w:rsid w:val="006D6D16"/>
    <w:rsid w:val="006D6E4B"/>
    <w:rsid w:val="006D6ECF"/>
    <w:rsid w:val="006D702B"/>
    <w:rsid w:val="006D717E"/>
    <w:rsid w:val="006D7262"/>
    <w:rsid w:val="006D74CA"/>
    <w:rsid w:val="006D75B8"/>
    <w:rsid w:val="006D7610"/>
    <w:rsid w:val="006D778C"/>
    <w:rsid w:val="006D782B"/>
    <w:rsid w:val="006D7989"/>
    <w:rsid w:val="006D7C42"/>
    <w:rsid w:val="006D7CED"/>
    <w:rsid w:val="006D7E88"/>
    <w:rsid w:val="006D7F0F"/>
    <w:rsid w:val="006E0223"/>
    <w:rsid w:val="006E0358"/>
    <w:rsid w:val="006E0806"/>
    <w:rsid w:val="006E0848"/>
    <w:rsid w:val="006E0862"/>
    <w:rsid w:val="006E09E1"/>
    <w:rsid w:val="006E0D67"/>
    <w:rsid w:val="006E0F60"/>
    <w:rsid w:val="006E0F98"/>
    <w:rsid w:val="006E1216"/>
    <w:rsid w:val="006E170B"/>
    <w:rsid w:val="006E19FE"/>
    <w:rsid w:val="006E1A7A"/>
    <w:rsid w:val="006E1B7F"/>
    <w:rsid w:val="006E1FED"/>
    <w:rsid w:val="006E25B8"/>
    <w:rsid w:val="006E283C"/>
    <w:rsid w:val="006E29BC"/>
    <w:rsid w:val="006E2A6A"/>
    <w:rsid w:val="006E2BB9"/>
    <w:rsid w:val="006E2C82"/>
    <w:rsid w:val="006E2E94"/>
    <w:rsid w:val="006E2FC4"/>
    <w:rsid w:val="006E307F"/>
    <w:rsid w:val="006E340F"/>
    <w:rsid w:val="006E3475"/>
    <w:rsid w:val="006E350F"/>
    <w:rsid w:val="006E3917"/>
    <w:rsid w:val="006E3ABB"/>
    <w:rsid w:val="006E3CEE"/>
    <w:rsid w:val="006E3E30"/>
    <w:rsid w:val="006E413B"/>
    <w:rsid w:val="006E4496"/>
    <w:rsid w:val="006E4770"/>
    <w:rsid w:val="006E47DB"/>
    <w:rsid w:val="006E4814"/>
    <w:rsid w:val="006E48D6"/>
    <w:rsid w:val="006E4CE3"/>
    <w:rsid w:val="006E4D2B"/>
    <w:rsid w:val="006E4E2E"/>
    <w:rsid w:val="006E4FE6"/>
    <w:rsid w:val="006E53EE"/>
    <w:rsid w:val="006E56DF"/>
    <w:rsid w:val="006E5901"/>
    <w:rsid w:val="006E5A3F"/>
    <w:rsid w:val="006E6021"/>
    <w:rsid w:val="006E6070"/>
    <w:rsid w:val="006E60CF"/>
    <w:rsid w:val="006E6528"/>
    <w:rsid w:val="006E68B6"/>
    <w:rsid w:val="006E6A34"/>
    <w:rsid w:val="006E6A5F"/>
    <w:rsid w:val="006E6ABC"/>
    <w:rsid w:val="006E6B19"/>
    <w:rsid w:val="006E6C89"/>
    <w:rsid w:val="006E6F8A"/>
    <w:rsid w:val="006E715F"/>
    <w:rsid w:val="006E736D"/>
    <w:rsid w:val="006E73F6"/>
    <w:rsid w:val="006E76BF"/>
    <w:rsid w:val="006E76E3"/>
    <w:rsid w:val="006E7785"/>
    <w:rsid w:val="006E79C7"/>
    <w:rsid w:val="006E7D34"/>
    <w:rsid w:val="006E7F37"/>
    <w:rsid w:val="006F0198"/>
    <w:rsid w:val="006F0248"/>
    <w:rsid w:val="006F0271"/>
    <w:rsid w:val="006F0607"/>
    <w:rsid w:val="006F0758"/>
    <w:rsid w:val="006F09B3"/>
    <w:rsid w:val="006F0C34"/>
    <w:rsid w:val="006F0F01"/>
    <w:rsid w:val="006F0FE9"/>
    <w:rsid w:val="006F102F"/>
    <w:rsid w:val="006F1507"/>
    <w:rsid w:val="006F1561"/>
    <w:rsid w:val="006F16DE"/>
    <w:rsid w:val="006F191B"/>
    <w:rsid w:val="006F1938"/>
    <w:rsid w:val="006F19C6"/>
    <w:rsid w:val="006F1D8A"/>
    <w:rsid w:val="006F1F94"/>
    <w:rsid w:val="006F20A5"/>
    <w:rsid w:val="006F20AF"/>
    <w:rsid w:val="006F2385"/>
    <w:rsid w:val="006F295A"/>
    <w:rsid w:val="006F2BB5"/>
    <w:rsid w:val="006F2E9B"/>
    <w:rsid w:val="006F3278"/>
    <w:rsid w:val="006F3288"/>
    <w:rsid w:val="006F3458"/>
    <w:rsid w:val="006F352D"/>
    <w:rsid w:val="006F3A24"/>
    <w:rsid w:val="006F3AD7"/>
    <w:rsid w:val="006F3B4A"/>
    <w:rsid w:val="006F3C16"/>
    <w:rsid w:val="006F427A"/>
    <w:rsid w:val="006F441A"/>
    <w:rsid w:val="006F4550"/>
    <w:rsid w:val="006F46C1"/>
    <w:rsid w:val="006F4794"/>
    <w:rsid w:val="006F484B"/>
    <w:rsid w:val="006F489E"/>
    <w:rsid w:val="006F4E86"/>
    <w:rsid w:val="006F4F5F"/>
    <w:rsid w:val="006F4FA5"/>
    <w:rsid w:val="006F5063"/>
    <w:rsid w:val="006F5176"/>
    <w:rsid w:val="006F52D0"/>
    <w:rsid w:val="006F55C1"/>
    <w:rsid w:val="006F569D"/>
    <w:rsid w:val="006F56AF"/>
    <w:rsid w:val="006F56E9"/>
    <w:rsid w:val="006F57A5"/>
    <w:rsid w:val="006F58DA"/>
    <w:rsid w:val="006F5CB1"/>
    <w:rsid w:val="006F5F48"/>
    <w:rsid w:val="006F60F7"/>
    <w:rsid w:val="006F613C"/>
    <w:rsid w:val="006F62A4"/>
    <w:rsid w:val="006F62B3"/>
    <w:rsid w:val="006F64F0"/>
    <w:rsid w:val="006F67F0"/>
    <w:rsid w:val="006F6885"/>
    <w:rsid w:val="006F6B4F"/>
    <w:rsid w:val="006F6BEE"/>
    <w:rsid w:val="006F6E36"/>
    <w:rsid w:val="006F6EEB"/>
    <w:rsid w:val="006F719F"/>
    <w:rsid w:val="006F7336"/>
    <w:rsid w:val="006F7528"/>
    <w:rsid w:val="006F75D0"/>
    <w:rsid w:val="006F7B62"/>
    <w:rsid w:val="006F7D8C"/>
    <w:rsid w:val="006F7DC0"/>
    <w:rsid w:val="00700009"/>
    <w:rsid w:val="00700253"/>
    <w:rsid w:val="0070072B"/>
    <w:rsid w:val="0070073E"/>
    <w:rsid w:val="00700CB4"/>
    <w:rsid w:val="00700E36"/>
    <w:rsid w:val="00700EA7"/>
    <w:rsid w:val="007012B2"/>
    <w:rsid w:val="0070134C"/>
    <w:rsid w:val="007014B4"/>
    <w:rsid w:val="007016A9"/>
    <w:rsid w:val="00701783"/>
    <w:rsid w:val="00701965"/>
    <w:rsid w:val="00701986"/>
    <w:rsid w:val="007019C0"/>
    <w:rsid w:val="00701D27"/>
    <w:rsid w:val="007020B0"/>
    <w:rsid w:val="007024E1"/>
    <w:rsid w:val="007025A2"/>
    <w:rsid w:val="007028CE"/>
    <w:rsid w:val="00702A20"/>
    <w:rsid w:val="00702C40"/>
    <w:rsid w:val="007030A7"/>
    <w:rsid w:val="007030E6"/>
    <w:rsid w:val="0070328B"/>
    <w:rsid w:val="00703366"/>
    <w:rsid w:val="00703583"/>
    <w:rsid w:val="007036F9"/>
    <w:rsid w:val="00703C81"/>
    <w:rsid w:val="00703F66"/>
    <w:rsid w:val="00704161"/>
    <w:rsid w:val="00704222"/>
    <w:rsid w:val="00704274"/>
    <w:rsid w:val="00704787"/>
    <w:rsid w:val="0070489F"/>
    <w:rsid w:val="0070493C"/>
    <w:rsid w:val="007049F8"/>
    <w:rsid w:val="00704E9E"/>
    <w:rsid w:val="00704F6B"/>
    <w:rsid w:val="0070549A"/>
    <w:rsid w:val="0070562B"/>
    <w:rsid w:val="00705CC1"/>
    <w:rsid w:val="00705EDA"/>
    <w:rsid w:val="0070604A"/>
    <w:rsid w:val="00706261"/>
    <w:rsid w:val="00706858"/>
    <w:rsid w:val="0070694C"/>
    <w:rsid w:val="00706C39"/>
    <w:rsid w:val="00707671"/>
    <w:rsid w:val="00707698"/>
    <w:rsid w:val="00707D68"/>
    <w:rsid w:val="00707EA0"/>
    <w:rsid w:val="00707F53"/>
    <w:rsid w:val="00707FAB"/>
    <w:rsid w:val="007105E4"/>
    <w:rsid w:val="007109AD"/>
    <w:rsid w:val="00710C99"/>
    <w:rsid w:val="00710EAC"/>
    <w:rsid w:val="00711336"/>
    <w:rsid w:val="007116D0"/>
    <w:rsid w:val="00711993"/>
    <w:rsid w:val="00711C79"/>
    <w:rsid w:val="00711F23"/>
    <w:rsid w:val="00712008"/>
    <w:rsid w:val="0071205B"/>
    <w:rsid w:val="0071229A"/>
    <w:rsid w:val="00712662"/>
    <w:rsid w:val="007126F5"/>
    <w:rsid w:val="00712910"/>
    <w:rsid w:val="00712AA0"/>
    <w:rsid w:val="00712B58"/>
    <w:rsid w:val="00712F28"/>
    <w:rsid w:val="00712F2B"/>
    <w:rsid w:val="00713199"/>
    <w:rsid w:val="007133C4"/>
    <w:rsid w:val="00713430"/>
    <w:rsid w:val="00713836"/>
    <w:rsid w:val="00713A70"/>
    <w:rsid w:val="00713C0C"/>
    <w:rsid w:val="00713FAC"/>
    <w:rsid w:val="00713FF7"/>
    <w:rsid w:val="007142C7"/>
    <w:rsid w:val="00714459"/>
    <w:rsid w:val="007144A3"/>
    <w:rsid w:val="007146A4"/>
    <w:rsid w:val="007147F9"/>
    <w:rsid w:val="007149AC"/>
    <w:rsid w:val="007149CF"/>
    <w:rsid w:val="00714B29"/>
    <w:rsid w:val="00714C64"/>
    <w:rsid w:val="00714E9B"/>
    <w:rsid w:val="00714E9C"/>
    <w:rsid w:val="007153C7"/>
    <w:rsid w:val="007154A2"/>
    <w:rsid w:val="0071563B"/>
    <w:rsid w:val="00715962"/>
    <w:rsid w:val="00715984"/>
    <w:rsid w:val="007159DF"/>
    <w:rsid w:val="00715CD8"/>
    <w:rsid w:val="00715D91"/>
    <w:rsid w:val="007162C6"/>
    <w:rsid w:val="007166D9"/>
    <w:rsid w:val="00716947"/>
    <w:rsid w:val="00716983"/>
    <w:rsid w:val="00716C9B"/>
    <w:rsid w:val="00716CBF"/>
    <w:rsid w:val="00716D52"/>
    <w:rsid w:val="00717295"/>
    <w:rsid w:val="00717412"/>
    <w:rsid w:val="00717878"/>
    <w:rsid w:val="00717919"/>
    <w:rsid w:val="00717BD1"/>
    <w:rsid w:val="00717D3A"/>
    <w:rsid w:val="00717E58"/>
    <w:rsid w:val="00717F1B"/>
    <w:rsid w:val="007200C9"/>
    <w:rsid w:val="00720526"/>
    <w:rsid w:val="00720583"/>
    <w:rsid w:val="007205D0"/>
    <w:rsid w:val="007206CE"/>
    <w:rsid w:val="0072076D"/>
    <w:rsid w:val="00720B79"/>
    <w:rsid w:val="00720D1F"/>
    <w:rsid w:val="00720FD4"/>
    <w:rsid w:val="007210CB"/>
    <w:rsid w:val="007210DC"/>
    <w:rsid w:val="007214CF"/>
    <w:rsid w:val="00721589"/>
    <w:rsid w:val="007215C0"/>
    <w:rsid w:val="00721766"/>
    <w:rsid w:val="00721B83"/>
    <w:rsid w:val="00721C91"/>
    <w:rsid w:val="00721EF3"/>
    <w:rsid w:val="00721FF8"/>
    <w:rsid w:val="00722073"/>
    <w:rsid w:val="0072209C"/>
    <w:rsid w:val="007227D2"/>
    <w:rsid w:val="00722A5C"/>
    <w:rsid w:val="007231B6"/>
    <w:rsid w:val="00723524"/>
    <w:rsid w:val="007237DB"/>
    <w:rsid w:val="00723C92"/>
    <w:rsid w:val="00723CDD"/>
    <w:rsid w:val="00723D5C"/>
    <w:rsid w:val="007240F5"/>
    <w:rsid w:val="007241E0"/>
    <w:rsid w:val="00724563"/>
    <w:rsid w:val="00724E68"/>
    <w:rsid w:val="00724E77"/>
    <w:rsid w:val="00724FFB"/>
    <w:rsid w:val="007252E4"/>
    <w:rsid w:val="00725350"/>
    <w:rsid w:val="00725591"/>
    <w:rsid w:val="007255E7"/>
    <w:rsid w:val="00725A0B"/>
    <w:rsid w:val="00725C95"/>
    <w:rsid w:val="00725D94"/>
    <w:rsid w:val="00725DD3"/>
    <w:rsid w:val="00726146"/>
    <w:rsid w:val="00726190"/>
    <w:rsid w:val="0072652B"/>
    <w:rsid w:val="0072678D"/>
    <w:rsid w:val="00726847"/>
    <w:rsid w:val="00726EAA"/>
    <w:rsid w:val="00726F81"/>
    <w:rsid w:val="00727132"/>
    <w:rsid w:val="00727135"/>
    <w:rsid w:val="00727334"/>
    <w:rsid w:val="007274D8"/>
    <w:rsid w:val="00727620"/>
    <w:rsid w:val="00727852"/>
    <w:rsid w:val="00727863"/>
    <w:rsid w:val="00727B5D"/>
    <w:rsid w:val="00727B6D"/>
    <w:rsid w:val="00727CFF"/>
    <w:rsid w:val="00727F21"/>
    <w:rsid w:val="0073009F"/>
    <w:rsid w:val="0073029D"/>
    <w:rsid w:val="0073036F"/>
    <w:rsid w:val="007304CE"/>
    <w:rsid w:val="00730838"/>
    <w:rsid w:val="00730A48"/>
    <w:rsid w:val="00730B67"/>
    <w:rsid w:val="00730DC2"/>
    <w:rsid w:val="00730E2C"/>
    <w:rsid w:val="00731180"/>
    <w:rsid w:val="007315D3"/>
    <w:rsid w:val="007316EC"/>
    <w:rsid w:val="007318D3"/>
    <w:rsid w:val="00731954"/>
    <w:rsid w:val="00731D02"/>
    <w:rsid w:val="00732093"/>
    <w:rsid w:val="00732309"/>
    <w:rsid w:val="007328AB"/>
    <w:rsid w:val="0073295B"/>
    <w:rsid w:val="0073345A"/>
    <w:rsid w:val="00733505"/>
    <w:rsid w:val="007338AD"/>
    <w:rsid w:val="007339AF"/>
    <w:rsid w:val="00733CA3"/>
    <w:rsid w:val="00733E7B"/>
    <w:rsid w:val="00733F4C"/>
    <w:rsid w:val="0073451B"/>
    <w:rsid w:val="0073456B"/>
    <w:rsid w:val="0073477F"/>
    <w:rsid w:val="00734A10"/>
    <w:rsid w:val="00734B5D"/>
    <w:rsid w:val="00734F25"/>
    <w:rsid w:val="0073506D"/>
    <w:rsid w:val="007353B1"/>
    <w:rsid w:val="00735424"/>
    <w:rsid w:val="007354CE"/>
    <w:rsid w:val="0073562C"/>
    <w:rsid w:val="00735875"/>
    <w:rsid w:val="00735987"/>
    <w:rsid w:val="007359AD"/>
    <w:rsid w:val="00735A74"/>
    <w:rsid w:val="00735A79"/>
    <w:rsid w:val="00735A7F"/>
    <w:rsid w:val="00735B08"/>
    <w:rsid w:val="00735B4B"/>
    <w:rsid w:val="00735C37"/>
    <w:rsid w:val="0073601A"/>
    <w:rsid w:val="007362B2"/>
    <w:rsid w:val="0073659F"/>
    <w:rsid w:val="0073660E"/>
    <w:rsid w:val="00736628"/>
    <w:rsid w:val="007366B0"/>
    <w:rsid w:val="00736850"/>
    <w:rsid w:val="007369E3"/>
    <w:rsid w:val="00736EC4"/>
    <w:rsid w:val="00736EF1"/>
    <w:rsid w:val="00736FFA"/>
    <w:rsid w:val="0073719D"/>
    <w:rsid w:val="00737941"/>
    <w:rsid w:val="007379FE"/>
    <w:rsid w:val="00737AE1"/>
    <w:rsid w:val="00737CE0"/>
    <w:rsid w:val="00737D38"/>
    <w:rsid w:val="007401BB"/>
    <w:rsid w:val="00740268"/>
    <w:rsid w:val="00740565"/>
    <w:rsid w:val="00740BF1"/>
    <w:rsid w:val="00740DC6"/>
    <w:rsid w:val="007411FD"/>
    <w:rsid w:val="0074136C"/>
    <w:rsid w:val="00741400"/>
    <w:rsid w:val="007415D0"/>
    <w:rsid w:val="007417FA"/>
    <w:rsid w:val="00741D5E"/>
    <w:rsid w:val="00741E6B"/>
    <w:rsid w:val="00742197"/>
    <w:rsid w:val="0074263E"/>
    <w:rsid w:val="007428A2"/>
    <w:rsid w:val="007428FE"/>
    <w:rsid w:val="00742B88"/>
    <w:rsid w:val="00742F51"/>
    <w:rsid w:val="0074305A"/>
    <w:rsid w:val="007436AD"/>
    <w:rsid w:val="0074389C"/>
    <w:rsid w:val="007439FD"/>
    <w:rsid w:val="00743E7F"/>
    <w:rsid w:val="0074411F"/>
    <w:rsid w:val="0074457F"/>
    <w:rsid w:val="007445A6"/>
    <w:rsid w:val="00744679"/>
    <w:rsid w:val="00744A01"/>
    <w:rsid w:val="00744CA7"/>
    <w:rsid w:val="007454B5"/>
    <w:rsid w:val="00745654"/>
    <w:rsid w:val="00745965"/>
    <w:rsid w:val="00745AD8"/>
    <w:rsid w:val="00745C03"/>
    <w:rsid w:val="00745C6D"/>
    <w:rsid w:val="00745D39"/>
    <w:rsid w:val="00745F13"/>
    <w:rsid w:val="007463EE"/>
    <w:rsid w:val="00746779"/>
    <w:rsid w:val="007468D6"/>
    <w:rsid w:val="007468D7"/>
    <w:rsid w:val="00746BC3"/>
    <w:rsid w:val="00746EAA"/>
    <w:rsid w:val="0074733C"/>
    <w:rsid w:val="007473D9"/>
    <w:rsid w:val="007476D7"/>
    <w:rsid w:val="00747791"/>
    <w:rsid w:val="00747C7F"/>
    <w:rsid w:val="00747FFD"/>
    <w:rsid w:val="00750201"/>
    <w:rsid w:val="00750453"/>
    <w:rsid w:val="00750BF7"/>
    <w:rsid w:val="00750C8D"/>
    <w:rsid w:val="00750E16"/>
    <w:rsid w:val="00750F5A"/>
    <w:rsid w:val="00750FF8"/>
    <w:rsid w:val="00751132"/>
    <w:rsid w:val="007515F8"/>
    <w:rsid w:val="00751B49"/>
    <w:rsid w:val="00751DA5"/>
    <w:rsid w:val="007521CC"/>
    <w:rsid w:val="007523B5"/>
    <w:rsid w:val="007527BB"/>
    <w:rsid w:val="00752960"/>
    <w:rsid w:val="00752B6A"/>
    <w:rsid w:val="00752C0D"/>
    <w:rsid w:val="00752C8D"/>
    <w:rsid w:val="00752CB0"/>
    <w:rsid w:val="00752F78"/>
    <w:rsid w:val="007532B1"/>
    <w:rsid w:val="00753439"/>
    <w:rsid w:val="0075349A"/>
    <w:rsid w:val="007539ED"/>
    <w:rsid w:val="00753AC1"/>
    <w:rsid w:val="007540FB"/>
    <w:rsid w:val="0075442E"/>
    <w:rsid w:val="00754491"/>
    <w:rsid w:val="00754691"/>
    <w:rsid w:val="00754E37"/>
    <w:rsid w:val="00754EA5"/>
    <w:rsid w:val="00754FC7"/>
    <w:rsid w:val="0075532F"/>
    <w:rsid w:val="00755482"/>
    <w:rsid w:val="007554EE"/>
    <w:rsid w:val="0075553F"/>
    <w:rsid w:val="00755A0F"/>
    <w:rsid w:val="00755E4C"/>
    <w:rsid w:val="00756311"/>
    <w:rsid w:val="007563F9"/>
    <w:rsid w:val="007564BF"/>
    <w:rsid w:val="00756622"/>
    <w:rsid w:val="00756665"/>
    <w:rsid w:val="0075669B"/>
    <w:rsid w:val="007566E7"/>
    <w:rsid w:val="00756A3C"/>
    <w:rsid w:val="00756A46"/>
    <w:rsid w:val="00757569"/>
    <w:rsid w:val="007575B2"/>
    <w:rsid w:val="00757696"/>
    <w:rsid w:val="00757976"/>
    <w:rsid w:val="00760562"/>
    <w:rsid w:val="0076084E"/>
    <w:rsid w:val="00760BFC"/>
    <w:rsid w:val="00760C46"/>
    <w:rsid w:val="00760CD0"/>
    <w:rsid w:val="00760D89"/>
    <w:rsid w:val="007611EF"/>
    <w:rsid w:val="007612F3"/>
    <w:rsid w:val="007614FB"/>
    <w:rsid w:val="0076186B"/>
    <w:rsid w:val="007619D7"/>
    <w:rsid w:val="00761A57"/>
    <w:rsid w:val="00761AB8"/>
    <w:rsid w:val="00761AE4"/>
    <w:rsid w:val="00761C7D"/>
    <w:rsid w:val="00761E48"/>
    <w:rsid w:val="00761EE2"/>
    <w:rsid w:val="007624D9"/>
    <w:rsid w:val="00762779"/>
    <w:rsid w:val="00762785"/>
    <w:rsid w:val="0076283E"/>
    <w:rsid w:val="00762CE4"/>
    <w:rsid w:val="00762D87"/>
    <w:rsid w:val="00762FDB"/>
    <w:rsid w:val="0076333E"/>
    <w:rsid w:val="00763382"/>
    <w:rsid w:val="0076376E"/>
    <w:rsid w:val="00763935"/>
    <w:rsid w:val="00763B8D"/>
    <w:rsid w:val="0076404C"/>
    <w:rsid w:val="0076437B"/>
    <w:rsid w:val="00764872"/>
    <w:rsid w:val="00764BFF"/>
    <w:rsid w:val="00764D3A"/>
    <w:rsid w:val="00764F71"/>
    <w:rsid w:val="007650C7"/>
    <w:rsid w:val="007653EC"/>
    <w:rsid w:val="00765507"/>
    <w:rsid w:val="007659F1"/>
    <w:rsid w:val="00765A30"/>
    <w:rsid w:val="00765B34"/>
    <w:rsid w:val="00765CF2"/>
    <w:rsid w:val="00765F06"/>
    <w:rsid w:val="00765F36"/>
    <w:rsid w:val="0076606A"/>
    <w:rsid w:val="007660BB"/>
    <w:rsid w:val="007663BA"/>
    <w:rsid w:val="007664B1"/>
    <w:rsid w:val="00766D26"/>
    <w:rsid w:val="0076700F"/>
    <w:rsid w:val="0076733D"/>
    <w:rsid w:val="007673D7"/>
    <w:rsid w:val="007674BF"/>
    <w:rsid w:val="007675B5"/>
    <w:rsid w:val="00767838"/>
    <w:rsid w:val="00767B88"/>
    <w:rsid w:val="00767E44"/>
    <w:rsid w:val="007703AA"/>
    <w:rsid w:val="00770422"/>
    <w:rsid w:val="00770545"/>
    <w:rsid w:val="00770566"/>
    <w:rsid w:val="00770B08"/>
    <w:rsid w:val="00770CF9"/>
    <w:rsid w:val="00770D66"/>
    <w:rsid w:val="00770DE5"/>
    <w:rsid w:val="00771048"/>
    <w:rsid w:val="0077127E"/>
    <w:rsid w:val="007712E1"/>
    <w:rsid w:val="007718D0"/>
    <w:rsid w:val="00771C2E"/>
    <w:rsid w:val="00771D88"/>
    <w:rsid w:val="00771F1A"/>
    <w:rsid w:val="00771FD9"/>
    <w:rsid w:val="007722B0"/>
    <w:rsid w:val="007725BF"/>
    <w:rsid w:val="007726DC"/>
    <w:rsid w:val="00772827"/>
    <w:rsid w:val="00772BD9"/>
    <w:rsid w:val="00772C18"/>
    <w:rsid w:val="00772F13"/>
    <w:rsid w:val="00772F68"/>
    <w:rsid w:val="00773114"/>
    <w:rsid w:val="0077374B"/>
    <w:rsid w:val="007737F9"/>
    <w:rsid w:val="00773AA7"/>
    <w:rsid w:val="00773BC0"/>
    <w:rsid w:val="00773D1E"/>
    <w:rsid w:val="00774061"/>
    <w:rsid w:val="00774326"/>
    <w:rsid w:val="007743DF"/>
    <w:rsid w:val="007746F5"/>
    <w:rsid w:val="007751D9"/>
    <w:rsid w:val="00775903"/>
    <w:rsid w:val="00775BA3"/>
    <w:rsid w:val="0077601E"/>
    <w:rsid w:val="007764D3"/>
    <w:rsid w:val="007765AA"/>
    <w:rsid w:val="007767F0"/>
    <w:rsid w:val="007769DE"/>
    <w:rsid w:val="00776B71"/>
    <w:rsid w:val="00776C03"/>
    <w:rsid w:val="00776D9F"/>
    <w:rsid w:val="00776EB3"/>
    <w:rsid w:val="00776FB4"/>
    <w:rsid w:val="0077705B"/>
    <w:rsid w:val="007770C8"/>
    <w:rsid w:val="007770DF"/>
    <w:rsid w:val="007775FF"/>
    <w:rsid w:val="0077770B"/>
    <w:rsid w:val="007777E0"/>
    <w:rsid w:val="00777A69"/>
    <w:rsid w:val="00777D0D"/>
    <w:rsid w:val="00777DFF"/>
    <w:rsid w:val="00777E8E"/>
    <w:rsid w:val="00780142"/>
    <w:rsid w:val="00780227"/>
    <w:rsid w:val="007802F6"/>
    <w:rsid w:val="007803E8"/>
    <w:rsid w:val="0078092C"/>
    <w:rsid w:val="0078095E"/>
    <w:rsid w:val="00780A92"/>
    <w:rsid w:val="00780DE8"/>
    <w:rsid w:val="00780F23"/>
    <w:rsid w:val="00781C7B"/>
    <w:rsid w:val="00781FEA"/>
    <w:rsid w:val="00782346"/>
    <w:rsid w:val="00782616"/>
    <w:rsid w:val="00782669"/>
    <w:rsid w:val="007828DE"/>
    <w:rsid w:val="00782AD9"/>
    <w:rsid w:val="00783249"/>
    <w:rsid w:val="00783567"/>
    <w:rsid w:val="00783752"/>
    <w:rsid w:val="00783763"/>
    <w:rsid w:val="007839DD"/>
    <w:rsid w:val="00783B1E"/>
    <w:rsid w:val="00783E28"/>
    <w:rsid w:val="00783F90"/>
    <w:rsid w:val="00783F97"/>
    <w:rsid w:val="007841B7"/>
    <w:rsid w:val="007842E0"/>
    <w:rsid w:val="00784452"/>
    <w:rsid w:val="0078493D"/>
    <w:rsid w:val="00785368"/>
    <w:rsid w:val="007853C3"/>
    <w:rsid w:val="00785474"/>
    <w:rsid w:val="00785A90"/>
    <w:rsid w:val="00785FDE"/>
    <w:rsid w:val="0078620C"/>
    <w:rsid w:val="00786368"/>
    <w:rsid w:val="007863DA"/>
    <w:rsid w:val="00786545"/>
    <w:rsid w:val="00786BC0"/>
    <w:rsid w:val="00786C8B"/>
    <w:rsid w:val="00786E2A"/>
    <w:rsid w:val="007871F7"/>
    <w:rsid w:val="00787390"/>
    <w:rsid w:val="007873A3"/>
    <w:rsid w:val="00787477"/>
    <w:rsid w:val="00787579"/>
    <w:rsid w:val="0078758E"/>
    <w:rsid w:val="00787617"/>
    <w:rsid w:val="00787683"/>
    <w:rsid w:val="007877F7"/>
    <w:rsid w:val="00787B56"/>
    <w:rsid w:val="00787B65"/>
    <w:rsid w:val="00787EE4"/>
    <w:rsid w:val="0079053F"/>
    <w:rsid w:val="0079066F"/>
    <w:rsid w:val="007907AB"/>
    <w:rsid w:val="00790C3F"/>
    <w:rsid w:val="00790DBF"/>
    <w:rsid w:val="00791076"/>
    <w:rsid w:val="0079107F"/>
    <w:rsid w:val="0079111F"/>
    <w:rsid w:val="0079129C"/>
    <w:rsid w:val="007914D1"/>
    <w:rsid w:val="007915C9"/>
    <w:rsid w:val="00791B11"/>
    <w:rsid w:val="00791BBA"/>
    <w:rsid w:val="00791C77"/>
    <w:rsid w:val="00791D70"/>
    <w:rsid w:val="00791DD7"/>
    <w:rsid w:val="00791E8C"/>
    <w:rsid w:val="007925AD"/>
    <w:rsid w:val="007925B8"/>
    <w:rsid w:val="00792662"/>
    <w:rsid w:val="007928E7"/>
    <w:rsid w:val="00792E6E"/>
    <w:rsid w:val="007930BA"/>
    <w:rsid w:val="0079315A"/>
    <w:rsid w:val="00793200"/>
    <w:rsid w:val="00793293"/>
    <w:rsid w:val="007933F0"/>
    <w:rsid w:val="00793463"/>
    <w:rsid w:val="007937CD"/>
    <w:rsid w:val="00793902"/>
    <w:rsid w:val="0079394E"/>
    <w:rsid w:val="00793C1D"/>
    <w:rsid w:val="00793C2D"/>
    <w:rsid w:val="00793CD7"/>
    <w:rsid w:val="00793D33"/>
    <w:rsid w:val="00793D9F"/>
    <w:rsid w:val="00793DF3"/>
    <w:rsid w:val="00793FE2"/>
    <w:rsid w:val="00794025"/>
    <w:rsid w:val="0079415A"/>
    <w:rsid w:val="0079438D"/>
    <w:rsid w:val="0079444A"/>
    <w:rsid w:val="0079463E"/>
    <w:rsid w:val="0079482B"/>
    <w:rsid w:val="007948AF"/>
    <w:rsid w:val="0079533E"/>
    <w:rsid w:val="0079561B"/>
    <w:rsid w:val="007956B4"/>
    <w:rsid w:val="00795810"/>
    <w:rsid w:val="00795920"/>
    <w:rsid w:val="00795BCF"/>
    <w:rsid w:val="00795D8B"/>
    <w:rsid w:val="00796042"/>
    <w:rsid w:val="0079643C"/>
    <w:rsid w:val="0079673F"/>
    <w:rsid w:val="00796898"/>
    <w:rsid w:val="007969A2"/>
    <w:rsid w:val="00796BDA"/>
    <w:rsid w:val="00796C1E"/>
    <w:rsid w:val="00796C8C"/>
    <w:rsid w:val="00796D5D"/>
    <w:rsid w:val="00796E8F"/>
    <w:rsid w:val="00796FA5"/>
    <w:rsid w:val="00797063"/>
    <w:rsid w:val="007973A7"/>
    <w:rsid w:val="00797AD6"/>
    <w:rsid w:val="00797BE6"/>
    <w:rsid w:val="007A01E2"/>
    <w:rsid w:val="007A029A"/>
    <w:rsid w:val="007A0695"/>
    <w:rsid w:val="007A06A3"/>
    <w:rsid w:val="007A07F5"/>
    <w:rsid w:val="007A090B"/>
    <w:rsid w:val="007A0E65"/>
    <w:rsid w:val="007A1238"/>
    <w:rsid w:val="007A1479"/>
    <w:rsid w:val="007A14AB"/>
    <w:rsid w:val="007A1564"/>
    <w:rsid w:val="007A1A18"/>
    <w:rsid w:val="007A1AFE"/>
    <w:rsid w:val="007A1DA0"/>
    <w:rsid w:val="007A232F"/>
    <w:rsid w:val="007A23B2"/>
    <w:rsid w:val="007A24CF"/>
    <w:rsid w:val="007A2546"/>
    <w:rsid w:val="007A2617"/>
    <w:rsid w:val="007A281A"/>
    <w:rsid w:val="007A2871"/>
    <w:rsid w:val="007A29B6"/>
    <w:rsid w:val="007A2A6F"/>
    <w:rsid w:val="007A2B6B"/>
    <w:rsid w:val="007A32AE"/>
    <w:rsid w:val="007A3341"/>
    <w:rsid w:val="007A3345"/>
    <w:rsid w:val="007A3407"/>
    <w:rsid w:val="007A374A"/>
    <w:rsid w:val="007A3A8C"/>
    <w:rsid w:val="007A3B34"/>
    <w:rsid w:val="007A3D10"/>
    <w:rsid w:val="007A3DB7"/>
    <w:rsid w:val="007A3E12"/>
    <w:rsid w:val="007A3E40"/>
    <w:rsid w:val="007A41D2"/>
    <w:rsid w:val="007A451C"/>
    <w:rsid w:val="007A4781"/>
    <w:rsid w:val="007A4790"/>
    <w:rsid w:val="007A49F5"/>
    <w:rsid w:val="007A4B77"/>
    <w:rsid w:val="007A4C24"/>
    <w:rsid w:val="007A4D9A"/>
    <w:rsid w:val="007A4E00"/>
    <w:rsid w:val="007A532B"/>
    <w:rsid w:val="007A5397"/>
    <w:rsid w:val="007A53FE"/>
    <w:rsid w:val="007A56E8"/>
    <w:rsid w:val="007A57B0"/>
    <w:rsid w:val="007A5B46"/>
    <w:rsid w:val="007A5B4B"/>
    <w:rsid w:val="007A63B1"/>
    <w:rsid w:val="007A6448"/>
    <w:rsid w:val="007A6593"/>
    <w:rsid w:val="007A6941"/>
    <w:rsid w:val="007A6AE2"/>
    <w:rsid w:val="007A6CBF"/>
    <w:rsid w:val="007A71DD"/>
    <w:rsid w:val="007A7452"/>
    <w:rsid w:val="007A7562"/>
    <w:rsid w:val="007A7737"/>
    <w:rsid w:val="007A7895"/>
    <w:rsid w:val="007A7980"/>
    <w:rsid w:val="007A7CA8"/>
    <w:rsid w:val="007B0009"/>
    <w:rsid w:val="007B0928"/>
    <w:rsid w:val="007B09EE"/>
    <w:rsid w:val="007B0AC0"/>
    <w:rsid w:val="007B0CCD"/>
    <w:rsid w:val="007B0D31"/>
    <w:rsid w:val="007B0D48"/>
    <w:rsid w:val="007B100A"/>
    <w:rsid w:val="007B1271"/>
    <w:rsid w:val="007B12AC"/>
    <w:rsid w:val="007B12F0"/>
    <w:rsid w:val="007B13CB"/>
    <w:rsid w:val="007B1693"/>
    <w:rsid w:val="007B1B32"/>
    <w:rsid w:val="007B1BBE"/>
    <w:rsid w:val="007B1FC1"/>
    <w:rsid w:val="007B20EF"/>
    <w:rsid w:val="007B2389"/>
    <w:rsid w:val="007B23E6"/>
    <w:rsid w:val="007B259D"/>
    <w:rsid w:val="007B29C9"/>
    <w:rsid w:val="007B2EEA"/>
    <w:rsid w:val="007B34C7"/>
    <w:rsid w:val="007B3D56"/>
    <w:rsid w:val="007B3FF4"/>
    <w:rsid w:val="007B40EA"/>
    <w:rsid w:val="007B449B"/>
    <w:rsid w:val="007B45AF"/>
    <w:rsid w:val="007B46AF"/>
    <w:rsid w:val="007B48AA"/>
    <w:rsid w:val="007B4B8D"/>
    <w:rsid w:val="007B4CB2"/>
    <w:rsid w:val="007B4E7F"/>
    <w:rsid w:val="007B4E81"/>
    <w:rsid w:val="007B50DE"/>
    <w:rsid w:val="007B51D8"/>
    <w:rsid w:val="007B54A3"/>
    <w:rsid w:val="007B59B9"/>
    <w:rsid w:val="007B5C40"/>
    <w:rsid w:val="007B6064"/>
    <w:rsid w:val="007B6258"/>
    <w:rsid w:val="007B62DA"/>
    <w:rsid w:val="007B63CF"/>
    <w:rsid w:val="007B6673"/>
    <w:rsid w:val="007B6C24"/>
    <w:rsid w:val="007B6E4D"/>
    <w:rsid w:val="007B7231"/>
    <w:rsid w:val="007B7506"/>
    <w:rsid w:val="007B760D"/>
    <w:rsid w:val="007B7628"/>
    <w:rsid w:val="007B7749"/>
    <w:rsid w:val="007B7A9A"/>
    <w:rsid w:val="007B7D49"/>
    <w:rsid w:val="007B7F9A"/>
    <w:rsid w:val="007B7FD3"/>
    <w:rsid w:val="007C01E2"/>
    <w:rsid w:val="007C04AB"/>
    <w:rsid w:val="007C089C"/>
    <w:rsid w:val="007C095B"/>
    <w:rsid w:val="007C0A84"/>
    <w:rsid w:val="007C0BCB"/>
    <w:rsid w:val="007C0FEE"/>
    <w:rsid w:val="007C1194"/>
    <w:rsid w:val="007C135E"/>
    <w:rsid w:val="007C154B"/>
    <w:rsid w:val="007C15DD"/>
    <w:rsid w:val="007C1A7A"/>
    <w:rsid w:val="007C20A3"/>
    <w:rsid w:val="007C2642"/>
    <w:rsid w:val="007C29AF"/>
    <w:rsid w:val="007C2AF2"/>
    <w:rsid w:val="007C2AFD"/>
    <w:rsid w:val="007C3439"/>
    <w:rsid w:val="007C350E"/>
    <w:rsid w:val="007C3658"/>
    <w:rsid w:val="007C393D"/>
    <w:rsid w:val="007C3CBC"/>
    <w:rsid w:val="007C3F14"/>
    <w:rsid w:val="007C3FDE"/>
    <w:rsid w:val="007C4565"/>
    <w:rsid w:val="007C48A2"/>
    <w:rsid w:val="007C4B51"/>
    <w:rsid w:val="007C4C62"/>
    <w:rsid w:val="007C4C8B"/>
    <w:rsid w:val="007C511C"/>
    <w:rsid w:val="007C536A"/>
    <w:rsid w:val="007C543F"/>
    <w:rsid w:val="007C57CD"/>
    <w:rsid w:val="007C582A"/>
    <w:rsid w:val="007C5872"/>
    <w:rsid w:val="007C59D8"/>
    <w:rsid w:val="007C5AFF"/>
    <w:rsid w:val="007C5B0E"/>
    <w:rsid w:val="007C5CD0"/>
    <w:rsid w:val="007C5F38"/>
    <w:rsid w:val="007C5FBD"/>
    <w:rsid w:val="007C60A2"/>
    <w:rsid w:val="007C64E8"/>
    <w:rsid w:val="007C6956"/>
    <w:rsid w:val="007C6C0F"/>
    <w:rsid w:val="007C6D5F"/>
    <w:rsid w:val="007C70B7"/>
    <w:rsid w:val="007C72E8"/>
    <w:rsid w:val="007C7680"/>
    <w:rsid w:val="007C774E"/>
    <w:rsid w:val="007C7B50"/>
    <w:rsid w:val="007C7C66"/>
    <w:rsid w:val="007D0023"/>
    <w:rsid w:val="007D011C"/>
    <w:rsid w:val="007D01A9"/>
    <w:rsid w:val="007D042C"/>
    <w:rsid w:val="007D048F"/>
    <w:rsid w:val="007D0518"/>
    <w:rsid w:val="007D0527"/>
    <w:rsid w:val="007D0668"/>
    <w:rsid w:val="007D0799"/>
    <w:rsid w:val="007D08C6"/>
    <w:rsid w:val="007D0A1D"/>
    <w:rsid w:val="007D0A93"/>
    <w:rsid w:val="007D0CFA"/>
    <w:rsid w:val="007D0D70"/>
    <w:rsid w:val="007D0F5F"/>
    <w:rsid w:val="007D0FAF"/>
    <w:rsid w:val="007D0FE2"/>
    <w:rsid w:val="007D112B"/>
    <w:rsid w:val="007D143C"/>
    <w:rsid w:val="007D166B"/>
    <w:rsid w:val="007D1704"/>
    <w:rsid w:val="007D1807"/>
    <w:rsid w:val="007D19BD"/>
    <w:rsid w:val="007D1AD2"/>
    <w:rsid w:val="007D1F1F"/>
    <w:rsid w:val="007D1F77"/>
    <w:rsid w:val="007D1FDB"/>
    <w:rsid w:val="007D23FA"/>
    <w:rsid w:val="007D2404"/>
    <w:rsid w:val="007D2415"/>
    <w:rsid w:val="007D2560"/>
    <w:rsid w:val="007D2653"/>
    <w:rsid w:val="007D26F1"/>
    <w:rsid w:val="007D2E96"/>
    <w:rsid w:val="007D2FAD"/>
    <w:rsid w:val="007D3287"/>
    <w:rsid w:val="007D3353"/>
    <w:rsid w:val="007D337C"/>
    <w:rsid w:val="007D34B9"/>
    <w:rsid w:val="007D3791"/>
    <w:rsid w:val="007D39D1"/>
    <w:rsid w:val="007D3A0A"/>
    <w:rsid w:val="007D3B09"/>
    <w:rsid w:val="007D3E25"/>
    <w:rsid w:val="007D3E3C"/>
    <w:rsid w:val="007D418E"/>
    <w:rsid w:val="007D44C4"/>
    <w:rsid w:val="007D4636"/>
    <w:rsid w:val="007D4976"/>
    <w:rsid w:val="007D4985"/>
    <w:rsid w:val="007D4B2E"/>
    <w:rsid w:val="007D52AE"/>
    <w:rsid w:val="007D5694"/>
    <w:rsid w:val="007D5925"/>
    <w:rsid w:val="007D5B68"/>
    <w:rsid w:val="007D5C69"/>
    <w:rsid w:val="007D5DD4"/>
    <w:rsid w:val="007D5E00"/>
    <w:rsid w:val="007D628D"/>
    <w:rsid w:val="007D6428"/>
    <w:rsid w:val="007D6447"/>
    <w:rsid w:val="007D6551"/>
    <w:rsid w:val="007D67B2"/>
    <w:rsid w:val="007D6884"/>
    <w:rsid w:val="007D6889"/>
    <w:rsid w:val="007D6B0A"/>
    <w:rsid w:val="007D6B73"/>
    <w:rsid w:val="007D6BFE"/>
    <w:rsid w:val="007D74B0"/>
    <w:rsid w:val="007D778A"/>
    <w:rsid w:val="007D7D56"/>
    <w:rsid w:val="007E00F5"/>
    <w:rsid w:val="007E0233"/>
    <w:rsid w:val="007E0325"/>
    <w:rsid w:val="007E0331"/>
    <w:rsid w:val="007E03B5"/>
    <w:rsid w:val="007E04A2"/>
    <w:rsid w:val="007E0520"/>
    <w:rsid w:val="007E0C69"/>
    <w:rsid w:val="007E0D0B"/>
    <w:rsid w:val="007E0DC0"/>
    <w:rsid w:val="007E0E84"/>
    <w:rsid w:val="007E13A0"/>
    <w:rsid w:val="007E14C2"/>
    <w:rsid w:val="007E1687"/>
    <w:rsid w:val="007E16CF"/>
    <w:rsid w:val="007E1893"/>
    <w:rsid w:val="007E1907"/>
    <w:rsid w:val="007E1959"/>
    <w:rsid w:val="007E1A79"/>
    <w:rsid w:val="007E1AD3"/>
    <w:rsid w:val="007E1D7E"/>
    <w:rsid w:val="007E1F7B"/>
    <w:rsid w:val="007E2373"/>
    <w:rsid w:val="007E2632"/>
    <w:rsid w:val="007E2958"/>
    <w:rsid w:val="007E2AB2"/>
    <w:rsid w:val="007E2C69"/>
    <w:rsid w:val="007E2F2E"/>
    <w:rsid w:val="007E3089"/>
    <w:rsid w:val="007E31BD"/>
    <w:rsid w:val="007E3616"/>
    <w:rsid w:val="007E3628"/>
    <w:rsid w:val="007E3A85"/>
    <w:rsid w:val="007E3F03"/>
    <w:rsid w:val="007E4357"/>
    <w:rsid w:val="007E4398"/>
    <w:rsid w:val="007E4522"/>
    <w:rsid w:val="007E4C8A"/>
    <w:rsid w:val="007E4D11"/>
    <w:rsid w:val="007E51C8"/>
    <w:rsid w:val="007E5226"/>
    <w:rsid w:val="007E56BF"/>
    <w:rsid w:val="007E58BF"/>
    <w:rsid w:val="007E5E57"/>
    <w:rsid w:val="007E64C8"/>
    <w:rsid w:val="007E6571"/>
    <w:rsid w:val="007E6744"/>
    <w:rsid w:val="007E67F2"/>
    <w:rsid w:val="007E683B"/>
    <w:rsid w:val="007E6A1F"/>
    <w:rsid w:val="007E6D01"/>
    <w:rsid w:val="007E6E05"/>
    <w:rsid w:val="007E7049"/>
    <w:rsid w:val="007E709E"/>
    <w:rsid w:val="007E711C"/>
    <w:rsid w:val="007E72B5"/>
    <w:rsid w:val="007E752E"/>
    <w:rsid w:val="007E76B1"/>
    <w:rsid w:val="007E77A4"/>
    <w:rsid w:val="007E7851"/>
    <w:rsid w:val="007E7ADC"/>
    <w:rsid w:val="007E7CE2"/>
    <w:rsid w:val="007E7ED3"/>
    <w:rsid w:val="007F03C7"/>
    <w:rsid w:val="007F0631"/>
    <w:rsid w:val="007F086C"/>
    <w:rsid w:val="007F0906"/>
    <w:rsid w:val="007F094C"/>
    <w:rsid w:val="007F0B60"/>
    <w:rsid w:val="007F0CDD"/>
    <w:rsid w:val="007F0E61"/>
    <w:rsid w:val="007F0EF2"/>
    <w:rsid w:val="007F12EE"/>
    <w:rsid w:val="007F1348"/>
    <w:rsid w:val="007F14D7"/>
    <w:rsid w:val="007F18A6"/>
    <w:rsid w:val="007F1912"/>
    <w:rsid w:val="007F1D1C"/>
    <w:rsid w:val="007F1EFC"/>
    <w:rsid w:val="007F217C"/>
    <w:rsid w:val="007F2271"/>
    <w:rsid w:val="007F2470"/>
    <w:rsid w:val="007F2476"/>
    <w:rsid w:val="007F2898"/>
    <w:rsid w:val="007F2DC9"/>
    <w:rsid w:val="007F32D5"/>
    <w:rsid w:val="007F3348"/>
    <w:rsid w:val="007F3377"/>
    <w:rsid w:val="007F3615"/>
    <w:rsid w:val="007F3DA3"/>
    <w:rsid w:val="007F3DBE"/>
    <w:rsid w:val="007F3DE8"/>
    <w:rsid w:val="007F3F72"/>
    <w:rsid w:val="007F4090"/>
    <w:rsid w:val="007F4112"/>
    <w:rsid w:val="007F41B4"/>
    <w:rsid w:val="007F43A5"/>
    <w:rsid w:val="007F45B3"/>
    <w:rsid w:val="007F48E4"/>
    <w:rsid w:val="007F4997"/>
    <w:rsid w:val="007F4A34"/>
    <w:rsid w:val="007F511F"/>
    <w:rsid w:val="007F51AF"/>
    <w:rsid w:val="007F51E1"/>
    <w:rsid w:val="007F5351"/>
    <w:rsid w:val="007F5364"/>
    <w:rsid w:val="007F5642"/>
    <w:rsid w:val="007F5AFB"/>
    <w:rsid w:val="007F5BA5"/>
    <w:rsid w:val="007F5BF5"/>
    <w:rsid w:val="007F5CD3"/>
    <w:rsid w:val="007F5F2C"/>
    <w:rsid w:val="007F60AD"/>
    <w:rsid w:val="007F62ED"/>
    <w:rsid w:val="007F637F"/>
    <w:rsid w:val="007F63D7"/>
    <w:rsid w:val="007F6582"/>
    <w:rsid w:val="007F674A"/>
    <w:rsid w:val="007F6796"/>
    <w:rsid w:val="007F6938"/>
    <w:rsid w:val="007F69EB"/>
    <w:rsid w:val="007F6C52"/>
    <w:rsid w:val="007F6EF5"/>
    <w:rsid w:val="007F7671"/>
    <w:rsid w:val="007F7A49"/>
    <w:rsid w:val="007F7B97"/>
    <w:rsid w:val="007F7E79"/>
    <w:rsid w:val="008001AE"/>
    <w:rsid w:val="0080026A"/>
    <w:rsid w:val="00800380"/>
    <w:rsid w:val="008005B6"/>
    <w:rsid w:val="00800608"/>
    <w:rsid w:val="0080095B"/>
    <w:rsid w:val="00800A5D"/>
    <w:rsid w:val="00801180"/>
    <w:rsid w:val="0080118C"/>
    <w:rsid w:val="008012F8"/>
    <w:rsid w:val="00801398"/>
    <w:rsid w:val="008015B4"/>
    <w:rsid w:val="00801672"/>
    <w:rsid w:val="00801822"/>
    <w:rsid w:val="00801A95"/>
    <w:rsid w:val="00801CC6"/>
    <w:rsid w:val="00801CC9"/>
    <w:rsid w:val="00801CEE"/>
    <w:rsid w:val="00801D4B"/>
    <w:rsid w:val="00801E0A"/>
    <w:rsid w:val="00801F90"/>
    <w:rsid w:val="00802614"/>
    <w:rsid w:val="00802692"/>
    <w:rsid w:val="00802956"/>
    <w:rsid w:val="00802A03"/>
    <w:rsid w:val="00802C96"/>
    <w:rsid w:val="0080314E"/>
    <w:rsid w:val="008036C9"/>
    <w:rsid w:val="0080372C"/>
    <w:rsid w:val="00803744"/>
    <w:rsid w:val="00803807"/>
    <w:rsid w:val="0080398A"/>
    <w:rsid w:val="00803B91"/>
    <w:rsid w:val="00803C10"/>
    <w:rsid w:val="00803C45"/>
    <w:rsid w:val="008041EE"/>
    <w:rsid w:val="00804249"/>
    <w:rsid w:val="0080437D"/>
    <w:rsid w:val="008043B1"/>
    <w:rsid w:val="008044C5"/>
    <w:rsid w:val="0080453D"/>
    <w:rsid w:val="008047F1"/>
    <w:rsid w:val="00804886"/>
    <w:rsid w:val="00804AE5"/>
    <w:rsid w:val="00804B1C"/>
    <w:rsid w:val="00804BB7"/>
    <w:rsid w:val="00804F53"/>
    <w:rsid w:val="00805093"/>
    <w:rsid w:val="0080522B"/>
    <w:rsid w:val="00805484"/>
    <w:rsid w:val="00805589"/>
    <w:rsid w:val="008059A9"/>
    <w:rsid w:val="00805C91"/>
    <w:rsid w:val="00805E53"/>
    <w:rsid w:val="00805E6A"/>
    <w:rsid w:val="00805E6E"/>
    <w:rsid w:val="008062CB"/>
    <w:rsid w:val="008064F1"/>
    <w:rsid w:val="008067CF"/>
    <w:rsid w:val="00806A92"/>
    <w:rsid w:val="00806AD9"/>
    <w:rsid w:val="00806F27"/>
    <w:rsid w:val="008071D4"/>
    <w:rsid w:val="008074CC"/>
    <w:rsid w:val="00807853"/>
    <w:rsid w:val="008078E8"/>
    <w:rsid w:val="00807954"/>
    <w:rsid w:val="00807D3F"/>
    <w:rsid w:val="00807E49"/>
    <w:rsid w:val="00807FC0"/>
    <w:rsid w:val="0081030D"/>
    <w:rsid w:val="00810374"/>
    <w:rsid w:val="008103C1"/>
    <w:rsid w:val="008103F3"/>
    <w:rsid w:val="0081099C"/>
    <w:rsid w:val="008109C3"/>
    <w:rsid w:val="00810A38"/>
    <w:rsid w:val="00811344"/>
    <w:rsid w:val="008114B8"/>
    <w:rsid w:val="0081155F"/>
    <w:rsid w:val="00811A54"/>
    <w:rsid w:val="00811AEE"/>
    <w:rsid w:val="00811CC3"/>
    <w:rsid w:val="00811DA4"/>
    <w:rsid w:val="00812104"/>
    <w:rsid w:val="008125C0"/>
    <w:rsid w:val="00812724"/>
    <w:rsid w:val="0081274E"/>
    <w:rsid w:val="0081283A"/>
    <w:rsid w:val="0081289C"/>
    <w:rsid w:val="00812C8B"/>
    <w:rsid w:val="00812C9E"/>
    <w:rsid w:val="00812E72"/>
    <w:rsid w:val="00813062"/>
    <w:rsid w:val="0081325B"/>
    <w:rsid w:val="008132B0"/>
    <w:rsid w:val="00813640"/>
    <w:rsid w:val="0081369D"/>
    <w:rsid w:val="0081378C"/>
    <w:rsid w:val="008138D4"/>
    <w:rsid w:val="008139FD"/>
    <w:rsid w:val="00813C85"/>
    <w:rsid w:val="00813D75"/>
    <w:rsid w:val="00814170"/>
    <w:rsid w:val="00814209"/>
    <w:rsid w:val="00814229"/>
    <w:rsid w:val="00814408"/>
    <w:rsid w:val="00814519"/>
    <w:rsid w:val="00814577"/>
    <w:rsid w:val="008145D9"/>
    <w:rsid w:val="00814881"/>
    <w:rsid w:val="008149FD"/>
    <w:rsid w:val="00814AB9"/>
    <w:rsid w:val="00814D1B"/>
    <w:rsid w:val="00814E95"/>
    <w:rsid w:val="008151C7"/>
    <w:rsid w:val="008151C9"/>
    <w:rsid w:val="008152CD"/>
    <w:rsid w:val="0081531F"/>
    <w:rsid w:val="0081534A"/>
    <w:rsid w:val="0081534E"/>
    <w:rsid w:val="008154E1"/>
    <w:rsid w:val="0081575A"/>
    <w:rsid w:val="00815A03"/>
    <w:rsid w:val="00815A65"/>
    <w:rsid w:val="00816497"/>
    <w:rsid w:val="008168B8"/>
    <w:rsid w:val="00816A08"/>
    <w:rsid w:val="00816C45"/>
    <w:rsid w:val="00816D4B"/>
    <w:rsid w:val="00816EDF"/>
    <w:rsid w:val="00817333"/>
    <w:rsid w:val="00817476"/>
    <w:rsid w:val="0081784E"/>
    <w:rsid w:val="008179A7"/>
    <w:rsid w:val="00817A8F"/>
    <w:rsid w:val="00817F6B"/>
    <w:rsid w:val="00820007"/>
    <w:rsid w:val="00820360"/>
    <w:rsid w:val="00820505"/>
    <w:rsid w:val="0082059D"/>
    <w:rsid w:val="00820875"/>
    <w:rsid w:val="00820A65"/>
    <w:rsid w:val="00820C85"/>
    <w:rsid w:val="008210F6"/>
    <w:rsid w:val="008210FD"/>
    <w:rsid w:val="008212F0"/>
    <w:rsid w:val="008215B7"/>
    <w:rsid w:val="008218EA"/>
    <w:rsid w:val="00821C70"/>
    <w:rsid w:val="00821E98"/>
    <w:rsid w:val="00821EEE"/>
    <w:rsid w:val="00821F39"/>
    <w:rsid w:val="00822119"/>
    <w:rsid w:val="00822126"/>
    <w:rsid w:val="008221C5"/>
    <w:rsid w:val="00822326"/>
    <w:rsid w:val="00822448"/>
    <w:rsid w:val="00822531"/>
    <w:rsid w:val="008225B1"/>
    <w:rsid w:val="008225ED"/>
    <w:rsid w:val="0082264B"/>
    <w:rsid w:val="00822870"/>
    <w:rsid w:val="00822A01"/>
    <w:rsid w:val="00822D4E"/>
    <w:rsid w:val="00822F28"/>
    <w:rsid w:val="00823033"/>
    <w:rsid w:val="00823108"/>
    <w:rsid w:val="00823136"/>
    <w:rsid w:val="00823142"/>
    <w:rsid w:val="00823220"/>
    <w:rsid w:val="008232C7"/>
    <w:rsid w:val="00823588"/>
    <w:rsid w:val="008235E9"/>
    <w:rsid w:val="00823BF2"/>
    <w:rsid w:val="00823D3D"/>
    <w:rsid w:val="00823FA9"/>
    <w:rsid w:val="0082412F"/>
    <w:rsid w:val="008244CC"/>
    <w:rsid w:val="0082450A"/>
    <w:rsid w:val="008245E9"/>
    <w:rsid w:val="00824A5F"/>
    <w:rsid w:val="008252B1"/>
    <w:rsid w:val="008254B1"/>
    <w:rsid w:val="00825AF8"/>
    <w:rsid w:val="00825CD2"/>
    <w:rsid w:val="008260AE"/>
    <w:rsid w:val="008262A6"/>
    <w:rsid w:val="0082630F"/>
    <w:rsid w:val="00826883"/>
    <w:rsid w:val="00826D93"/>
    <w:rsid w:val="00827130"/>
    <w:rsid w:val="008271CF"/>
    <w:rsid w:val="008275F8"/>
    <w:rsid w:val="0082792B"/>
    <w:rsid w:val="00827BAF"/>
    <w:rsid w:val="00827E53"/>
    <w:rsid w:val="008300A4"/>
    <w:rsid w:val="00830164"/>
    <w:rsid w:val="008308CE"/>
    <w:rsid w:val="00830A34"/>
    <w:rsid w:val="00830BAB"/>
    <w:rsid w:val="00830CB0"/>
    <w:rsid w:val="00831089"/>
    <w:rsid w:val="0083109A"/>
    <w:rsid w:val="00831203"/>
    <w:rsid w:val="008317A5"/>
    <w:rsid w:val="00831C93"/>
    <w:rsid w:val="00831CF6"/>
    <w:rsid w:val="00831DC6"/>
    <w:rsid w:val="00831E52"/>
    <w:rsid w:val="00831F0C"/>
    <w:rsid w:val="00832070"/>
    <w:rsid w:val="008321C6"/>
    <w:rsid w:val="00832254"/>
    <w:rsid w:val="0083244B"/>
    <w:rsid w:val="008327C8"/>
    <w:rsid w:val="00832976"/>
    <w:rsid w:val="00832A18"/>
    <w:rsid w:val="008330B7"/>
    <w:rsid w:val="00833221"/>
    <w:rsid w:val="0083325D"/>
    <w:rsid w:val="00833358"/>
    <w:rsid w:val="0083365C"/>
    <w:rsid w:val="0083391B"/>
    <w:rsid w:val="00833A94"/>
    <w:rsid w:val="00833C38"/>
    <w:rsid w:val="00833E43"/>
    <w:rsid w:val="00833E7B"/>
    <w:rsid w:val="00834205"/>
    <w:rsid w:val="00834260"/>
    <w:rsid w:val="008342BA"/>
    <w:rsid w:val="0083452A"/>
    <w:rsid w:val="00834532"/>
    <w:rsid w:val="0083461B"/>
    <w:rsid w:val="008349E8"/>
    <w:rsid w:val="00834B2D"/>
    <w:rsid w:val="00834B83"/>
    <w:rsid w:val="00834D6C"/>
    <w:rsid w:val="00834F23"/>
    <w:rsid w:val="00834F52"/>
    <w:rsid w:val="008351EC"/>
    <w:rsid w:val="008356FC"/>
    <w:rsid w:val="0083572A"/>
    <w:rsid w:val="00835A8B"/>
    <w:rsid w:val="00835ACB"/>
    <w:rsid w:val="00835D50"/>
    <w:rsid w:val="0083610F"/>
    <w:rsid w:val="0083635A"/>
    <w:rsid w:val="00836544"/>
    <w:rsid w:val="00836CA0"/>
    <w:rsid w:val="00836D51"/>
    <w:rsid w:val="00836E1D"/>
    <w:rsid w:val="00837240"/>
    <w:rsid w:val="0083729A"/>
    <w:rsid w:val="008374AB"/>
    <w:rsid w:val="00837661"/>
    <w:rsid w:val="00837A13"/>
    <w:rsid w:val="00837E43"/>
    <w:rsid w:val="00837F89"/>
    <w:rsid w:val="00840A81"/>
    <w:rsid w:val="00840E02"/>
    <w:rsid w:val="00840EA3"/>
    <w:rsid w:val="00840F84"/>
    <w:rsid w:val="008410BF"/>
    <w:rsid w:val="008410FF"/>
    <w:rsid w:val="00841163"/>
    <w:rsid w:val="00841200"/>
    <w:rsid w:val="00841379"/>
    <w:rsid w:val="00841619"/>
    <w:rsid w:val="00841731"/>
    <w:rsid w:val="00841817"/>
    <w:rsid w:val="0084186D"/>
    <w:rsid w:val="0084199B"/>
    <w:rsid w:val="00841A0F"/>
    <w:rsid w:val="00841DE3"/>
    <w:rsid w:val="00841FB3"/>
    <w:rsid w:val="008422FB"/>
    <w:rsid w:val="0084234F"/>
    <w:rsid w:val="00842793"/>
    <w:rsid w:val="008428F4"/>
    <w:rsid w:val="00842CFF"/>
    <w:rsid w:val="008431A5"/>
    <w:rsid w:val="00843264"/>
    <w:rsid w:val="008432EB"/>
    <w:rsid w:val="00843314"/>
    <w:rsid w:val="00843724"/>
    <w:rsid w:val="00843885"/>
    <w:rsid w:val="00843C45"/>
    <w:rsid w:val="0084427B"/>
    <w:rsid w:val="008443A0"/>
    <w:rsid w:val="008445D4"/>
    <w:rsid w:val="008447AE"/>
    <w:rsid w:val="0084483B"/>
    <w:rsid w:val="008449EB"/>
    <w:rsid w:val="00844FEC"/>
    <w:rsid w:val="008451F9"/>
    <w:rsid w:val="008455E8"/>
    <w:rsid w:val="008456A5"/>
    <w:rsid w:val="0084583D"/>
    <w:rsid w:val="008459E0"/>
    <w:rsid w:val="00845B23"/>
    <w:rsid w:val="0084616D"/>
    <w:rsid w:val="00846351"/>
    <w:rsid w:val="008468F1"/>
    <w:rsid w:val="00846B4D"/>
    <w:rsid w:val="00846F14"/>
    <w:rsid w:val="008473D3"/>
    <w:rsid w:val="008473F2"/>
    <w:rsid w:val="0084743F"/>
    <w:rsid w:val="008476FD"/>
    <w:rsid w:val="0084773D"/>
    <w:rsid w:val="0084776D"/>
    <w:rsid w:val="008479BD"/>
    <w:rsid w:val="00847A6F"/>
    <w:rsid w:val="00847BA9"/>
    <w:rsid w:val="008501D2"/>
    <w:rsid w:val="0085070C"/>
    <w:rsid w:val="00850ABA"/>
    <w:rsid w:val="00850CC8"/>
    <w:rsid w:val="00850E65"/>
    <w:rsid w:val="008514BC"/>
    <w:rsid w:val="00851807"/>
    <w:rsid w:val="00851A2B"/>
    <w:rsid w:val="00851E55"/>
    <w:rsid w:val="008523B7"/>
    <w:rsid w:val="00852577"/>
    <w:rsid w:val="008527EA"/>
    <w:rsid w:val="00852E46"/>
    <w:rsid w:val="00852E4E"/>
    <w:rsid w:val="0085354A"/>
    <w:rsid w:val="008539DF"/>
    <w:rsid w:val="008539F8"/>
    <w:rsid w:val="00853A0A"/>
    <w:rsid w:val="00853DB6"/>
    <w:rsid w:val="00853EEE"/>
    <w:rsid w:val="00854377"/>
    <w:rsid w:val="00854543"/>
    <w:rsid w:val="0085460D"/>
    <w:rsid w:val="00854CC9"/>
    <w:rsid w:val="00855172"/>
    <w:rsid w:val="008551F8"/>
    <w:rsid w:val="00855459"/>
    <w:rsid w:val="008554A0"/>
    <w:rsid w:val="0085567F"/>
    <w:rsid w:val="00855D54"/>
    <w:rsid w:val="00855FF5"/>
    <w:rsid w:val="00856151"/>
    <w:rsid w:val="00856272"/>
    <w:rsid w:val="0085633E"/>
    <w:rsid w:val="00856957"/>
    <w:rsid w:val="00856BE5"/>
    <w:rsid w:val="00856F53"/>
    <w:rsid w:val="008573BB"/>
    <w:rsid w:val="0085746D"/>
    <w:rsid w:val="008576B1"/>
    <w:rsid w:val="00857801"/>
    <w:rsid w:val="008578A2"/>
    <w:rsid w:val="00857C42"/>
    <w:rsid w:val="00857D72"/>
    <w:rsid w:val="00857D87"/>
    <w:rsid w:val="00857E55"/>
    <w:rsid w:val="00857EDF"/>
    <w:rsid w:val="00860098"/>
    <w:rsid w:val="008608C4"/>
    <w:rsid w:val="008608E9"/>
    <w:rsid w:val="00860A53"/>
    <w:rsid w:val="00860C37"/>
    <w:rsid w:val="00860C4A"/>
    <w:rsid w:val="00860F48"/>
    <w:rsid w:val="00860F75"/>
    <w:rsid w:val="00861171"/>
    <w:rsid w:val="008611D5"/>
    <w:rsid w:val="0086148E"/>
    <w:rsid w:val="008614F2"/>
    <w:rsid w:val="00861553"/>
    <w:rsid w:val="00861B85"/>
    <w:rsid w:val="00861C3A"/>
    <w:rsid w:val="00861DD4"/>
    <w:rsid w:val="00861E15"/>
    <w:rsid w:val="00861E8D"/>
    <w:rsid w:val="00861F24"/>
    <w:rsid w:val="00861FEC"/>
    <w:rsid w:val="008624E5"/>
    <w:rsid w:val="0086270E"/>
    <w:rsid w:val="00862840"/>
    <w:rsid w:val="0086287C"/>
    <w:rsid w:val="00862972"/>
    <w:rsid w:val="00862A90"/>
    <w:rsid w:val="00862A97"/>
    <w:rsid w:val="00862C18"/>
    <w:rsid w:val="00862C5F"/>
    <w:rsid w:val="00862D32"/>
    <w:rsid w:val="00862E5F"/>
    <w:rsid w:val="00862F86"/>
    <w:rsid w:val="00863179"/>
    <w:rsid w:val="008632CE"/>
    <w:rsid w:val="00863353"/>
    <w:rsid w:val="008633AE"/>
    <w:rsid w:val="0086379E"/>
    <w:rsid w:val="008637D4"/>
    <w:rsid w:val="00863901"/>
    <w:rsid w:val="00863B88"/>
    <w:rsid w:val="00863CF8"/>
    <w:rsid w:val="00864130"/>
    <w:rsid w:val="008643D0"/>
    <w:rsid w:val="008643D2"/>
    <w:rsid w:val="00864C7B"/>
    <w:rsid w:val="00864CEC"/>
    <w:rsid w:val="00864E7E"/>
    <w:rsid w:val="00865280"/>
    <w:rsid w:val="0086551B"/>
    <w:rsid w:val="00865554"/>
    <w:rsid w:val="00865DF8"/>
    <w:rsid w:val="008664EA"/>
    <w:rsid w:val="0086675D"/>
    <w:rsid w:val="00866A00"/>
    <w:rsid w:val="00866A81"/>
    <w:rsid w:val="00866AB8"/>
    <w:rsid w:val="00866C2F"/>
    <w:rsid w:val="00866EF8"/>
    <w:rsid w:val="00866F7E"/>
    <w:rsid w:val="00867423"/>
    <w:rsid w:val="00867D96"/>
    <w:rsid w:val="00870485"/>
    <w:rsid w:val="00870523"/>
    <w:rsid w:val="00870611"/>
    <w:rsid w:val="008706D8"/>
    <w:rsid w:val="0087116F"/>
    <w:rsid w:val="00871874"/>
    <w:rsid w:val="0087197D"/>
    <w:rsid w:val="00871B88"/>
    <w:rsid w:val="00871E22"/>
    <w:rsid w:val="00871FDA"/>
    <w:rsid w:val="00872027"/>
    <w:rsid w:val="0087205D"/>
    <w:rsid w:val="008721A7"/>
    <w:rsid w:val="008728BD"/>
    <w:rsid w:val="00872D4F"/>
    <w:rsid w:val="00873524"/>
    <w:rsid w:val="00873621"/>
    <w:rsid w:val="00873A56"/>
    <w:rsid w:val="00873AA3"/>
    <w:rsid w:val="00873B0A"/>
    <w:rsid w:val="00873D92"/>
    <w:rsid w:val="008744F1"/>
    <w:rsid w:val="00874963"/>
    <w:rsid w:val="00874D3B"/>
    <w:rsid w:val="00874DC1"/>
    <w:rsid w:val="00875229"/>
    <w:rsid w:val="008753E8"/>
    <w:rsid w:val="008756CE"/>
    <w:rsid w:val="00875876"/>
    <w:rsid w:val="00875B60"/>
    <w:rsid w:val="00875D99"/>
    <w:rsid w:val="00876121"/>
    <w:rsid w:val="0087634E"/>
    <w:rsid w:val="00876426"/>
    <w:rsid w:val="008764A5"/>
    <w:rsid w:val="0087661E"/>
    <w:rsid w:val="008766C2"/>
    <w:rsid w:val="008768DF"/>
    <w:rsid w:val="008776BB"/>
    <w:rsid w:val="00877768"/>
    <w:rsid w:val="00877BE7"/>
    <w:rsid w:val="00877BFF"/>
    <w:rsid w:val="00877D7B"/>
    <w:rsid w:val="00877F82"/>
    <w:rsid w:val="00880048"/>
    <w:rsid w:val="00880097"/>
    <w:rsid w:val="00880441"/>
    <w:rsid w:val="00880482"/>
    <w:rsid w:val="00880486"/>
    <w:rsid w:val="008804B8"/>
    <w:rsid w:val="0088059D"/>
    <w:rsid w:val="008807FB"/>
    <w:rsid w:val="008808EB"/>
    <w:rsid w:val="00880BE0"/>
    <w:rsid w:val="0088104F"/>
    <w:rsid w:val="00881097"/>
    <w:rsid w:val="00881361"/>
    <w:rsid w:val="0088136D"/>
    <w:rsid w:val="00881401"/>
    <w:rsid w:val="00881762"/>
    <w:rsid w:val="00881828"/>
    <w:rsid w:val="0088186F"/>
    <w:rsid w:val="00881923"/>
    <w:rsid w:val="00881BF0"/>
    <w:rsid w:val="00881D09"/>
    <w:rsid w:val="00881D0C"/>
    <w:rsid w:val="00881D3F"/>
    <w:rsid w:val="00881E27"/>
    <w:rsid w:val="008827C3"/>
    <w:rsid w:val="0088287D"/>
    <w:rsid w:val="00882949"/>
    <w:rsid w:val="00882D77"/>
    <w:rsid w:val="00882DE4"/>
    <w:rsid w:val="00882DF0"/>
    <w:rsid w:val="00882FB4"/>
    <w:rsid w:val="0088349D"/>
    <w:rsid w:val="008834CA"/>
    <w:rsid w:val="00883B82"/>
    <w:rsid w:val="00883BB2"/>
    <w:rsid w:val="00883E66"/>
    <w:rsid w:val="00883EB0"/>
    <w:rsid w:val="00883F38"/>
    <w:rsid w:val="00883F4F"/>
    <w:rsid w:val="0088439D"/>
    <w:rsid w:val="008843DF"/>
    <w:rsid w:val="00884759"/>
    <w:rsid w:val="008848D4"/>
    <w:rsid w:val="00884A5C"/>
    <w:rsid w:val="00884A68"/>
    <w:rsid w:val="00884B39"/>
    <w:rsid w:val="00884E97"/>
    <w:rsid w:val="0088564B"/>
    <w:rsid w:val="008859FF"/>
    <w:rsid w:val="008862F9"/>
    <w:rsid w:val="00886604"/>
    <w:rsid w:val="008867FC"/>
    <w:rsid w:val="008869DF"/>
    <w:rsid w:val="00886E0B"/>
    <w:rsid w:val="00886EC3"/>
    <w:rsid w:val="00887508"/>
    <w:rsid w:val="00887729"/>
    <w:rsid w:val="00887AFD"/>
    <w:rsid w:val="00887F26"/>
    <w:rsid w:val="00887FE0"/>
    <w:rsid w:val="00890077"/>
    <w:rsid w:val="008905BA"/>
    <w:rsid w:val="008905E7"/>
    <w:rsid w:val="008907E6"/>
    <w:rsid w:val="008909E6"/>
    <w:rsid w:val="00890F03"/>
    <w:rsid w:val="00890FA6"/>
    <w:rsid w:val="00891136"/>
    <w:rsid w:val="00891276"/>
    <w:rsid w:val="0089129A"/>
    <w:rsid w:val="00891426"/>
    <w:rsid w:val="00891758"/>
    <w:rsid w:val="008918FD"/>
    <w:rsid w:val="00891916"/>
    <w:rsid w:val="00891947"/>
    <w:rsid w:val="00891E92"/>
    <w:rsid w:val="008921BD"/>
    <w:rsid w:val="0089281A"/>
    <w:rsid w:val="00892844"/>
    <w:rsid w:val="0089289A"/>
    <w:rsid w:val="00892A42"/>
    <w:rsid w:val="00892A7F"/>
    <w:rsid w:val="00892A8F"/>
    <w:rsid w:val="00892D35"/>
    <w:rsid w:val="00892E2A"/>
    <w:rsid w:val="00892FF9"/>
    <w:rsid w:val="00893067"/>
    <w:rsid w:val="0089312C"/>
    <w:rsid w:val="008938A4"/>
    <w:rsid w:val="00893AB4"/>
    <w:rsid w:val="00893F48"/>
    <w:rsid w:val="008940EF"/>
    <w:rsid w:val="008942AE"/>
    <w:rsid w:val="00894516"/>
    <w:rsid w:val="00894526"/>
    <w:rsid w:val="0089456E"/>
    <w:rsid w:val="0089459F"/>
    <w:rsid w:val="0089480C"/>
    <w:rsid w:val="0089481C"/>
    <w:rsid w:val="00894C9E"/>
    <w:rsid w:val="00895418"/>
    <w:rsid w:val="0089566F"/>
    <w:rsid w:val="008956F4"/>
    <w:rsid w:val="00895715"/>
    <w:rsid w:val="00895760"/>
    <w:rsid w:val="008958D4"/>
    <w:rsid w:val="00895B38"/>
    <w:rsid w:val="00895CF0"/>
    <w:rsid w:val="00895DBA"/>
    <w:rsid w:val="00895E31"/>
    <w:rsid w:val="00895FE1"/>
    <w:rsid w:val="00896072"/>
    <w:rsid w:val="00896379"/>
    <w:rsid w:val="00896595"/>
    <w:rsid w:val="008965EA"/>
    <w:rsid w:val="00896BC9"/>
    <w:rsid w:val="00896C73"/>
    <w:rsid w:val="00896CE4"/>
    <w:rsid w:val="008970AB"/>
    <w:rsid w:val="008970E0"/>
    <w:rsid w:val="00897133"/>
    <w:rsid w:val="00897564"/>
    <w:rsid w:val="008977FD"/>
    <w:rsid w:val="008979C6"/>
    <w:rsid w:val="00897D1C"/>
    <w:rsid w:val="00897E85"/>
    <w:rsid w:val="00897ED1"/>
    <w:rsid w:val="00897F8A"/>
    <w:rsid w:val="00897FA4"/>
    <w:rsid w:val="008A0031"/>
    <w:rsid w:val="008A027B"/>
    <w:rsid w:val="008A03EF"/>
    <w:rsid w:val="008A0631"/>
    <w:rsid w:val="008A06C6"/>
    <w:rsid w:val="008A093C"/>
    <w:rsid w:val="008A0C91"/>
    <w:rsid w:val="008A0E1A"/>
    <w:rsid w:val="008A0E3E"/>
    <w:rsid w:val="008A1277"/>
    <w:rsid w:val="008A134A"/>
    <w:rsid w:val="008A1635"/>
    <w:rsid w:val="008A1881"/>
    <w:rsid w:val="008A1A2D"/>
    <w:rsid w:val="008A1B02"/>
    <w:rsid w:val="008A1B63"/>
    <w:rsid w:val="008A1B91"/>
    <w:rsid w:val="008A1CE6"/>
    <w:rsid w:val="008A1D03"/>
    <w:rsid w:val="008A1D74"/>
    <w:rsid w:val="008A227F"/>
    <w:rsid w:val="008A22F2"/>
    <w:rsid w:val="008A2B0A"/>
    <w:rsid w:val="008A2C52"/>
    <w:rsid w:val="008A2EF5"/>
    <w:rsid w:val="008A2F07"/>
    <w:rsid w:val="008A320C"/>
    <w:rsid w:val="008A33B7"/>
    <w:rsid w:val="008A33EF"/>
    <w:rsid w:val="008A36B8"/>
    <w:rsid w:val="008A371E"/>
    <w:rsid w:val="008A3B8D"/>
    <w:rsid w:val="008A3FFE"/>
    <w:rsid w:val="008A4D8F"/>
    <w:rsid w:val="008A4D97"/>
    <w:rsid w:val="008A51AA"/>
    <w:rsid w:val="008A51B7"/>
    <w:rsid w:val="008A525E"/>
    <w:rsid w:val="008A53BF"/>
    <w:rsid w:val="008A55C5"/>
    <w:rsid w:val="008A5A52"/>
    <w:rsid w:val="008A5A8D"/>
    <w:rsid w:val="008A5E12"/>
    <w:rsid w:val="008A5E75"/>
    <w:rsid w:val="008A5F3E"/>
    <w:rsid w:val="008A5F7F"/>
    <w:rsid w:val="008A608A"/>
    <w:rsid w:val="008A62CD"/>
    <w:rsid w:val="008A67DA"/>
    <w:rsid w:val="008A692F"/>
    <w:rsid w:val="008A6E07"/>
    <w:rsid w:val="008A6ECB"/>
    <w:rsid w:val="008A74F0"/>
    <w:rsid w:val="008A7A84"/>
    <w:rsid w:val="008A7B68"/>
    <w:rsid w:val="008A7B71"/>
    <w:rsid w:val="008A7CFF"/>
    <w:rsid w:val="008A7E1E"/>
    <w:rsid w:val="008A7E1F"/>
    <w:rsid w:val="008A7FB1"/>
    <w:rsid w:val="008B0433"/>
    <w:rsid w:val="008B08B6"/>
    <w:rsid w:val="008B0AB1"/>
    <w:rsid w:val="008B0C30"/>
    <w:rsid w:val="008B0DF7"/>
    <w:rsid w:val="008B1364"/>
    <w:rsid w:val="008B1740"/>
    <w:rsid w:val="008B1A28"/>
    <w:rsid w:val="008B1A65"/>
    <w:rsid w:val="008B1EB2"/>
    <w:rsid w:val="008B2049"/>
    <w:rsid w:val="008B2134"/>
    <w:rsid w:val="008B2235"/>
    <w:rsid w:val="008B233C"/>
    <w:rsid w:val="008B2869"/>
    <w:rsid w:val="008B2E11"/>
    <w:rsid w:val="008B2F64"/>
    <w:rsid w:val="008B2FC9"/>
    <w:rsid w:val="008B2FDA"/>
    <w:rsid w:val="008B33A9"/>
    <w:rsid w:val="008B3584"/>
    <w:rsid w:val="008B3746"/>
    <w:rsid w:val="008B3C3B"/>
    <w:rsid w:val="008B3C8A"/>
    <w:rsid w:val="008B3D84"/>
    <w:rsid w:val="008B3DE5"/>
    <w:rsid w:val="008B3F46"/>
    <w:rsid w:val="008B3F6C"/>
    <w:rsid w:val="008B4279"/>
    <w:rsid w:val="008B4590"/>
    <w:rsid w:val="008B45A5"/>
    <w:rsid w:val="008B48B6"/>
    <w:rsid w:val="008B4BEE"/>
    <w:rsid w:val="008B4D21"/>
    <w:rsid w:val="008B4D5C"/>
    <w:rsid w:val="008B4D6F"/>
    <w:rsid w:val="008B4F3F"/>
    <w:rsid w:val="008B4FEF"/>
    <w:rsid w:val="008B506B"/>
    <w:rsid w:val="008B5373"/>
    <w:rsid w:val="008B5627"/>
    <w:rsid w:val="008B56A8"/>
    <w:rsid w:val="008B56C7"/>
    <w:rsid w:val="008B59AC"/>
    <w:rsid w:val="008B5D8D"/>
    <w:rsid w:val="008B61AD"/>
    <w:rsid w:val="008B6872"/>
    <w:rsid w:val="008B6916"/>
    <w:rsid w:val="008B6E95"/>
    <w:rsid w:val="008B6E98"/>
    <w:rsid w:val="008B6EF5"/>
    <w:rsid w:val="008B6FBD"/>
    <w:rsid w:val="008B7509"/>
    <w:rsid w:val="008B7598"/>
    <w:rsid w:val="008B7C65"/>
    <w:rsid w:val="008C0280"/>
    <w:rsid w:val="008C0553"/>
    <w:rsid w:val="008C05DD"/>
    <w:rsid w:val="008C062D"/>
    <w:rsid w:val="008C0CCA"/>
    <w:rsid w:val="008C0E72"/>
    <w:rsid w:val="008C0F1B"/>
    <w:rsid w:val="008C1037"/>
    <w:rsid w:val="008C1761"/>
    <w:rsid w:val="008C18E9"/>
    <w:rsid w:val="008C19C1"/>
    <w:rsid w:val="008C1A65"/>
    <w:rsid w:val="008C1C6A"/>
    <w:rsid w:val="008C1FA8"/>
    <w:rsid w:val="008C21C3"/>
    <w:rsid w:val="008C24D4"/>
    <w:rsid w:val="008C2507"/>
    <w:rsid w:val="008C2847"/>
    <w:rsid w:val="008C28A1"/>
    <w:rsid w:val="008C2A30"/>
    <w:rsid w:val="008C2DF6"/>
    <w:rsid w:val="008C309A"/>
    <w:rsid w:val="008C30EE"/>
    <w:rsid w:val="008C3133"/>
    <w:rsid w:val="008C3161"/>
    <w:rsid w:val="008C34E7"/>
    <w:rsid w:val="008C355A"/>
    <w:rsid w:val="008C35AA"/>
    <w:rsid w:val="008C368F"/>
    <w:rsid w:val="008C3B43"/>
    <w:rsid w:val="008C3DED"/>
    <w:rsid w:val="008C428A"/>
    <w:rsid w:val="008C4473"/>
    <w:rsid w:val="008C45BC"/>
    <w:rsid w:val="008C4818"/>
    <w:rsid w:val="008C4A23"/>
    <w:rsid w:val="008C4B71"/>
    <w:rsid w:val="008C4BD5"/>
    <w:rsid w:val="008C4CAE"/>
    <w:rsid w:val="008C50AE"/>
    <w:rsid w:val="008C50E9"/>
    <w:rsid w:val="008C55BA"/>
    <w:rsid w:val="008C585A"/>
    <w:rsid w:val="008C5884"/>
    <w:rsid w:val="008C5FB3"/>
    <w:rsid w:val="008C6497"/>
    <w:rsid w:val="008C6582"/>
    <w:rsid w:val="008C6646"/>
    <w:rsid w:val="008C6754"/>
    <w:rsid w:val="008C680A"/>
    <w:rsid w:val="008C6865"/>
    <w:rsid w:val="008C68C2"/>
    <w:rsid w:val="008C69C0"/>
    <w:rsid w:val="008C69D2"/>
    <w:rsid w:val="008C6DDD"/>
    <w:rsid w:val="008C6E9D"/>
    <w:rsid w:val="008C700D"/>
    <w:rsid w:val="008C707D"/>
    <w:rsid w:val="008C71AF"/>
    <w:rsid w:val="008C71E8"/>
    <w:rsid w:val="008C7269"/>
    <w:rsid w:val="008C742F"/>
    <w:rsid w:val="008C7560"/>
    <w:rsid w:val="008C75FB"/>
    <w:rsid w:val="008C7669"/>
    <w:rsid w:val="008C7911"/>
    <w:rsid w:val="008C7B3F"/>
    <w:rsid w:val="008C7B6D"/>
    <w:rsid w:val="008C7B83"/>
    <w:rsid w:val="008D009E"/>
    <w:rsid w:val="008D0209"/>
    <w:rsid w:val="008D029C"/>
    <w:rsid w:val="008D0307"/>
    <w:rsid w:val="008D039A"/>
    <w:rsid w:val="008D0425"/>
    <w:rsid w:val="008D0759"/>
    <w:rsid w:val="008D07A3"/>
    <w:rsid w:val="008D08EF"/>
    <w:rsid w:val="008D0D0A"/>
    <w:rsid w:val="008D0DA9"/>
    <w:rsid w:val="008D0E93"/>
    <w:rsid w:val="008D0FAD"/>
    <w:rsid w:val="008D10C1"/>
    <w:rsid w:val="008D117D"/>
    <w:rsid w:val="008D1187"/>
    <w:rsid w:val="008D1242"/>
    <w:rsid w:val="008D13AB"/>
    <w:rsid w:val="008D1710"/>
    <w:rsid w:val="008D1B1F"/>
    <w:rsid w:val="008D1D74"/>
    <w:rsid w:val="008D2342"/>
    <w:rsid w:val="008D2549"/>
    <w:rsid w:val="008D25FD"/>
    <w:rsid w:val="008D2CCC"/>
    <w:rsid w:val="008D2E1C"/>
    <w:rsid w:val="008D2F88"/>
    <w:rsid w:val="008D2FA3"/>
    <w:rsid w:val="008D3692"/>
    <w:rsid w:val="008D3706"/>
    <w:rsid w:val="008D3A19"/>
    <w:rsid w:val="008D3AA4"/>
    <w:rsid w:val="008D3BAE"/>
    <w:rsid w:val="008D3DDE"/>
    <w:rsid w:val="008D3FAD"/>
    <w:rsid w:val="008D4066"/>
    <w:rsid w:val="008D4478"/>
    <w:rsid w:val="008D4653"/>
    <w:rsid w:val="008D53A4"/>
    <w:rsid w:val="008D53D9"/>
    <w:rsid w:val="008D5597"/>
    <w:rsid w:val="008D55B0"/>
    <w:rsid w:val="008D561C"/>
    <w:rsid w:val="008D568D"/>
    <w:rsid w:val="008D599A"/>
    <w:rsid w:val="008D5C01"/>
    <w:rsid w:val="008D5DC2"/>
    <w:rsid w:val="008D5F59"/>
    <w:rsid w:val="008D631A"/>
    <w:rsid w:val="008D64D8"/>
    <w:rsid w:val="008D6632"/>
    <w:rsid w:val="008D679C"/>
    <w:rsid w:val="008D6893"/>
    <w:rsid w:val="008D6BE6"/>
    <w:rsid w:val="008D6C7E"/>
    <w:rsid w:val="008D6E1C"/>
    <w:rsid w:val="008D6EC9"/>
    <w:rsid w:val="008D708E"/>
    <w:rsid w:val="008D71DB"/>
    <w:rsid w:val="008D723D"/>
    <w:rsid w:val="008D735E"/>
    <w:rsid w:val="008D76F3"/>
    <w:rsid w:val="008D7BC9"/>
    <w:rsid w:val="008D7DCC"/>
    <w:rsid w:val="008D7FDE"/>
    <w:rsid w:val="008E006D"/>
    <w:rsid w:val="008E0115"/>
    <w:rsid w:val="008E0214"/>
    <w:rsid w:val="008E04BA"/>
    <w:rsid w:val="008E08C5"/>
    <w:rsid w:val="008E0A85"/>
    <w:rsid w:val="008E0B8E"/>
    <w:rsid w:val="008E1296"/>
    <w:rsid w:val="008E1781"/>
    <w:rsid w:val="008E19C5"/>
    <w:rsid w:val="008E1D3C"/>
    <w:rsid w:val="008E1F60"/>
    <w:rsid w:val="008E1F86"/>
    <w:rsid w:val="008E234C"/>
    <w:rsid w:val="008E2650"/>
    <w:rsid w:val="008E26E5"/>
    <w:rsid w:val="008E2835"/>
    <w:rsid w:val="008E2846"/>
    <w:rsid w:val="008E2A6A"/>
    <w:rsid w:val="008E2C8B"/>
    <w:rsid w:val="008E2D4E"/>
    <w:rsid w:val="008E2F2C"/>
    <w:rsid w:val="008E30A3"/>
    <w:rsid w:val="008E30C4"/>
    <w:rsid w:val="008E31F1"/>
    <w:rsid w:val="008E3491"/>
    <w:rsid w:val="008E3669"/>
    <w:rsid w:val="008E3932"/>
    <w:rsid w:val="008E3B36"/>
    <w:rsid w:val="008E3D64"/>
    <w:rsid w:val="008E3E7D"/>
    <w:rsid w:val="008E3FDF"/>
    <w:rsid w:val="008E404F"/>
    <w:rsid w:val="008E40EF"/>
    <w:rsid w:val="008E457D"/>
    <w:rsid w:val="008E4599"/>
    <w:rsid w:val="008E46B1"/>
    <w:rsid w:val="008E49A7"/>
    <w:rsid w:val="008E49D4"/>
    <w:rsid w:val="008E5005"/>
    <w:rsid w:val="008E5107"/>
    <w:rsid w:val="008E516C"/>
    <w:rsid w:val="008E5556"/>
    <w:rsid w:val="008E5558"/>
    <w:rsid w:val="008E567C"/>
    <w:rsid w:val="008E5AF0"/>
    <w:rsid w:val="008E5CD4"/>
    <w:rsid w:val="008E6001"/>
    <w:rsid w:val="008E616E"/>
    <w:rsid w:val="008E6218"/>
    <w:rsid w:val="008E62C5"/>
    <w:rsid w:val="008E6529"/>
    <w:rsid w:val="008E6F17"/>
    <w:rsid w:val="008E6FAE"/>
    <w:rsid w:val="008E757D"/>
    <w:rsid w:val="008E7659"/>
    <w:rsid w:val="008E7666"/>
    <w:rsid w:val="008E77B4"/>
    <w:rsid w:val="008E78AA"/>
    <w:rsid w:val="008E7A14"/>
    <w:rsid w:val="008E7BC5"/>
    <w:rsid w:val="008E7BF7"/>
    <w:rsid w:val="008E7DE5"/>
    <w:rsid w:val="008E7FE8"/>
    <w:rsid w:val="008F01C4"/>
    <w:rsid w:val="008F0314"/>
    <w:rsid w:val="008F03E1"/>
    <w:rsid w:val="008F07A2"/>
    <w:rsid w:val="008F08C6"/>
    <w:rsid w:val="008F0A06"/>
    <w:rsid w:val="008F0BAB"/>
    <w:rsid w:val="008F0C3F"/>
    <w:rsid w:val="008F105B"/>
    <w:rsid w:val="008F1169"/>
    <w:rsid w:val="008F1461"/>
    <w:rsid w:val="008F150E"/>
    <w:rsid w:val="008F15D6"/>
    <w:rsid w:val="008F19CE"/>
    <w:rsid w:val="008F1C18"/>
    <w:rsid w:val="008F1CF6"/>
    <w:rsid w:val="008F1D01"/>
    <w:rsid w:val="008F1D15"/>
    <w:rsid w:val="008F2138"/>
    <w:rsid w:val="008F22E8"/>
    <w:rsid w:val="008F232A"/>
    <w:rsid w:val="008F23AA"/>
    <w:rsid w:val="008F25D3"/>
    <w:rsid w:val="008F2CF6"/>
    <w:rsid w:val="008F2DDB"/>
    <w:rsid w:val="008F2E3E"/>
    <w:rsid w:val="008F2FE3"/>
    <w:rsid w:val="008F3025"/>
    <w:rsid w:val="008F3192"/>
    <w:rsid w:val="008F31C4"/>
    <w:rsid w:val="008F31C8"/>
    <w:rsid w:val="008F3335"/>
    <w:rsid w:val="008F3423"/>
    <w:rsid w:val="008F367B"/>
    <w:rsid w:val="008F3CD4"/>
    <w:rsid w:val="008F3E29"/>
    <w:rsid w:val="008F3FF4"/>
    <w:rsid w:val="008F4098"/>
    <w:rsid w:val="008F409A"/>
    <w:rsid w:val="008F4147"/>
    <w:rsid w:val="008F4274"/>
    <w:rsid w:val="008F434F"/>
    <w:rsid w:val="008F446F"/>
    <w:rsid w:val="008F45A2"/>
    <w:rsid w:val="008F46FC"/>
    <w:rsid w:val="008F50E2"/>
    <w:rsid w:val="008F53A5"/>
    <w:rsid w:val="008F5826"/>
    <w:rsid w:val="008F5B86"/>
    <w:rsid w:val="008F5D37"/>
    <w:rsid w:val="008F5E93"/>
    <w:rsid w:val="008F5F3E"/>
    <w:rsid w:val="008F5F44"/>
    <w:rsid w:val="008F601B"/>
    <w:rsid w:val="008F60E3"/>
    <w:rsid w:val="008F616A"/>
    <w:rsid w:val="008F6286"/>
    <w:rsid w:val="008F63C9"/>
    <w:rsid w:val="008F6562"/>
    <w:rsid w:val="008F65E2"/>
    <w:rsid w:val="008F6647"/>
    <w:rsid w:val="008F67BC"/>
    <w:rsid w:val="008F69ED"/>
    <w:rsid w:val="008F6C5D"/>
    <w:rsid w:val="008F6D91"/>
    <w:rsid w:val="008F705C"/>
    <w:rsid w:val="008F7147"/>
    <w:rsid w:val="008F71D2"/>
    <w:rsid w:val="008F731A"/>
    <w:rsid w:val="008F749E"/>
    <w:rsid w:val="008F75A7"/>
    <w:rsid w:val="008F769E"/>
    <w:rsid w:val="008F7712"/>
    <w:rsid w:val="008F79B3"/>
    <w:rsid w:val="008F7A2F"/>
    <w:rsid w:val="008F7B11"/>
    <w:rsid w:val="008F7C18"/>
    <w:rsid w:val="008F7E55"/>
    <w:rsid w:val="00900232"/>
    <w:rsid w:val="00900613"/>
    <w:rsid w:val="009006E7"/>
    <w:rsid w:val="0090072F"/>
    <w:rsid w:val="009007C9"/>
    <w:rsid w:val="00900ADA"/>
    <w:rsid w:val="00900C15"/>
    <w:rsid w:val="00900E8C"/>
    <w:rsid w:val="00900F3B"/>
    <w:rsid w:val="00901409"/>
    <w:rsid w:val="00901449"/>
    <w:rsid w:val="0090168F"/>
    <w:rsid w:val="0090178A"/>
    <w:rsid w:val="009019A9"/>
    <w:rsid w:val="00901BBC"/>
    <w:rsid w:val="00901CA8"/>
    <w:rsid w:val="00901E41"/>
    <w:rsid w:val="00901E62"/>
    <w:rsid w:val="00901FE8"/>
    <w:rsid w:val="00902472"/>
    <w:rsid w:val="00902619"/>
    <w:rsid w:val="0090287C"/>
    <w:rsid w:val="0090295C"/>
    <w:rsid w:val="009029D5"/>
    <w:rsid w:val="00902D52"/>
    <w:rsid w:val="00902F37"/>
    <w:rsid w:val="009031A4"/>
    <w:rsid w:val="00903408"/>
    <w:rsid w:val="00903507"/>
    <w:rsid w:val="00903836"/>
    <w:rsid w:val="00903999"/>
    <w:rsid w:val="00903A75"/>
    <w:rsid w:val="00903B5A"/>
    <w:rsid w:val="00903BED"/>
    <w:rsid w:val="00903CDB"/>
    <w:rsid w:val="00903E86"/>
    <w:rsid w:val="009040E2"/>
    <w:rsid w:val="009042A1"/>
    <w:rsid w:val="00904376"/>
    <w:rsid w:val="009043C6"/>
    <w:rsid w:val="009043EA"/>
    <w:rsid w:val="00904478"/>
    <w:rsid w:val="00904536"/>
    <w:rsid w:val="0090471D"/>
    <w:rsid w:val="00904767"/>
    <w:rsid w:val="009048AD"/>
    <w:rsid w:val="009049B0"/>
    <w:rsid w:val="00904B66"/>
    <w:rsid w:val="00904B8C"/>
    <w:rsid w:val="00904F67"/>
    <w:rsid w:val="00905012"/>
    <w:rsid w:val="009052BF"/>
    <w:rsid w:val="00905357"/>
    <w:rsid w:val="00905533"/>
    <w:rsid w:val="009056F2"/>
    <w:rsid w:val="00906016"/>
    <w:rsid w:val="00906208"/>
    <w:rsid w:val="00906722"/>
    <w:rsid w:val="00906B20"/>
    <w:rsid w:val="00907038"/>
    <w:rsid w:val="0090708C"/>
    <w:rsid w:val="00907998"/>
    <w:rsid w:val="009079C6"/>
    <w:rsid w:val="00907D79"/>
    <w:rsid w:val="009100A0"/>
    <w:rsid w:val="009100F6"/>
    <w:rsid w:val="009100F8"/>
    <w:rsid w:val="00910113"/>
    <w:rsid w:val="00910BAA"/>
    <w:rsid w:val="009110B7"/>
    <w:rsid w:val="00911270"/>
    <w:rsid w:val="0091127C"/>
    <w:rsid w:val="009112C7"/>
    <w:rsid w:val="0091155A"/>
    <w:rsid w:val="00911809"/>
    <w:rsid w:val="00911950"/>
    <w:rsid w:val="009119E8"/>
    <w:rsid w:val="00911DF9"/>
    <w:rsid w:val="00911EB9"/>
    <w:rsid w:val="00912170"/>
    <w:rsid w:val="00912650"/>
    <w:rsid w:val="009126A5"/>
    <w:rsid w:val="009127FF"/>
    <w:rsid w:val="00912D11"/>
    <w:rsid w:val="00912E66"/>
    <w:rsid w:val="0091316F"/>
    <w:rsid w:val="00913778"/>
    <w:rsid w:val="00913867"/>
    <w:rsid w:val="0091399B"/>
    <w:rsid w:val="009139C2"/>
    <w:rsid w:val="00913A74"/>
    <w:rsid w:val="00913BBE"/>
    <w:rsid w:val="00913D69"/>
    <w:rsid w:val="00913D9D"/>
    <w:rsid w:val="00913F91"/>
    <w:rsid w:val="00914265"/>
    <w:rsid w:val="00914607"/>
    <w:rsid w:val="0091464F"/>
    <w:rsid w:val="0091475A"/>
    <w:rsid w:val="009147D9"/>
    <w:rsid w:val="00914819"/>
    <w:rsid w:val="00914906"/>
    <w:rsid w:val="00914F96"/>
    <w:rsid w:val="00914FC1"/>
    <w:rsid w:val="00914FCC"/>
    <w:rsid w:val="00915447"/>
    <w:rsid w:val="00915523"/>
    <w:rsid w:val="0091554F"/>
    <w:rsid w:val="00915770"/>
    <w:rsid w:val="00915834"/>
    <w:rsid w:val="00915BCA"/>
    <w:rsid w:val="00915D73"/>
    <w:rsid w:val="00916014"/>
    <w:rsid w:val="00916246"/>
    <w:rsid w:val="009162FD"/>
    <w:rsid w:val="009169FA"/>
    <w:rsid w:val="00916A1D"/>
    <w:rsid w:val="00916AA3"/>
    <w:rsid w:val="00916B75"/>
    <w:rsid w:val="0091741D"/>
    <w:rsid w:val="0091792E"/>
    <w:rsid w:val="00917BD2"/>
    <w:rsid w:val="00917CE3"/>
    <w:rsid w:val="00917D34"/>
    <w:rsid w:val="00920619"/>
    <w:rsid w:val="00920767"/>
    <w:rsid w:val="00920A08"/>
    <w:rsid w:val="00920DD9"/>
    <w:rsid w:val="00920EC8"/>
    <w:rsid w:val="00920F45"/>
    <w:rsid w:val="00921341"/>
    <w:rsid w:val="00921539"/>
    <w:rsid w:val="00921624"/>
    <w:rsid w:val="00921A44"/>
    <w:rsid w:val="00921EC0"/>
    <w:rsid w:val="00921FD3"/>
    <w:rsid w:val="00922328"/>
    <w:rsid w:val="00922338"/>
    <w:rsid w:val="009223D9"/>
    <w:rsid w:val="0092243B"/>
    <w:rsid w:val="00922746"/>
    <w:rsid w:val="00922FCB"/>
    <w:rsid w:val="009230DF"/>
    <w:rsid w:val="00923452"/>
    <w:rsid w:val="00923552"/>
    <w:rsid w:val="0092359E"/>
    <w:rsid w:val="00923B91"/>
    <w:rsid w:val="00923CB9"/>
    <w:rsid w:val="00923D8D"/>
    <w:rsid w:val="00923E5A"/>
    <w:rsid w:val="009244EF"/>
    <w:rsid w:val="009248EE"/>
    <w:rsid w:val="009249AB"/>
    <w:rsid w:val="009249C0"/>
    <w:rsid w:val="00924A65"/>
    <w:rsid w:val="00924AC4"/>
    <w:rsid w:val="00924AE1"/>
    <w:rsid w:val="00924BEA"/>
    <w:rsid w:val="00924DA3"/>
    <w:rsid w:val="00924DC1"/>
    <w:rsid w:val="00924DD6"/>
    <w:rsid w:val="00924DE0"/>
    <w:rsid w:val="00924F46"/>
    <w:rsid w:val="009255BE"/>
    <w:rsid w:val="00925882"/>
    <w:rsid w:val="00925A68"/>
    <w:rsid w:val="00925C75"/>
    <w:rsid w:val="00926378"/>
    <w:rsid w:val="0092651E"/>
    <w:rsid w:val="009265A5"/>
    <w:rsid w:val="00926724"/>
    <w:rsid w:val="0092689C"/>
    <w:rsid w:val="00926B72"/>
    <w:rsid w:val="00926D0F"/>
    <w:rsid w:val="00926F56"/>
    <w:rsid w:val="009270E0"/>
    <w:rsid w:val="0092721B"/>
    <w:rsid w:val="0092748E"/>
    <w:rsid w:val="0092777C"/>
    <w:rsid w:val="0092777E"/>
    <w:rsid w:val="00927ADC"/>
    <w:rsid w:val="00927D29"/>
    <w:rsid w:val="00927D67"/>
    <w:rsid w:val="0093008A"/>
    <w:rsid w:val="0093012D"/>
    <w:rsid w:val="009301DF"/>
    <w:rsid w:val="009301ED"/>
    <w:rsid w:val="009304C5"/>
    <w:rsid w:val="00930A84"/>
    <w:rsid w:val="00930B79"/>
    <w:rsid w:val="00930EC9"/>
    <w:rsid w:val="00930FBA"/>
    <w:rsid w:val="00931041"/>
    <w:rsid w:val="009312EE"/>
    <w:rsid w:val="00931483"/>
    <w:rsid w:val="009314C4"/>
    <w:rsid w:val="00931762"/>
    <w:rsid w:val="0093198F"/>
    <w:rsid w:val="00931ACA"/>
    <w:rsid w:val="00931C33"/>
    <w:rsid w:val="00931D64"/>
    <w:rsid w:val="00931EA5"/>
    <w:rsid w:val="00932018"/>
    <w:rsid w:val="009324C3"/>
    <w:rsid w:val="00932566"/>
    <w:rsid w:val="009329BC"/>
    <w:rsid w:val="00932A06"/>
    <w:rsid w:val="00932BCE"/>
    <w:rsid w:val="00932C81"/>
    <w:rsid w:val="00932C97"/>
    <w:rsid w:val="00932CC1"/>
    <w:rsid w:val="00932D89"/>
    <w:rsid w:val="00932DF5"/>
    <w:rsid w:val="009333D1"/>
    <w:rsid w:val="00933407"/>
    <w:rsid w:val="00933661"/>
    <w:rsid w:val="009337C8"/>
    <w:rsid w:val="00933D43"/>
    <w:rsid w:val="00933EF7"/>
    <w:rsid w:val="0093409B"/>
    <w:rsid w:val="009340D7"/>
    <w:rsid w:val="00934244"/>
    <w:rsid w:val="0093425F"/>
    <w:rsid w:val="009343B7"/>
    <w:rsid w:val="00934B10"/>
    <w:rsid w:val="00934C32"/>
    <w:rsid w:val="00934D57"/>
    <w:rsid w:val="00935145"/>
    <w:rsid w:val="0093519D"/>
    <w:rsid w:val="009352C5"/>
    <w:rsid w:val="0093545B"/>
    <w:rsid w:val="00935504"/>
    <w:rsid w:val="0093554F"/>
    <w:rsid w:val="009355CA"/>
    <w:rsid w:val="0093569F"/>
    <w:rsid w:val="00935F65"/>
    <w:rsid w:val="0093607D"/>
    <w:rsid w:val="0093639F"/>
    <w:rsid w:val="009365D3"/>
    <w:rsid w:val="009368AA"/>
    <w:rsid w:val="00936B9B"/>
    <w:rsid w:val="00936D9E"/>
    <w:rsid w:val="00936EBE"/>
    <w:rsid w:val="009370E1"/>
    <w:rsid w:val="0093745A"/>
    <w:rsid w:val="009376EA"/>
    <w:rsid w:val="00937E16"/>
    <w:rsid w:val="009400B3"/>
    <w:rsid w:val="00940207"/>
    <w:rsid w:val="009403A9"/>
    <w:rsid w:val="00940656"/>
    <w:rsid w:val="0094066F"/>
    <w:rsid w:val="00940698"/>
    <w:rsid w:val="0094072B"/>
    <w:rsid w:val="00940E53"/>
    <w:rsid w:val="009411BE"/>
    <w:rsid w:val="00941ACC"/>
    <w:rsid w:val="00941BEA"/>
    <w:rsid w:val="00941C26"/>
    <w:rsid w:val="009420E9"/>
    <w:rsid w:val="00942320"/>
    <w:rsid w:val="009423A1"/>
    <w:rsid w:val="00942587"/>
    <w:rsid w:val="0094280A"/>
    <w:rsid w:val="00942973"/>
    <w:rsid w:val="009429F6"/>
    <w:rsid w:val="00942ABC"/>
    <w:rsid w:val="00942DC2"/>
    <w:rsid w:val="00942EF2"/>
    <w:rsid w:val="00942FE3"/>
    <w:rsid w:val="0094306B"/>
    <w:rsid w:val="009432FA"/>
    <w:rsid w:val="0094348D"/>
    <w:rsid w:val="009434AD"/>
    <w:rsid w:val="00943916"/>
    <w:rsid w:val="00943920"/>
    <w:rsid w:val="00943B0B"/>
    <w:rsid w:val="00943FC5"/>
    <w:rsid w:val="00944294"/>
    <w:rsid w:val="009445AF"/>
    <w:rsid w:val="00944613"/>
    <w:rsid w:val="009446A4"/>
    <w:rsid w:val="00944744"/>
    <w:rsid w:val="00944772"/>
    <w:rsid w:val="00944A8B"/>
    <w:rsid w:val="00944C82"/>
    <w:rsid w:val="00944E8E"/>
    <w:rsid w:val="00945135"/>
    <w:rsid w:val="009452B2"/>
    <w:rsid w:val="009452C0"/>
    <w:rsid w:val="00945466"/>
    <w:rsid w:val="0094568F"/>
    <w:rsid w:val="00945800"/>
    <w:rsid w:val="00945986"/>
    <w:rsid w:val="00945C99"/>
    <w:rsid w:val="009460EE"/>
    <w:rsid w:val="00946175"/>
    <w:rsid w:val="00946233"/>
    <w:rsid w:val="00946416"/>
    <w:rsid w:val="00946686"/>
    <w:rsid w:val="009466D1"/>
    <w:rsid w:val="009469C6"/>
    <w:rsid w:val="00946A98"/>
    <w:rsid w:val="009471CF"/>
    <w:rsid w:val="009472D2"/>
    <w:rsid w:val="0094776C"/>
    <w:rsid w:val="00947775"/>
    <w:rsid w:val="009477BE"/>
    <w:rsid w:val="009477C5"/>
    <w:rsid w:val="0094795C"/>
    <w:rsid w:val="00947EC8"/>
    <w:rsid w:val="00950276"/>
    <w:rsid w:val="0095036E"/>
    <w:rsid w:val="009509B5"/>
    <w:rsid w:val="00950BFA"/>
    <w:rsid w:val="0095100A"/>
    <w:rsid w:val="009512FA"/>
    <w:rsid w:val="00951498"/>
    <w:rsid w:val="00951769"/>
    <w:rsid w:val="009517CA"/>
    <w:rsid w:val="00951A5B"/>
    <w:rsid w:val="00951A91"/>
    <w:rsid w:val="00951C77"/>
    <w:rsid w:val="00951F15"/>
    <w:rsid w:val="0095223F"/>
    <w:rsid w:val="009522A4"/>
    <w:rsid w:val="00952853"/>
    <w:rsid w:val="00952933"/>
    <w:rsid w:val="009529F1"/>
    <w:rsid w:val="00952D6E"/>
    <w:rsid w:val="0095302C"/>
    <w:rsid w:val="0095350F"/>
    <w:rsid w:val="00953791"/>
    <w:rsid w:val="00953DFE"/>
    <w:rsid w:val="00953E21"/>
    <w:rsid w:val="009540AC"/>
    <w:rsid w:val="009540FD"/>
    <w:rsid w:val="00954188"/>
    <w:rsid w:val="00954381"/>
    <w:rsid w:val="0095497B"/>
    <w:rsid w:val="00954AB5"/>
    <w:rsid w:val="00954CC4"/>
    <w:rsid w:val="00954FCE"/>
    <w:rsid w:val="009553B3"/>
    <w:rsid w:val="009559D4"/>
    <w:rsid w:val="00955A0E"/>
    <w:rsid w:val="00955C3C"/>
    <w:rsid w:val="00955C3D"/>
    <w:rsid w:val="00955C88"/>
    <w:rsid w:val="00955CD5"/>
    <w:rsid w:val="00955D7B"/>
    <w:rsid w:val="00955E66"/>
    <w:rsid w:val="00955FA7"/>
    <w:rsid w:val="00956000"/>
    <w:rsid w:val="009562A5"/>
    <w:rsid w:val="00956361"/>
    <w:rsid w:val="00956543"/>
    <w:rsid w:val="009565D4"/>
    <w:rsid w:val="009566AD"/>
    <w:rsid w:val="009566FC"/>
    <w:rsid w:val="00956760"/>
    <w:rsid w:val="00957084"/>
    <w:rsid w:val="009570D7"/>
    <w:rsid w:val="00957308"/>
    <w:rsid w:val="0095739F"/>
    <w:rsid w:val="009573A8"/>
    <w:rsid w:val="009573AB"/>
    <w:rsid w:val="009578F3"/>
    <w:rsid w:val="00957BAC"/>
    <w:rsid w:val="00960295"/>
    <w:rsid w:val="009604DA"/>
    <w:rsid w:val="00960553"/>
    <w:rsid w:val="00960601"/>
    <w:rsid w:val="00960767"/>
    <w:rsid w:val="00960AE4"/>
    <w:rsid w:val="00961027"/>
    <w:rsid w:val="00961249"/>
    <w:rsid w:val="00961382"/>
    <w:rsid w:val="00961421"/>
    <w:rsid w:val="0096150B"/>
    <w:rsid w:val="00961514"/>
    <w:rsid w:val="0096158B"/>
    <w:rsid w:val="00961762"/>
    <w:rsid w:val="00961ABD"/>
    <w:rsid w:val="00961ACF"/>
    <w:rsid w:val="00961BB8"/>
    <w:rsid w:val="00961CC0"/>
    <w:rsid w:val="00961CE0"/>
    <w:rsid w:val="00961D52"/>
    <w:rsid w:val="00961E25"/>
    <w:rsid w:val="00961E73"/>
    <w:rsid w:val="00962649"/>
    <w:rsid w:val="00962833"/>
    <w:rsid w:val="0096283A"/>
    <w:rsid w:val="00962DC7"/>
    <w:rsid w:val="00962DF9"/>
    <w:rsid w:val="00962E56"/>
    <w:rsid w:val="00962ECF"/>
    <w:rsid w:val="0096304D"/>
    <w:rsid w:val="0096344A"/>
    <w:rsid w:val="009635C5"/>
    <w:rsid w:val="0096370C"/>
    <w:rsid w:val="0096383B"/>
    <w:rsid w:val="009638E4"/>
    <w:rsid w:val="009638E5"/>
    <w:rsid w:val="0096393B"/>
    <w:rsid w:val="00963C9F"/>
    <w:rsid w:val="00963CF1"/>
    <w:rsid w:val="009640E3"/>
    <w:rsid w:val="00964257"/>
    <w:rsid w:val="009642D3"/>
    <w:rsid w:val="00964390"/>
    <w:rsid w:val="00964441"/>
    <w:rsid w:val="00964A02"/>
    <w:rsid w:val="00964D2A"/>
    <w:rsid w:val="00964DD7"/>
    <w:rsid w:val="00964E00"/>
    <w:rsid w:val="00964EA2"/>
    <w:rsid w:val="009650C7"/>
    <w:rsid w:val="00965541"/>
    <w:rsid w:val="0096570A"/>
    <w:rsid w:val="00965D1B"/>
    <w:rsid w:val="00965D63"/>
    <w:rsid w:val="0096611D"/>
    <w:rsid w:val="00966746"/>
    <w:rsid w:val="00966988"/>
    <w:rsid w:val="00966BC4"/>
    <w:rsid w:val="00966FF5"/>
    <w:rsid w:val="00967048"/>
    <w:rsid w:val="009670B0"/>
    <w:rsid w:val="009675C9"/>
    <w:rsid w:val="009675CF"/>
    <w:rsid w:val="009677C2"/>
    <w:rsid w:val="0096783D"/>
    <w:rsid w:val="009678D7"/>
    <w:rsid w:val="00967B16"/>
    <w:rsid w:val="00967B35"/>
    <w:rsid w:val="00967D47"/>
    <w:rsid w:val="00967DF3"/>
    <w:rsid w:val="00970268"/>
    <w:rsid w:val="009702ED"/>
    <w:rsid w:val="0097047E"/>
    <w:rsid w:val="00970512"/>
    <w:rsid w:val="009705F4"/>
    <w:rsid w:val="00970637"/>
    <w:rsid w:val="00970711"/>
    <w:rsid w:val="009709DB"/>
    <w:rsid w:val="00970B0A"/>
    <w:rsid w:val="00970D80"/>
    <w:rsid w:val="00970DEA"/>
    <w:rsid w:val="0097144B"/>
    <w:rsid w:val="0097169B"/>
    <w:rsid w:val="00971734"/>
    <w:rsid w:val="00971DED"/>
    <w:rsid w:val="009726B3"/>
    <w:rsid w:val="009727AE"/>
    <w:rsid w:val="00972ACA"/>
    <w:rsid w:val="00972AD8"/>
    <w:rsid w:val="00972E44"/>
    <w:rsid w:val="009730A1"/>
    <w:rsid w:val="009731D9"/>
    <w:rsid w:val="00973401"/>
    <w:rsid w:val="0097353E"/>
    <w:rsid w:val="00973DBA"/>
    <w:rsid w:val="00974020"/>
    <w:rsid w:val="00974457"/>
    <w:rsid w:val="00974515"/>
    <w:rsid w:val="0097458D"/>
    <w:rsid w:val="009747A4"/>
    <w:rsid w:val="009748D4"/>
    <w:rsid w:val="00974A17"/>
    <w:rsid w:val="00974AEA"/>
    <w:rsid w:val="00974E4A"/>
    <w:rsid w:val="00974FC5"/>
    <w:rsid w:val="009750C7"/>
    <w:rsid w:val="00975788"/>
    <w:rsid w:val="00975827"/>
    <w:rsid w:val="00975C3B"/>
    <w:rsid w:val="00975C9A"/>
    <w:rsid w:val="00975ECB"/>
    <w:rsid w:val="00976098"/>
    <w:rsid w:val="009765CF"/>
    <w:rsid w:val="00976781"/>
    <w:rsid w:val="0097679B"/>
    <w:rsid w:val="00976A1C"/>
    <w:rsid w:val="00976B1F"/>
    <w:rsid w:val="00976B86"/>
    <w:rsid w:val="00976F32"/>
    <w:rsid w:val="00976F5C"/>
    <w:rsid w:val="00976F68"/>
    <w:rsid w:val="00976FE8"/>
    <w:rsid w:val="009775C4"/>
    <w:rsid w:val="00977875"/>
    <w:rsid w:val="009778D3"/>
    <w:rsid w:val="009779F7"/>
    <w:rsid w:val="0098038D"/>
    <w:rsid w:val="00980737"/>
    <w:rsid w:val="0098090C"/>
    <w:rsid w:val="00980CD0"/>
    <w:rsid w:val="00980DD4"/>
    <w:rsid w:val="00980DFB"/>
    <w:rsid w:val="00980E8A"/>
    <w:rsid w:val="00980ED5"/>
    <w:rsid w:val="00980F20"/>
    <w:rsid w:val="009813DB"/>
    <w:rsid w:val="009813F2"/>
    <w:rsid w:val="009815C8"/>
    <w:rsid w:val="0098178C"/>
    <w:rsid w:val="00981852"/>
    <w:rsid w:val="00981883"/>
    <w:rsid w:val="00981973"/>
    <w:rsid w:val="00981B12"/>
    <w:rsid w:val="009820A9"/>
    <w:rsid w:val="00982404"/>
    <w:rsid w:val="00982517"/>
    <w:rsid w:val="0098260C"/>
    <w:rsid w:val="00982758"/>
    <w:rsid w:val="00982D3F"/>
    <w:rsid w:val="00982E15"/>
    <w:rsid w:val="00982F6F"/>
    <w:rsid w:val="00982FB5"/>
    <w:rsid w:val="009831CC"/>
    <w:rsid w:val="009832CD"/>
    <w:rsid w:val="009832D0"/>
    <w:rsid w:val="00983479"/>
    <w:rsid w:val="009835F3"/>
    <w:rsid w:val="00983771"/>
    <w:rsid w:val="00983875"/>
    <w:rsid w:val="00983924"/>
    <w:rsid w:val="00983988"/>
    <w:rsid w:val="00983A8E"/>
    <w:rsid w:val="00984150"/>
    <w:rsid w:val="009841E1"/>
    <w:rsid w:val="00984488"/>
    <w:rsid w:val="0098463A"/>
    <w:rsid w:val="00984734"/>
    <w:rsid w:val="00984AC3"/>
    <w:rsid w:val="00984AEF"/>
    <w:rsid w:val="00984C61"/>
    <w:rsid w:val="00984EDC"/>
    <w:rsid w:val="00985572"/>
    <w:rsid w:val="0098557A"/>
    <w:rsid w:val="0098571E"/>
    <w:rsid w:val="0098573B"/>
    <w:rsid w:val="00985AF7"/>
    <w:rsid w:val="00985B8D"/>
    <w:rsid w:val="00985CD8"/>
    <w:rsid w:val="00985E00"/>
    <w:rsid w:val="009862BD"/>
    <w:rsid w:val="009862E4"/>
    <w:rsid w:val="009868FA"/>
    <w:rsid w:val="00986A50"/>
    <w:rsid w:val="00986BBF"/>
    <w:rsid w:val="00986D71"/>
    <w:rsid w:val="00986E10"/>
    <w:rsid w:val="00986F54"/>
    <w:rsid w:val="009873F3"/>
    <w:rsid w:val="00987412"/>
    <w:rsid w:val="00987468"/>
    <w:rsid w:val="00987AF3"/>
    <w:rsid w:val="00990265"/>
    <w:rsid w:val="0099042B"/>
    <w:rsid w:val="009904F4"/>
    <w:rsid w:val="009906E0"/>
    <w:rsid w:val="009909E3"/>
    <w:rsid w:val="00990D08"/>
    <w:rsid w:val="00990E8B"/>
    <w:rsid w:val="00990EB1"/>
    <w:rsid w:val="0099155B"/>
    <w:rsid w:val="0099166A"/>
    <w:rsid w:val="00991BE5"/>
    <w:rsid w:val="00991D9E"/>
    <w:rsid w:val="0099207C"/>
    <w:rsid w:val="0099271A"/>
    <w:rsid w:val="00992866"/>
    <w:rsid w:val="00992C3D"/>
    <w:rsid w:val="0099354B"/>
    <w:rsid w:val="00993800"/>
    <w:rsid w:val="00993A03"/>
    <w:rsid w:val="00993E0A"/>
    <w:rsid w:val="00993E24"/>
    <w:rsid w:val="00994075"/>
    <w:rsid w:val="009940FF"/>
    <w:rsid w:val="009941CC"/>
    <w:rsid w:val="009942BB"/>
    <w:rsid w:val="00994790"/>
    <w:rsid w:val="00994B83"/>
    <w:rsid w:val="00994C5D"/>
    <w:rsid w:val="00994CAC"/>
    <w:rsid w:val="009951FD"/>
    <w:rsid w:val="00995456"/>
    <w:rsid w:val="0099553C"/>
    <w:rsid w:val="0099554C"/>
    <w:rsid w:val="009956F9"/>
    <w:rsid w:val="00995718"/>
    <w:rsid w:val="00995995"/>
    <w:rsid w:val="0099599A"/>
    <w:rsid w:val="00995B7D"/>
    <w:rsid w:val="00995E41"/>
    <w:rsid w:val="009960FB"/>
    <w:rsid w:val="0099665F"/>
    <w:rsid w:val="009968F3"/>
    <w:rsid w:val="009969B2"/>
    <w:rsid w:val="00996A36"/>
    <w:rsid w:val="00996C5B"/>
    <w:rsid w:val="00996D52"/>
    <w:rsid w:val="00996F33"/>
    <w:rsid w:val="00996F68"/>
    <w:rsid w:val="00997148"/>
    <w:rsid w:val="00997280"/>
    <w:rsid w:val="0099737A"/>
    <w:rsid w:val="00997460"/>
    <w:rsid w:val="00997666"/>
    <w:rsid w:val="00997CD9"/>
    <w:rsid w:val="00997D24"/>
    <w:rsid w:val="009A00D8"/>
    <w:rsid w:val="009A011B"/>
    <w:rsid w:val="009A02EA"/>
    <w:rsid w:val="009A0355"/>
    <w:rsid w:val="009A036E"/>
    <w:rsid w:val="009A0646"/>
    <w:rsid w:val="009A0704"/>
    <w:rsid w:val="009A07A7"/>
    <w:rsid w:val="009A0EB6"/>
    <w:rsid w:val="009A10A7"/>
    <w:rsid w:val="009A10FA"/>
    <w:rsid w:val="009A114D"/>
    <w:rsid w:val="009A1207"/>
    <w:rsid w:val="009A17FE"/>
    <w:rsid w:val="009A1AA2"/>
    <w:rsid w:val="009A1ED0"/>
    <w:rsid w:val="009A1F34"/>
    <w:rsid w:val="009A1F98"/>
    <w:rsid w:val="009A1FC2"/>
    <w:rsid w:val="009A2169"/>
    <w:rsid w:val="009A2879"/>
    <w:rsid w:val="009A2A6C"/>
    <w:rsid w:val="009A2B02"/>
    <w:rsid w:val="009A2B93"/>
    <w:rsid w:val="009A2D70"/>
    <w:rsid w:val="009A3386"/>
    <w:rsid w:val="009A3455"/>
    <w:rsid w:val="009A3463"/>
    <w:rsid w:val="009A35CD"/>
    <w:rsid w:val="009A3642"/>
    <w:rsid w:val="009A382E"/>
    <w:rsid w:val="009A3935"/>
    <w:rsid w:val="009A3AFE"/>
    <w:rsid w:val="009A3BB3"/>
    <w:rsid w:val="009A3C00"/>
    <w:rsid w:val="009A3CB8"/>
    <w:rsid w:val="009A3F4F"/>
    <w:rsid w:val="009A4005"/>
    <w:rsid w:val="009A40DD"/>
    <w:rsid w:val="009A426B"/>
    <w:rsid w:val="009A4306"/>
    <w:rsid w:val="009A4360"/>
    <w:rsid w:val="009A4385"/>
    <w:rsid w:val="009A46CA"/>
    <w:rsid w:val="009A47EE"/>
    <w:rsid w:val="009A4835"/>
    <w:rsid w:val="009A4B48"/>
    <w:rsid w:val="009A4D72"/>
    <w:rsid w:val="009A4E5F"/>
    <w:rsid w:val="009A502B"/>
    <w:rsid w:val="009A5179"/>
    <w:rsid w:val="009A5229"/>
    <w:rsid w:val="009A5281"/>
    <w:rsid w:val="009A52DA"/>
    <w:rsid w:val="009A534C"/>
    <w:rsid w:val="009A5393"/>
    <w:rsid w:val="009A5432"/>
    <w:rsid w:val="009A5495"/>
    <w:rsid w:val="009A5643"/>
    <w:rsid w:val="009A5771"/>
    <w:rsid w:val="009A57EA"/>
    <w:rsid w:val="009A5CA9"/>
    <w:rsid w:val="009A5CC1"/>
    <w:rsid w:val="009A5F66"/>
    <w:rsid w:val="009A62AA"/>
    <w:rsid w:val="009A68D2"/>
    <w:rsid w:val="009A6B5A"/>
    <w:rsid w:val="009A6C34"/>
    <w:rsid w:val="009A6E65"/>
    <w:rsid w:val="009A77F5"/>
    <w:rsid w:val="009A7CE2"/>
    <w:rsid w:val="009B02B1"/>
    <w:rsid w:val="009B080E"/>
    <w:rsid w:val="009B0AA5"/>
    <w:rsid w:val="009B0C45"/>
    <w:rsid w:val="009B1018"/>
    <w:rsid w:val="009B171C"/>
    <w:rsid w:val="009B18F3"/>
    <w:rsid w:val="009B1B56"/>
    <w:rsid w:val="009B1C74"/>
    <w:rsid w:val="009B1E12"/>
    <w:rsid w:val="009B1ECF"/>
    <w:rsid w:val="009B210F"/>
    <w:rsid w:val="009B2149"/>
    <w:rsid w:val="009B21BC"/>
    <w:rsid w:val="009B2482"/>
    <w:rsid w:val="009B25E8"/>
    <w:rsid w:val="009B2657"/>
    <w:rsid w:val="009B2658"/>
    <w:rsid w:val="009B2B1B"/>
    <w:rsid w:val="009B2BEB"/>
    <w:rsid w:val="009B2C3B"/>
    <w:rsid w:val="009B2C46"/>
    <w:rsid w:val="009B2C59"/>
    <w:rsid w:val="009B2DB8"/>
    <w:rsid w:val="009B2E6F"/>
    <w:rsid w:val="009B2F03"/>
    <w:rsid w:val="009B311A"/>
    <w:rsid w:val="009B3195"/>
    <w:rsid w:val="009B335E"/>
    <w:rsid w:val="009B3670"/>
    <w:rsid w:val="009B3B47"/>
    <w:rsid w:val="009B3BEB"/>
    <w:rsid w:val="009B438C"/>
    <w:rsid w:val="009B44FF"/>
    <w:rsid w:val="009B4546"/>
    <w:rsid w:val="009B468F"/>
    <w:rsid w:val="009B471B"/>
    <w:rsid w:val="009B4B09"/>
    <w:rsid w:val="009B4D48"/>
    <w:rsid w:val="009B51ED"/>
    <w:rsid w:val="009B5396"/>
    <w:rsid w:val="009B5503"/>
    <w:rsid w:val="009B5A7D"/>
    <w:rsid w:val="009B5E6A"/>
    <w:rsid w:val="009B5F40"/>
    <w:rsid w:val="009B60E3"/>
    <w:rsid w:val="009B6263"/>
    <w:rsid w:val="009B64B6"/>
    <w:rsid w:val="009B6595"/>
    <w:rsid w:val="009B65C8"/>
    <w:rsid w:val="009B65D6"/>
    <w:rsid w:val="009B6E9C"/>
    <w:rsid w:val="009B6F2C"/>
    <w:rsid w:val="009B7183"/>
    <w:rsid w:val="009B72D7"/>
    <w:rsid w:val="009B7681"/>
    <w:rsid w:val="009B7745"/>
    <w:rsid w:val="009B7967"/>
    <w:rsid w:val="009B7A47"/>
    <w:rsid w:val="009B7A50"/>
    <w:rsid w:val="009B7C91"/>
    <w:rsid w:val="009B7E2C"/>
    <w:rsid w:val="009B7E55"/>
    <w:rsid w:val="009B7F06"/>
    <w:rsid w:val="009C021E"/>
    <w:rsid w:val="009C03A5"/>
    <w:rsid w:val="009C067C"/>
    <w:rsid w:val="009C0899"/>
    <w:rsid w:val="009C0B74"/>
    <w:rsid w:val="009C0BAB"/>
    <w:rsid w:val="009C0C4C"/>
    <w:rsid w:val="009C1021"/>
    <w:rsid w:val="009C10A4"/>
    <w:rsid w:val="009C110B"/>
    <w:rsid w:val="009C1129"/>
    <w:rsid w:val="009C12EA"/>
    <w:rsid w:val="009C1381"/>
    <w:rsid w:val="009C13EB"/>
    <w:rsid w:val="009C14D8"/>
    <w:rsid w:val="009C1740"/>
    <w:rsid w:val="009C1748"/>
    <w:rsid w:val="009C198C"/>
    <w:rsid w:val="009C1B92"/>
    <w:rsid w:val="009C2130"/>
    <w:rsid w:val="009C23AF"/>
    <w:rsid w:val="009C2419"/>
    <w:rsid w:val="009C25E0"/>
    <w:rsid w:val="009C29AD"/>
    <w:rsid w:val="009C2BDE"/>
    <w:rsid w:val="009C2CE9"/>
    <w:rsid w:val="009C3032"/>
    <w:rsid w:val="009C30AE"/>
    <w:rsid w:val="009C3181"/>
    <w:rsid w:val="009C33D2"/>
    <w:rsid w:val="009C3412"/>
    <w:rsid w:val="009C34AB"/>
    <w:rsid w:val="009C3707"/>
    <w:rsid w:val="009C3727"/>
    <w:rsid w:val="009C3A8F"/>
    <w:rsid w:val="009C3A97"/>
    <w:rsid w:val="009C3B23"/>
    <w:rsid w:val="009C3B28"/>
    <w:rsid w:val="009C3C9D"/>
    <w:rsid w:val="009C40B4"/>
    <w:rsid w:val="009C418F"/>
    <w:rsid w:val="009C4372"/>
    <w:rsid w:val="009C45DD"/>
    <w:rsid w:val="009C47CA"/>
    <w:rsid w:val="009C495F"/>
    <w:rsid w:val="009C4A39"/>
    <w:rsid w:val="009C4E05"/>
    <w:rsid w:val="009C4ECC"/>
    <w:rsid w:val="009C5059"/>
    <w:rsid w:val="009C5083"/>
    <w:rsid w:val="009C5296"/>
    <w:rsid w:val="009C5779"/>
    <w:rsid w:val="009C5AF0"/>
    <w:rsid w:val="009C5BD5"/>
    <w:rsid w:val="009C5DE4"/>
    <w:rsid w:val="009C5E9B"/>
    <w:rsid w:val="009C5EB8"/>
    <w:rsid w:val="009C606D"/>
    <w:rsid w:val="009C61B3"/>
    <w:rsid w:val="009C631F"/>
    <w:rsid w:val="009C6B02"/>
    <w:rsid w:val="009C6C07"/>
    <w:rsid w:val="009C707E"/>
    <w:rsid w:val="009C7369"/>
    <w:rsid w:val="009C73F3"/>
    <w:rsid w:val="009C7411"/>
    <w:rsid w:val="009C74C0"/>
    <w:rsid w:val="009C7921"/>
    <w:rsid w:val="009D025B"/>
    <w:rsid w:val="009D0864"/>
    <w:rsid w:val="009D1049"/>
    <w:rsid w:val="009D1108"/>
    <w:rsid w:val="009D11A8"/>
    <w:rsid w:val="009D11DF"/>
    <w:rsid w:val="009D146D"/>
    <w:rsid w:val="009D173C"/>
    <w:rsid w:val="009D17F9"/>
    <w:rsid w:val="009D19CE"/>
    <w:rsid w:val="009D1D0C"/>
    <w:rsid w:val="009D1E03"/>
    <w:rsid w:val="009D1E18"/>
    <w:rsid w:val="009D1E6E"/>
    <w:rsid w:val="009D2134"/>
    <w:rsid w:val="009D2632"/>
    <w:rsid w:val="009D27CC"/>
    <w:rsid w:val="009D299D"/>
    <w:rsid w:val="009D2C11"/>
    <w:rsid w:val="009D2C65"/>
    <w:rsid w:val="009D2C91"/>
    <w:rsid w:val="009D328F"/>
    <w:rsid w:val="009D32B9"/>
    <w:rsid w:val="009D357B"/>
    <w:rsid w:val="009D36FD"/>
    <w:rsid w:val="009D37B8"/>
    <w:rsid w:val="009D381E"/>
    <w:rsid w:val="009D3A19"/>
    <w:rsid w:val="009D3C64"/>
    <w:rsid w:val="009D3FC3"/>
    <w:rsid w:val="009D40BE"/>
    <w:rsid w:val="009D433D"/>
    <w:rsid w:val="009D4756"/>
    <w:rsid w:val="009D48E9"/>
    <w:rsid w:val="009D494E"/>
    <w:rsid w:val="009D4B6F"/>
    <w:rsid w:val="009D4BB8"/>
    <w:rsid w:val="009D4C8A"/>
    <w:rsid w:val="009D4CA4"/>
    <w:rsid w:val="009D51A2"/>
    <w:rsid w:val="009D5206"/>
    <w:rsid w:val="009D53AE"/>
    <w:rsid w:val="009D554B"/>
    <w:rsid w:val="009D5890"/>
    <w:rsid w:val="009D58AD"/>
    <w:rsid w:val="009D58FC"/>
    <w:rsid w:val="009D5C85"/>
    <w:rsid w:val="009D5CDA"/>
    <w:rsid w:val="009D5E31"/>
    <w:rsid w:val="009D6092"/>
    <w:rsid w:val="009D61E5"/>
    <w:rsid w:val="009D6253"/>
    <w:rsid w:val="009D631D"/>
    <w:rsid w:val="009D6836"/>
    <w:rsid w:val="009D684D"/>
    <w:rsid w:val="009D6B50"/>
    <w:rsid w:val="009D6DFF"/>
    <w:rsid w:val="009D71DA"/>
    <w:rsid w:val="009D7331"/>
    <w:rsid w:val="009D783A"/>
    <w:rsid w:val="009D7847"/>
    <w:rsid w:val="009D7857"/>
    <w:rsid w:val="009D7D4E"/>
    <w:rsid w:val="009D7D94"/>
    <w:rsid w:val="009D7DA8"/>
    <w:rsid w:val="009D7DC8"/>
    <w:rsid w:val="009E00C3"/>
    <w:rsid w:val="009E033C"/>
    <w:rsid w:val="009E0579"/>
    <w:rsid w:val="009E0777"/>
    <w:rsid w:val="009E07A7"/>
    <w:rsid w:val="009E105A"/>
    <w:rsid w:val="009E1206"/>
    <w:rsid w:val="009E14C7"/>
    <w:rsid w:val="009E1556"/>
    <w:rsid w:val="009E170B"/>
    <w:rsid w:val="009E1771"/>
    <w:rsid w:val="009E17B6"/>
    <w:rsid w:val="009E21D6"/>
    <w:rsid w:val="009E227C"/>
    <w:rsid w:val="009E24BF"/>
    <w:rsid w:val="009E2831"/>
    <w:rsid w:val="009E2B87"/>
    <w:rsid w:val="009E3635"/>
    <w:rsid w:val="009E3A1C"/>
    <w:rsid w:val="009E4001"/>
    <w:rsid w:val="009E4043"/>
    <w:rsid w:val="009E4156"/>
    <w:rsid w:val="009E41C6"/>
    <w:rsid w:val="009E43F3"/>
    <w:rsid w:val="009E471A"/>
    <w:rsid w:val="009E47FA"/>
    <w:rsid w:val="009E4870"/>
    <w:rsid w:val="009E4A6E"/>
    <w:rsid w:val="009E4ADC"/>
    <w:rsid w:val="009E4E44"/>
    <w:rsid w:val="009E4F88"/>
    <w:rsid w:val="009E51D1"/>
    <w:rsid w:val="009E535D"/>
    <w:rsid w:val="009E58F1"/>
    <w:rsid w:val="009E5B0D"/>
    <w:rsid w:val="009E5CF0"/>
    <w:rsid w:val="009E62D4"/>
    <w:rsid w:val="009E64CA"/>
    <w:rsid w:val="009E6894"/>
    <w:rsid w:val="009E6B00"/>
    <w:rsid w:val="009E6B52"/>
    <w:rsid w:val="009E6CA3"/>
    <w:rsid w:val="009E71CD"/>
    <w:rsid w:val="009E7A4B"/>
    <w:rsid w:val="009E7AB8"/>
    <w:rsid w:val="009E7BD6"/>
    <w:rsid w:val="009E7D00"/>
    <w:rsid w:val="009E7F3E"/>
    <w:rsid w:val="009E7F9F"/>
    <w:rsid w:val="009E7FEB"/>
    <w:rsid w:val="009F05EF"/>
    <w:rsid w:val="009F063C"/>
    <w:rsid w:val="009F06A2"/>
    <w:rsid w:val="009F0A98"/>
    <w:rsid w:val="009F0AAB"/>
    <w:rsid w:val="009F0FD8"/>
    <w:rsid w:val="009F13DF"/>
    <w:rsid w:val="009F1533"/>
    <w:rsid w:val="009F163D"/>
    <w:rsid w:val="009F1905"/>
    <w:rsid w:val="009F1C89"/>
    <w:rsid w:val="009F1EB3"/>
    <w:rsid w:val="009F1F22"/>
    <w:rsid w:val="009F2301"/>
    <w:rsid w:val="009F251B"/>
    <w:rsid w:val="009F2616"/>
    <w:rsid w:val="009F2887"/>
    <w:rsid w:val="009F290E"/>
    <w:rsid w:val="009F2ABB"/>
    <w:rsid w:val="009F2D1E"/>
    <w:rsid w:val="009F2DD9"/>
    <w:rsid w:val="009F30BC"/>
    <w:rsid w:val="009F315E"/>
    <w:rsid w:val="009F3428"/>
    <w:rsid w:val="009F3551"/>
    <w:rsid w:val="009F35F9"/>
    <w:rsid w:val="009F3718"/>
    <w:rsid w:val="009F37D8"/>
    <w:rsid w:val="009F388C"/>
    <w:rsid w:val="009F3A05"/>
    <w:rsid w:val="009F3B75"/>
    <w:rsid w:val="009F3CFE"/>
    <w:rsid w:val="009F4C7D"/>
    <w:rsid w:val="009F4CF7"/>
    <w:rsid w:val="009F52CE"/>
    <w:rsid w:val="009F563E"/>
    <w:rsid w:val="009F5684"/>
    <w:rsid w:val="009F5B7B"/>
    <w:rsid w:val="009F5B93"/>
    <w:rsid w:val="009F5D4D"/>
    <w:rsid w:val="009F5DD9"/>
    <w:rsid w:val="009F60F5"/>
    <w:rsid w:val="009F62F3"/>
    <w:rsid w:val="009F6335"/>
    <w:rsid w:val="009F63FE"/>
    <w:rsid w:val="009F67B7"/>
    <w:rsid w:val="009F6922"/>
    <w:rsid w:val="009F6942"/>
    <w:rsid w:val="009F69E2"/>
    <w:rsid w:val="009F6BF1"/>
    <w:rsid w:val="009F6CCF"/>
    <w:rsid w:val="009F6EAD"/>
    <w:rsid w:val="009F7344"/>
    <w:rsid w:val="009F735D"/>
    <w:rsid w:val="009F7760"/>
    <w:rsid w:val="009F7F57"/>
    <w:rsid w:val="00A001EC"/>
    <w:rsid w:val="00A003D7"/>
    <w:rsid w:val="00A0076D"/>
    <w:rsid w:val="00A0089A"/>
    <w:rsid w:val="00A00AD8"/>
    <w:rsid w:val="00A00BA0"/>
    <w:rsid w:val="00A00D7D"/>
    <w:rsid w:val="00A010E4"/>
    <w:rsid w:val="00A01327"/>
    <w:rsid w:val="00A01416"/>
    <w:rsid w:val="00A015A1"/>
    <w:rsid w:val="00A01841"/>
    <w:rsid w:val="00A01E51"/>
    <w:rsid w:val="00A01E7E"/>
    <w:rsid w:val="00A020FF"/>
    <w:rsid w:val="00A0228B"/>
    <w:rsid w:val="00A02A7E"/>
    <w:rsid w:val="00A02BE4"/>
    <w:rsid w:val="00A02C4B"/>
    <w:rsid w:val="00A02FEC"/>
    <w:rsid w:val="00A0300F"/>
    <w:rsid w:val="00A03123"/>
    <w:rsid w:val="00A031CA"/>
    <w:rsid w:val="00A0338D"/>
    <w:rsid w:val="00A033D0"/>
    <w:rsid w:val="00A0370B"/>
    <w:rsid w:val="00A03849"/>
    <w:rsid w:val="00A03BDE"/>
    <w:rsid w:val="00A03EBD"/>
    <w:rsid w:val="00A04081"/>
    <w:rsid w:val="00A04094"/>
    <w:rsid w:val="00A04433"/>
    <w:rsid w:val="00A044DD"/>
    <w:rsid w:val="00A0451F"/>
    <w:rsid w:val="00A045E2"/>
    <w:rsid w:val="00A04BC0"/>
    <w:rsid w:val="00A04BC4"/>
    <w:rsid w:val="00A04C55"/>
    <w:rsid w:val="00A05493"/>
    <w:rsid w:val="00A055C3"/>
    <w:rsid w:val="00A05686"/>
    <w:rsid w:val="00A05AB4"/>
    <w:rsid w:val="00A05B23"/>
    <w:rsid w:val="00A05B60"/>
    <w:rsid w:val="00A06292"/>
    <w:rsid w:val="00A0668D"/>
    <w:rsid w:val="00A06827"/>
    <w:rsid w:val="00A06983"/>
    <w:rsid w:val="00A06B18"/>
    <w:rsid w:val="00A06EE2"/>
    <w:rsid w:val="00A06EED"/>
    <w:rsid w:val="00A0707C"/>
    <w:rsid w:val="00A07286"/>
    <w:rsid w:val="00A073CA"/>
    <w:rsid w:val="00A074A6"/>
    <w:rsid w:val="00A076C1"/>
    <w:rsid w:val="00A07BF1"/>
    <w:rsid w:val="00A10036"/>
    <w:rsid w:val="00A106AC"/>
    <w:rsid w:val="00A1087D"/>
    <w:rsid w:val="00A108E3"/>
    <w:rsid w:val="00A10BC4"/>
    <w:rsid w:val="00A11271"/>
    <w:rsid w:val="00A1159F"/>
    <w:rsid w:val="00A11792"/>
    <w:rsid w:val="00A11D06"/>
    <w:rsid w:val="00A11DEE"/>
    <w:rsid w:val="00A11F03"/>
    <w:rsid w:val="00A123F7"/>
    <w:rsid w:val="00A1240C"/>
    <w:rsid w:val="00A1251D"/>
    <w:rsid w:val="00A1274A"/>
    <w:rsid w:val="00A12AB4"/>
    <w:rsid w:val="00A12D3C"/>
    <w:rsid w:val="00A12FCD"/>
    <w:rsid w:val="00A12FD6"/>
    <w:rsid w:val="00A12FDA"/>
    <w:rsid w:val="00A13353"/>
    <w:rsid w:val="00A1341F"/>
    <w:rsid w:val="00A13773"/>
    <w:rsid w:val="00A13B1A"/>
    <w:rsid w:val="00A13C6E"/>
    <w:rsid w:val="00A13CF5"/>
    <w:rsid w:val="00A13D57"/>
    <w:rsid w:val="00A14554"/>
    <w:rsid w:val="00A14712"/>
    <w:rsid w:val="00A14768"/>
    <w:rsid w:val="00A1489E"/>
    <w:rsid w:val="00A1494D"/>
    <w:rsid w:val="00A14C78"/>
    <w:rsid w:val="00A14DB1"/>
    <w:rsid w:val="00A1531B"/>
    <w:rsid w:val="00A155B6"/>
    <w:rsid w:val="00A155FF"/>
    <w:rsid w:val="00A157A1"/>
    <w:rsid w:val="00A158A0"/>
    <w:rsid w:val="00A15C29"/>
    <w:rsid w:val="00A15C41"/>
    <w:rsid w:val="00A1612C"/>
    <w:rsid w:val="00A163FC"/>
    <w:rsid w:val="00A1645D"/>
    <w:rsid w:val="00A1650A"/>
    <w:rsid w:val="00A16A95"/>
    <w:rsid w:val="00A16B40"/>
    <w:rsid w:val="00A16DBB"/>
    <w:rsid w:val="00A170D6"/>
    <w:rsid w:val="00A171B0"/>
    <w:rsid w:val="00A17506"/>
    <w:rsid w:val="00A17C99"/>
    <w:rsid w:val="00A17DE9"/>
    <w:rsid w:val="00A17E5C"/>
    <w:rsid w:val="00A17EA9"/>
    <w:rsid w:val="00A20347"/>
    <w:rsid w:val="00A205A5"/>
    <w:rsid w:val="00A20A14"/>
    <w:rsid w:val="00A20CDE"/>
    <w:rsid w:val="00A20D41"/>
    <w:rsid w:val="00A20E6A"/>
    <w:rsid w:val="00A211E5"/>
    <w:rsid w:val="00A212DF"/>
    <w:rsid w:val="00A2161E"/>
    <w:rsid w:val="00A22110"/>
    <w:rsid w:val="00A2237D"/>
    <w:rsid w:val="00A22761"/>
    <w:rsid w:val="00A22929"/>
    <w:rsid w:val="00A22CD2"/>
    <w:rsid w:val="00A22D61"/>
    <w:rsid w:val="00A22FC5"/>
    <w:rsid w:val="00A230AB"/>
    <w:rsid w:val="00A23169"/>
    <w:rsid w:val="00A238BB"/>
    <w:rsid w:val="00A238F9"/>
    <w:rsid w:val="00A23A4B"/>
    <w:rsid w:val="00A23B9A"/>
    <w:rsid w:val="00A23D83"/>
    <w:rsid w:val="00A2414B"/>
    <w:rsid w:val="00A2445C"/>
    <w:rsid w:val="00A24746"/>
    <w:rsid w:val="00A248CB"/>
    <w:rsid w:val="00A24E49"/>
    <w:rsid w:val="00A24F34"/>
    <w:rsid w:val="00A25120"/>
    <w:rsid w:val="00A251C0"/>
    <w:rsid w:val="00A255B6"/>
    <w:rsid w:val="00A25650"/>
    <w:rsid w:val="00A2589B"/>
    <w:rsid w:val="00A25C11"/>
    <w:rsid w:val="00A25CB9"/>
    <w:rsid w:val="00A25EC5"/>
    <w:rsid w:val="00A268B8"/>
    <w:rsid w:val="00A2693C"/>
    <w:rsid w:val="00A26983"/>
    <w:rsid w:val="00A26D14"/>
    <w:rsid w:val="00A27001"/>
    <w:rsid w:val="00A27081"/>
    <w:rsid w:val="00A270A1"/>
    <w:rsid w:val="00A27252"/>
    <w:rsid w:val="00A273AC"/>
    <w:rsid w:val="00A27607"/>
    <w:rsid w:val="00A27739"/>
    <w:rsid w:val="00A302F1"/>
    <w:rsid w:val="00A30384"/>
    <w:rsid w:val="00A3040D"/>
    <w:rsid w:val="00A305BE"/>
    <w:rsid w:val="00A308DB"/>
    <w:rsid w:val="00A309FE"/>
    <w:rsid w:val="00A30C7F"/>
    <w:rsid w:val="00A30EC1"/>
    <w:rsid w:val="00A30FCC"/>
    <w:rsid w:val="00A31468"/>
    <w:rsid w:val="00A31569"/>
    <w:rsid w:val="00A3165A"/>
    <w:rsid w:val="00A31781"/>
    <w:rsid w:val="00A31841"/>
    <w:rsid w:val="00A318F1"/>
    <w:rsid w:val="00A31906"/>
    <w:rsid w:val="00A31C5A"/>
    <w:rsid w:val="00A31DBC"/>
    <w:rsid w:val="00A320F0"/>
    <w:rsid w:val="00A3222C"/>
    <w:rsid w:val="00A324FF"/>
    <w:rsid w:val="00A32535"/>
    <w:rsid w:val="00A325F5"/>
    <w:rsid w:val="00A32622"/>
    <w:rsid w:val="00A3265B"/>
    <w:rsid w:val="00A327FE"/>
    <w:rsid w:val="00A32D43"/>
    <w:rsid w:val="00A33430"/>
    <w:rsid w:val="00A33472"/>
    <w:rsid w:val="00A33914"/>
    <w:rsid w:val="00A33A58"/>
    <w:rsid w:val="00A33E04"/>
    <w:rsid w:val="00A34142"/>
    <w:rsid w:val="00A3436B"/>
    <w:rsid w:val="00A34378"/>
    <w:rsid w:val="00A345C8"/>
    <w:rsid w:val="00A34695"/>
    <w:rsid w:val="00A346C8"/>
    <w:rsid w:val="00A34A4A"/>
    <w:rsid w:val="00A34A52"/>
    <w:rsid w:val="00A34C14"/>
    <w:rsid w:val="00A34D75"/>
    <w:rsid w:val="00A355E2"/>
    <w:rsid w:val="00A35630"/>
    <w:rsid w:val="00A35763"/>
    <w:rsid w:val="00A35835"/>
    <w:rsid w:val="00A35992"/>
    <w:rsid w:val="00A35998"/>
    <w:rsid w:val="00A35CCB"/>
    <w:rsid w:val="00A35CCE"/>
    <w:rsid w:val="00A35F68"/>
    <w:rsid w:val="00A3602E"/>
    <w:rsid w:val="00A360EA"/>
    <w:rsid w:val="00A362F3"/>
    <w:rsid w:val="00A3637E"/>
    <w:rsid w:val="00A363E9"/>
    <w:rsid w:val="00A36433"/>
    <w:rsid w:val="00A3655E"/>
    <w:rsid w:val="00A365AB"/>
    <w:rsid w:val="00A36850"/>
    <w:rsid w:val="00A3686C"/>
    <w:rsid w:val="00A36988"/>
    <w:rsid w:val="00A36B14"/>
    <w:rsid w:val="00A36C9B"/>
    <w:rsid w:val="00A36D40"/>
    <w:rsid w:val="00A36E00"/>
    <w:rsid w:val="00A36F0B"/>
    <w:rsid w:val="00A36FEE"/>
    <w:rsid w:val="00A3712C"/>
    <w:rsid w:val="00A37519"/>
    <w:rsid w:val="00A376AA"/>
    <w:rsid w:val="00A376B2"/>
    <w:rsid w:val="00A37778"/>
    <w:rsid w:val="00A37791"/>
    <w:rsid w:val="00A377FE"/>
    <w:rsid w:val="00A37A13"/>
    <w:rsid w:val="00A37B96"/>
    <w:rsid w:val="00A37C3B"/>
    <w:rsid w:val="00A37C40"/>
    <w:rsid w:val="00A37C4A"/>
    <w:rsid w:val="00A37C74"/>
    <w:rsid w:val="00A37CE6"/>
    <w:rsid w:val="00A37EEB"/>
    <w:rsid w:val="00A40329"/>
    <w:rsid w:val="00A40347"/>
    <w:rsid w:val="00A40530"/>
    <w:rsid w:val="00A40553"/>
    <w:rsid w:val="00A4071E"/>
    <w:rsid w:val="00A4074E"/>
    <w:rsid w:val="00A40A78"/>
    <w:rsid w:val="00A40AFE"/>
    <w:rsid w:val="00A40FBB"/>
    <w:rsid w:val="00A411C7"/>
    <w:rsid w:val="00A41273"/>
    <w:rsid w:val="00A413CF"/>
    <w:rsid w:val="00A418BC"/>
    <w:rsid w:val="00A41934"/>
    <w:rsid w:val="00A4194C"/>
    <w:rsid w:val="00A41B82"/>
    <w:rsid w:val="00A41F28"/>
    <w:rsid w:val="00A41F4A"/>
    <w:rsid w:val="00A41F6B"/>
    <w:rsid w:val="00A41FEC"/>
    <w:rsid w:val="00A42138"/>
    <w:rsid w:val="00A42152"/>
    <w:rsid w:val="00A428CB"/>
    <w:rsid w:val="00A429A7"/>
    <w:rsid w:val="00A42BE5"/>
    <w:rsid w:val="00A42BE8"/>
    <w:rsid w:val="00A430BB"/>
    <w:rsid w:val="00A4324F"/>
    <w:rsid w:val="00A4340F"/>
    <w:rsid w:val="00A4356C"/>
    <w:rsid w:val="00A437B5"/>
    <w:rsid w:val="00A43885"/>
    <w:rsid w:val="00A43A54"/>
    <w:rsid w:val="00A43AD1"/>
    <w:rsid w:val="00A43B27"/>
    <w:rsid w:val="00A43CAF"/>
    <w:rsid w:val="00A43CEB"/>
    <w:rsid w:val="00A43D65"/>
    <w:rsid w:val="00A4408A"/>
    <w:rsid w:val="00A441A1"/>
    <w:rsid w:val="00A443A9"/>
    <w:rsid w:val="00A446AB"/>
    <w:rsid w:val="00A44791"/>
    <w:rsid w:val="00A44883"/>
    <w:rsid w:val="00A44ADD"/>
    <w:rsid w:val="00A44D2C"/>
    <w:rsid w:val="00A44F8A"/>
    <w:rsid w:val="00A44FA2"/>
    <w:rsid w:val="00A45518"/>
    <w:rsid w:val="00A4557E"/>
    <w:rsid w:val="00A456C6"/>
    <w:rsid w:val="00A456CA"/>
    <w:rsid w:val="00A45B12"/>
    <w:rsid w:val="00A46673"/>
    <w:rsid w:val="00A4682E"/>
    <w:rsid w:val="00A468F9"/>
    <w:rsid w:val="00A46A53"/>
    <w:rsid w:val="00A46DC9"/>
    <w:rsid w:val="00A46E2F"/>
    <w:rsid w:val="00A4706E"/>
    <w:rsid w:val="00A473D7"/>
    <w:rsid w:val="00A473FD"/>
    <w:rsid w:val="00A47727"/>
    <w:rsid w:val="00A47AE3"/>
    <w:rsid w:val="00A47B28"/>
    <w:rsid w:val="00A47BEE"/>
    <w:rsid w:val="00A47D0B"/>
    <w:rsid w:val="00A47D33"/>
    <w:rsid w:val="00A5040D"/>
    <w:rsid w:val="00A50473"/>
    <w:rsid w:val="00A50A94"/>
    <w:rsid w:val="00A5113D"/>
    <w:rsid w:val="00A511E5"/>
    <w:rsid w:val="00A51218"/>
    <w:rsid w:val="00A51641"/>
    <w:rsid w:val="00A51E09"/>
    <w:rsid w:val="00A51FD7"/>
    <w:rsid w:val="00A5200C"/>
    <w:rsid w:val="00A522BF"/>
    <w:rsid w:val="00A5244F"/>
    <w:rsid w:val="00A5245A"/>
    <w:rsid w:val="00A52836"/>
    <w:rsid w:val="00A5286C"/>
    <w:rsid w:val="00A52935"/>
    <w:rsid w:val="00A52C31"/>
    <w:rsid w:val="00A5322A"/>
    <w:rsid w:val="00A53333"/>
    <w:rsid w:val="00A538CE"/>
    <w:rsid w:val="00A53A83"/>
    <w:rsid w:val="00A53BF4"/>
    <w:rsid w:val="00A53F5C"/>
    <w:rsid w:val="00A540E1"/>
    <w:rsid w:val="00A54103"/>
    <w:rsid w:val="00A5417C"/>
    <w:rsid w:val="00A541DE"/>
    <w:rsid w:val="00A54338"/>
    <w:rsid w:val="00A54363"/>
    <w:rsid w:val="00A54A5C"/>
    <w:rsid w:val="00A54AD7"/>
    <w:rsid w:val="00A54C68"/>
    <w:rsid w:val="00A54CD3"/>
    <w:rsid w:val="00A54F20"/>
    <w:rsid w:val="00A54FBA"/>
    <w:rsid w:val="00A5527F"/>
    <w:rsid w:val="00A552DC"/>
    <w:rsid w:val="00A55714"/>
    <w:rsid w:val="00A558C6"/>
    <w:rsid w:val="00A55CA9"/>
    <w:rsid w:val="00A55CCA"/>
    <w:rsid w:val="00A55CCF"/>
    <w:rsid w:val="00A56583"/>
    <w:rsid w:val="00A56617"/>
    <w:rsid w:val="00A56711"/>
    <w:rsid w:val="00A56828"/>
    <w:rsid w:val="00A56BE1"/>
    <w:rsid w:val="00A56DB3"/>
    <w:rsid w:val="00A56F74"/>
    <w:rsid w:val="00A5704E"/>
    <w:rsid w:val="00A572B2"/>
    <w:rsid w:val="00A5738C"/>
    <w:rsid w:val="00A577FB"/>
    <w:rsid w:val="00A57806"/>
    <w:rsid w:val="00A57AC6"/>
    <w:rsid w:val="00A57C4F"/>
    <w:rsid w:val="00A57D2B"/>
    <w:rsid w:val="00A57DC4"/>
    <w:rsid w:val="00A57E84"/>
    <w:rsid w:val="00A57EF1"/>
    <w:rsid w:val="00A57F2F"/>
    <w:rsid w:val="00A57F66"/>
    <w:rsid w:val="00A602B2"/>
    <w:rsid w:val="00A606DB"/>
    <w:rsid w:val="00A60821"/>
    <w:rsid w:val="00A6083F"/>
    <w:rsid w:val="00A60B44"/>
    <w:rsid w:val="00A61318"/>
    <w:rsid w:val="00A61668"/>
    <w:rsid w:val="00A61B10"/>
    <w:rsid w:val="00A61B95"/>
    <w:rsid w:val="00A61D68"/>
    <w:rsid w:val="00A61E93"/>
    <w:rsid w:val="00A62114"/>
    <w:rsid w:val="00A62567"/>
    <w:rsid w:val="00A62994"/>
    <w:rsid w:val="00A62A33"/>
    <w:rsid w:val="00A62A48"/>
    <w:rsid w:val="00A62AFC"/>
    <w:rsid w:val="00A62DDB"/>
    <w:rsid w:val="00A62EC5"/>
    <w:rsid w:val="00A62FA8"/>
    <w:rsid w:val="00A63398"/>
    <w:rsid w:val="00A634B4"/>
    <w:rsid w:val="00A63845"/>
    <w:rsid w:val="00A638AE"/>
    <w:rsid w:val="00A63AB2"/>
    <w:rsid w:val="00A63AB4"/>
    <w:rsid w:val="00A63B14"/>
    <w:rsid w:val="00A63C2A"/>
    <w:rsid w:val="00A63C9A"/>
    <w:rsid w:val="00A63F41"/>
    <w:rsid w:val="00A64291"/>
    <w:rsid w:val="00A64461"/>
    <w:rsid w:val="00A645D2"/>
    <w:rsid w:val="00A648C4"/>
    <w:rsid w:val="00A64997"/>
    <w:rsid w:val="00A6524B"/>
    <w:rsid w:val="00A652F6"/>
    <w:rsid w:val="00A6537B"/>
    <w:rsid w:val="00A653B1"/>
    <w:rsid w:val="00A65630"/>
    <w:rsid w:val="00A658F9"/>
    <w:rsid w:val="00A659C2"/>
    <w:rsid w:val="00A65AE2"/>
    <w:rsid w:val="00A65AEE"/>
    <w:rsid w:val="00A65B9F"/>
    <w:rsid w:val="00A65BED"/>
    <w:rsid w:val="00A65CC1"/>
    <w:rsid w:val="00A65D16"/>
    <w:rsid w:val="00A65DCD"/>
    <w:rsid w:val="00A65E01"/>
    <w:rsid w:val="00A65E76"/>
    <w:rsid w:val="00A66084"/>
    <w:rsid w:val="00A66403"/>
    <w:rsid w:val="00A664F6"/>
    <w:rsid w:val="00A66562"/>
    <w:rsid w:val="00A665D0"/>
    <w:rsid w:val="00A6661A"/>
    <w:rsid w:val="00A666CE"/>
    <w:rsid w:val="00A6679E"/>
    <w:rsid w:val="00A669E5"/>
    <w:rsid w:val="00A66B35"/>
    <w:rsid w:val="00A66B45"/>
    <w:rsid w:val="00A66D78"/>
    <w:rsid w:val="00A66D85"/>
    <w:rsid w:val="00A66ED8"/>
    <w:rsid w:val="00A670AC"/>
    <w:rsid w:val="00A67167"/>
    <w:rsid w:val="00A67216"/>
    <w:rsid w:val="00A672A4"/>
    <w:rsid w:val="00A672D2"/>
    <w:rsid w:val="00A6748D"/>
    <w:rsid w:val="00A67508"/>
    <w:rsid w:val="00A675AE"/>
    <w:rsid w:val="00A67634"/>
    <w:rsid w:val="00A6765F"/>
    <w:rsid w:val="00A67710"/>
    <w:rsid w:val="00A678B0"/>
    <w:rsid w:val="00A67B66"/>
    <w:rsid w:val="00A67BA6"/>
    <w:rsid w:val="00A67C5E"/>
    <w:rsid w:val="00A67F64"/>
    <w:rsid w:val="00A7000F"/>
    <w:rsid w:val="00A702C8"/>
    <w:rsid w:val="00A70415"/>
    <w:rsid w:val="00A70459"/>
    <w:rsid w:val="00A70738"/>
    <w:rsid w:val="00A70819"/>
    <w:rsid w:val="00A70894"/>
    <w:rsid w:val="00A708DA"/>
    <w:rsid w:val="00A70AD6"/>
    <w:rsid w:val="00A70BB5"/>
    <w:rsid w:val="00A70E09"/>
    <w:rsid w:val="00A7135E"/>
    <w:rsid w:val="00A713B8"/>
    <w:rsid w:val="00A7186D"/>
    <w:rsid w:val="00A718FB"/>
    <w:rsid w:val="00A71926"/>
    <w:rsid w:val="00A71953"/>
    <w:rsid w:val="00A719FB"/>
    <w:rsid w:val="00A71AF3"/>
    <w:rsid w:val="00A71BA4"/>
    <w:rsid w:val="00A71E73"/>
    <w:rsid w:val="00A720C2"/>
    <w:rsid w:val="00A72268"/>
    <w:rsid w:val="00A72961"/>
    <w:rsid w:val="00A72C18"/>
    <w:rsid w:val="00A73007"/>
    <w:rsid w:val="00A73214"/>
    <w:rsid w:val="00A732A8"/>
    <w:rsid w:val="00A7342D"/>
    <w:rsid w:val="00A735F8"/>
    <w:rsid w:val="00A73CA4"/>
    <w:rsid w:val="00A73E9A"/>
    <w:rsid w:val="00A741B6"/>
    <w:rsid w:val="00A744BD"/>
    <w:rsid w:val="00A746EC"/>
    <w:rsid w:val="00A74B4F"/>
    <w:rsid w:val="00A750A0"/>
    <w:rsid w:val="00A7525D"/>
    <w:rsid w:val="00A7535A"/>
    <w:rsid w:val="00A7567F"/>
    <w:rsid w:val="00A759A8"/>
    <w:rsid w:val="00A75CE0"/>
    <w:rsid w:val="00A75DB4"/>
    <w:rsid w:val="00A75E24"/>
    <w:rsid w:val="00A75FA7"/>
    <w:rsid w:val="00A760F2"/>
    <w:rsid w:val="00A76358"/>
    <w:rsid w:val="00A76913"/>
    <w:rsid w:val="00A76955"/>
    <w:rsid w:val="00A76A0E"/>
    <w:rsid w:val="00A76CAA"/>
    <w:rsid w:val="00A76D71"/>
    <w:rsid w:val="00A76ED0"/>
    <w:rsid w:val="00A77409"/>
    <w:rsid w:val="00A77573"/>
    <w:rsid w:val="00A7767F"/>
    <w:rsid w:val="00A7788B"/>
    <w:rsid w:val="00A77BF8"/>
    <w:rsid w:val="00A77F40"/>
    <w:rsid w:val="00A77F52"/>
    <w:rsid w:val="00A801E8"/>
    <w:rsid w:val="00A801F7"/>
    <w:rsid w:val="00A8047D"/>
    <w:rsid w:val="00A8074C"/>
    <w:rsid w:val="00A80813"/>
    <w:rsid w:val="00A80A6A"/>
    <w:rsid w:val="00A80AEF"/>
    <w:rsid w:val="00A80D48"/>
    <w:rsid w:val="00A80D58"/>
    <w:rsid w:val="00A80F01"/>
    <w:rsid w:val="00A81016"/>
    <w:rsid w:val="00A8105F"/>
    <w:rsid w:val="00A81726"/>
    <w:rsid w:val="00A81A72"/>
    <w:rsid w:val="00A81EC9"/>
    <w:rsid w:val="00A828A4"/>
    <w:rsid w:val="00A82926"/>
    <w:rsid w:val="00A82BBC"/>
    <w:rsid w:val="00A82E61"/>
    <w:rsid w:val="00A82F20"/>
    <w:rsid w:val="00A82F28"/>
    <w:rsid w:val="00A8374F"/>
    <w:rsid w:val="00A83DAE"/>
    <w:rsid w:val="00A841BD"/>
    <w:rsid w:val="00A8433C"/>
    <w:rsid w:val="00A843CB"/>
    <w:rsid w:val="00A843E3"/>
    <w:rsid w:val="00A84761"/>
    <w:rsid w:val="00A848B8"/>
    <w:rsid w:val="00A84AAE"/>
    <w:rsid w:val="00A84D15"/>
    <w:rsid w:val="00A84DEE"/>
    <w:rsid w:val="00A84FDD"/>
    <w:rsid w:val="00A851E1"/>
    <w:rsid w:val="00A85426"/>
    <w:rsid w:val="00A854AE"/>
    <w:rsid w:val="00A854FE"/>
    <w:rsid w:val="00A857F5"/>
    <w:rsid w:val="00A8608C"/>
    <w:rsid w:val="00A86207"/>
    <w:rsid w:val="00A864DE"/>
    <w:rsid w:val="00A86526"/>
    <w:rsid w:val="00A86672"/>
    <w:rsid w:val="00A86A14"/>
    <w:rsid w:val="00A86AA8"/>
    <w:rsid w:val="00A86BB2"/>
    <w:rsid w:val="00A86D20"/>
    <w:rsid w:val="00A86D8F"/>
    <w:rsid w:val="00A8728C"/>
    <w:rsid w:val="00A872A9"/>
    <w:rsid w:val="00A872B2"/>
    <w:rsid w:val="00A877C4"/>
    <w:rsid w:val="00A87884"/>
    <w:rsid w:val="00A87B93"/>
    <w:rsid w:val="00A87BF1"/>
    <w:rsid w:val="00A87E46"/>
    <w:rsid w:val="00A90145"/>
    <w:rsid w:val="00A90562"/>
    <w:rsid w:val="00A9072D"/>
    <w:rsid w:val="00A90C37"/>
    <w:rsid w:val="00A90DE6"/>
    <w:rsid w:val="00A90DEB"/>
    <w:rsid w:val="00A910DE"/>
    <w:rsid w:val="00A913D6"/>
    <w:rsid w:val="00A916C6"/>
    <w:rsid w:val="00A91825"/>
    <w:rsid w:val="00A91921"/>
    <w:rsid w:val="00A91984"/>
    <w:rsid w:val="00A919D0"/>
    <w:rsid w:val="00A91AC5"/>
    <w:rsid w:val="00A91B40"/>
    <w:rsid w:val="00A91C0C"/>
    <w:rsid w:val="00A91CA5"/>
    <w:rsid w:val="00A91CD6"/>
    <w:rsid w:val="00A91D0C"/>
    <w:rsid w:val="00A91DFA"/>
    <w:rsid w:val="00A91E71"/>
    <w:rsid w:val="00A91F88"/>
    <w:rsid w:val="00A9210F"/>
    <w:rsid w:val="00A92497"/>
    <w:rsid w:val="00A92DF5"/>
    <w:rsid w:val="00A92E69"/>
    <w:rsid w:val="00A92E94"/>
    <w:rsid w:val="00A933A5"/>
    <w:rsid w:val="00A934B7"/>
    <w:rsid w:val="00A9378C"/>
    <w:rsid w:val="00A938DF"/>
    <w:rsid w:val="00A93AE5"/>
    <w:rsid w:val="00A94750"/>
    <w:rsid w:val="00A94CEA"/>
    <w:rsid w:val="00A95201"/>
    <w:rsid w:val="00A95509"/>
    <w:rsid w:val="00A95880"/>
    <w:rsid w:val="00A95B5F"/>
    <w:rsid w:val="00A95D29"/>
    <w:rsid w:val="00A961D4"/>
    <w:rsid w:val="00A9623F"/>
    <w:rsid w:val="00A966A4"/>
    <w:rsid w:val="00A96731"/>
    <w:rsid w:val="00A96896"/>
    <w:rsid w:val="00A96B80"/>
    <w:rsid w:val="00A96D0C"/>
    <w:rsid w:val="00A96FF9"/>
    <w:rsid w:val="00A970F6"/>
    <w:rsid w:val="00A971F1"/>
    <w:rsid w:val="00A9727F"/>
    <w:rsid w:val="00A972DE"/>
    <w:rsid w:val="00A979A3"/>
    <w:rsid w:val="00A979CE"/>
    <w:rsid w:val="00A97F3C"/>
    <w:rsid w:val="00AA013E"/>
    <w:rsid w:val="00AA0237"/>
    <w:rsid w:val="00AA028B"/>
    <w:rsid w:val="00AA06DD"/>
    <w:rsid w:val="00AA0823"/>
    <w:rsid w:val="00AA0A09"/>
    <w:rsid w:val="00AA0AC8"/>
    <w:rsid w:val="00AA0BC3"/>
    <w:rsid w:val="00AA0DE2"/>
    <w:rsid w:val="00AA0E46"/>
    <w:rsid w:val="00AA1305"/>
    <w:rsid w:val="00AA1877"/>
    <w:rsid w:val="00AA19E5"/>
    <w:rsid w:val="00AA1A09"/>
    <w:rsid w:val="00AA1BF9"/>
    <w:rsid w:val="00AA1C08"/>
    <w:rsid w:val="00AA1DA3"/>
    <w:rsid w:val="00AA226E"/>
    <w:rsid w:val="00AA228E"/>
    <w:rsid w:val="00AA2295"/>
    <w:rsid w:val="00AA2612"/>
    <w:rsid w:val="00AA283A"/>
    <w:rsid w:val="00AA2900"/>
    <w:rsid w:val="00AA2D33"/>
    <w:rsid w:val="00AA2D52"/>
    <w:rsid w:val="00AA33AC"/>
    <w:rsid w:val="00AA364F"/>
    <w:rsid w:val="00AA367F"/>
    <w:rsid w:val="00AA3A2F"/>
    <w:rsid w:val="00AA40A7"/>
    <w:rsid w:val="00AA4101"/>
    <w:rsid w:val="00AA432E"/>
    <w:rsid w:val="00AA4352"/>
    <w:rsid w:val="00AA44AD"/>
    <w:rsid w:val="00AA4657"/>
    <w:rsid w:val="00AA4742"/>
    <w:rsid w:val="00AA4879"/>
    <w:rsid w:val="00AA4E7A"/>
    <w:rsid w:val="00AA509D"/>
    <w:rsid w:val="00AA50DC"/>
    <w:rsid w:val="00AA5139"/>
    <w:rsid w:val="00AA534E"/>
    <w:rsid w:val="00AA53B5"/>
    <w:rsid w:val="00AA54D4"/>
    <w:rsid w:val="00AA550A"/>
    <w:rsid w:val="00AA5CBC"/>
    <w:rsid w:val="00AA5DAE"/>
    <w:rsid w:val="00AA5E1A"/>
    <w:rsid w:val="00AA5F10"/>
    <w:rsid w:val="00AA5FDE"/>
    <w:rsid w:val="00AA6046"/>
    <w:rsid w:val="00AA6106"/>
    <w:rsid w:val="00AA62AF"/>
    <w:rsid w:val="00AA6A37"/>
    <w:rsid w:val="00AA6AEE"/>
    <w:rsid w:val="00AA6D56"/>
    <w:rsid w:val="00AA6DDA"/>
    <w:rsid w:val="00AA6E92"/>
    <w:rsid w:val="00AA6EF5"/>
    <w:rsid w:val="00AA6F79"/>
    <w:rsid w:val="00AA6F82"/>
    <w:rsid w:val="00AA6FFB"/>
    <w:rsid w:val="00AA7193"/>
    <w:rsid w:val="00AA72EF"/>
    <w:rsid w:val="00AA7303"/>
    <w:rsid w:val="00AA7A57"/>
    <w:rsid w:val="00AA7C62"/>
    <w:rsid w:val="00AA7CBB"/>
    <w:rsid w:val="00AA7E42"/>
    <w:rsid w:val="00AA7F28"/>
    <w:rsid w:val="00AB02A4"/>
    <w:rsid w:val="00AB037F"/>
    <w:rsid w:val="00AB05FF"/>
    <w:rsid w:val="00AB0905"/>
    <w:rsid w:val="00AB0924"/>
    <w:rsid w:val="00AB0AEF"/>
    <w:rsid w:val="00AB12F6"/>
    <w:rsid w:val="00AB13A4"/>
    <w:rsid w:val="00AB13D7"/>
    <w:rsid w:val="00AB1C87"/>
    <w:rsid w:val="00AB1CC2"/>
    <w:rsid w:val="00AB1EF0"/>
    <w:rsid w:val="00AB215B"/>
    <w:rsid w:val="00AB2174"/>
    <w:rsid w:val="00AB2311"/>
    <w:rsid w:val="00AB26BB"/>
    <w:rsid w:val="00AB28DF"/>
    <w:rsid w:val="00AB2A68"/>
    <w:rsid w:val="00AB2DA1"/>
    <w:rsid w:val="00AB2DBF"/>
    <w:rsid w:val="00AB2E5A"/>
    <w:rsid w:val="00AB30BD"/>
    <w:rsid w:val="00AB3142"/>
    <w:rsid w:val="00AB3254"/>
    <w:rsid w:val="00AB334D"/>
    <w:rsid w:val="00AB33F2"/>
    <w:rsid w:val="00AB371E"/>
    <w:rsid w:val="00AB385F"/>
    <w:rsid w:val="00AB3961"/>
    <w:rsid w:val="00AB3A8E"/>
    <w:rsid w:val="00AB3F18"/>
    <w:rsid w:val="00AB460B"/>
    <w:rsid w:val="00AB46F0"/>
    <w:rsid w:val="00AB46FA"/>
    <w:rsid w:val="00AB47B2"/>
    <w:rsid w:val="00AB48FE"/>
    <w:rsid w:val="00AB4934"/>
    <w:rsid w:val="00AB4A45"/>
    <w:rsid w:val="00AB5253"/>
    <w:rsid w:val="00AB56FD"/>
    <w:rsid w:val="00AB5751"/>
    <w:rsid w:val="00AB575C"/>
    <w:rsid w:val="00AB57DB"/>
    <w:rsid w:val="00AB62DC"/>
    <w:rsid w:val="00AB64E2"/>
    <w:rsid w:val="00AB664D"/>
    <w:rsid w:val="00AB66CC"/>
    <w:rsid w:val="00AB6C62"/>
    <w:rsid w:val="00AB6CAE"/>
    <w:rsid w:val="00AB713D"/>
    <w:rsid w:val="00AB7BDC"/>
    <w:rsid w:val="00AB7F18"/>
    <w:rsid w:val="00AC0337"/>
    <w:rsid w:val="00AC0392"/>
    <w:rsid w:val="00AC0AB1"/>
    <w:rsid w:val="00AC10D7"/>
    <w:rsid w:val="00AC1301"/>
    <w:rsid w:val="00AC1439"/>
    <w:rsid w:val="00AC15F2"/>
    <w:rsid w:val="00AC163E"/>
    <w:rsid w:val="00AC16C9"/>
    <w:rsid w:val="00AC1868"/>
    <w:rsid w:val="00AC18F1"/>
    <w:rsid w:val="00AC1D00"/>
    <w:rsid w:val="00AC1D67"/>
    <w:rsid w:val="00AC2192"/>
    <w:rsid w:val="00AC2383"/>
    <w:rsid w:val="00AC24F9"/>
    <w:rsid w:val="00AC2527"/>
    <w:rsid w:val="00AC2612"/>
    <w:rsid w:val="00AC2633"/>
    <w:rsid w:val="00AC2865"/>
    <w:rsid w:val="00AC2CE8"/>
    <w:rsid w:val="00AC3243"/>
    <w:rsid w:val="00AC347B"/>
    <w:rsid w:val="00AC362F"/>
    <w:rsid w:val="00AC3E24"/>
    <w:rsid w:val="00AC4038"/>
    <w:rsid w:val="00AC422D"/>
    <w:rsid w:val="00AC4531"/>
    <w:rsid w:val="00AC478B"/>
    <w:rsid w:val="00AC489C"/>
    <w:rsid w:val="00AC4DC0"/>
    <w:rsid w:val="00AC4EBC"/>
    <w:rsid w:val="00AC4EC5"/>
    <w:rsid w:val="00AC4EF8"/>
    <w:rsid w:val="00AC55CC"/>
    <w:rsid w:val="00AC55FD"/>
    <w:rsid w:val="00AC5A7F"/>
    <w:rsid w:val="00AC5B69"/>
    <w:rsid w:val="00AC5FD1"/>
    <w:rsid w:val="00AC603A"/>
    <w:rsid w:val="00AC6127"/>
    <w:rsid w:val="00AC670A"/>
    <w:rsid w:val="00AC6743"/>
    <w:rsid w:val="00AC714C"/>
    <w:rsid w:val="00AC71FC"/>
    <w:rsid w:val="00AC7448"/>
    <w:rsid w:val="00AC7563"/>
    <w:rsid w:val="00AC759F"/>
    <w:rsid w:val="00AC7784"/>
    <w:rsid w:val="00AC78CB"/>
    <w:rsid w:val="00AC7942"/>
    <w:rsid w:val="00AC79F9"/>
    <w:rsid w:val="00AC7A3D"/>
    <w:rsid w:val="00AC7E68"/>
    <w:rsid w:val="00AD014A"/>
    <w:rsid w:val="00AD0227"/>
    <w:rsid w:val="00AD02AE"/>
    <w:rsid w:val="00AD0A59"/>
    <w:rsid w:val="00AD0B03"/>
    <w:rsid w:val="00AD0BC5"/>
    <w:rsid w:val="00AD0D3D"/>
    <w:rsid w:val="00AD0DA5"/>
    <w:rsid w:val="00AD0FC9"/>
    <w:rsid w:val="00AD10CF"/>
    <w:rsid w:val="00AD11C2"/>
    <w:rsid w:val="00AD15B3"/>
    <w:rsid w:val="00AD15BA"/>
    <w:rsid w:val="00AD1A6F"/>
    <w:rsid w:val="00AD1B91"/>
    <w:rsid w:val="00AD1CC0"/>
    <w:rsid w:val="00AD1CCB"/>
    <w:rsid w:val="00AD1D41"/>
    <w:rsid w:val="00AD1F38"/>
    <w:rsid w:val="00AD1F55"/>
    <w:rsid w:val="00AD2160"/>
    <w:rsid w:val="00AD237C"/>
    <w:rsid w:val="00AD2406"/>
    <w:rsid w:val="00AD2411"/>
    <w:rsid w:val="00AD2439"/>
    <w:rsid w:val="00AD24E0"/>
    <w:rsid w:val="00AD27D2"/>
    <w:rsid w:val="00AD2B69"/>
    <w:rsid w:val="00AD3064"/>
    <w:rsid w:val="00AD30EC"/>
    <w:rsid w:val="00AD3451"/>
    <w:rsid w:val="00AD3526"/>
    <w:rsid w:val="00AD3538"/>
    <w:rsid w:val="00AD3765"/>
    <w:rsid w:val="00AD38CE"/>
    <w:rsid w:val="00AD42AC"/>
    <w:rsid w:val="00AD48A5"/>
    <w:rsid w:val="00AD4933"/>
    <w:rsid w:val="00AD4936"/>
    <w:rsid w:val="00AD4955"/>
    <w:rsid w:val="00AD4BE5"/>
    <w:rsid w:val="00AD4EF9"/>
    <w:rsid w:val="00AD5112"/>
    <w:rsid w:val="00AD51F4"/>
    <w:rsid w:val="00AD53E4"/>
    <w:rsid w:val="00AD5B4D"/>
    <w:rsid w:val="00AD5B5B"/>
    <w:rsid w:val="00AD63AC"/>
    <w:rsid w:val="00AD6459"/>
    <w:rsid w:val="00AD64CD"/>
    <w:rsid w:val="00AD6583"/>
    <w:rsid w:val="00AD68B7"/>
    <w:rsid w:val="00AD69A4"/>
    <w:rsid w:val="00AD6A6E"/>
    <w:rsid w:val="00AD6F74"/>
    <w:rsid w:val="00AD6FDE"/>
    <w:rsid w:val="00AD7212"/>
    <w:rsid w:val="00AD75CD"/>
    <w:rsid w:val="00AD772E"/>
    <w:rsid w:val="00AD7C84"/>
    <w:rsid w:val="00AE0572"/>
    <w:rsid w:val="00AE098D"/>
    <w:rsid w:val="00AE0C7C"/>
    <w:rsid w:val="00AE0D9E"/>
    <w:rsid w:val="00AE126B"/>
    <w:rsid w:val="00AE17C0"/>
    <w:rsid w:val="00AE1875"/>
    <w:rsid w:val="00AE199A"/>
    <w:rsid w:val="00AE1BA4"/>
    <w:rsid w:val="00AE1C1F"/>
    <w:rsid w:val="00AE20DF"/>
    <w:rsid w:val="00AE228F"/>
    <w:rsid w:val="00AE26A2"/>
    <w:rsid w:val="00AE2811"/>
    <w:rsid w:val="00AE2983"/>
    <w:rsid w:val="00AE2B9C"/>
    <w:rsid w:val="00AE2D3E"/>
    <w:rsid w:val="00AE3772"/>
    <w:rsid w:val="00AE3A52"/>
    <w:rsid w:val="00AE4000"/>
    <w:rsid w:val="00AE4402"/>
    <w:rsid w:val="00AE463A"/>
    <w:rsid w:val="00AE4A30"/>
    <w:rsid w:val="00AE4A36"/>
    <w:rsid w:val="00AE4A9A"/>
    <w:rsid w:val="00AE4D87"/>
    <w:rsid w:val="00AE5046"/>
    <w:rsid w:val="00AE506C"/>
    <w:rsid w:val="00AE513D"/>
    <w:rsid w:val="00AE53AB"/>
    <w:rsid w:val="00AE5433"/>
    <w:rsid w:val="00AE5B3A"/>
    <w:rsid w:val="00AE5B45"/>
    <w:rsid w:val="00AE5C16"/>
    <w:rsid w:val="00AE5E9D"/>
    <w:rsid w:val="00AE5F9B"/>
    <w:rsid w:val="00AE60DD"/>
    <w:rsid w:val="00AE60FD"/>
    <w:rsid w:val="00AE622F"/>
    <w:rsid w:val="00AE65B9"/>
    <w:rsid w:val="00AE6892"/>
    <w:rsid w:val="00AE6AD3"/>
    <w:rsid w:val="00AE700B"/>
    <w:rsid w:val="00AE74F8"/>
    <w:rsid w:val="00AE7785"/>
    <w:rsid w:val="00AE77AF"/>
    <w:rsid w:val="00AE787E"/>
    <w:rsid w:val="00AE7900"/>
    <w:rsid w:val="00AE7A33"/>
    <w:rsid w:val="00AE7A76"/>
    <w:rsid w:val="00AE7AC9"/>
    <w:rsid w:val="00AE7E71"/>
    <w:rsid w:val="00AE7EAA"/>
    <w:rsid w:val="00AE7EC3"/>
    <w:rsid w:val="00AF019A"/>
    <w:rsid w:val="00AF022B"/>
    <w:rsid w:val="00AF0366"/>
    <w:rsid w:val="00AF04D7"/>
    <w:rsid w:val="00AF055E"/>
    <w:rsid w:val="00AF07F7"/>
    <w:rsid w:val="00AF0C95"/>
    <w:rsid w:val="00AF0EAD"/>
    <w:rsid w:val="00AF1068"/>
    <w:rsid w:val="00AF14D9"/>
    <w:rsid w:val="00AF16AE"/>
    <w:rsid w:val="00AF1790"/>
    <w:rsid w:val="00AF18BB"/>
    <w:rsid w:val="00AF19B2"/>
    <w:rsid w:val="00AF1B2C"/>
    <w:rsid w:val="00AF1B4C"/>
    <w:rsid w:val="00AF1CAE"/>
    <w:rsid w:val="00AF1DA0"/>
    <w:rsid w:val="00AF1E77"/>
    <w:rsid w:val="00AF22CB"/>
    <w:rsid w:val="00AF23E7"/>
    <w:rsid w:val="00AF2513"/>
    <w:rsid w:val="00AF3065"/>
    <w:rsid w:val="00AF30E0"/>
    <w:rsid w:val="00AF32AF"/>
    <w:rsid w:val="00AF32CA"/>
    <w:rsid w:val="00AF352B"/>
    <w:rsid w:val="00AF3593"/>
    <w:rsid w:val="00AF38FD"/>
    <w:rsid w:val="00AF3AC2"/>
    <w:rsid w:val="00AF3D03"/>
    <w:rsid w:val="00AF3F4B"/>
    <w:rsid w:val="00AF3F67"/>
    <w:rsid w:val="00AF478C"/>
    <w:rsid w:val="00AF4D05"/>
    <w:rsid w:val="00AF4E23"/>
    <w:rsid w:val="00AF531F"/>
    <w:rsid w:val="00AF539E"/>
    <w:rsid w:val="00AF550E"/>
    <w:rsid w:val="00AF5A01"/>
    <w:rsid w:val="00AF5C05"/>
    <w:rsid w:val="00AF5FAD"/>
    <w:rsid w:val="00AF5FF0"/>
    <w:rsid w:val="00AF622A"/>
    <w:rsid w:val="00AF6458"/>
    <w:rsid w:val="00AF65E5"/>
    <w:rsid w:val="00AF668E"/>
    <w:rsid w:val="00AF68B1"/>
    <w:rsid w:val="00AF68B8"/>
    <w:rsid w:val="00AF699C"/>
    <w:rsid w:val="00AF6A8B"/>
    <w:rsid w:val="00AF6AC2"/>
    <w:rsid w:val="00AF6EE2"/>
    <w:rsid w:val="00AF705B"/>
    <w:rsid w:val="00AF7088"/>
    <w:rsid w:val="00AF7243"/>
    <w:rsid w:val="00AF74CF"/>
    <w:rsid w:val="00AF75B6"/>
    <w:rsid w:val="00AF7FF0"/>
    <w:rsid w:val="00B000C8"/>
    <w:rsid w:val="00B0038C"/>
    <w:rsid w:val="00B003E8"/>
    <w:rsid w:val="00B00426"/>
    <w:rsid w:val="00B007A4"/>
    <w:rsid w:val="00B00852"/>
    <w:rsid w:val="00B00BEE"/>
    <w:rsid w:val="00B00E96"/>
    <w:rsid w:val="00B01290"/>
    <w:rsid w:val="00B0138A"/>
    <w:rsid w:val="00B013A0"/>
    <w:rsid w:val="00B01426"/>
    <w:rsid w:val="00B01639"/>
    <w:rsid w:val="00B01671"/>
    <w:rsid w:val="00B019E5"/>
    <w:rsid w:val="00B01ADB"/>
    <w:rsid w:val="00B01B80"/>
    <w:rsid w:val="00B01C85"/>
    <w:rsid w:val="00B01CBB"/>
    <w:rsid w:val="00B01CD6"/>
    <w:rsid w:val="00B01F9E"/>
    <w:rsid w:val="00B0207B"/>
    <w:rsid w:val="00B0211C"/>
    <w:rsid w:val="00B02723"/>
    <w:rsid w:val="00B02B0A"/>
    <w:rsid w:val="00B03188"/>
    <w:rsid w:val="00B032EF"/>
    <w:rsid w:val="00B03317"/>
    <w:rsid w:val="00B03387"/>
    <w:rsid w:val="00B03861"/>
    <w:rsid w:val="00B03B08"/>
    <w:rsid w:val="00B03C82"/>
    <w:rsid w:val="00B03D51"/>
    <w:rsid w:val="00B03E01"/>
    <w:rsid w:val="00B03EFF"/>
    <w:rsid w:val="00B03F47"/>
    <w:rsid w:val="00B0410D"/>
    <w:rsid w:val="00B046BA"/>
    <w:rsid w:val="00B047E5"/>
    <w:rsid w:val="00B04B58"/>
    <w:rsid w:val="00B04E8D"/>
    <w:rsid w:val="00B05060"/>
    <w:rsid w:val="00B05111"/>
    <w:rsid w:val="00B051FF"/>
    <w:rsid w:val="00B054B7"/>
    <w:rsid w:val="00B05684"/>
    <w:rsid w:val="00B05D7D"/>
    <w:rsid w:val="00B05E4E"/>
    <w:rsid w:val="00B05EF0"/>
    <w:rsid w:val="00B05FF7"/>
    <w:rsid w:val="00B060F6"/>
    <w:rsid w:val="00B061C5"/>
    <w:rsid w:val="00B06389"/>
    <w:rsid w:val="00B06463"/>
    <w:rsid w:val="00B064E3"/>
    <w:rsid w:val="00B06610"/>
    <w:rsid w:val="00B0678E"/>
    <w:rsid w:val="00B0681B"/>
    <w:rsid w:val="00B06A75"/>
    <w:rsid w:val="00B06C3A"/>
    <w:rsid w:val="00B06F85"/>
    <w:rsid w:val="00B070BC"/>
    <w:rsid w:val="00B07405"/>
    <w:rsid w:val="00B07603"/>
    <w:rsid w:val="00B079C6"/>
    <w:rsid w:val="00B07C1C"/>
    <w:rsid w:val="00B1056E"/>
    <w:rsid w:val="00B10631"/>
    <w:rsid w:val="00B109E8"/>
    <w:rsid w:val="00B10BA1"/>
    <w:rsid w:val="00B10CE8"/>
    <w:rsid w:val="00B11041"/>
    <w:rsid w:val="00B1116E"/>
    <w:rsid w:val="00B11305"/>
    <w:rsid w:val="00B113E1"/>
    <w:rsid w:val="00B114C1"/>
    <w:rsid w:val="00B1169A"/>
    <w:rsid w:val="00B119F1"/>
    <w:rsid w:val="00B11AF0"/>
    <w:rsid w:val="00B11CDE"/>
    <w:rsid w:val="00B11E8D"/>
    <w:rsid w:val="00B11EAC"/>
    <w:rsid w:val="00B126CB"/>
    <w:rsid w:val="00B1296B"/>
    <w:rsid w:val="00B12987"/>
    <w:rsid w:val="00B129A7"/>
    <w:rsid w:val="00B12A77"/>
    <w:rsid w:val="00B12AC5"/>
    <w:rsid w:val="00B12D63"/>
    <w:rsid w:val="00B12EC2"/>
    <w:rsid w:val="00B12FE2"/>
    <w:rsid w:val="00B13287"/>
    <w:rsid w:val="00B13671"/>
    <w:rsid w:val="00B136F6"/>
    <w:rsid w:val="00B138FD"/>
    <w:rsid w:val="00B13B7A"/>
    <w:rsid w:val="00B13C69"/>
    <w:rsid w:val="00B13DE5"/>
    <w:rsid w:val="00B140A1"/>
    <w:rsid w:val="00B1416E"/>
    <w:rsid w:val="00B1437F"/>
    <w:rsid w:val="00B143B2"/>
    <w:rsid w:val="00B14706"/>
    <w:rsid w:val="00B147C0"/>
    <w:rsid w:val="00B14907"/>
    <w:rsid w:val="00B14B6F"/>
    <w:rsid w:val="00B14B95"/>
    <w:rsid w:val="00B14CB8"/>
    <w:rsid w:val="00B14D1D"/>
    <w:rsid w:val="00B14E1F"/>
    <w:rsid w:val="00B14E31"/>
    <w:rsid w:val="00B15072"/>
    <w:rsid w:val="00B15336"/>
    <w:rsid w:val="00B1540D"/>
    <w:rsid w:val="00B15652"/>
    <w:rsid w:val="00B15C44"/>
    <w:rsid w:val="00B15E55"/>
    <w:rsid w:val="00B15EA1"/>
    <w:rsid w:val="00B165D6"/>
    <w:rsid w:val="00B167A3"/>
    <w:rsid w:val="00B168A3"/>
    <w:rsid w:val="00B168FE"/>
    <w:rsid w:val="00B16CC2"/>
    <w:rsid w:val="00B16F35"/>
    <w:rsid w:val="00B17155"/>
    <w:rsid w:val="00B1769B"/>
    <w:rsid w:val="00B17932"/>
    <w:rsid w:val="00B17F22"/>
    <w:rsid w:val="00B200EF"/>
    <w:rsid w:val="00B202FA"/>
    <w:rsid w:val="00B20478"/>
    <w:rsid w:val="00B205AB"/>
    <w:rsid w:val="00B205B2"/>
    <w:rsid w:val="00B207B8"/>
    <w:rsid w:val="00B20AA0"/>
    <w:rsid w:val="00B20BFD"/>
    <w:rsid w:val="00B20EBC"/>
    <w:rsid w:val="00B20EE4"/>
    <w:rsid w:val="00B21048"/>
    <w:rsid w:val="00B21170"/>
    <w:rsid w:val="00B212DC"/>
    <w:rsid w:val="00B216A6"/>
    <w:rsid w:val="00B216D6"/>
    <w:rsid w:val="00B21929"/>
    <w:rsid w:val="00B21AFC"/>
    <w:rsid w:val="00B21B39"/>
    <w:rsid w:val="00B21B84"/>
    <w:rsid w:val="00B21E37"/>
    <w:rsid w:val="00B21F09"/>
    <w:rsid w:val="00B21FC7"/>
    <w:rsid w:val="00B22039"/>
    <w:rsid w:val="00B220C1"/>
    <w:rsid w:val="00B2226B"/>
    <w:rsid w:val="00B22437"/>
    <w:rsid w:val="00B226E8"/>
    <w:rsid w:val="00B22840"/>
    <w:rsid w:val="00B229E1"/>
    <w:rsid w:val="00B2315B"/>
    <w:rsid w:val="00B231E5"/>
    <w:rsid w:val="00B23654"/>
    <w:rsid w:val="00B237DA"/>
    <w:rsid w:val="00B23957"/>
    <w:rsid w:val="00B23BE2"/>
    <w:rsid w:val="00B23D6E"/>
    <w:rsid w:val="00B23EAF"/>
    <w:rsid w:val="00B240A9"/>
    <w:rsid w:val="00B241F7"/>
    <w:rsid w:val="00B247D1"/>
    <w:rsid w:val="00B24F33"/>
    <w:rsid w:val="00B24F71"/>
    <w:rsid w:val="00B25279"/>
    <w:rsid w:val="00B2563F"/>
    <w:rsid w:val="00B25BF6"/>
    <w:rsid w:val="00B25E09"/>
    <w:rsid w:val="00B26B13"/>
    <w:rsid w:val="00B26B21"/>
    <w:rsid w:val="00B26CE5"/>
    <w:rsid w:val="00B273F1"/>
    <w:rsid w:val="00B278D9"/>
    <w:rsid w:val="00B27A49"/>
    <w:rsid w:val="00B27B73"/>
    <w:rsid w:val="00B30197"/>
    <w:rsid w:val="00B30BB8"/>
    <w:rsid w:val="00B30CDE"/>
    <w:rsid w:val="00B31468"/>
    <w:rsid w:val="00B314E1"/>
    <w:rsid w:val="00B31567"/>
    <w:rsid w:val="00B31952"/>
    <w:rsid w:val="00B31C23"/>
    <w:rsid w:val="00B31E21"/>
    <w:rsid w:val="00B32277"/>
    <w:rsid w:val="00B32490"/>
    <w:rsid w:val="00B326B5"/>
    <w:rsid w:val="00B32734"/>
    <w:rsid w:val="00B328C5"/>
    <w:rsid w:val="00B32A4C"/>
    <w:rsid w:val="00B32B13"/>
    <w:rsid w:val="00B32E46"/>
    <w:rsid w:val="00B330B5"/>
    <w:rsid w:val="00B331AF"/>
    <w:rsid w:val="00B33327"/>
    <w:rsid w:val="00B337E9"/>
    <w:rsid w:val="00B33863"/>
    <w:rsid w:val="00B33D54"/>
    <w:rsid w:val="00B34114"/>
    <w:rsid w:val="00B345F5"/>
    <w:rsid w:val="00B34B0D"/>
    <w:rsid w:val="00B34B24"/>
    <w:rsid w:val="00B34BBF"/>
    <w:rsid w:val="00B350E5"/>
    <w:rsid w:val="00B35214"/>
    <w:rsid w:val="00B357A6"/>
    <w:rsid w:val="00B35834"/>
    <w:rsid w:val="00B35D32"/>
    <w:rsid w:val="00B35DCE"/>
    <w:rsid w:val="00B3610D"/>
    <w:rsid w:val="00B366B9"/>
    <w:rsid w:val="00B3671B"/>
    <w:rsid w:val="00B367AA"/>
    <w:rsid w:val="00B367C2"/>
    <w:rsid w:val="00B36854"/>
    <w:rsid w:val="00B370A4"/>
    <w:rsid w:val="00B3737F"/>
    <w:rsid w:val="00B377A1"/>
    <w:rsid w:val="00B378D7"/>
    <w:rsid w:val="00B37960"/>
    <w:rsid w:val="00B37967"/>
    <w:rsid w:val="00B37D63"/>
    <w:rsid w:val="00B37E1A"/>
    <w:rsid w:val="00B37E89"/>
    <w:rsid w:val="00B37EC1"/>
    <w:rsid w:val="00B37F68"/>
    <w:rsid w:val="00B37FC6"/>
    <w:rsid w:val="00B40082"/>
    <w:rsid w:val="00B40154"/>
    <w:rsid w:val="00B40233"/>
    <w:rsid w:val="00B40395"/>
    <w:rsid w:val="00B40580"/>
    <w:rsid w:val="00B407B5"/>
    <w:rsid w:val="00B40E0C"/>
    <w:rsid w:val="00B40F8E"/>
    <w:rsid w:val="00B41210"/>
    <w:rsid w:val="00B4133A"/>
    <w:rsid w:val="00B4148D"/>
    <w:rsid w:val="00B4181D"/>
    <w:rsid w:val="00B41839"/>
    <w:rsid w:val="00B4191B"/>
    <w:rsid w:val="00B419DC"/>
    <w:rsid w:val="00B41A77"/>
    <w:rsid w:val="00B420F2"/>
    <w:rsid w:val="00B4256E"/>
    <w:rsid w:val="00B42644"/>
    <w:rsid w:val="00B42CC9"/>
    <w:rsid w:val="00B42DC7"/>
    <w:rsid w:val="00B42EA3"/>
    <w:rsid w:val="00B431D1"/>
    <w:rsid w:val="00B433C2"/>
    <w:rsid w:val="00B43614"/>
    <w:rsid w:val="00B43690"/>
    <w:rsid w:val="00B43B64"/>
    <w:rsid w:val="00B43CE2"/>
    <w:rsid w:val="00B43E17"/>
    <w:rsid w:val="00B43E6B"/>
    <w:rsid w:val="00B444CD"/>
    <w:rsid w:val="00B444E9"/>
    <w:rsid w:val="00B44A47"/>
    <w:rsid w:val="00B44BEF"/>
    <w:rsid w:val="00B44CCA"/>
    <w:rsid w:val="00B44D60"/>
    <w:rsid w:val="00B453D7"/>
    <w:rsid w:val="00B45EBE"/>
    <w:rsid w:val="00B46163"/>
    <w:rsid w:val="00B46489"/>
    <w:rsid w:val="00B46540"/>
    <w:rsid w:val="00B4666E"/>
    <w:rsid w:val="00B46A43"/>
    <w:rsid w:val="00B46B43"/>
    <w:rsid w:val="00B46BB7"/>
    <w:rsid w:val="00B46C69"/>
    <w:rsid w:val="00B46D88"/>
    <w:rsid w:val="00B46DA4"/>
    <w:rsid w:val="00B46F05"/>
    <w:rsid w:val="00B46F47"/>
    <w:rsid w:val="00B46FC0"/>
    <w:rsid w:val="00B4751C"/>
    <w:rsid w:val="00B47697"/>
    <w:rsid w:val="00B47868"/>
    <w:rsid w:val="00B478D6"/>
    <w:rsid w:val="00B47D7B"/>
    <w:rsid w:val="00B47FB9"/>
    <w:rsid w:val="00B503D2"/>
    <w:rsid w:val="00B507EF"/>
    <w:rsid w:val="00B50B6B"/>
    <w:rsid w:val="00B50E4E"/>
    <w:rsid w:val="00B50FFC"/>
    <w:rsid w:val="00B51093"/>
    <w:rsid w:val="00B51252"/>
    <w:rsid w:val="00B5164C"/>
    <w:rsid w:val="00B517A2"/>
    <w:rsid w:val="00B51B49"/>
    <w:rsid w:val="00B52048"/>
    <w:rsid w:val="00B52068"/>
    <w:rsid w:val="00B524C6"/>
    <w:rsid w:val="00B525E3"/>
    <w:rsid w:val="00B52888"/>
    <w:rsid w:val="00B52D93"/>
    <w:rsid w:val="00B52F00"/>
    <w:rsid w:val="00B52F2B"/>
    <w:rsid w:val="00B53206"/>
    <w:rsid w:val="00B53260"/>
    <w:rsid w:val="00B5331D"/>
    <w:rsid w:val="00B534C8"/>
    <w:rsid w:val="00B53521"/>
    <w:rsid w:val="00B53710"/>
    <w:rsid w:val="00B5394F"/>
    <w:rsid w:val="00B53C9F"/>
    <w:rsid w:val="00B54090"/>
    <w:rsid w:val="00B540CC"/>
    <w:rsid w:val="00B5424D"/>
    <w:rsid w:val="00B5477F"/>
    <w:rsid w:val="00B5497C"/>
    <w:rsid w:val="00B54BC9"/>
    <w:rsid w:val="00B54CE6"/>
    <w:rsid w:val="00B54D34"/>
    <w:rsid w:val="00B54D75"/>
    <w:rsid w:val="00B55264"/>
    <w:rsid w:val="00B552B7"/>
    <w:rsid w:val="00B5549C"/>
    <w:rsid w:val="00B5568D"/>
    <w:rsid w:val="00B55BC5"/>
    <w:rsid w:val="00B55D33"/>
    <w:rsid w:val="00B55D47"/>
    <w:rsid w:val="00B55F10"/>
    <w:rsid w:val="00B560AF"/>
    <w:rsid w:val="00B563A6"/>
    <w:rsid w:val="00B566CF"/>
    <w:rsid w:val="00B568E5"/>
    <w:rsid w:val="00B56A26"/>
    <w:rsid w:val="00B56BA5"/>
    <w:rsid w:val="00B57458"/>
    <w:rsid w:val="00B578C1"/>
    <w:rsid w:val="00B57A62"/>
    <w:rsid w:val="00B57B84"/>
    <w:rsid w:val="00B57E01"/>
    <w:rsid w:val="00B57FEB"/>
    <w:rsid w:val="00B60060"/>
    <w:rsid w:val="00B6006F"/>
    <w:rsid w:val="00B60509"/>
    <w:rsid w:val="00B60514"/>
    <w:rsid w:val="00B60540"/>
    <w:rsid w:val="00B6081C"/>
    <w:rsid w:val="00B60955"/>
    <w:rsid w:val="00B60C27"/>
    <w:rsid w:val="00B60FD5"/>
    <w:rsid w:val="00B610AE"/>
    <w:rsid w:val="00B6119E"/>
    <w:rsid w:val="00B617BB"/>
    <w:rsid w:val="00B61E65"/>
    <w:rsid w:val="00B61E73"/>
    <w:rsid w:val="00B61FF5"/>
    <w:rsid w:val="00B621BA"/>
    <w:rsid w:val="00B621BE"/>
    <w:rsid w:val="00B6244D"/>
    <w:rsid w:val="00B62458"/>
    <w:rsid w:val="00B624DE"/>
    <w:rsid w:val="00B6260A"/>
    <w:rsid w:val="00B62DA5"/>
    <w:rsid w:val="00B62DA9"/>
    <w:rsid w:val="00B62E76"/>
    <w:rsid w:val="00B62F23"/>
    <w:rsid w:val="00B631DE"/>
    <w:rsid w:val="00B632FD"/>
    <w:rsid w:val="00B63316"/>
    <w:rsid w:val="00B637E4"/>
    <w:rsid w:val="00B63A3C"/>
    <w:rsid w:val="00B63B6F"/>
    <w:rsid w:val="00B63FFA"/>
    <w:rsid w:val="00B63FFF"/>
    <w:rsid w:val="00B64098"/>
    <w:rsid w:val="00B641A2"/>
    <w:rsid w:val="00B64368"/>
    <w:rsid w:val="00B64429"/>
    <w:rsid w:val="00B64493"/>
    <w:rsid w:val="00B64705"/>
    <w:rsid w:val="00B64BFD"/>
    <w:rsid w:val="00B64D35"/>
    <w:rsid w:val="00B655E7"/>
    <w:rsid w:val="00B657FE"/>
    <w:rsid w:val="00B65C91"/>
    <w:rsid w:val="00B65D21"/>
    <w:rsid w:val="00B65E6E"/>
    <w:rsid w:val="00B6615A"/>
    <w:rsid w:val="00B6622E"/>
    <w:rsid w:val="00B6669C"/>
    <w:rsid w:val="00B6673B"/>
    <w:rsid w:val="00B66BA1"/>
    <w:rsid w:val="00B66C1E"/>
    <w:rsid w:val="00B66C9D"/>
    <w:rsid w:val="00B66D53"/>
    <w:rsid w:val="00B6739E"/>
    <w:rsid w:val="00B676B1"/>
    <w:rsid w:val="00B677A9"/>
    <w:rsid w:val="00B677FF"/>
    <w:rsid w:val="00B67AE9"/>
    <w:rsid w:val="00B67AF0"/>
    <w:rsid w:val="00B67CDF"/>
    <w:rsid w:val="00B7001A"/>
    <w:rsid w:val="00B703A0"/>
    <w:rsid w:val="00B70B04"/>
    <w:rsid w:val="00B70B66"/>
    <w:rsid w:val="00B70BE1"/>
    <w:rsid w:val="00B70CB1"/>
    <w:rsid w:val="00B70EAD"/>
    <w:rsid w:val="00B70F7F"/>
    <w:rsid w:val="00B70FC6"/>
    <w:rsid w:val="00B710B7"/>
    <w:rsid w:val="00B710BD"/>
    <w:rsid w:val="00B713CC"/>
    <w:rsid w:val="00B713FF"/>
    <w:rsid w:val="00B717D0"/>
    <w:rsid w:val="00B7196B"/>
    <w:rsid w:val="00B719CF"/>
    <w:rsid w:val="00B71B88"/>
    <w:rsid w:val="00B71DD0"/>
    <w:rsid w:val="00B7214B"/>
    <w:rsid w:val="00B7221B"/>
    <w:rsid w:val="00B72276"/>
    <w:rsid w:val="00B72566"/>
    <w:rsid w:val="00B72597"/>
    <w:rsid w:val="00B72742"/>
    <w:rsid w:val="00B7277B"/>
    <w:rsid w:val="00B72CCB"/>
    <w:rsid w:val="00B72E06"/>
    <w:rsid w:val="00B730CC"/>
    <w:rsid w:val="00B732A6"/>
    <w:rsid w:val="00B73697"/>
    <w:rsid w:val="00B739D6"/>
    <w:rsid w:val="00B73E24"/>
    <w:rsid w:val="00B73F4E"/>
    <w:rsid w:val="00B7402B"/>
    <w:rsid w:val="00B7466F"/>
    <w:rsid w:val="00B74A00"/>
    <w:rsid w:val="00B75118"/>
    <w:rsid w:val="00B751E7"/>
    <w:rsid w:val="00B753A2"/>
    <w:rsid w:val="00B759AE"/>
    <w:rsid w:val="00B75BDA"/>
    <w:rsid w:val="00B75E06"/>
    <w:rsid w:val="00B75ED8"/>
    <w:rsid w:val="00B75F48"/>
    <w:rsid w:val="00B75F84"/>
    <w:rsid w:val="00B761EB"/>
    <w:rsid w:val="00B76514"/>
    <w:rsid w:val="00B76719"/>
    <w:rsid w:val="00B7671F"/>
    <w:rsid w:val="00B76728"/>
    <w:rsid w:val="00B76859"/>
    <w:rsid w:val="00B7689E"/>
    <w:rsid w:val="00B76F2C"/>
    <w:rsid w:val="00B7726F"/>
    <w:rsid w:val="00B77333"/>
    <w:rsid w:val="00B7779D"/>
    <w:rsid w:val="00B77D7E"/>
    <w:rsid w:val="00B77E9F"/>
    <w:rsid w:val="00B77FD4"/>
    <w:rsid w:val="00B80087"/>
    <w:rsid w:val="00B801A1"/>
    <w:rsid w:val="00B802CD"/>
    <w:rsid w:val="00B803FB"/>
    <w:rsid w:val="00B8071C"/>
    <w:rsid w:val="00B80797"/>
    <w:rsid w:val="00B80C4C"/>
    <w:rsid w:val="00B810A8"/>
    <w:rsid w:val="00B8118B"/>
    <w:rsid w:val="00B81365"/>
    <w:rsid w:val="00B815BA"/>
    <w:rsid w:val="00B817A8"/>
    <w:rsid w:val="00B81940"/>
    <w:rsid w:val="00B81A77"/>
    <w:rsid w:val="00B81B58"/>
    <w:rsid w:val="00B81E05"/>
    <w:rsid w:val="00B81ED5"/>
    <w:rsid w:val="00B820B8"/>
    <w:rsid w:val="00B82206"/>
    <w:rsid w:val="00B822DC"/>
    <w:rsid w:val="00B82463"/>
    <w:rsid w:val="00B82778"/>
    <w:rsid w:val="00B82864"/>
    <w:rsid w:val="00B82EDF"/>
    <w:rsid w:val="00B82FFF"/>
    <w:rsid w:val="00B830E8"/>
    <w:rsid w:val="00B83308"/>
    <w:rsid w:val="00B83340"/>
    <w:rsid w:val="00B83382"/>
    <w:rsid w:val="00B834A2"/>
    <w:rsid w:val="00B83535"/>
    <w:rsid w:val="00B83AFA"/>
    <w:rsid w:val="00B83C34"/>
    <w:rsid w:val="00B83EB3"/>
    <w:rsid w:val="00B83F71"/>
    <w:rsid w:val="00B842C3"/>
    <w:rsid w:val="00B84366"/>
    <w:rsid w:val="00B845AB"/>
    <w:rsid w:val="00B846B4"/>
    <w:rsid w:val="00B84716"/>
    <w:rsid w:val="00B8480A"/>
    <w:rsid w:val="00B848C4"/>
    <w:rsid w:val="00B84A1B"/>
    <w:rsid w:val="00B84B3F"/>
    <w:rsid w:val="00B84DBD"/>
    <w:rsid w:val="00B84E19"/>
    <w:rsid w:val="00B84FED"/>
    <w:rsid w:val="00B85031"/>
    <w:rsid w:val="00B851EF"/>
    <w:rsid w:val="00B8534D"/>
    <w:rsid w:val="00B853D3"/>
    <w:rsid w:val="00B8543B"/>
    <w:rsid w:val="00B854E9"/>
    <w:rsid w:val="00B8553E"/>
    <w:rsid w:val="00B85590"/>
    <w:rsid w:val="00B85845"/>
    <w:rsid w:val="00B85CCD"/>
    <w:rsid w:val="00B8639A"/>
    <w:rsid w:val="00B866A2"/>
    <w:rsid w:val="00B869B9"/>
    <w:rsid w:val="00B86CAF"/>
    <w:rsid w:val="00B87025"/>
    <w:rsid w:val="00B874C7"/>
    <w:rsid w:val="00B87556"/>
    <w:rsid w:val="00B87650"/>
    <w:rsid w:val="00B87BE5"/>
    <w:rsid w:val="00B87F79"/>
    <w:rsid w:val="00B904C2"/>
    <w:rsid w:val="00B90D64"/>
    <w:rsid w:val="00B90FAE"/>
    <w:rsid w:val="00B91131"/>
    <w:rsid w:val="00B91135"/>
    <w:rsid w:val="00B9160F"/>
    <w:rsid w:val="00B916A0"/>
    <w:rsid w:val="00B91964"/>
    <w:rsid w:val="00B91E87"/>
    <w:rsid w:val="00B91FBE"/>
    <w:rsid w:val="00B9225C"/>
    <w:rsid w:val="00B922F1"/>
    <w:rsid w:val="00B9245E"/>
    <w:rsid w:val="00B92734"/>
    <w:rsid w:val="00B92843"/>
    <w:rsid w:val="00B92857"/>
    <w:rsid w:val="00B92960"/>
    <w:rsid w:val="00B92BEE"/>
    <w:rsid w:val="00B92D5C"/>
    <w:rsid w:val="00B92D6A"/>
    <w:rsid w:val="00B92DCE"/>
    <w:rsid w:val="00B92EB0"/>
    <w:rsid w:val="00B9322A"/>
    <w:rsid w:val="00B93285"/>
    <w:rsid w:val="00B934EF"/>
    <w:rsid w:val="00B9392B"/>
    <w:rsid w:val="00B93A32"/>
    <w:rsid w:val="00B93C96"/>
    <w:rsid w:val="00B9400F"/>
    <w:rsid w:val="00B940F1"/>
    <w:rsid w:val="00B943D6"/>
    <w:rsid w:val="00B94422"/>
    <w:rsid w:val="00B94676"/>
    <w:rsid w:val="00B9494F"/>
    <w:rsid w:val="00B94B9F"/>
    <w:rsid w:val="00B94DC5"/>
    <w:rsid w:val="00B94E44"/>
    <w:rsid w:val="00B94EF9"/>
    <w:rsid w:val="00B94F91"/>
    <w:rsid w:val="00B95439"/>
    <w:rsid w:val="00B95A05"/>
    <w:rsid w:val="00B95D69"/>
    <w:rsid w:val="00B96552"/>
    <w:rsid w:val="00B966A9"/>
    <w:rsid w:val="00B968A9"/>
    <w:rsid w:val="00B968BA"/>
    <w:rsid w:val="00B96B80"/>
    <w:rsid w:val="00B97123"/>
    <w:rsid w:val="00B9733A"/>
    <w:rsid w:val="00B973BA"/>
    <w:rsid w:val="00B974B0"/>
    <w:rsid w:val="00B97616"/>
    <w:rsid w:val="00B976BA"/>
    <w:rsid w:val="00B976BB"/>
    <w:rsid w:val="00B9773D"/>
    <w:rsid w:val="00B97888"/>
    <w:rsid w:val="00B97894"/>
    <w:rsid w:val="00B97E08"/>
    <w:rsid w:val="00BA02D3"/>
    <w:rsid w:val="00BA0301"/>
    <w:rsid w:val="00BA03F4"/>
    <w:rsid w:val="00BA04DF"/>
    <w:rsid w:val="00BA0691"/>
    <w:rsid w:val="00BA0852"/>
    <w:rsid w:val="00BA0A20"/>
    <w:rsid w:val="00BA0BE4"/>
    <w:rsid w:val="00BA0FB6"/>
    <w:rsid w:val="00BA10A7"/>
    <w:rsid w:val="00BA12D1"/>
    <w:rsid w:val="00BA1464"/>
    <w:rsid w:val="00BA1678"/>
    <w:rsid w:val="00BA17E5"/>
    <w:rsid w:val="00BA1A2C"/>
    <w:rsid w:val="00BA1A52"/>
    <w:rsid w:val="00BA1E47"/>
    <w:rsid w:val="00BA2066"/>
    <w:rsid w:val="00BA2257"/>
    <w:rsid w:val="00BA2793"/>
    <w:rsid w:val="00BA2798"/>
    <w:rsid w:val="00BA287B"/>
    <w:rsid w:val="00BA2930"/>
    <w:rsid w:val="00BA2EC6"/>
    <w:rsid w:val="00BA2FD1"/>
    <w:rsid w:val="00BA3041"/>
    <w:rsid w:val="00BA3180"/>
    <w:rsid w:val="00BA33BE"/>
    <w:rsid w:val="00BA35AA"/>
    <w:rsid w:val="00BA3610"/>
    <w:rsid w:val="00BA36BB"/>
    <w:rsid w:val="00BA372B"/>
    <w:rsid w:val="00BA3825"/>
    <w:rsid w:val="00BA3CC0"/>
    <w:rsid w:val="00BA3DA8"/>
    <w:rsid w:val="00BA3DE5"/>
    <w:rsid w:val="00BA4443"/>
    <w:rsid w:val="00BA453B"/>
    <w:rsid w:val="00BA4608"/>
    <w:rsid w:val="00BA4611"/>
    <w:rsid w:val="00BA46AD"/>
    <w:rsid w:val="00BA48A1"/>
    <w:rsid w:val="00BA49BD"/>
    <w:rsid w:val="00BA4BA5"/>
    <w:rsid w:val="00BA4D32"/>
    <w:rsid w:val="00BA4F92"/>
    <w:rsid w:val="00BA527B"/>
    <w:rsid w:val="00BA53D0"/>
    <w:rsid w:val="00BA542E"/>
    <w:rsid w:val="00BA5C0F"/>
    <w:rsid w:val="00BA5D35"/>
    <w:rsid w:val="00BA5E1E"/>
    <w:rsid w:val="00BA5EE0"/>
    <w:rsid w:val="00BA61CD"/>
    <w:rsid w:val="00BA64B0"/>
    <w:rsid w:val="00BA655D"/>
    <w:rsid w:val="00BA6568"/>
    <w:rsid w:val="00BA6B4F"/>
    <w:rsid w:val="00BA6BD4"/>
    <w:rsid w:val="00BA6D8D"/>
    <w:rsid w:val="00BA6E69"/>
    <w:rsid w:val="00BA7164"/>
    <w:rsid w:val="00BA71C2"/>
    <w:rsid w:val="00BA7414"/>
    <w:rsid w:val="00BA7445"/>
    <w:rsid w:val="00BA7813"/>
    <w:rsid w:val="00BA7BBD"/>
    <w:rsid w:val="00BA7FA3"/>
    <w:rsid w:val="00BB0015"/>
    <w:rsid w:val="00BB0048"/>
    <w:rsid w:val="00BB0112"/>
    <w:rsid w:val="00BB0327"/>
    <w:rsid w:val="00BB0567"/>
    <w:rsid w:val="00BB09BA"/>
    <w:rsid w:val="00BB0A4E"/>
    <w:rsid w:val="00BB0CE3"/>
    <w:rsid w:val="00BB0DCC"/>
    <w:rsid w:val="00BB1ACD"/>
    <w:rsid w:val="00BB1B83"/>
    <w:rsid w:val="00BB1B95"/>
    <w:rsid w:val="00BB2C3D"/>
    <w:rsid w:val="00BB301A"/>
    <w:rsid w:val="00BB3259"/>
    <w:rsid w:val="00BB3318"/>
    <w:rsid w:val="00BB33C1"/>
    <w:rsid w:val="00BB345B"/>
    <w:rsid w:val="00BB35AB"/>
    <w:rsid w:val="00BB3809"/>
    <w:rsid w:val="00BB3844"/>
    <w:rsid w:val="00BB39B1"/>
    <w:rsid w:val="00BB39BF"/>
    <w:rsid w:val="00BB3B33"/>
    <w:rsid w:val="00BB3E5A"/>
    <w:rsid w:val="00BB4278"/>
    <w:rsid w:val="00BB4870"/>
    <w:rsid w:val="00BB4C4A"/>
    <w:rsid w:val="00BB4E92"/>
    <w:rsid w:val="00BB4F78"/>
    <w:rsid w:val="00BB5047"/>
    <w:rsid w:val="00BB5409"/>
    <w:rsid w:val="00BB5E85"/>
    <w:rsid w:val="00BB605A"/>
    <w:rsid w:val="00BB60D5"/>
    <w:rsid w:val="00BB67F2"/>
    <w:rsid w:val="00BB6D2A"/>
    <w:rsid w:val="00BB6D5E"/>
    <w:rsid w:val="00BB6F52"/>
    <w:rsid w:val="00BB6FF8"/>
    <w:rsid w:val="00BB704C"/>
    <w:rsid w:val="00BB71B4"/>
    <w:rsid w:val="00BB7536"/>
    <w:rsid w:val="00BB7781"/>
    <w:rsid w:val="00BB790E"/>
    <w:rsid w:val="00BB7DEE"/>
    <w:rsid w:val="00BB7E1F"/>
    <w:rsid w:val="00BC02A5"/>
    <w:rsid w:val="00BC06AF"/>
    <w:rsid w:val="00BC0AB3"/>
    <w:rsid w:val="00BC0CA2"/>
    <w:rsid w:val="00BC108C"/>
    <w:rsid w:val="00BC1106"/>
    <w:rsid w:val="00BC1531"/>
    <w:rsid w:val="00BC165D"/>
    <w:rsid w:val="00BC183B"/>
    <w:rsid w:val="00BC18F4"/>
    <w:rsid w:val="00BC19DE"/>
    <w:rsid w:val="00BC1C9A"/>
    <w:rsid w:val="00BC211E"/>
    <w:rsid w:val="00BC2804"/>
    <w:rsid w:val="00BC2DD6"/>
    <w:rsid w:val="00BC3AE9"/>
    <w:rsid w:val="00BC3CCF"/>
    <w:rsid w:val="00BC3D4F"/>
    <w:rsid w:val="00BC3EA3"/>
    <w:rsid w:val="00BC3F89"/>
    <w:rsid w:val="00BC4052"/>
    <w:rsid w:val="00BC41A0"/>
    <w:rsid w:val="00BC41CD"/>
    <w:rsid w:val="00BC4379"/>
    <w:rsid w:val="00BC4772"/>
    <w:rsid w:val="00BC4B6C"/>
    <w:rsid w:val="00BC4B79"/>
    <w:rsid w:val="00BC4CF5"/>
    <w:rsid w:val="00BC4D89"/>
    <w:rsid w:val="00BC4ED1"/>
    <w:rsid w:val="00BC5000"/>
    <w:rsid w:val="00BC531D"/>
    <w:rsid w:val="00BC5572"/>
    <w:rsid w:val="00BC56C8"/>
    <w:rsid w:val="00BC5B81"/>
    <w:rsid w:val="00BC5BA6"/>
    <w:rsid w:val="00BC5D17"/>
    <w:rsid w:val="00BC5E6B"/>
    <w:rsid w:val="00BC66E2"/>
    <w:rsid w:val="00BC6782"/>
    <w:rsid w:val="00BC67E7"/>
    <w:rsid w:val="00BC6821"/>
    <w:rsid w:val="00BC6A20"/>
    <w:rsid w:val="00BC6C54"/>
    <w:rsid w:val="00BC6C74"/>
    <w:rsid w:val="00BC6D24"/>
    <w:rsid w:val="00BC6F8E"/>
    <w:rsid w:val="00BC6FAF"/>
    <w:rsid w:val="00BC7252"/>
    <w:rsid w:val="00BC72E8"/>
    <w:rsid w:val="00BC7612"/>
    <w:rsid w:val="00BC784A"/>
    <w:rsid w:val="00BC795E"/>
    <w:rsid w:val="00BC79D4"/>
    <w:rsid w:val="00BC7EB1"/>
    <w:rsid w:val="00BD034E"/>
    <w:rsid w:val="00BD075C"/>
    <w:rsid w:val="00BD07A1"/>
    <w:rsid w:val="00BD0A5B"/>
    <w:rsid w:val="00BD10DF"/>
    <w:rsid w:val="00BD1A8E"/>
    <w:rsid w:val="00BD2235"/>
    <w:rsid w:val="00BD2954"/>
    <w:rsid w:val="00BD2F75"/>
    <w:rsid w:val="00BD2FAD"/>
    <w:rsid w:val="00BD349C"/>
    <w:rsid w:val="00BD3673"/>
    <w:rsid w:val="00BD3C0C"/>
    <w:rsid w:val="00BD3CE1"/>
    <w:rsid w:val="00BD3E1D"/>
    <w:rsid w:val="00BD4303"/>
    <w:rsid w:val="00BD437F"/>
    <w:rsid w:val="00BD47E5"/>
    <w:rsid w:val="00BD487E"/>
    <w:rsid w:val="00BD4A0A"/>
    <w:rsid w:val="00BD4AE1"/>
    <w:rsid w:val="00BD4E78"/>
    <w:rsid w:val="00BD50D6"/>
    <w:rsid w:val="00BD5151"/>
    <w:rsid w:val="00BD52B0"/>
    <w:rsid w:val="00BD5444"/>
    <w:rsid w:val="00BD5678"/>
    <w:rsid w:val="00BD5BCD"/>
    <w:rsid w:val="00BD5DA5"/>
    <w:rsid w:val="00BD6093"/>
    <w:rsid w:val="00BD644A"/>
    <w:rsid w:val="00BD64C9"/>
    <w:rsid w:val="00BD675E"/>
    <w:rsid w:val="00BD6AEE"/>
    <w:rsid w:val="00BD6D99"/>
    <w:rsid w:val="00BD6EAE"/>
    <w:rsid w:val="00BD71C7"/>
    <w:rsid w:val="00BD755F"/>
    <w:rsid w:val="00BD777F"/>
    <w:rsid w:val="00BD789A"/>
    <w:rsid w:val="00BD7968"/>
    <w:rsid w:val="00BD79F5"/>
    <w:rsid w:val="00BD7B20"/>
    <w:rsid w:val="00BD7CCE"/>
    <w:rsid w:val="00BD7F3A"/>
    <w:rsid w:val="00BE000D"/>
    <w:rsid w:val="00BE02B5"/>
    <w:rsid w:val="00BE03B6"/>
    <w:rsid w:val="00BE08CB"/>
    <w:rsid w:val="00BE0B31"/>
    <w:rsid w:val="00BE0D09"/>
    <w:rsid w:val="00BE0D0C"/>
    <w:rsid w:val="00BE0ED8"/>
    <w:rsid w:val="00BE113E"/>
    <w:rsid w:val="00BE1369"/>
    <w:rsid w:val="00BE1480"/>
    <w:rsid w:val="00BE14BF"/>
    <w:rsid w:val="00BE1573"/>
    <w:rsid w:val="00BE19E8"/>
    <w:rsid w:val="00BE1E1A"/>
    <w:rsid w:val="00BE1E6B"/>
    <w:rsid w:val="00BE2051"/>
    <w:rsid w:val="00BE23F6"/>
    <w:rsid w:val="00BE26A4"/>
    <w:rsid w:val="00BE26B9"/>
    <w:rsid w:val="00BE2F36"/>
    <w:rsid w:val="00BE3079"/>
    <w:rsid w:val="00BE30EA"/>
    <w:rsid w:val="00BE32B0"/>
    <w:rsid w:val="00BE3489"/>
    <w:rsid w:val="00BE3927"/>
    <w:rsid w:val="00BE3996"/>
    <w:rsid w:val="00BE3A5E"/>
    <w:rsid w:val="00BE3E20"/>
    <w:rsid w:val="00BE43B3"/>
    <w:rsid w:val="00BE47F7"/>
    <w:rsid w:val="00BE4830"/>
    <w:rsid w:val="00BE497E"/>
    <w:rsid w:val="00BE4A7E"/>
    <w:rsid w:val="00BE4AB3"/>
    <w:rsid w:val="00BE514C"/>
    <w:rsid w:val="00BE544D"/>
    <w:rsid w:val="00BE5657"/>
    <w:rsid w:val="00BE5924"/>
    <w:rsid w:val="00BE59D1"/>
    <w:rsid w:val="00BE5B80"/>
    <w:rsid w:val="00BE5BD6"/>
    <w:rsid w:val="00BE5C37"/>
    <w:rsid w:val="00BE5D8A"/>
    <w:rsid w:val="00BE624D"/>
    <w:rsid w:val="00BE63A0"/>
    <w:rsid w:val="00BE6D6F"/>
    <w:rsid w:val="00BE6DC7"/>
    <w:rsid w:val="00BE6E32"/>
    <w:rsid w:val="00BE733F"/>
    <w:rsid w:val="00BE7408"/>
    <w:rsid w:val="00BE7440"/>
    <w:rsid w:val="00BE7629"/>
    <w:rsid w:val="00BE7A84"/>
    <w:rsid w:val="00BE7ABC"/>
    <w:rsid w:val="00BE7FCE"/>
    <w:rsid w:val="00BF0339"/>
    <w:rsid w:val="00BF03D9"/>
    <w:rsid w:val="00BF05B3"/>
    <w:rsid w:val="00BF0985"/>
    <w:rsid w:val="00BF108B"/>
    <w:rsid w:val="00BF1148"/>
    <w:rsid w:val="00BF11C9"/>
    <w:rsid w:val="00BF12DA"/>
    <w:rsid w:val="00BF136E"/>
    <w:rsid w:val="00BF1717"/>
    <w:rsid w:val="00BF1850"/>
    <w:rsid w:val="00BF1932"/>
    <w:rsid w:val="00BF1B10"/>
    <w:rsid w:val="00BF1FA2"/>
    <w:rsid w:val="00BF21CD"/>
    <w:rsid w:val="00BF238C"/>
    <w:rsid w:val="00BF248A"/>
    <w:rsid w:val="00BF2B53"/>
    <w:rsid w:val="00BF2D4C"/>
    <w:rsid w:val="00BF2E5B"/>
    <w:rsid w:val="00BF301B"/>
    <w:rsid w:val="00BF342C"/>
    <w:rsid w:val="00BF3630"/>
    <w:rsid w:val="00BF397C"/>
    <w:rsid w:val="00BF3991"/>
    <w:rsid w:val="00BF3A85"/>
    <w:rsid w:val="00BF3F69"/>
    <w:rsid w:val="00BF4106"/>
    <w:rsid w:val="00BF41D2"/>
    <w:rsid w:val="00BF42AA"/>
    <w:rsid w:val="00BF43D0"/>
    <w:rsid w:val="00BF440E"/>
    <w:rsid w:val="00BF448E"/>
    <w:rsid w:val="00BF454A"/>
    <w:rsid w:val="00BF45A9"/>
    <w:rsid w:val="00BF48D9"/>
    <w:rsid w:val="00BF4ED1"/>
    <w:rsid w:val="00BF507C"/>
    <w:rsid w:val="00BF514E"/>
    <w:rsid w:val="00BF518D"/>
    <w:rsid w:val="00BF51AB"/>
    <w:rsid w:val="00BF54E7"/>
    <w:rsid w:val="00BF5639"/>
    <w:rsid w:val="00BF582A"/>
    <w:rsid w:val="00BF5980"/>
    <w:rsid w:val="00BF5993"/>
    <w:rsid w:val="00BF60FE"/>
    <w:rsid w:val="00BF6254"/>
    <w:rsid w:val="00BF639A"/>
    <w:rsid w:val="00BF6964"/>
    <w:rsid w:val="00BF6F2C"/>
    <w:rsid w:val="00BF72BE"/>
    <w:rsid w:val="00BF74FB"/>
    <w:rsid w:val="00BF7523"/>
    <w:rsid w:val="00BF752E"/>
    <w:rsid w:val="00BF789F"/>
    <w:rsid w:val="00BF7E67"/>
    <w:rsid w:val="00C00156"/>
    <w:rsid w:val="00C0015D"/>
    <w:rsid w:val="00C00407"/>
    <w:rsid w:val="00C00725"/>
    <w:rsid w:val="00C00791"/>
    <w:rsid w:val="00C0079D"/>
    <w:rsid w:val="00C007FB"/>
    <w:rsid w:val="00C00813"/>
    <w:rsid w:val="00C0095B"/>
    <w:rsid w:val="00C00A53"/>
    <w:rsid w:val="00C00A75"/>
    <w:rsid w:val="00C00A9C"/>
    <w:rsid w:val="00C00EF2"/>
    <w:rsid w:val="00C01236"/>
    <w:rsid w:val="00C0130D"/>
    <w:rsid w:val="00C01B65"/>
    <w:rsid w:val="00C01B8B"/>
    <w:rsid w:val="00C01BA7"/>
    <w:rsid w:val="00C01BD8"/>
    <w:rsid w:val="00C01C2B"/>
    <w:rsid w:val="00C0256B"/>
    <w:rsid w:val="00C02723"/>
    <w:rsid w:val="00C02802"/>
    <w:rsid w:val="00C031C6"/>
    <w:rsid w:val="00C03215"/>
    <w:rsid w:val="00C037E3"/>
    <w:rsid w:val="00C03857"/>
    <w:rsid w:val="00C038B1"/>
    <w:rsid w:val="00C0391F"/>
    <w:rsid w:val="00C03982"/>
    <w:rsid w:val="00C03CA8"/>
    <w:rsid w:val="00C03E10"/>
    <w:rsid w:val="00C03F5C"/>
    <w:rsid w:val="00C03FA1"/>
    <w:rsid w:val="00C042B0"/>
    <w:rsid w:val="00C044C8"/>
    <w:rsid w:val="00C0470C"/>
    <w:rsid w:val="00C047C9"/>
    <w:rsid w:val="00C04A6C"/>
    <w:rsid w:val="00C04AE1"/>
    <w:rsid w:val="00C04B84"/>
    <w:rsid w:val="00C04DAD"/>
    <w:rsid w:val="00C05046"/>
    <w:rsid w:val="00C05061"/>
    <w:rsid w:val="00C05691"/>
    <w:rsid w:val="00C05795"/>
    <w:rsid w:val="00C057D2"/>
    <w:rsid w:val="00C0602B"/>
    <w:rsid w:val="00C060C1"/>
    <w:rsid w:val="00C062DF"/>
    <w:rsid w:val="00C06413"/>
    <w:rsid w:val="00C06939"/>
    <w:rsid w:val="00C0696C"/>
    <w:rsid w:val="00C069CC"/>
    <w:rsid w:val="00C06F22"/>
    <w:rsid w:val="00C06FFB"/>
    <w:rsid w:val="00C072B2"/>
    <w:rsid w:val="00C07337"/>
    <w:rsid w:val="00C07736"/>
    <w:rsid w:val="00C0774E"/>
    <w:rsid w:val="00C078E6"/>
    <w:rsid w:val="00C07CC1"/>
    <w:rsid w:val="00C103C1"/>
    <w:rsid w:val="00C107C1"/>
    <w:rsid w:val="00C10B61"/>
    <w:rsid w:val="00C10CE0"/>
    <w:rsid w:val="00C10D9A"/>
    <w:rsid w:val="00C10E6E"/>
    <w:rsid w:val="00C10EB6"/>
    <w:rsid w:val="00C10EC5"/>
    <w:rsid w:val="00C10F48"/>
    <w:rsid w:val="00C1111F"/>
    <w:rsid w:val="00C113CF"/>
    <w:rsid w:val="00C11CB7"/>
    <w:rsid w:val="00C11F29"/>
    <w:rsid w:val="00C11FC1"/>
    <w:rsid w:val="00C1217B"/>
    <w:rsid w:val="00C12391"/>
    <w:rsid w:val="00C12547"/>
    <w:rsid w:val="00C125EB"/>
    <w:rsid w:val="00C12880"/>
    <w:rsid w:val="00C12AF5"/>
    <w:rsid w:val="00C12D6B"/>
    <w:rsid w:val="00C12E72"/>
    <w:rsid w:val="00C1314F"/>
    <w:rsid w:val="00C13298"/>
    <w:rsid w:val="00C1330E"/>
    <w:rsid w:val="00C13352"/>
    <w:rsid w:val="00C13362"/>
    <w:rsid w:val="00C13537"/>
    <w:rsid w:val="00C1355D"/>
    <w:rsid w:val="00C135D9"/>
    <w:rsid w:val="00C13AAA"/>
    <w:rsid w:val="00C13C0B"/>
    <w:rsid w:val="00C13DFB"/>
    <w:rsid w:val="00C13E94"/>
    <w:rsid w:val="00C13F98"/>
    <w:rsid w:val="00C14110"/>
    <w:rsid w:val="00C144B2"/>
    <w:rsid w:val="00C147DD"/>
    <w:rsid w:val="00C1495B"/>
    <w:rsid w:val="00C14A21"/>
    <w:rsid w:val="00C14B1F"/>
    <w:rsid w:val="00C14CF7"/>
    <w:rsid w:val="00C14D82"/>
    <w:rsid w:val="00C14EFE"/>
    <w:rsid w:val="00C15176"/>
    <w:rsid w:val="00C15475"/>
    <w:rsid w:val="00C1563C"/>
    <w:rsid w:val="00C15749"/>
    <w:rsid w:val="00C15BBD"/>
    <w:rsid w:val="00C15CCF"/>
    <w:rsid w:val="00C15FAA"/>
    <w:rsid w:val="00C16363"/>
    <w:rsid w:val="00C16763"/>
    <w:rsid w:val="00C1679F"/>
    <w:rsid w:val="00C167EE"/>
    <w:rsid w:val="00C16DD2"/>
    <w:rsid w:val="00C16E4E"/>
    <w:rsid w:val="00C16E53"/>
    <w:rsid w:val="00C175BF"/>
    <w:rsid w:val="00C17654"/>
    <w:rsid w:val="00C176BC"/>
    <w:rsid w:val="00C17A53"/>
    <w:rsid w:val="00C17ADE"/>
    <w:rsid w:val="00C17AF6"/>
    <w:rsid w:val="00C17D72"/>
    <w:rsid w:val="00C17F95"/>
    <w:rsid w:val="00C17FFE"/>
    <w:rsid w:val="00C2005C"/>
    <w:rsid w:val="00C20618"/>
    <w:rsid w:val="00C20E37"/>
    <w:rsid w:val="00C20E99"/>
    <w:rsid w:val="00C20F91"/>
    <w:rsid w:val="00C21049"/>
    <w:rsid w:val="00C21608"/>
    <w:rsid w:val="00C21806"/>
    <w:rsid w:val="00C218CE"/>
    <w:rsid w:val="00C21AC8"/>
    <w:rsid w:val="00C21DDA"/>
    <w:rsid w:val="00C21EE4"/>
    <w:rsid w:val="00C221E1"/>
    <w:rsid w:val="00C22223"/>
    <w:rsid w:val="00C224D8"/>
    <w:rsid w:val="00C2250D"/>
    <w:rsid w:val="00C226A7"/>
    <w:rsid w:val="00C226B2"/>
    <w:rsid w:val="00C2295B"/>
    <w:rsid w:val="00C22995"/>
    <w:rsid w:val="00C229BA"/>
    <w:rsid w:val="00C22B2F"/>
    <w:rsid w:val="00C22B9C"/>
    <w:rsid w:val="00C22BB0"/>
    <w:rsid w:val="00C22BFE"/>
    <w:rsid w:val="00C22F4F"/>
    <w:rsid w:val="00C23D45"/>
    <w:rsid w:val="00C23FD7"/>
    <w:rsid w:val="00C24262"/>
    <w:rsid w:val="00C245FA"/>
    <w:rsid w:val="00C24821"/>
    <w:rsid w:val="00C248B4"/>
    <w:rsid w:val="00C252ED"/>
    <w:rsid w:val="00C25364"/>
    <w:rsid w:val="00C2536C"/>
    <w:rsid w:val="00C257F4"/>
    <w:rsid w:val="00C25865"/>
    <w:rsid w:val="00C25956"/>
    <w:rsid w:val="00C25A4C"/>
    <w:rsid w:val="00C25B82"/>
    <w:rsid w:val="00C25BAE"/>
    <w:rsid w:val="00C25BC6"/>
    <w:rsid w:val="00C2631A"/>
    <w:rsid w:val="00C26368"/>
    <w:rsid w:val="00C26412"/>
    <w:rsid w:val="00C26612"/>
    <w:rsid w:val="00C2684F"/>
    <w:rsid w:val="00C26F46"/>
    <w:rsid w:val="00C272B4"/>
    <w:rsid w:val="00C27BBF"/>
    <w:rsid w:val="00C27E64"/>
    <w:rsid w:val="00C3014A"/>
    <w:rsid w:val="00C30656"/>
    <w:rsid w:val="00C30830"/>
    <w:rsid w:val="00C30F54"/>
    <w:rsid w:val="00C31033"/>
    <w:rsid w:val="00C310A5"/>
    <w:rsid w:val="00C319D7"/>
    <w:rsid w:val="00C31AEB"/>
    <w:rsid w:val="00C31B94"/>
    <w:rsid w:val="00C31CE8"/>
    <w:rsid w:val="00C322F6"/>
    <w:rsid w:val="00C325B3"/>
    <w:rsid w:val="00C32916"/>
    <w:rsid w:val="00C3293C"/>
    <w:rsid w:val="00C32F49"/>
    <w:rsid w:val="00C331C9"/>
    <w:rsid w:val="00C33450"/>
    <w:rsid w:val="00C33648"/>
    <w:rsid w:val="00C33703"/>
    <w:rsid w:val="00C33727"/>
    <w:rsid w:val="00C33893"/>
    <w:rsid w:val="00C338D7"/>
    <w:rsid w:val="00C33954"/>
    <w:rsid w:val="00C33E72"/>
    <w:rsid w:val="00C33F42"/>
    <w:rsid w:val="00C34008"/>
    <w:rsid w:val="00C3453A"/>
    <w:rsid w:val="00C35A00"/>
    <w:rsid w:val="00C36133"/>
    <w:rsid w:val="00C36296"/>
    <w:rsid w:val="00C364A4"/>
    <w:rsid w:val="00C3658E"/>
    <w:rsid w:val="00C36788"/>
    <w:rsid w:val="00C36B7F"/>
    <w:rsid w:val="00C36D1E"/>
    <w:rsid w:val="00C36E48"/>
    <w:rsid w:val="00C37A78"/>
    <w:rsid w:val="00C40043"/>
    <w:rsid w:val="00C40057"/>
    <w:rsid w:val="00C400DA"/>
    <w:rsid w:val="00C400DD"/>
    <w:rsid w:val="00C40204"/>
    <w:rsid w:val="00C4034E"/>
    <w:rsid w:val="00C406E0"/>
    <w:rsid w:val="00C4073A"/>
    <w:rsid w:val="00C40B4F"/>
    <w:rsid w:val="00C412BA"/>
    <w:rsid w:val="00C41689"/>
    <w:rsid w:val="00C41746"/>
    <w:rsid w:val="00C417A2"/>
    <w:rsid w:val="00C419B2"/>
    <w:rsid w:val="00C41D22"/>
    <w:rsid w:val="00C41E60"/>
    <w:rsid w:val="00C41F24"/>
    <w:rsid w:val="00C41F35"/>
    <w:rsid w:val="00C421AB"/>
    <w:rsid w:val="00C422B2"/>
    <w:rsid w:val="00C42655"/>
    <w:rsid w:val="00C4277B"/>
    <w:rsid w:val="00C42DAC"/>
    <w:rsid w:val="00C42EB8"/>
    <w:rsid w:val="00C4314C"/>
    <w:rsid w:val="00C43741"/>
    <w:rsid w:val="00C43BD6"/>
    <w:rsid w:val="00C44097"/>
    <w:rsid w:val="00C44456"/>
    <w:rsid w:val="00C446FA"/>
    <w:rsid w:val="00C44722"/>
    <w:rsid w:val="00C44745"/>
    <w:rsid w:val="00C447F8"/>
    <w:rsid w:val="00C449F3"/>
    <w:rsid w:val="00C44BD2"/>
    <w:rsid w:val="00C45386"/>
    <w:rsid w:val="00C4539F"/>
    <w:rsid w:val="00C4547E"/>
    <w:rsid w:val="00C456A4"/>
    <w:rsid w:val="00C45C9C"/>
    <w:rsid w:val="00C45D9C"/>
    <w:rsid w:val="00C45E57"/>
    <w:rsid w:val="00C45F61"/>
    <w:rsid w:val="00C46410"/>
    <w:rsid w:val="00C466FF"/>
    <w:rsid w:val="00C4690D"/>
    <w:rsid w:val="00C46AB1"/>
    <w:rsid w:val="00C501FB"/>
    <w:rsid w:val="00C50404"/>
    <w:rsid w:val="00C506D4"/>
    <w:rsid w:val="00C50A6E"/>
    <w:rsid w:val="00C50DD8"/>
    <w:rsid w:val="00C50DDE"/>
    <w:rsid w:val="00C50FC2"/>
    <w:rsid w:val="00C510CE"/>
    <w:rsid w:val="00C51112"/>
    <w:rsid w:val="00C5139E"/>
    <w:rsid w:val="00C51667"/>
    <w:rsid w:val="00C51761"/>
    <w:rsid w:val="00C519BC"/>
    <w:rsid w:val="00C51AB3"/>
    <w:rsid w:val="00C51B6F"/>
    <w:rsid w:val="00C51C87"/>
    <w:rsid w:val="00C51F97"/>
    <w:rsid w:val="00C52237"/>
    <w:rsid w:val="00C52338"/>
    <w:rsid w:val="00C524A9"/>
    <w:rsid w:val="00C524B9"/>
    <w:rsid w:val="00C52624"/>
    <w:rsid w:val="00C5297E"/>
    <w:rsid w:val="00C52C6F"/>
    <w:rsid w:val="00C52D3B"/>
    <w:rsid w:val="00C52FF3"/>
    <w:rsid w:val="00C530C8"/>
    <w:rsid w:val="00C5321F"/>
    <w:rsid w:val="00C53358"/>
    <w:rsid w:val="00C534D6"/>
    <w:rsid w:val="00C536C8"/>
    <w:rsid w:val="00C536D9"/>
    <w:rsid w:val="00C536E0"/>
    <w:rsid w:val="00C537C2"/>
    <w:rsid w:val="00C5389A"/>
    <w:rsid w:val="00C539AA"/>
    <w:rsid w:val="00C53C0F"/>
    <w:rsid w:val="00C53C28"/>
    <w:rsid w:val="00C5435D"/>
    <w:rsid w:val="00C54717"/>
    <w:rsid w:val="00C54A5F"/>
    <w:rsid w:val="00C54B32"/>
    <w:rsid w:val="00C54FB4"/>
    <w:rsid w:val="00C5504B"/>
    <w:rsid w:val="00C551C8"/>
    <w:rsid w:val="00C552CD"/>
    <w:rsid w:val="00C553D5"/>
    <w:rsid w:val="00C555AE"/>
    <w:rsid w:val="00C55863"/>
    <w:rsid w:val="00C55A93"/>
    <w:rsid w:val="00C563BA"/>
    <w:rsid w:val="00C5642D"/>
    <w:rsid w:val="00C56B06"/>
    <w:rsid w:val="00C56CD9"/>
    <w:rsid w:val="00C56D0A"/>
    <w:rsid w:val="00C56DDD"/>
    <w:rsid w:val="00C56F87"/>
    <w:rsid w:val="00C57166"/>
    <w:rsid w:val="00C5726A"/>
    <w:rsid w:val="00C573F9"/>
    <w:rsid w:val="00C578D3"/>
    <w:rsid w:val="00C57A90"/>
    <w:rsid w:val="00C60435"/>
    <w:rsid w:val="00C6068A"/>
    <w:rsid w:val="00C607C0"/>
    <w:rsid w:val="00C60817"/>
    <w:rsid w:val="00C6084A"/>
    <w:rsid w:val="00C61047"/>
    <w:rsid w:val="00C614B6"/>
    <w:rsid w:val="00C61590"/>
    <w:rsid w:val="00C61745"/>
    <w:rsid w:val="00C6184F"/>
    <w:rsid w:val="00C6189E"/>
    <w:rsid w:val="00C61B84"/>
    <w:rsid w:val="00C61B8E"/>
    <w:rsid w:val="00C61C97"/>
    <w:rsid w:val="00C61DC4"/>
    <w:rsid w:val="00C61E89"/>
    <w:rsid w:val="00C61F66"/>
    <w:rsid w:val="00C61F81"/>
    <w:rsid w:val="00C625B0"/>
    <w:rsid w:val="00C626F0"/>
    <w:rsid w:val="00C62C1B"/>
    <w:rsid w:val="00C62F48"/>
    <w:rsid w:val="00C63034"/>
    <w:rsid w:val="00C630B1"/>
    <w:rsid w:val="00C63340"/>
    <w:rsid w:val="00C633FE"/>
    <w:rsid w:val="00C63A2A"/>
    <w:rsid w:val="00C6409E"/>
    <w:rsid w:val="00C64376"/>
    <w:rsid w:val="00C6441A"/>
    <w:rsid w:val="00C645ED"/>
    <w:rsid w:val="00C647A7"/>
    <w:rsid w:val="00C647E7"/>
    <w:rsid w:val="00C648EB"/>
    <w:rsid w:val="00C64900"/>
    <w:rsid w:val="00C64D2F"/>
    <w:rsid w:val="00C64DB6"/>
    <w:rsid w:val="00C650CA"/>
    <w:rsid w:val="00C65192"/>
    <w:rsid w:val="00C653F0"/>
    <w:rsid w:val="00C656B4"/>
    <w:rsid w:val="00C656D0"/>
    <w:rsid w:val="00C65892"/>
    <w:rsid w:val="00C658E2"/>
    <w:rsid w:val="00C6594A"/>
    <w:rsid w:val="00C65ACB"/>
    <w:rsid w:val="00C65B14"/>
    <w:rsid w:val="00C65BE7"/>
    <w:rsid w:val="00C66950"/>
    <w:rsid w:val="00C66BBA"/>
    <w:rsid w:val="00C66D33"/>
    <w:rsid w:val="00C66EC8"/>
    <w:rsid w:val="00C66F07"/>
    <w:rsid w:val="00C671BE"/>
    <w:rsid w:val="00C678D4"/>
    <w:rsid w:val="00C67B88"/>
    <w:rsid w:val="00C67C7F"/>
    <w:rsid w:val="00C67CA9"/>
    <w:rsid w:val="00C700F6"/>
    <w:rsid w:val="00C7046B"/>
    <w:rsid w:val="00C70BFE"/>
    <w:rsid w:val="00C70FA9"/>
    <w:rsid w:val="00C70FC1"/>
    <w:rsid w:val="00C7102F"/>
    <w:rsid w:val="00C71541"/>
    <w:rsid w:val="00C71BB3"/>
    <w:rsid w:val="00C71C64"/>
    <w:rsid w:val="00C71DBC"/>
    <w:rsid w:val="00C71DCC"/>
    <w:rsid w:val="00C71F22"/>
    <w:rsid w:val="00C722E2"/>
    <w:rsid w:val="00C72403"/>
    <w:rsid w:val="00C7245A"/>
    <w:rsid w:val="00C72505"/>
    <w:rsid w:val="00C72515"/>
    <w:rsid w:val="00C7266B"/>
    <w:rsid w:val="00C72716"/>
    <w:rsid w:val="00C7281F"/>
    <w:rsid w:val="00C72913"/>
    <w:rsid w:val="00C72A4A"/>
    <w:rsid w:val="00C72BD2"/>
    <w:rsid w:val="00C72D94"/>
    <w:rsid w:val="00C72F2E"/>
    <w:rsid w:val="00C73012"/>
    <w:rsid w:val="00C733F5"/>
    <w:rsid w:val="00C735C2"/>
    <w:rsid w:val="00C73C31"/>
    <w:rsid w:val="00C73DCC"/>
    <w:rsid w:val="00C7406F"/>
    <w:rsid w:val="00C7418D"/>
    <w:rsid w:val="00C742FB"/>
    <w:rsid w:val="00C74629"/>
    <w:rsid w:val="00C74905"/>
    <w:rsid w:val="00C749BE"/>
    <w:rsid w:val="00C74A75"/>
    <w:rsid w:val="00C74DAF"/>
    <w:rsid w:val="00C75002"/>
    <w:rsid w:val="00C750D4"/>
    <w:rsid w:val="00C751AA"/>
    <w:rsid w:val="00C7524B"/>
    <w:rsid w:val="00C753BB"/>
    <w:rsid w:val="00C75694"/>
    <w:rsid w:val="00C7581A"/>
    <w:rsid w:val="00C759E7"/>
    <w:rsid w:val="00C759F6"/>
    <w:rsid w:val="00C75AAE"/>
    <w:rsid w:val="00C75B97"/>
    <w:rsid w:val="00C75D74"/>
    <w:rsid w:val="00C75DFE"/>
    <w:rsid w:val="00C75F99"/>
    <w:rsid w:val="00C76230"/>
    <w:rsid w:val="00C76832"/>
    <w:rsid w:val="00C768D2"/>
    <w:rsid w:val="00C76A63"/>
    <w:rsid w:val="00C76AA2"/>
    <w:rsid w:val="00C76BB7"/>
    <w:rsid w:val="00C76E4E"/>
    <w:rsid w:val="00C772F2"/>
    <w:rsid w:val="00C77311"/>
    <w:rsid w:val="00C77632"/>
    <w:rsid w:val="00C77735"/>
    <w:rsid w:val="00C777C8"/>
    <w:rsid w:val="00C77848"/>
    <w:rsid w:val="00C77C04"/>
    <w:rsid w:val="00C77ED6"/>
    <w:rsid w:val="00C80142"/>
    <w:rsid w:val="00C80229"/>
    <w:rsid w:val="00C80806"/>
    <w:rsid w:val="00C808A1"/>
    <w:rsid w:val="00C80BE3"/>
    <w:rsid w:val="00C80D55"/>
    <w:rsid w:val="00C80D60"/>
    <w:rsid w:val="00C80F75"/>
    <w:rsid w:val="00C81031"/>
    <w:rsid w:val="00C8182B"/>
    <w:rsid w:val="00C81F01"/>
    <w:rsid w:val="00C824C8"/>
    <w:rsid w:val="00C824D1"/>
    <w:rsid w:val="00C8262D"/>
    <w:rsid w:val="00C826D7"/>
    <w:rsid w:val="00C82787"/>
    <w:rsid w:val="00C82B03"/>
    <w:rsid w:val="00C82C05"/>
    <w:rsid w:val="00C82C1A"/>
    <w:rsid w:val="00C82CD5"/>
    <w:rsid w:val="00C82D06"/>
    <w:rsid w:val="00C82FA3"/>
    <w:rsid w:val="00C83020"/>
    <w:rsid w:val="00C83219"/>
    <w:rsid w:val="00C8349A"/>
    <w:rsid w:val="00C834BA"/>
    <w:rsid w:val="00C83614"/>
    <w:rsid w:val="00C83634"/>
    <w:rsid w:val="00C83787"/>
    <w:rsid w:val="00C839C5"/>
    <w:rsid w:val="00C83B1C"/>
    <w:rsid w:val="00C83C51"/>
    <w:rsid w:val="00C83D7F"/>
    <w:rsid w:val="00C83DAA"/>
    <w:rsid w:val="00C83E0A"/>
    <w:rsid w:val="00C83FDD"/>
    <w:rsid w:val="00C84103"/>
    <w:rsid w:val="00C8425B"/>
    <w:rsid w:val="00C849B8"/>
    <w:rsid w:val="00C84F1E"/>
    <w:rsid w:val="00C853AE"/>
    <w:rsid w:val="00C85834"/>
    <w:rsid w:val="00C858CD"/>
    <w:rsid w:val="00C85A81"/>
    <w:rsid w:val="00C85AE6"/>
    <w:rsid w:val="00C85B18"/>
    <w:rsid w:val="00C85C30"/>
    <w:rsid w:val="00C85EDF"/>
    <w:rsid w:val="00C8636E"/>
    <w:rsid w:val="00C863E3"/>
    <w:rsid w:val="00C86475"/>
    <w:rsid w:val="00C86AAD"/>
    <w:rsid w:val="00C86AAF"/>
    <w:rsid w:val="00C86B8A"/>
    <w:rsid w:val="00C86FF9"/>
    <w:rsid w:val="00C8707C"/>
    <w:rsid w:val="00C8714D"/>
    <w:rsid w:val="00C8722C"/>
    <w:rsid w:val="00C8731D"/>
    <w:rsid w:val="00C8736F"/>
    <w:rsid w:val="00C8788B"/>
    <w:rsid w:val="00C878F6"/>
    <w:rsid w:val="00C87C77"/>
    <w:rsid w:val="00C87D61"/>
    <w:rsid w:val="00C87D64"/>
    <w:rsid w:val="00C900B7"/>
    <w:rsid w:val="00C9032A"/>
    <w:rsid w:val="00C904F9"/>
    <w:rsid w:val="00C906D5"/>
    <w:rsid w:val="00C908BE"/>
    <w:rsid w:val="00C909F8"/>
    <w:rsid w:val="00C90CBD"/>
    <w:rsid w:val="00C90E34"/>
    <w:rsid w:val="00C90EAD"/>
    <w:rsid w:val="00C90ED4"/>
    <w:rsid w:val="00C9128D"/>
    <w:rsid w:val="00C91470"/>
    <w:rsid w:val="00C914FA"/>
    <w:rsid w:val="00C91697"/>
    <w:rsid w:val="00C91BB5"/>
    <w:rsid w:val="00C91D65"/>
    <w:rsid w:val="00C91F9C"/>
    <w:rsid w:val="00C9219C"/>
    <w:rsid w:val="00C9226E"/>
    <w:rsid w:val="00C923BB"/>
    <w:rsid w:val="00C925E4"/>
    <w:rsid w:val="00C9283F"/>
    <w:rsid w:val="00C92860"/>
    <w:rsid w:val="00C92956"/>
    <w:rsid w:val="00C92FFD"/>
    <w:rsid w:val="00C9302D"/>
    <w:rsid w:val="00C9313A"/>
    <w:rsid w:val="00C93287"/>
    <w:rsid w:val="00C93670"/>
    <w:rsid w:val="00C9385D"/>
    <w:rsid w:val="00C93B89"/>
    <w:rsid w:val="00C93CF0"/>
    <w:rsid w:val="00C93DA5"/>
    <w:rsid w:val="00C93F81"/>
    <w:rsid w:val="00C942AF"/>
    <w:rsid w:val="00C94322"/>
    <w:rsid w:val="00C9456A"/>
    <w:rsid w:val="00C94645"/>
    <w:rsid w:val="00C94A6B"/>
    <w:rsid w:val="00C94A9A"/>
    <w:rsid w:val="00C94BAB"/>
    <w:rsid w:val="00C94D4B"/>
    <w:rsid w:val="00C94D64"/>
    <w:rsid w:val="00C94E44"/>
    <w:rsid w:val="00C94F86"/>
    <w:rsid w:val="00C95018"/>
    <w:rsid w:val="00C95401"/>
    <w:rsid w:val="00C95414"/>
    <w:rsid w:val="00C954E6"/>
    <w:rsid w:val="00C95BEC"/>
    <w:rsid w:val="00C968DE"/>
    <w:rsid w:val="00C9690B"/>
    <w:rsid w:val="00C969C1"/>
    <w:rsid w:val="00C96B80"/>
    <w:rsid w:val="00C96C31"/>
    <w:rsid w:val="00C96D42"/>
    <w:rsid w:val="00C96DB8"/>
    <w:rsid w:val="00C97110"/>
    <w:rsid w:val="00C97869"/>
    <w:rsid w:val="00C979D4"/>
    <w:rsid w:val="00C97A5D"/>
    <w:rsid w:val="00C97B39"/>
    <w:rsid w:val="00C97F00"/>
    <w:rsid w:val="00C97FBE"/>
    <w:rsid w:val="00CA020D"/>
    <w:rsid w:val="00CA0645"/>
    <w:rsid w:val="00CA06A8"/>
    <w:rsid w:val="00CA07E8"/>
    <w:rsid w:val="00CA081F"/>
    <w:rsid w:val="00CA0DD9"/>
    <w:rsid w:val="00CA0E8B"/>
    <w:rsid w:val="00CA0E91"/>
    <w:rsid w:val="00CA13B2"/>
    <w:rsid w:val="00CA18AD"/>
    <w:rsid w:val="00CA19B4"/>
    <w:rsid w:val="00CA1AC7"/>
    <w:rsid w:val="00CA1BC4"/>
    <w:rsid w:val="00CA1D29"/>
    <w:rsid w:val="00CA1ED6"/>
    <w:rsid w:val="00CA1F45"/>
    <w:rsid w:val="00CA20E0"/>
    <w:rsid w:val="00CA21FE"/>
    <w:rsid w:val="00CA2221"/>
    <w:rsid w:val="00CA2672"/>
    <w:rsid w:val="00CA2800"/>
    <w:rsid w:val="00CA2AFD"/>
    <w:rsid w:val="00CA2B37"/>
    <w:rsid w:val="00CA2F7D"/>
    <w:rsid w:val="00CA3094"/>
    <w:rsid w:val="00CA32DA"/>
    <w:rsid w:val="00CA33CF"/>
    <w:rsid w:val="00CA34FA"/>
    <w:rsid w:val="00CA36DE"/>
    <w:rsid w:val="00CA37CB"/>
    <w:rsid w:val="00CA3857"/>
    <w:rsid w:val="00CA3998"/>
    <w:rsid w:val="00CA3A80"/>
    <w:rsid w:val="00CA3AC3"/>
    <w:rsid w:val="00CA3AF0"/>
    <w:rsid w:val="00CA3CA9"/>
    <w:rsid w:val="00CA3F98"/>
    <w:rsid w:val="00CA420E"/>
    <w:rsid w:val="00CA4831"/>
    <w:rsid w:val="00CA4CD5"/>
    <w:rsid w:val="00CA4FB4"/>
    <w:rsid w:val="00CA53FD"/>
    <w:rsid w:val="00CA5440"/>
    <w:rsid w:val="00CA553B"/>
    <w:rsid w:val="00CA5677"/>
    <w:rsid w:val="00CA56EB"/>
    <w:rsid w:val="00CA59A1"/>
    <w:rsid w:val="00CA5A9E"/>
    <w:rsid w:val="00CA5E10"/>
    <w:rsid w:val="00CA5E76"/>
    <w:rsid w:val="00CA5EAB"/>
    <w:rsid w:val="00CA60E9"/>
    <w:rsid w:val="00CA6127"/>
    <w:rsid w:val="00CA660F"/>
    <w:rsid w:val="00CA67ED"/>
    <w:rsid w:val="00CA67EF"/>
    <w:rsid w:val="00CA6B82"/>
    <w:rsid w:val="00CA6BE2"/>
    <w:rsid w:val="00CA6CEE"/>
    <w:rsid w:val="00CA6EEE"/>
    <w:rsid w:val="00CA71DB"/>
    <w:rsid w:val="00CA7C31"/>
    <w:rsid w:val="00CA7EBA"/>
    <w:rsid w:val="00CA7F5B"/>
    <w:rsid w:val="00CA7FB7"/>
    <w:rsid w:val="00CB02DE"/>
    <w:rsid w:val="00CB0780"/>
    <w:rsid w:val="00CB07DC"/>
    <w:rsid w:val="00CB0C51"/>
    <w:rsid w:val="00CB0CBF"/>
    <w:rsid w:val="00CB14E7"/>
    <w:rsid w:val="00CB15DE"/>
    <w:rsid w:val="00CB1821"/>
    <w:rsid w:val="00CB186A"/>
    <w:rsid w:val="00CB18C0"/>
    <w:rsid w:val="00CB191D"/>
    <w:rsid w:val="00CB1AD5"/>
    <w:rsid w:val="00CB1F96"/>
    <w:rsid w:val="00CB213E"/>
    <w:rsid w:val="00CB2728"/>
    <w:rsid w:val="00CB2B71"/>
    <w:rsid w:val="00CB2CCE"/>
    <w:rsid w:val="00CB2DCF"/>
    <w:rsid w:val="00CB2F53"/>
    <w:rsid w:val="00CB301A"/>
    <w:rsid w:val="00CB34AD"/>
    <w:rsid w:val="00CB36EC"/>
    <w:rsid w:val="00CB3B1A"/>
    <w:rsid w:val="00CB3B7D"/>
    <w:rsid w:val="00CB3C29"/>
    <w:rsid w:val="00CB3D04"/>
    <w:rsid w:val="00CB3DC5"/>
    <w:rsid w:val="00CB3E92"/>
    <w:rsid w:val="00CB42CA"/>
    <w:rsid w:val="00CB4730"/>
    <w:rsid w:val="00CB47CB"/>
    <w:rsid w:val="00CB49A8"/>
    <w:rsid w:val="00CB4AA6"/>
    <w:rsid w:val="00CB4B79"/>
    <w:rsid w:val="00CB4E74"/>
    <w:rsid w:val="00CB5025"/>
    <w:rsid w:val="00CB5040"/>
    <w:rsid w:val="00CB5106"/>
    <w:rsid w:val="00CB51A6"/>
    <w:rsid w:val="00CB5322"/>
    <w:rsid w:val="00CB5759"/>
    <w:rsid w:val="00CB5D0E"/>
    <w:rsid w:val="00CB5E98"/>
    <w:rsid w:val="00CB5FD5"/>
    <w:rsid w:val="00CB60C6"/>
    <w:rsid w:val="00CB6500"/>
    <w:rsid w:val="00CB66C4"/>
    <w:rsid w:val="00CB6935"/>
    <w:rsid w:val="00CB6A42"/>
    <w:rsid w:val="00CB6AB5"/>
    <w:rsid w:val="00CB6C9E"/>
    <w:rsid w:val="00CB6D1E"/>
    <w:rsid w:val="00CB6F11"/>
    <w:rsid w:val="00CB7484"/>
    <w:rsid w:val="00CB754D"/>
    <w:rsid w:val="00CB756F"/>
    <w:rsid w:val="00CB76CC"/>
    <w:rsid w:val="00CB79F3"/>
    <w:rsid w:val="00CB7BA0"/>
    <w:rsid w:val="00CB7C71"/>
    <w:rsid w:val="00CB7EC4"/>
    <w:rsid w:val="00CC0186"/>
    <w:rsid w:val="00CC01CF"/>
    <w:rsid w:val="00CC038D"/>
    <w:rsid w:val="00CC0431"/>
    <w:rsid w:val="00CC0886"/>
    <w:rsid w:val="00CC0890"/>
    <w:rsid w:val="00CC09C2"/>
    <w:rsid w:val="00CC0B18"/>
    <w:rsid w:val="00CC0BEF"/>
    <w:rsid w:val="00CC0F83"/>
    <w:rsid w:val="00CC11AE"/>
    <w:rsid w:val="00CC11E5"/>
    <w:rsid w:val="00CC1225"/>
    <w:rsid w:val="00CC13DC"/>
    <w:rsid w:val="00CC17A3"/>
    <w:rsid w:val="00CC1874"/>
    <w:rsid w:val="00CC194A"/>
    <w:rsid w:val="00CC1A03"/>
    <w:rsid w:val="00CC1AA7"/>
    <w:rsid w:val="00CC1AAB"/>
    <w:rsid w:val="00CC1B83"/>
    <w:rsid w:val="00CC1F9C"/>
    <w:rsid w:val="00CC1FCB"/>
    <w:rsid w:val="00CC2616"/>
    <w:rsid w:val="00CC2BF6"/>
    <w:rsid w:val="00CC2C37"/>
    <w:rsid w:val="00CC2E38"/>
    <w:rsid w:val="00CC2ED4"/>
    <w:rsid w:val="00CC309F"/>
    <w:rsid w:val="00CC3171"/>
    <w:rsid w:val="00CC3258"/>
    <w:rsid w:val="00CC3355"/>
    <w:rsid w:val="00CC34AA"/>
    <w:rsid w:val="00CC3557"/>
    <w:rsid w:val="00CC38BE"/>
    <w:rsid w:val="00CC3921"/>
    <w:rsid w:val="00CC3DC0"/>
    <w:rsid w:val="00CC42C5"/>
    <w:rsid w:val="00CC463D"/>
    <w:rsid w:val="00CC46B0"/>
    <w:rsid w:val="00CC4819"/>
    <w:rsid w:val="00CC4A63"/>
    <w:rsid w:val="00CC4C06"/>
    <w:rsid w:val="00CC4EC6"/>
    <w:rsid w:val="00CC4F38"/>
    <w:rsid w:val="00CC4F9D"/>
    <w:rsid w:val="00CC560E"/>
    <w:rsid w:val="00CC56FC"/>
    <w:rsid w:val="00CC5924"/>
    <w:rsid w:val="00CC5EEA"/>
    <w:rsid w:val="00CC5FC4"/>
    <w:rsid w:val="00CC6065"/>
    <w:rsid w:val="00CC629C"/>
    <w:rsid w:val="00CC658E"/>
    <w:rsid w:val="00CC65E8"/>
    <w:rsid w:val="00CC6739"/>
    <w:rsid w:val="00CC673A"/>
    <w:rsid w:val="00CC687A"/>
    <w:rsid w:val="00CC689A"/>
    <w:rsid w:val="00CC6ACF"/>
    <w:rsid w:val="00CC6D03"/>
    <w:rsid w:val="00CC7443"/>
    <w:rsid w:val="00CC7970"/>
    <w:rsid w:val="00CC7B1C"/>
    <w:rsid w:val="00CD02D9"/>
    <w:rsid w:val="00CD045A"/>
    <w:rsid w:val="00CD04A7"/>
    <w:rsid w:val="00CD0529"/>
    <w:rsid w:val="00CD057B"/>
    <w:rsid w:val="00CD05E5"/>
    <w:rsid w:val="00CD06AD"/>
    <w:rsid w:val="00CD0A31"/>
    <w:rsid w:val="00CD0B7D"/>
    <w:rsid w:val="00CD0BFF"/>
    <w:rsid w:val="00CD0C44"/>
    <w:rsid w:val="00CD122F"/>
    <w:rsid w:val="00CD14B8"/>
    <w:rsid w:val="00CD2025"/>
    <w:rsid w:val="00CD279E"/>
    <w:rsid w:val="00CD2819"/>
    <w:rsid w:val="00CD28C1"/>
    <w:rsid w:val="00CD2A2F"/>
    <w:rsid w:val="00CD2B12"/>
    <w:rsid w:val="00CD31B1"/>
    <w:rsid w:val="00CD33C5"/>
    <w:rsid w:val="00CD35B0"/>
    <w:rsid w:val="00CD3F4E"/>
    <w:rsid w:val="00CD4047"/>
    <w:rsid w:val="00CD434B"/>
    <w:rsid w:val="00CD450F"/>
    <w:rsid w:val="00CD45E9"/>
    <w:rsid w:val="00CD4700"/>
    <w:rsid w:val="00CD5698"/>
    <w:rsid w:val="00CD5964"/>
    <w:rsid w:val="00CD5B37"/>
    <w:rsid w:val="00CD613D"/>
    <w:rsid w:val="00CD6206"/>
    <w:rsid w:val="00CD64AD"/>
    <w:rsid w:val="00CD6DE6"/>
    <w:rsid w:val="00CD6E86"/>
    <w:rsid w:val="00CD7185"/>
    <w:rsid w:val="00CD71E0"/>
    <w:rsid w:val="00CD7614"/>
    <w:rsid w:val="00CD7838"/>
    <w:rsid w:val="00CD7A1B"/>
    <w:rsid w:val="00CE033D"/>
    <w:rsid w:val="00CE07FA"/>
    <w:rsid w:val="00CE0EB7"/>
    <w:rsid w:val="00CE10C6"/>
    <w:rsid w:val="00CE1376"/>
    <w:rsid w:val="00CE15A0"/>
    <w:rsid w:val="00CE184B"/>
    <w:rsid w:val="00CE20DE"/>
    <w:rsid w:val="00CE2162"/>
    <w:rsid w:val="00CE2260"/>
    <w:rsid w:val="00CE24CA"/>
    <w:rsid w:val="00CE26EF"/>
    <w:rsid w:val="00CE28A2"/>
    <w:rsid w:val="00CE298C"/>
    <w:rsid w:val="00CE2AF3"/>
    <w:rsid w:val="00CE2EB1"/>
    <w:rsid w:val="00CE327D"/>
    <w:rsid w:val="00CE3401"/>
    <w:rsid w:val="00CE341D"/>
    <w:rsid w:val="00CE3443"/>
    <w:rsid w:val="00CE3567"/>
    <w:rsid w:val="00CE3B15"/>
    <w:rsid w:val="00CE3C9D"/>
    <w:rsid w:val="00CE3CA5"/>
    <w:rsid w:val="00CE4213"/>
    <w:rsid w:val="00CE4A2B"/>
    <w:rsid w:val="00CE4A88"/>
    <w:rsid w:val="00CE4ABD"/>
    <w:rsid w:val="00CE4B43"/>
    <w:rsid w:val="00CE4CFA"/>
    <w:rsid w:val="00CE4DD0"/>
    <w:rsid w:val="00CE5324"/>
    <w:rsid w:val="00CE55C2"/>
    <w:rsid w:val="00CE58A0"/>
    <w:rsid w:val="00CE59AF"/>
    <w:rsid w:val="00CE5C4A"/>
    <w:rsid w:val="00CE6174"/>
    <w:rsid w:val="00CE644C"/>
    <w:rsid w:val="00CE6461"/>
    <w:rsid w:val="00CE652C"/>
    <w:rsid w:val="00CE65B0"/>
    <w:rsid w:val="00CE6806"/>
    <w:rsid w:val="00CE68D4"/>
    <w:rsid w:val="00CE6978"/>
    <w:rsid w:val="00CE6B8E"/>
    <w:rsid w:val="00CE6E27"/>
    <w:rsid w:val="00CE6EF6"/>
    <w:rsid w:val="00CE6F8D"/>
    <w:rsid w:val="00CE6FF8"/>
    <w:rsid w:val="00CE7166"/>
    <w:rsid w:val="00CE7488"/>
    <w:rsid w:val="00CE774E"/>
    <w:rsid w:val="00CE7A36"/>
    <w:rsid w:val="00CE7A6D"/>
    <w:rsid w:val="00CE7AF0"/>
    <w:rsid w:val="00CE7B6A"/>
    <w:rsid w:val="00CF054C"/>
    <w:rsid w:val="00CF05B9"/>
    <w:rsid w:val="00CF071D"/>
    <w:rsid w:val="00CF071F"/>
    <w:rsid w:val="00CF0A3C"/>
    <w:rsid w:val="00CF0C3F"/>
    <w:rsid w:val="00CF0E86"/>
    <w:rsid w:val="00CF0F4D"/>
    <w:rsid w:val="00CF118A"/>
    <w:rsid w:val="00CF1291"/>
    <w:rsid w:val="00CF129A"/>
    <w:rsid w:val="00CF141A"/>
    <w:rsid w:val="00CF14AB"/>
    <w:rsid w:val="00CF14B7"/>
    <w:rsid w:val="00CF1520"/>
    <w:rsid w:val="00CF1765"/>
    <w:rsid w:val="00CF17E4"/>
    <w:rsid w:val="00CF17E8"/>
    <w:rsid w:val="00CF19AB"/>
    <w:rsid w:val="00CF1A73"/>
    <w:rsid w:val="00CF1F2A"/>
    <w:rsid w:val="00CF1F2D"/>
    <w:rsid w:val="00CF20DC"/>
    <w:rsid w:val="00CF2863"/>
    <w:rsid w:val="00CF295C"/>
    <w:rsid w:val="00CF2E9F"/>
    <w:rsid w:val="00CF3069"/>
    <w:rsid w:val="00CF34E0"/>
    <w:rsid w:val="00CF3528"/>
    <w:rsid w:val="00CF3722"/>
    <w:rsid w:val="00CF38F0"/>
    <w:rsid w:val="00CF3AD3"/>
    <w:rsid w:val="00CF3B69"/>
    <w:rsid w:val="00CF3C7D"/>
    <w:rsid w:val="00CF3D7F"/>
    <w:rsid w:val="00CF3E53"/>
    <w:rsid w:val="00CF4148"/>
    <w:rsid w:val="00CF4246"/>
    <w:rsid w:val="00CF4492"/>
    <w:rsid w:val="00CF4678"/>
    <w:rsid w:val="00CF4A36"/>
    <w:rsid w:val="00CF4BC3"/>
    <w:rsid w:val="00CF4C56"/>
    <w:rsid w:val="00CF4E4F"/>
    <w:rsid w:val="00CF51D9"/>
    <w:rsid w:val="00CF52CD"/>
    <w:rsid w:val="00CF5568"/>
    <w:rsid w:val="00CF5BEA"/>
    <w:rsid w:val="00CF6436"/>
    <w:rsid w:val="00CF6474"/>
    <w:rsid w:val="00CF67F5"/>
    <w:rsid w:val="00CF697F"/>
    <w:rsid w:val="00CF6A15"/>
    <w:rsid w:val="00CF6B23"/>
    <w:rsid w:val="00CF6F6D"/>
    <w:rsid w:val="00CF72CD"/>
    <w:rsid w:val="00CF7551"/>
    <w:rsid w:val="00CF7635"/>
    <w:rsid w:val="00CF79E0"/>
    <w:rsid w:val="00D0005E"/>
    <w:rsid w:val="00D0040C"/>
    <w:rsid w:val="00D0040E"/>
    <w:rsid w:val="00D0056E"/>
    <w:rsid w:val="00D006E6"/>
    <w:rsid w:val="00D0083C"/>
    <w:rsid w:val="00D00D6D"/>
    <w:rsid w:val="00D00F66"/>
    <w:rsid w:val="00D012CC"/>
    <w:rsid w:val="00D014A4"/>
    <w:rsid w:val="00D014EB"/>
    <w:rsid w:val="00D018F8"/>
    <w:rsid w:val="00D01B68"/>
    <w:rsid w:val="00D01C68"/>
    <w:rsid w:val="00D01D95"/>
    <w:rsid w:val="00D01D99"/>
    <w:rsid w:val="00D020A4"/>
    <w:rsid w:val="00D0228A"/>
    <w:rsid w:val="00D02778"/>
    <w:rsid w:val="00D029D4"/>
    <w:rsid w:val="00D029DC"/>
    <w:rsid w:val="00D02BCC"/>
    <w:rsid w:val="00D02E9D"/>
    <w:rsid w:val="00D03561"/>
    <w:rsid w:val="00D0369F"/>
    <w:rsid w:val="00D036DF"/>
    <w:rsid w:val="00D036F8"/>
    <w:rsid w:val="00D03C91"/>
    <w:rsid w:val="00D042F2"/>
    <w:rsid w:val="00D04404"/>
    <w:rsid w:val="00D049A1"/>
    <w:rsid w:val="00D04BA3"/>
    <w:rsid w:val="00D04DEB"/>
    <w:rsid w:val="00D04E8B"/>
    <w:rsid w:val="00D04F66"/>
    <w:rsid w:val="00D050F7"/>
    <w:rsid w:val="00D052E2"/>
    <w:rsid w:val="00D05C68"/>
    <w:rsid w:val="00D05CA9"/>
    <w:rsid w:val="00D05E20"/>
    <w:rsid w:val="00D061F8"/>
    <w:rsid w:val="00D06390"/>
    <w:rsid w:val="00D0665A"/>
    <w:rsid w:val="00D06831"/>
    <w:rsid w:val="00D069B5"/>
    <w:rsid w:val="00D06AAA"/>
    <w:rsid w:val="00D06AB2"/>
    <w:rsid w:val="00D06B3B"/>
    <w:rsid w:val="00D06B4A"/>
    <w:rsid w:val="00D06B4F"/>
    <w:rsid w:val="00D06C6C"/>
    <w:rsid w:val="00D06DAD"/>
    <w:rsid w:val="00D07523"/>
    <w:rsid w:val="00D0752C"/>
    <w:rsid w:val="00D0792A"/>
    <w:rsid w:val="00D07E08"/>
    <w:rsid w:val="00D07EE8"/>
    <w:rsid w:val="00D07F2B"/>
    <w:rsid w:val="00D100C9"/>
    <w:rsid w:val="00D1032C"/>
    <w:rsid w:val="00D1037C"/>
    <w:rsid w:val="00D10637"/>
    <w:rsid w:val="00D106A6"/>
    <w:rsid w:val="00D10840"/>
    <w:rsid w:val="00D109F7"/>
    <w:rsid w:val="00D10C2E"/>
    <w:rsid w:val="00D10C62"/>
    <w:rsid w:val="00D10D2E"/>
    <w:rsid w:val="00D11124"/>
    <w:rsid w:val="00D111BD"/>
    <w:rsid w:val="00D114E8"/>
    <w:rsid w:val="00D11842"/>
    <w:rsid w:val="00D1188D"/>
    <w:rsid w:val="00D119B9"/>
    <w:rsid w:val="00D11F60"/>
    <w:rsid w:val="00D1225A"/>
    <w:rsid w:val="00D123B3"/>
    <w:rsid w:val="00D125DA"/>
    <w:rsid w:val="00D12BDE"/>
    <w:rsid w:val="00D12D74"/>
    <w:rsid w:val="00D13071"/>
    <w:rsid w:val="00D13167"/>
    <w:rsid w:val="00D1351A"/>
    <w:rsid w:val="00D13E8C"/>
    <w:rsid w:val="00D142F3"/>
    <w:rsid w:val="00D143C1"/>
    <w:rsid w:val="00D14674"/>
    <w:rsid w:val="00D147C8"/>
    <w:rsid w:val="00D1491F"/>
    <w:rsid w:val="00D14945"/>
    <w:rsid w:val="00D14A10"/>
    <w:rsid w:val="00D14EF4"/>
    <w:rsid w:val="00D14F56"/>
    <w:rsid w:val="00D14F5A"/>
    <w:rsid w:val="00D15153"/>
    <w:rsid w:val="00D1526C"/>
    <w:rsid w:val="00D1572D"/>
    <w:rsid w:val="00D1577D"/>
    <w:rsid w:val="00D15993"/>
    <w:rsid w:val="00D15B96"/>
    <w:rsid w:val="00D16139"/>
    <w:rsid w:val="00D16189"/>
    <w:rsid w:val="00D163F2"/>
    <w:rsid w:val="00D165C6"/>
    <w:rsid w:val="00D16735"/>
    <w:rsid w:val="00D16764"/>
    <w:rsid w:val="00D16AB3"/>
    <w:rsid w:val="00D16B08"/>
    <w:rsid w:val="00D16BFB"/>
    <w:rsid w:val="00D16EF3"/>
    <w:rsid w:val="00D16FB9"/>
    <w:rsid w:val="00D171FA"/>
    <w:rsid w:val="00D172C2"/>
    <w:rsid w:val="00D17637"/>
    <w:rsid w:val="00D1781F"/>
    <w:rsid w:val="00D17A4A"/>
    <w:rsid w:val="00D17C62"/>
    <w:rsid w:val="00D17CBC"/>
    <w:rsid w:val="00D17E3E"/>
    <w:rsid w:val="00D20083"/>
    <w:rsid w:val="00D201F1"/>
    <w:rsid w:val="00D20308"/>
    <w:rsid w:val="00D203D4"/>
    <w:rsid w:val="00D20CED"/>
    <w:rsid w:val="00D20DEE"/>
    <w:rsid w:val="00D21051"/>
    <w:rsid w:val="00D21079"/>
    <w:rsid w:val="00D21394"/>
    <w:rsid w:val="00D213D7"/>
    <w:rsid w:val="00D214E8"/>
    <w:rsid w:val="00D21574"/>
    <w:rsid w:val="00D21B1C"/>
    <w:rsid w:val="00D21CA4"/>
    <w:rsid w:val="00D21D03"/>
    <w:rsid w:val="00D22012"/>
    <w:rsid w:val="00D2205A"/>
    <w:rsid w:val="00D222AA"/>
    <w:rsid w:val="00D22605"/>
    <w:rsid w:val="00D22639"/>
    <w:rsid w:val="00D226BA"/>
    <w:rsid w:val="00D226DD"/>
    <w:rsid w:val="00D22849"/>
    <w:rsid w:val="00D22954"/>
    <w:rsid w:val="00D22973"/>
    <w:rsid w:val="00D22AB8"/>
    <w:rsid w:val="00D22D8D"/>
    <w:rsid w:val="00D2303E"/>
    <w:rsid w:val="00D232D3"/>
    <w:rsid w:val="00D23424"/>
    <w:rsid w:val="00D234BA"/>
    <w:rsid w:val="00D23597"/>
    <w:rsid w:val="00D23778"/>
    <w:rsid w:val="00D238D0"/>
    <w:rsid w:val="00D23A40"/>
    <w:rsid w:val="00D23C5E"/>
    <w:rsid w:val="00D23C8C"/>
    <w:rsid w:val="00D24100"/>
    <w:rsid w:val="00D245A4"/>
    <w:rsid w:val="00D245BE"/>
    <w:rsid w:val="00D246B8"/>
    <w:rsid w:val="00D2476A"/>
    <w:rsid w:val="00D24CBF"/>
    <w:rsid w:val="00D24F20"/>
    <w:rsid w:val="00D250BA"/>
    <w:rsid w:val="00D2526F"/>
    <w:rsid w:val="00D2564B"/>
    <w:rsid w:val="00D25A1D"/>
    <w:rsid w:val="00D25ABF"/>
    <w:rsid w:val="00D2659A"/>
    <w:rsid w:val="00D269FA"/>
    <w:rsid w:val="00D26A87"/>
    <w:rsid w:val="00D26B38"/>
    <w:rsid w:val="00D26CB9"/>
    <w:rsid w:val="00D26EA6"/>
    <w:rsid w:val="00D27269"/>
    <w:rsid w:val="00D27639"/>
    <w:rsid w:val="00D27766"/>
    <w:rsid w:val="00D27874"/>
    <w:rsid w:val="00D27A75"/>
    <w:rsid w:val="00D27D8C"/>
    <w:rsid w:val="00D27D9C"/>
    <w:rsid w:val="00D3020B"/>
    <w:rsid w:val="00D30247"/>
    <w:rsid w:val="00D303AF"/>
    <w:rsid w:val="00D305F9"/>
    <w:rsid w:val="00D3087C"/>
    <w:rsid w:val="00D30BB0"/>
    <w:rsid w:val="00D31003"/>
    <w:rsid w:val="00D31756"/>
    <w:rsid w:val="00D3187C"/>
    <w:rsid w:val="00D3190E"/>
    <w:rsid w:val="00D31ABA"/>
    <w:rsid w:val="00D31B89"/>
    <w:rsid w:val="00D31C53"/>
    <w:rsid w:val="00D31D50"/>
    <w:rsid w:val="00D31D9E"/>
    <w:rsid w:val="00D32013"/>
    <w:rsid w:val="00D320AC"/>
    <w:rsid w:val="00D32447"/>
    <w:rsid w:val="00D3254D"/>
    <w:rsid w:val="00D32570"/>
    <w:rsid w:val="00D326DA"/>
    <w:rsid w:val="00D32A6C"/>
    <w:rsid w:val="00D32B86"/>
    <w:rsid w:val="00D32BB8"/>
    <w:rsid w:val="00D32CC4"/>
    <w:rsid w:val="00D32D10"/>
    <w:rsid w:val="00D33024"/>
    <w:rsid w:val="00D331FF"/>
    <w:rsid w:val="00D33514"/>
    <w:rsid w:val="00D33626"/>
    <w:rsid w:val="00D3362E"/>
    <w:rsid w:val="00D33646"/>
    <w:rsid w:val="00D33799"/>
    <w:rsid w:val="00D33F13"/>
    <w:rsid w:val="00D33F45"/>
    <w:rsid w:val="00D34022"/>
    <w:rsid w:val="00D3413B"/>
    <w:rsid w:val="00D34348"/>
    <w:rsid w:val="00D3467A"/>
    <w:rsid w:val="00D346AB"/>
    <w:rsid w:val="00D346F6"/>
    <w:rsid w:val="00D34836"/>
    <w:rsid w:val="00D34B03"/>
    <w:rsid w:val="00D34B30"/>
    <w:rsid w:val="00D34E50"/>
    <w:rsid w:val="00D35186"/>
    <w:rsid w:val="00D35433"/>
    <w:rsid w:val="00D354E7"/>
    <w:rsid w:val="00D3567B"/>
    <w:rsid w:val="00D3603E"/>
    <w:rsid w:val="00D36088"/>
    <w:rsid w:val="00D3616F"/>
    <w:rsid w:val="00D361D6"/>
    <w:rsid w:val="00D363DD"/>
    <w:rsid w:val="00D36439"/>
    <w:rsid w:val="00D36485"/>
    <w:rsid w:val="00D3661C"/>
    <w:rsid w:val="00D36627"/>
    <w:rsid w:val="00D36684"/>
    <w:rsid w:val="00D36771"/>
    <w:rsid w:val="00D369E9"/>
    <w:rsid w:val="00D36AC2"/>
    <w:rsid w:val="00D36E61"/>
    <w:rsid w:val="00D37008"/>
    <w:rsid w:val="00D379D2"/>
    <w:rsid w:val="00D37A97"/>
    <w:rsid w:val="00D37D18"/>
    <w:rsid w:val="00D37D83"/>
    <w:rsid w:val="00D37EE7"/>
    <w:rsid w:val="00D400F3"/>
    <w:rsid w:val="00D408CB"/>
    <w:rsid w:val="00D40DC1"/>
    <w:rsid w:val="00D41072"/>
    <w:rsid w:val="00D41138"/>
    <w:rsid w:val="00D41266"/>
    <w:rsid w:val="00D4157C"/>
    <w:rsid w:val="00D4162E"/>
    <w:rsid w:val="00D41854"/>
    <w:rsid w:val="00D41A34"/>
    <w:rsid w:val="00D41DB1"/>
    <w:rsid w:val="00D41FAB"/>
    <w:rsid w:val="00D42193"/>
    <w:rsid w:val="00D4292B"/>
    <w:rsid w:val="00D42931"/>
    <w:rsid w:val="00D429EF"/>
    <w:rsid w:val="00D42F42"/>
    <w:rsid w:val="00D4314B"/>
    <w:rsid w:val="00D432BE"/>
    <w:rsid w:val="00D43464"/>
    <w:rsid w:val="00D4352D"/>
    <w:rsid w:val="00D43583"/>
    <w:rsid w:val="00D43647"/>
    <w:rsid w:val="00D4384C"/>
    <w:rsid w:val="00D43FF6"/>
    <w:rsid w:val="00D4400D"/>
    <w:rsid w:val="00D4424A"/>
    <w:rsid w:val="00D44444"/>
    <w:rsid w:val="00D4456E"/>
    <w:rsid w:val="00D447A3"/>
    <w:rsid w:val="00D449BD"/>
    <w:rsid w:val="00D449C4"/>
    <w:rsid w:val="00D44CC0"/>
    <w:rsid w:val="00D44CFD"/>
    <w:rsid w:val="00D4517F"/>
    <w:rsid w:val="00D45873"/>
    <w:rsid w:val="00D45AA2"/>
    <w:rsid w:val="00D45B3B"/>
    <w:rsid w:val="00D45C4B"/>
    <w:rsid w:val="00D45DDD"/>
    <w:rsid w:val="00D45E7F"/>
    <w:rsid w:val="00D45EFB"/>
    <w:rsid w:val="00D45F45"/>
    <w:rsid w:val="00D460AC"/>
    <w:rsid w:val="00D460AE"/>
    <w:rsid w:val="00D462BD"/>
    <w:rsid w:val="00D462D4"/>
    <w:rsid w:val="00D4635E"/>
    <w:rsid w:val="00D46471"/>
    <w:rsid w:val="00D465C9"/>
    <w:rsid w:val="00D467A6"/>
    <w:rsid w:val="00D467E9"/>
    <w:rsid w:val="00D46A45"/>
    <w:rsid w:val="00D46E19"/>
    <w:rsid w:val="00D46F80"/>
    <w:rsid w:val="00D4703A"/>
    <w:rsid w:val="00D47573"/>
    <w:rsid w:val="00D47CEB"/>
    <w:rsid w:val="00D50151"/>
    <w:rsid w:val="00D501C4"/>
    <w:rsid w:val="00D506A2"/>
    <w:rsid w:val="00D50731"/>
    <w:rsid w:val="00D50790"/>
    <w:rsid w:val="00D509BC"/>
    <w:rsid w:val="00D509EB"/>
    <w:rsid w:val="00D50BD2"/>
    <w:rsid w:val="00D50C1A"/>
    <w:rsid w:val="00D50D65"/>
    <w:rsid w:val="00D50DA6"/>
    <w:rsid w:val="00D50FCA"/>
    <w:rsid w:val="00D512CE"/>
    <w:rsid w:val="00D51420"/>
    <w:rsid w:val="00D51448"/>
    <w:rsid w:val="00D515BA"/>
    <w:rsid w:val="00D5174D"/>
    <w:rsid w:val="00D51921"/>
    <w:rsid w:val="00D521BB"/>
    <w:rsid w:val="00D5223E"/>
    <w:rsid w:val="00D52469"/>
    <w:rsid w:val="00D5259A"/>
    <w:rsid w:val="00D52606"/>
    <w:rsid w:val="00D52711"/>
    <w:rsid w:val="00D5289A"/>
    <w:rsid w:val="00D529F6"/>
    <w:rsid w:val="00D52B07"/>
    <w:rsid w:val="00D52B15"/>
    <w:rsid w:val="00D52B60"/>
    <w:rsid w:val="00D52CE1"/>
    <w:rsid w:val="00D532FC"/>
    <w:rsid w:val="00D5333B"/>
    <w:rsid w:val="00D53377"/>
    <w:rsid w:val="00D533CF"/>
    <w:rsid w:val="00D536B1"/>
    <w:rsid w:val="00D53925"/>
    <w:rsid w:val="00D53D39"/>
    <w:rsid w:val="00D540C4"/>
    <w:rsid w:val="00D54291"/>
    <w:rsid w:val="00D5443B"/>
    <w:rsid w:val="00D54607"/>
    <w:rsid w:val="00D5497D"/>
    <w:rsid w:val="00D54B60"/>
    <w:rsid w:val="00D54C97"/>
    <w:rsid w:val="00D54CF7"/>
    <w:rsid w:val="00D54DF6"/>
    <w:rsid w:val="00D551BE"/>
    <w:rsid w:val="00D552C3"/>
    <w:rsid w:val="00D552DA"/>
    <w:rsid w:val="00D5590E"/>
    <w:rsid w:val="00D55946"/>
    <w:rsid w:val="00D55987"/>
    <w:rsid w:val="00D55E96"/>
    <w:rsid w:val="00D55F1C"/>
    <w:rsid w:val="00D5603A"/>
    <w:rsid w:val="00D5616F"/>
    <w:rsid w:val="00D561AA"/>
    <w:rsid w:val="00D5629E"/>
    <w:rsid w:val="00D56648"/>
    <w:rsid w:val="00D56820"/>
    <w:rsid w:val="00D5684F"/>
    <w:rsid w:val="00D568D5"/>
    <w:rsid w:val="00D56B3A"/>
    <w:rsid w:val="00D56B41"/>
    <w:rsid w:val="00D56B6E"/>
    <w:rsid w:val="00D56D3B"/>
    <w:rsid w:val="00D56D83"/>
    <w:rsid w:val="00D5756E"/>
    <w:rsid w:val="00D57644"/>
    <w:rsid w:val="00D57700"/>
    <w:rsid w:val="00D577C6"/>
    <w:rsid w:val="00D57A79"/>
    <w:rsid w:val="00D57AF6"/>
    <w:rsid w:val="00D57C78"/>
    <w:rsid w:val="00D57CB8"/>
    <w:rsid w:val="00D57F23"/>
    <w:rsid w:val="00D6004F"/>
    <w:rsid w:val="00D60109"/>
    <w:rsid w:val="00D60176"/>
    <w:rsid w:val="00D6068F"/>
    <w:rsid w:val="00D60765"/>
    <w:rsid w:val="00D608D4"/>
    <w:rsid w:val="00D60B79"/>
    <w:rsid w:val="00D60C0E"/>
    <w:rsid w:val="00D60DC0"/>
    <w:rsid w:val="00D6102C"/>
    <w:rsid w:val="00D61291"/>
    <w:rsid w:val="00D61491"/>
    <w:rsid w:val="00D614E4"/>
    <w:rsid w:val="00D617FF"/>
    <w:rsid w:val="00D61967"/>
    <w:rsid w:val="00D61A53"/>
    <w:rsid w:val="00D61C5A"/>
    <w:rsid w:val="00D61D1B"/>
    <w:rsid w:val="00D61E7C"/>
    <w:rsid w:val="00D621C6"/>
    <w:rsid w:val="00D625E7"/>
    <w:rsid w:val="00D6269E"/>
    <w:rsid w:val="00D6270E"/>
    <w:rsid w:val="00D62822"/>
    <w:rsid w:val="00D62862"/>
    <w:rsid w:val="00D62989"/>
    <w:rsid w:val="00D62B5C"/>
    <w:rsid w:val="00D62C04"/>
    <w:rsid w:val="00D63671"/>
    <w:rsid w:val="00D63A0B"/>
    <w:rsid w:val="00D63C18"/>
    <w:rsid w:val="00D63F74"/>
    <w:rsid w:val="00D640A0"/>
    <w:rsid w:val="00D640DF"/>
    <w:rsid w:val="00D64296"/>
    <w:rsid w:val="00D648FB"/>
    <w:rsid w:val="00D64B2F"/>
    <w:rsid w:val="00D64C34"/>
    <w:rsid w:val="00D64DC8"/>
    <w:rsid w:val="00D64E64"/>
    <w:rsid w:val="00D64F9D"/>
    <w:rsid w:val="00D650B6"/>
    <w:rsid w:val="00D651A7"/>
    <w:rsid w:val="00D65230"/>
    <w:rsid w:val="00D653E8"/>
    <w:rsid w:val="00D65546"/>
    <w:rsid w:val="00D65A9D"/>
    <w:rsid w:val="00D65AD0"/>
    <w:rsid w:val="00D65D1B"/>
    <w:rsid w:val="00D66097"/>
    <w:rsid w:val="00D661A6"/>
    <w:rsid w:val="00D66586"/>
    <w:rsid w:val="00D668F3"/>
    <w:rsid w:val="00D66A12"/>
    <w:rsid w:val="00D66A40"/>
    <w:rsid w:val="00D66DEB"/>
    <w:rsid w:val="00D66F2F"/>
    <w:rsid w:val="00D6736D"/>
    <w:rsid w:val="00D673E8"/>
    <w:rsid w:val="00D6768F"/>
    <w:rsid w:val="00D678D1"/>
    <w:rsid w:val="00D67A1A"/>
    <w:rsid w:val="00D67C01"/>
    <w:rsid w:val="00D67E0C"/>
    <w:rsid w:val="00D70048"/>
    <w:rsid w:val="00D7068C"/>
    <w:rsid w:val="00D706A1"/>
    <w:rsid w:val="00D70789"/>
    <w:rsid w:val="00D708F9"/>
    <w:rsid w:val="00D709E3"/>
    <w:rsid w:val="00D70CAE"/>
    <w:rsid w:val="00D70D07"/>
    <w:rsid w:val="00D712AC"/>
    <w:rsid w:val="00D71375"/>
    <w:rsid w:val="00D71408"/>
    <w:rsid w:val="00D71549"/>
    <w:rsid w:val="00D716A7"/>
    <w:rsid w:val="00D7176B"/>
    <w:rsid w:val="00D71892"/>
    <w:rsid w:val="00D7225D"/>
    <w:rsid w:val="00D722FF"/>
    <w:rsid w:val="00D7232B"/>
    <w:rsid w:val="00D724A3"/>
    <w:rsid w:val="00D725FD"/>
    <w:rsid w:val="00D73121"/>
    <w:rsid w:val="00D73157"/>
    <w:rsid w:val="00D731B7"/>
    <w:rsid w:val="00D7339C"/>
    <w:rsid w:val="00D73451"/>
    <w:rsid w:val="00D7350B"/>
    <w:rsid w:val="00D73A01"/>
    <w:rsid w:val="00D74021"/>
    <w:rsid w:val="00D741DD"/>
    <w:rsid w:val="00D74212"/>
    <w:rsid w:val="00D74403"/>
    <w:rsid w:val="00D7445F"/>
    <w:rsid w:val="00D749F9"/>
    <w:rsid w:val="00D74AAA"/>
    <w:rsid w:val="00D74B40"/>
    <w:rsid w:val="00D74EB7"/>
    <w:rsid w:val="00D74F84"/>
    <w:rsid w:val="00D7521A"/>
    <w:rsid w:val="00D7529F"/>
    <w:rsid w:val="00D75399"/>
    <w:rsid w:val="00D754BC"/>
    <w:rsid w:val="00D7555F"/>
    <w:rsid w:val="00D759DC"/>
    <w:rsid w:val="00D75AFC"/>
    <w:rsid w:val="00D75E2F"/>
    <w:rsid w:val="00D75FFF"/>
    <w:rsid w:val="00D7629E"/>
    <w:rsid w:val="00D764EA"/>
    <w:rsid w:val="00D7669C"/>
    <w:rsid w:val="00D766B7"/>
    <w:rsid w:val="00D76A77"/>
    <w:rsid w:val="00D76ADC"/>
    <w:rsid w:val="00D76C9B"/>
    <w:rsid w:val="00D76DF3"/>
    <w:rsid w:val="00D7729D"/>
    <w:rsid w:val="00D773D4"/>
    <w:rsid w:val="00D779F0"/>
    <w:rsid w:val="00D77AAD"/>
    <w:rsid w:val="00D77C35"/>
    <w:rsid w:val="00D77C63"/>
    <w:rsid w:val="00D77DDF"/>
    <w:rsid w:val="00D77F4C"/>
    <w:rsid w:val="00D80239"/>
    <w:rsid w:val="00D80563"/>
    <w:rsid w:val="00D807CF"/>
    <w:rsid w:val="00D80E94"/>
    <w:rsid w:val="00D81126"/>
    <w:rsid w:val="00D8116C"/>
    <w:rsid w:val="00D81234"/>
    <w:rsid w:val="00D813EC"/>
    <w:rsid w:val="00D81483"/>
    <w:rsid w:val="00D814C0"/>
    <w:rsid w:val="00D814C8"/>
    <w:rsid w:val="00D81583"/>
    <w:rsid w:val="00D8159E"/>
    <w:rsid w:val="00D81B78"/>
    <w:rsid w:val="00D81D60"/>
    <w:rsid w:val="00D81F47"/>
    <w:rsid w:val="00D81F84"/>
    <w:rsid w:val="00D82049"/>
    <w:rsid w:val="00D82067"/>
    <w:rsid w:val="00D820F6"/>
    <w:rsid w:val="00D821F9"/>
    <w:rsid w:val="00D8231C"/>
    <w:rsid w:val="00D8251D"/>
    <w:rsid w:val="00D82612"/>
    <w:rsid w:val="00D82C7D"/>
    <w:rsid w:val="00D82DC1"/>
    <w:rsid w:val="00D82DF4"/>
    <w:rsid w:val="00D832AF"/>
    <w:rsid w:val="00D834C5"/>
    <w:rsid w:val="00D835EC"/>
    <w:rsid w:val="00D837F4"/>
    <w:rsid w:val="00D83DBA"/>
    <w:rsid w:val="00D83E09"/>
    <w:rsid w:val="00D83FF5"/>
    <w:rsid w:val="00D84343"/>
    <w:rsid w:val="00D843EF"/>
    <w:rsid w:val="00D844C0"/>
    <w:rsid w:val="00D8450C"/>
    <w:rsid w:val="00D845E6"/>
    <w:rsid w:val="00D84768"/>
    <w:rsid w:val="00D84780"/>
    <w:rsid w:val="00D849C7"/>
    <w:rsid w:val="00D84E5E"/>
    <w:rsid w:val="00D84F16"/>
    <w:rsid w:val="00D850E7"/>
    <w:rsid w:val="00D8572F"/>
    <w:rsid w:val="00D8593C"/>
    <w:rsid w:val="00D85973"/>
    <w:rsid w:val="00D8597D"/>
    <w:rsid w:val="00D85CA4"/>
    <w:rsid w:val="00D85D22"/>
    <w:rsid w:val="00D85F41"/>
    <w:rsid w:val="00D860FD"/>
    <w:rsid w:val="00D861DF"/>
    <w:rsid w:val="00D861F3"/>
    <w:rsid w:val="00D865FA"/>
    <w:rsid w:val="00D86639"/>
    <w:rsid w:val="00D8665C"/>
    <w:rsid w:val="00D8668C"/>
    <w:rsid w:val="00D866BC"/>
    <w:rsid w:val="00D8692B"/>
    <w:rsid w:val="00D86A09"/>
    <w:rsid w:val="00D86A84"/>
    <w:rsid w:val="00D86CF1"/>
    <w:rsid w:val="00D86E66"/>
    <w:rsid w:val="00D8742D"/>
    <w:rsid w:val="00D8762C"/>
    <w:rsid w:val="00D8773C"/>
    <w:rsid w:val="00D87916"/>
    <w:rsid w:val="00D87BC1"/>
    <w:rsid w:val="00D87C3D"/>
    <w:rsid w:val="00D87DFA"/>
    <w:rsid w:val="00D90055"/>
    <w:rsid w:val="00D90350"/>
    <w:rsid w:val="00D90398"/>
    <w:rsid w:val="00D90823"/>
    <w:rsid w:val="00D90B11"/>
    <w:rsid w:val="00D91241"/>
    <w:rsid w:val="00D91462"/>
    <w:rsid w:val="00D917EB"/>
    <w:rsid w:val="00D918CF"/>
    <w:rsid w:val="00D91986"/>
    <w:rsid w:val="00D91B6C"/>
    <w:rsid w:val="00D920E9"/>
    <w:rsid w:val="00D921BF"/>
    <w:rsid w:val="00D9256B"/>
    <w:rsid w:val="00D929B8"/>
    <w:rsid w:val="00D92A1B"/>
    <w:rsid w:val="00D92DA8"/>
    <w:rsid w:val="00D92E69"/>
    <w:rsid w:val="00D92F2F"/>
    <w:rsid w:val="00D92F7B"/>
    <w:rsid w:val="00D93034"/>
    <w:rsid w:val="00D9312F"/>
    <w:rsid w:val="00D9320B"/>
    <w:rsid w:val="00D932E1"/>
    <w:rsid w:val="00D93567"/>
    <w:rsid w:val="00D93A0E"/>
    <w:rsid w:val="00D93AFF"/>
    <w:rsid w:val="00D93BCE"/>
    <w:rsid w:val="00D93D3C"/>
    <w:rsid w:val="00D945B6"/>
    <w:rsid w:val="00D9471E"/>
    <w:rsid w:val="00D94756"/>
    <w:rsid w:val="00D947A6"/>
    <w:rsid w:val="00D949B0"/>
    <w:rsid w:val="00D949B8"/>
    <w:rsid w:val="00D94B56"/>
    <w:rsid w:val="00D94DAC"/>
    <w:rsid w:val="00D94EA1"/>
    <w:rsid w:val="00D94FCC"/>
    <w:rsid w:val="00D95005"/>
    <w:rsid w:val="00D950DE"/>
    <w:rsid w:val="00D95103"/>
    <w:rsid w:val="00D95866"/>
    <w:rsid w:val="00D95AAA"/>
    <w:rsid w:val="00D95AF8"/>
    <w:rsid w:val="00D95CDB"/>
    <w:rsid w:val="00D95E16"/>
    <w:rsid w:val="00D95EA0"/>
    <w:rsid w:val="00D962A2"/>
    <w:rsid w:val="00D96644"/>
    <w:rsid w:val="00D966C2"/>
    <w:rsid w:val="00D96888"/>
    <w:rsid w:val="00D96916"/>
    <w:rsid w:val="00D969BB"/>
    <w:rsid w:val="00D969E4"/>
    <w:rsid w:val="00D96EDA"/>
    <w:rsid w:val="00D970DF"/>
    <w:rsid w:val="00D972AA"/>
    <w:rsid w:val="00D97356"/>
    <w:rsid w:val="00D9761D"/>
    <w:rsid w:val="00D976F6"/>
    <w:rsid w:val="00D9787D"/>
    <w:rsid w:val="00D97A69"/>
    <w:rsid w:val="00D97C13"/>
    <w:rsid w:val="00D97C59"/>
    <w:rsid w:val="00D97E43"/>
    <w:rsid w:val="00DA0716"/>
    <w:rsid w:val="00DA0DCF"/>
    <w:rsid w:val="00DA0F31"/>
    <w:rsid w:val="00DA139B"/>
    <w:rsid w:val="00DA14F7"/>
    <w:rsid w:val="00DA16EA"/>
    <w:rsid w:val="00DA1D42"/>
    <w:rsid w:val="00DA1D5C"/>
    <w:rsid w:val="00DA1DBE"/>
    <w:rsid w:val="00DA214E"/>
    <w:rsid w:val="00DA25B2"/>
    <w:rsid w:val="00DA266A"/>
    <w:rsid w:val="00DA26AD"/>
    <w:rsid w:val="00DA2957"/>
    <w:rsid w:val="00DA29E8"/>
    <w:rsid w:val="00DA2ACD"/>
    <w:rsid w:val="00DA2D50"/>
    <w:rsid w:val="00DA2EBF"/>
    <w:rsid w:val="00DA33B5"/>
    <w:rsid w:val="00DA340E"/>
    <w:rsid w:val="00DA342C"/>
    <w:rsid w:val="00DA352B"/>
    <w:rsid w:val="00DA372C"/>
    <w:rsid w:val="00DA4482"/>
    <w:rsid w:val="00DA4C2A"/>
    <w:rsid w:val="00DA4D1B"/>
    <w:rsid w:val="00DA4F27"/>
    <w:rsid w:val="00DA4F4B"/>
    <w:rsid w:val="00DA4FB2"/>
    <w:rsid w:val="00DA5078"/>
    <w:rsid w:val="00DA50C7"/>
    <w:rsid w:val="00DA5893"/>
    <w:rsid w:val="00DA5931"/>
    <w:rsid w:val="00DA5F2D"/>
    <w:rsid w:val="00DA62F7"/>
    <w:rsid w:val="00DA63DC"/>
    <w:rsid w:val="00DA67E4"/>
    <w:rsid w:val="00DA6903"/>
    <w:rsid w:val="00DA6A25"/>
    <w:rsid w:val="00DA6A8D"/>
    <w:rsid w:val="00DA6C1E"/>
    <w:rsid w:val="00DA6C3D"/>
    <w:rsid w:val="00DA6D78"/>
    <w:rsid w:val="00DA6E28"/>
    <w:rsid w:val="00DA74A2"/>
    <w:rsid w:val="00DA76DF"/>
    <w:rsid w:val="00DA7776"/>
    <w:rsid w:val="00DA781C"/>
    <w:rsid w:val="00DA796F"/>
    <w:rsid w:val="00DA7A72"/>
    <w:rsid w:val="00DA7C0E"/>
    <w:rsid w:val="00DB02A8"/>
    <w:rsid w:val="00DB0400"/>
    <w:rsid w:val="00DB07A7"/>
    <w:rsid w:val="00DB0A1F"/>
    <w:rsid w:val="00DB0AA5"/>
    <w:rsid w:val="00DB0ABE"/>
    <w:rsid w:val="00DB0ADB"/>
    <w:rsid w:val="00DB0B88"/>
    <w:rsid w:val="00DB0C4A"/>
    <w:rsid w:val="00DB0D2D"/>
    <w:rsid w:val="00DB0D3D"/>
    <w:rsid w:val="00DB0E9F"/>
    <w:rsid w:val="00DB0EA3"/>
    <w:rsid w:val="00DB1195"/>
    <w:rsid w:val="00DB1378"/>
    <w:rsid w:val="00DB170E"/>
    <w:rsid w:val="00DB19E8"/>
    <w:rsid w:val="00DB1F56"/>
    <w:rsid w:val="00DB202E"/>
    <w:rsid w:val="00DB2059"/>
    <w:rsid w:val="00DB2137"/>
    <w:rsid w:val="00DB23E6"/>
    <w:rsid w:val="00DB242D"/>
    <w:rsid w:val="00DB24FD"/>
    <w:rsid w:val="00DB26B0"/>
    <w:rsid w:val="00DB28F4"/>
    <w:rsid w:val="00DB2C38"/>
    <w:rsid w:val="00DB2DB7"/>
    <w:rsid w:val="00DB3719"/>
    <w:rsid w:val="00DB3901"/>
    <w:rsid w:val="00DB3916"/>
    <w:rsid w:val="00DB3B45"/>
    <w:rsid w:val="00DB3F39"/>
    <w:rsid w:val="00DB462E"/>
    <w:rsid w:val="00DB4673"/>
    <w:rsid w:val="00DB487C"/>
    <w:rsid w:val="00DB49DA"/>
    <w:rsid w:val="00DB4F1E"/>
    <w:rsid w:val="00DB5A1E"/>
    <w:rsid w:val="00DB6335"/>
    <w:rsid w:val="00DB63CE"/>
    <w:rsid w:val="00DB6B2A"/>
    <w:rsid w:val="00DB7005"/>
    <w:rsid w:val="00DB7165"/>
    <w:rsid w:val="00DB7429"/>
    <w:rsid w:val="00DB7661"/>
    <w:rsid w:val="00DB766B"/>
    <w:rsid w:val="00DB77DC"/>
    <w:rsid w:val="00DB7881"/>
    <w:rsid w:val="00DB7B18"/>
    <w:rsid w:val="00DB7D33"/>
    <w:rsid w:val="00DB7D5D"/>
    <w:rsid w:val="00DC037C"/>
    <w:rsid w:val="00DC039D"/>
    <w:rsid w:val="00DC05FF"/>
    <w:rsid w:val="00DC0667"/>
    <w:rsid w:val="00DC08F3"/>
    <w:rsid w:val="00DC09D1"/>
    <w:rsid w:val="00DC0A75"/>
    <w:rsid w:val="00DC0BE4"/>
    <w:rsid w:val="00DC0C58"/>
    <w:rsid w:val="00DC0C94"/>
    <w:rsid w:val="00DC0D0F"/>
    <w:rsid w:val="00DC1041"/>
    <w:rsid w:val="00DC12FF"/>
    <w:rsid w:val="00DC1548"/>
    <w:rsid w:val="00DC1820"/>
    <w:rsid w:val="00DC1894"/>
    <w:rsid w:val="00DC1939"/>
    <w:rsid w:val="00DC1B5C"/>
    <w:rsid w:val="00DC20E3"/>
    <w:rsid w:val="00DC270A"/>
    <w:rsid w:val="00DC2788"/>
    <w:rsid w:val="00DC2AD8"/>
    <w:rsid w:val="00DC2BEB"/>
    <w:rsid w:val="00DC2DD4"/>
    <w:rsid w:val="00DC2F97"/>
    <w:rsid w:val="00DC31D4"/>
    <w:rsid w:val="00DC354C"/>
    <w:rsid w:val="00DC3594"/>
    <w:rsid w:val="00DC3B4C"/>
    <w:rsid w:val="00DC3C3C"/>
    <w:rsid w:val="00DC3DC0"/>
    <w:rsid w:val="00DC4051"/>
    <w:rsid w:val="00DC4102"/>
    <w:rsid w:val="00DC4505"/>
    <w:rsid w:val="00DC46AC"/>
    <w:rsid w:val="00DC46CA"/>
    <w:rsid w:val="00DC4960"/>
    <w:rsid w:val="00DC4D48"/>
    <w:rsid w:val="00DC4E32"/>
    <w:rsid w:val="00DC4FB2"/>
    <w:rsid w:val="00DC4FDF"/>
    <w:rsid w:val="00DC5693"/>
    <w:rsid w:val="00DC5E8E"/>
    <w:rsid w:val="00DC61A1"/>
    <w:rsid w:val="00DC66B2"/>
    <w:rsid w:val="00DC688A"/>
    <w:rsid w:val="00DC6967"/>
    <w:rsid w:val="00DC6A3C"/>
    <w:rsid w:val="00DC6F6B"/>
    <w:rsid w:val="00DC7011"/>
    <w:rsid w:val="00DC7131"/>
    <w:rsid w:val="00DC7196"/>
    <w:rsid w:val="00DC73BC"/>
    <w:rsid w:val="00DC7740"/>
    <w:rsid w:val="00DC7802"/>
    <w:rsid w:val="00DC7B27"/>
    <w:rsid w:val="00DC7B86"/>
    <w:rsid w:val="00DC7CF0"/>
    <w:rsid w:val="00DD003C"/>
    <w:rsid w:val="00DD0375"/>
    <w:rsid w:val="00DD06D0"/>
    <w:rsid w:val="00DD0BDA"/>
    <w:rsid w:val="00DD0D78"/>
    <w:rsid w:val="00DD0F24"/>
    <w:rsid w:val="00DD13A1"/>
    <w:rsid w:val="00DD1488"/>
    <w:rsid w:val="00DD1787"/>
    <w:rsid w:val="00DD2257"/>
    <w:rsid w:val="00DD229F"/>
    <w:rsid w:val="00DD2AE9"/>
    <w:rsid w:val="00DD2B28"/>
    <w:rsid w:val="00DD2B8E"/>
    <w:rsid w:val="00DD2C19"/>
    <w:rsid w:val="00DD2CCF"/>
    <w:rsid w:val="00DD2FD7"/>
    <w:rsid w:val="00DD37D2"/>
    <w:rsid w:val="00DD37D5"/>
    <w:rsid w:val="00DD3EC4"/>
    <w:rsid w:val="00DD409A"/>
    <w:rsid w:val="00DD40D1"/>
    <w:rsid w:val="00DD4210"/>
    <w:rsid w:val="00DD4686"/>
    <w:rsid w:val="00DD4C53"/>
    <w:rsid w:val="00DD4D79"/>
    <w:rsid w:val="00DD4E20"/>
    <w:rsid w:val="00DD4EC2"/>
    <w:rsid w:val="00DD5408"/>
    <w:rsid w:val="00DD5591"/>
    <w:rsid w:val="00DD5597"/>
    <w:rsid w:val="00DD57D6"/>
    <w:rsid w:val="00DD5976"/>
    <w:rsid w:val="00DD5989"/>
    <w:rsid w:val="00DD5CE1"/>
    <w:rsid w:val="00DD5D65"/>
    <w:rsid w:val="00DD6167"/>
    <w:rsid w:val="00DD6358"/>
    <w:rsid w:val="00DD6491"/>
    <w:rsid w:val="00DD6749"/>
    <w:rsid w:val="00DD68EC"/>
    <w:rsid w:val="00DD6A4D"/>
    <w:rsid w:val="00DD6E24"/>
    <w:rsid w:val="00DD6F72"/>
    <w:rsid w:val="00DD6FEC"/>
    <w:rsid w:val="00DD7078"/>
    <w:rsid w:val="00DD72A1"/>
    <w:rsid w:val="00DD737B"/>
    <w:rsid w:val="00DD73A4"/>
    <w:rsid w:val="00DD7443"/>
    <w:rsid w:val="00DD7581"/>
    <w:rsid w:val="00DD75E6"/>
    <w:rsid w:val="00DD7E1B"/>
    <w:rsid w:val="00DE01B7"/>
    <w:rsid w:val="00DE0353"/>
    <w:rsid w:val="00DE0358"/>
    <w:rsid w:val="00DE057D"/>
    <w:rsid w:val="00DE06F8"/>
    <w:rsid w:val="00DE07C7"/>
    <w:rsid w:val="00DE0E76"/>
    <w:rsid w:val="00DE140B"/>
    <w:rsid w:val="00DE150D"/>
    <w:rsid w:val="00DE1693"/>
    <w:rsid w:val="00DE1AB6"/>
    <w:rsid w:val="00DE1B23"/>
    <w:rsid w:val="00DE1ED2"/>
    <w:rsid w:val="00DE1FDE"/>
    <w:rsid w:val="00DE1FF8"/>
    <w:rsid w:val="00DE21C2"/>
    <w:rsid w:val="00DE2313"/>
    <w:rsid w:val="00DE24BB"/>
    <w:rsid w:val="00DE27CC"/>
    <w:rsid w:val="00DE2B1D"/>
    <w:rsid w:val="00DE2C83"/>
    <w:rsid w:val="00DE2DAE"/>
    <w:rsid w:val="00DE2E70"/>
    <w:rsid w:val="00DE3378"/>
    <w:rsid w:val="00DE33B8"/>
    <w:rsid w:val="00DE363A"/>
    <w:rsid w:val="00DE37B9"/>
    <w:rsid w:val="00DE388B"/>
    <w:rsid w:val="00DE38AD"/>
    <w:rsid w:val="00DE3948"/>
    <w:rsid w:val="00DE3A59"/>
    <w:rsid w:val="00DE3B3C"/>
    <w:rsid w:val="00DE3E53"/>
    <w:rsid w:val="00DE3F55"/>
    <w:rsid w:val="00DE4463"/>
    <w:rsid w:val="00DE44B5"/>
    <w:rsid w:val="00DE455A"/>
    <w:rsid w:val="00DE46BE"/>
    <w:rsid w:val="00DE472E"/>
    <w:rsid w:val="00DE48AD"/>
    <w:rsid w:val="00DE4A47"/>
    <w:rsid w:val="00DE5244"/>
    <w:rsid w:val="00DE552C"/>
    <w:rsid w:val="00DE58AF"/>
    <w:rsid w:val="00DE5B07"/>
    <w:rsid w:val="00DE5D00"/>
    <w:rsid w:val="00DE5D8D"/>
    <w:rsid w:val="00DE5DAF"/>
    <w:rsid w:val="00DE5DD6"/>
    <w:rsid w:val="00DE628C"/>
    <w:rsid w:val="00DE630B"/>
    <w:rsid w:val="00DE6433"/>
    <w:rsid w:val="00DE6657"/>
    <w:rsid w:val="00DE6FB1"/>
    <w:rsid w:val="00DE7282"/>
    <w:rsid w:val="00DE73E3"/>
    <w:rsid w:val="00DE7621"/>
    <w:rsid w:val="00DE7A4F"/>
    <w:rsid w:val="00DE7C2E"/>
    <w:rsid w:val="00DF003F"/>
    <w:rsid w:val="00DF0254"/>
    <w:rsid w:val="00DF0516"/>
    <w:rsid w:val="00DF0554"/>
    <w:rsid w:val="00DF061A"/>
    <w:rsid w:val="00DF0882"/>
    <w:rsid w:val="00DF0936"/>
    <w:rsid w:val="00DF0BCA"/>
    <w:rsid w:val="00DF11BA"/>
    <w:rsid w:val="00DF1732"/>
    <w:rsid w:val="00DF19C4"/>
    <w:rsid w:val="00DF19EB"/>
    <w:rsid w:val="00DF1B00"/>
    <w:rsid w:val="00DF1CBE"/>
    <w:rsid w:val="00DF1D34"/>
    <w:rsid w:val="00DF1E13"/>
    <w:rsid w:val="00DF1E90"/>
    <w:rsid w:val="00DF1FF7"/>
    <w:rsid w:val="00DF203C"/>
    <w:rsid w:val="00DF2195"/>
    <w:rsid w:val="00DF23C7"/>
    <w:rsid w:val="00DF23D8"/>
    <w:rsid w:val="00DF2480"/>
    <w:rsid w:val="00DF26D7"/>
    <w:rsid w:val="00DF2775"/>
    <w:rsid w:val="00DF294D"/>
    <w:rsid w:val="00DF2A07"/>
    <w:rsid w:val="00DF2C3D"/>
    <w:rsid w:val="00DF315B"/>
    <w:rsid w:val="00DF3193"/>
    <w:rsid w:val="00DF3443"/>
    <w:rsid w:val="00DF34D8"/>
    <w:rsid w:val="00DF368A"/>
    <w:rsid w:val="00DF3A25"/>
    <w:rsid w:val="00DF3FCD"/>
    <w:rsid w:val="00DF402A"/>
    <w:rsid w:val="00DF4261"/>
    <w:rsid w:val="00DF4558"/>
    <w:rsid w:val="00DF480D"/>
    <w:rsid w:val="00DF4B8F"/>
    <w:rsid w:val="00DF4E30"/>
    <w:rsid w:val="00DF4E48"/>
    <w:rsid w:val="00DF51E9"/>
    <w:rsid w:val="00DF539E"/>
    <w:rsid w:val="00DF53A2"/>
    <w:rsid w:val="00DF5493"/>
    <w:rsid w:val="00DF5630"/>
    <w:rsid w:val="00DF5651"/>
    <w:rsid w:val="00DF5776"/>
    <w:rsid w:val="00DF5A1A"/>
    <w:rsid w:val="00DF5A3F"/>
    <w:rsid w:val="00DF5D69"/>
    <w:rsid w:val="00DF5D7E"/>
    <w:rsid w:val="00DF5ED7"/>
    <w:rsid w:val="00DF644F"/>
    <w:rsid w:val="00DF6CD2"/>
    <w:rsid w:val="00DF6EF9"/>
    <w:rsid w:val="00DF701B"/>
    <w:rsid w:val="00DF708D"/>
    <w:rsid w:val="00DF712A"/>
    <w:rsid w:val="00DF7245"/>
    <w:rsid w:val="00DF7289"/>
    <w:rsid w:val="00DF73C6"/>
    <w:rsid w:val="00DF7546"/>
    <w:rsid w:val="00DF7988"/>
    <w:rsid w:val="00DF7EDA"/>
    <w:rsid w:val="00E00307"/>
    <w:rsid w:val="00E0031C"/>
    <w:rsid w:val="00E00817"/>
    <w:rsid w:val="00E0097F"/>
    <w:rsid w:val="00E00AE4"/>
    <w:rsid w:val="00E00EBD"/>
    <w:rsid w:val="00E0105E"/>
    <w:rsid w:val="00E01179"/>
    <w:rsid w:val="00E01543"/>
    <w:rsid w:val="00E018AB"/>
    <w:rsid w:val="00E01E25"/>
    <w:rsid w:val="00E01E74"/>
    <w:rsid w:val="00E0201E"/>
    <w:rsid w:val="00E021C3"/>
    <w:rsid w:val="00E02368"/>
    <w:rsid w:val="00E024E8"/>
    <w:rsid w:val="00E02617"/>
    <w:rsid w:val="00E02736"/>
    <w:rsid w:val="00E027D8"/>
    <w:rsid w:val="00E028A3"/>
    <w:rsid w:val="00E02A06"/>
    <w:rsid w:val="00E02A5E"/>
    <w:rsid w:val="00E02E53"/>
    <w:rsid w:val="00E02E7F"/>
    <w:rsid w:val="00E02F0E"/>
    <w:rsid w:val="00E02F76"/>
    <w:rsid w:val="00E0336C"/>
    <w:rsid w:val="00E034F3"/>
    <w:rsid w:val="00E035E8"/>
    <w:rsid w:val="00E038F7"/>
    <w:rsid w:val="00E03BE5"/>
    <w:rsid w:val="00E03BF3"/>
    <w:rsid w:val="00E03E4E"/>
    <w:rsid w:val="00E03E97"/>
    <w:rsid w:val="00E040CE"/>
    <w:rsid w:val="00E04916"/>
    <w:rsid w:val="00E04E3D"/>
    <w:rsid w:val="00E04E76"/>
    <w:rsid w:val="00E0501C"/>
    <w:rsid w:val="00E051F1"/>
    <w:rsid w:val="00E052A3"/>
    <w:rsid w:val="00E0556B"/>
    <w:rsid w:val="00E055A8"/>
    <w:rsid w:val="00E05634"/>
    <w:rsid w:val="00E057C1"/>
    <w:rsid w:val="00E057E7"/>
    <w:rsid w:val="00E058B1"/>
    <w:rsid w:val="00E05904"/>
    <w:rsid w:val="00E059EA"/>
    <w:rsid w:val="00E05A22"/>
    <w:rsid w:val="00E05EB2"/>
    <w:rsid w:val="00E0601F"/>
    <w:rsid w:val="00E06186"/>
    <w:rsid w:val="00E06212"/>
    <w:rsid w:val="00E06257"/>
    <w:rsid w:val="00E06352"/>
    <w:rsid w:val="00E063E7"/>
    <w:rsid w:val="00E0647E"/>
    <w:rsid w:val="00E0653B"/>
    <w:rsid w:val="00E06740"/>
    <w:rsid w:val="00E069CF"/>
    <w:rsid w:val="00E06BD1"/>
    <w:rsid w:val="00E06DDB"/>
    <w:rsid w:val="00E06E29"/>
    <w:rsid w:val="00E06F22"/>
    <w:rsid w:val="00E0709F"/>
    <w:rsid w:val="00E078C7"/>
    <w:rsid w:val="00E078E8"/>
    <w:rsid w:val="00E079B5"/>
    <w:rsid w:val="00E07AAF"/>
    <w:rsid w:val="00E07CA8"/>
    <w:rsid w:val="00E100A6"/>
    <w:rsid w:val="00E102DD"/>
    <w:rsid w:val="00E103B8"/>
    <w:rsid w:val="00E10502"/>
    <w:rsid w:val="00E10684"/>
    <w:rsid w:val="00E108E5"/>
    <w:rsid w:val="00E109EE"/>
    <w:rsid w:val="00E10C1B"/>
    <w:rsid w:val="00E10D7B"/>
    <w:rsid w:val="00E113F7"/>
    <w:rsid w:val="00E116F4"/>
    <w:rsid w:val="00E117F3"/>
    <w:rsid w:val="00E1185E"/>
    <w:rsid w:val="00E11A87"/>
    <w:rsid w:val="00E11E99"/>
    <w:rsid w:val="00E12275"/>
    <w:rsid w:val="00E1242C"/>
    <w:rsid w:val="00E128E2"/>
    <w:rsid w:val="00E12B2F"/>
    <w:rsid w:val="00E12BC6"/>
    <w:rsid w:val="00E12FD2"/>
    <w:rsid w:val="00E12FEF"/>
    <w:rsid w:val="00E1310C"/>
    <w:rsid w:val="00E13407"/>
    <w:rsid w:val="00E1361C"/>
    <w:rsid w:val="00E13854"/>
    <w:rsid w:val="00E13AC7"/>
    <w:rsid w:val="00E13D18"/>
    <w:rsid w:val="00E14178"/>
    <w:rsid w:val="00E143CB"/>
    <w:rsid w:val="00E14C98"/>
    <w:rsid w:val="00E14D63"/>
    <w:rsid w:val="00E14E1B"/>
    <w:rsid w:val="00E14E4B"/>
    <w:rsid w:val="00E1534F"/>
    <w:rsid w:val="00E154DC"/>
    <w:rsid w:val="00E154FE"/>
    <w:rsid w:val="00E15651"/>
    <w:rsid w:val="00E157A6"/>
    <w:rsid w:val="00E1599F"/>
    <w:rsid w:val="00E15C19"/>
    <w:rsid w:val="00E15D1D"/>
    <w:rsid w:val="00E15FB2"/>
    <w:rsid w:val="00E16062"/>
    <w:rsid w:val="00E16214"/>
    <w:rsid w:val="00E1622B"/>
    <w:rsid w:val="00E16449"/>
    <w:rsid w:val="00E16825"/>
    <w:rsid w:val="00E16834"/>
    <w:rsid w:val="00E169F7"/>
    <w:rsid w:val="00E16A0F"/>
    <w:rsid w:val="00E16ABF"/>
    <w:rsid w:val="00E16B8F"/>
    <w:rsid w:val="00E16E19"/>
    <w:rsid w:val="00E17254"/>
    <w:rsid w:val="00E1733D"/>
    <w:rsid w:val="00E17358"/>
    <w:rsid w:val="00E174DD"/>
    <w:rsid w:val="00E1757D"/>
    <w:rsid w:val="00E176CC"/>
    <w:rsid w:val="00E179A4"/>
    <w:rsid w:val="00E17A07"/>
    <w:rsid w:val="00E17B38"/>
    <w:rsid w:val="00E204BE"/>
    <w:rsid w:val="00E20785"/>
    <w:rsid w:val="00E207AC"/>
    <w:rsid w:val="00E2097F"/>
    <w:rsid w:val="00E209B6"/>
    <w:rsid w:val="00E20C2D"/>
    <w:rsid w:val="00E20DF4"/>
    <w:rsid w:val="00E20EA2"/>
    <w:rsid w:val="00E20F1D"/>
    <w:rsid w:val="00E20FD9"/>
    <w:rsid w:val="00E21110"/>
    <w:rsid w:val="00E2113B"/>
    <w:rsid w:val="00E21276"/>
    <w:rsid w:val="00E213EC"/>
    <w:rsid w:val="00E21450"/>
    <w:rsid w:val="00E21489"/>
    <w:rsid w:val="00E21629"/>
    <w:rsid w:val="00E21862"/>
    <w:rsid w:val="00E21AD7"/>
    <w:rsid w:val="00E21D66"/>
    <w:rsid w:val="00E21F33"/>
    <w:rsid w:val="00E221C3"/>
    <w:rsid w:val="00E2237D"/>
    <w:rsid w:val="00E22885"/>
    <w:rsid w:val="00E228A1"/>
    <w:rsid w:val="00E2366C"/>
    <w:rsid w:val="00E236D6"/>
    <w:rsid w:val="00E23936"/>
    <w:rsid w:val="00E23AD1"/>
    <w:rsid w:val="00E23DCE"/>
    <w:rsid w:val="00E23E4D"/>
    <w:rsid w:val="00E241CA"/>
    <w:rsid w:val="00E242E3"/>
    <w:rsid w:val="00E243B0"/>
    <w:rsid w:val="00E243BF"/>
    <w:rsid w:val="00E244A7"/>
    <w:rsid w:val="00E24508"/>
    <w:rsid w:val="00E24BEF"/>
    <w:rsid w:val="00E24D9A"/>
    <w:rsid w:val="00E24DBE"/>
    <w:rsid w:val="00E24E0D"/>
    <w:rsid w:val="00E24EEB"/>
    <w:rsid w:val="00E24F66"/>
    <w:rsid w:val="00E24F7A"/>
    <w:rsid w:val="00E25264"/>
    <w:rsid w:val="00E255B6"/>
    <w:rsid w:val="00E259F6"/>
    <w:rsid w:val="00E25A4C"/>
    <w:rsid w:val="00E25D09"/>
    <w:rsid w:val="00E262AB"/>
    <w:rsid w:val="00E26332"/>
    <w:rsid w:val="00E263E1"/>
    <w:rsid w:val="00E26658"/>
    <w:rsid w:val="00E2672E"/>
    <w:rsid w:val="00E269EF"/>
    <w:rsid w:val="00E26A27"/>
    <w:rsid w:val="00E26A2C"/>
    <w:rsid w:val="00E26B82"/>
    <w:rsid w:val="00E26D75"/>
    <w:rsid w:val="00E26E37"/>
    <w:rsid w:val="00E270D7"/>
    <w:rsid w:val="00E273AC"/>
    <w:rsid w:val="00E276E3"/>
    <w:rsid w:val="00E2787A"/>
    <w:rsid w:val="00E2788D"/>
    <w:rsid w:val="00E27A34"/>
    <w:rsid w:val="00E27CBF"/>
    <w:rsid w:val="00E27EA6"/>
    <w:rsid w:val="00E3008A"/>
    <w:rsid w:val="00E302D0"/>
    <w:rsid w:val="00E30459"/>
    <w:rsid w:val="00E30623"/>
    <w:rsid w:val="00E30734"/>
    <w:rsid w:val="00E30831"/>
    <w:rsid w:val="00E3097D"/>
    <w:rsid w:val="00E30AD1"/>
    <w:rsid w:val="00E30BCF"/>
    <w:rsid w:val="00E30C3C"/>
    <w:rsid w:val="00E30D08"/>
    <w:rsid w:val="00E31457"/>
    <w:rsid w:val="00E3167E"/>
    <w:rsid w:val="00E31880"/>
    <w:rsid w:val="00E32064"/>
    <w:rsid w:val="00E3230A"/>
    <w:rsid w:val="00E324C3"/>
    <w:rsid w:val="00E3265B"/>
    <w:rsid w:val="00E32718"/>
    <w:rsid w:val="00E328E2"/>
    <w:rsid w:val="00E32B1C"/>
    <w:rsid w:val="00E32D95"/>
    <w:rsid w:val="00E33099"/>
    <w:rsid w:val="00E332D8"/>
    <w:rsid w:val="00E33337"/>
    <w:rsid w:val="00E333F9"/>
    <w:rsid w:val="00E33785"/>
    <w:rsid w:val="00E33899"/>
    <w:rsid w:val="00E33961"/>
    <w:rsid w:val="00E33A0F"/>
    <w:rsid w:val="00E33E52"/>
    <w:rsid w:val="00E33F25"/>
    <w:rsid w:val="00E33FD7"/>
    <w:rsid w:val="00E341D2"/>
    <w:rsid w:val="00E34618"/>
    <w:rsid w:val="00E346F2"/>
    <w:rsid w:val="00E34E2E"/>
    <w:rsid w:val="00E3534A"/>
    <w:rsid w:val="00E3536F"/>
    <w:rsid w:val="00E3579E"/>
    <w:rsid w:val="00E359FD"/>
    <w:rsid w:val="00E35C8B"/>
    <w:rsid w:val="00E35CB3"/>
    <w:rsid w:val="00E364F0"/>
    <w:rsid w:val="00E3659C"/>
    <w:rsid w:val="00E369B8"/>
    <w:rsid w:val="00E36C67"/>
    <w:rsid w:val="00E36D95"/>
    <w:rsid w:val="00E37193"/>
    <w:rsid w:val="00E372D9"/>
    <w:rsid w:val="00E373C9"/>
    <w:rsid w:val="00E37653"/>
    <w:rsid w:val="00E3778A"/>
    <w:rsid w:val="00E37C96"/>
    <w:rsid w:val="00E37F4E"/>
    <w:rsid w:val="00E40168"/>
    <w:rsid w:val="00E4020E"/>
    <w:rsid w:val="00E40320"/>
    <w:rsid w:val="00E407D8"/>
    <w:rsid w:val="00E40812"/>
    <w:rsid w:val="00E40837"/>
    <w:rsid w:val="00E40A9E"/>
    <w:rsid w:val="00E40C26"/>
    <w:rsid w:val="00E40D84"/>
    <w:rsid w:val="00E416CC"/>
    <w:rsid w:val="00E416F8"/>
    <w:rsid w:val="00E41938"/>
    <w:rsid w:val="00E4194B"/>
    <w:rsid w:val="00E41B62"/>
    <w:rsid w:val="00E41B95"/>
    <w:rsid w:val="00E41D65"/>
    <w:rsid w:val="00E41D86"/>
    <w:rsid w:val="00E41E6A"/>
    <w:rsid w:val="00E42431"/>
    <w:rsid w:val="00E42E64"/>
    <w:rsid w:val="00E42E7D"/>
    <w:rsid w:val="00E42F6A"/>
    <w:rsid w:val="00E43143"/>
    <w:rsid w:val="00E434C7"/>
    <w:rsid w:val="00E4395B"/>
    <w:rsid w:val="00E43D04"/>
    <w:rsid w:val="00E43F22"/>
    <w:rsid w:val="00E4409A"/>
    <w:rsid w:val="00E44248"/>
    <w:rsid w:val="00E44A1A"/>
    <w:rsid w:val="00E44AC1"/>
    <w:rsid w:val="00E44AD9"/>
    <w:rsid w:val="00E4512C"/>
    <w:rsid w:val="00E451D8"/>
    <w:rsid w:val="00E45215"/>
    <w:rsid w:val="00E45444"/>
    <w:rsid w:val="00E455C4"/>
    <w:rsid w:val="00E45D6B"/>
    <w:rsid w:val="00E45D81"/>
    <w:rsid w:val="00E45DF6"/>
    <w:rsid w:val="00E45EEF"/>
    <w:rsid w:val="00E461DF"/>
    <w:rsid w:val="00E461EB"/>
    <w:rsid w:val="00E46252"/>
    <w:rsid w:val="00E463E8"/>
    <w:rsid w:val="00E46573"/>
    <w:rsid w:val="00E4657B"/>
    <w:rsid w:val="00E46670"/>
    <w:rsid w:val="00E46747"/>
    <w:rsid w:val="00E46824"/>
    <w:rsid w:val="00E46970"/>
    <w:rsid w:val="00E4697D"/>
    <w:rsid w:val="00E46C98"/>
    <w:rsid w:val="00E46EED"/>
    <w:rsid w:val="00E46F50"/>
    <w:rsid w:val="00E472C8"/>
    <w:rsid w:val="00E47457"/>
    <w:rsid w:val="00E474C3"/>
    <w:rsid w:val="00E47673"/>
    <w:rsid w:val="00E4796D"/>
    <w:rsid w:val="00E47A84"/>
    <w:rsid w:val="00E47ABF"/>
    <w:rsid w:val="00E47BF3"/>
    <w:rsid w:val="00E47D91"/>
    <w:rsid w:val="00E47E6E"/>
    <w:rsid w:val="00E501B7"/>
    <w:rsid w:val="00E50809"/>
    <w:rsid w:val="00E50BC3"/>
    <w:rsid w:val="00E50F01"/>
    <w:rsid w:val="00E51282"/>
    <w:rsid w:val="00E51311"/>
    <w:rsid w:val="00E51493"/>
    <w:rsid w:val="00E5159F"/>
    <w:rsid w:val="00E51729"/>
    <w:rsid w:val="00E517B9"/>
    <w:rsid w:val="00E51865"/>
    <w:rsid w:val="00E518C8"/>
    <w:rsid w:val="00E51CBB"/>
    <w:rsid w:val="00E51E45"/>
    <w:rsid w:val="00E52344"/>
    <w:rsid w:val="00E5244A"/>
    <w:rsid w:val="00E5281B"/>
    <w:rsid w:val="00E5289C"/>
    <w:rsid w:val="00E528BB"/>
    <w:rsid w:val="00E52916"/>
    <w:rsid w:val="00E529DF"/>
    <w:rsid w:val="00E52ABF"/>
    <w:rsid w:val="00E52B10"/>
    <w:rsid w:val="00E52BA6"/>
    <w:rsid w:val="00E52C82"/>
    <w:rsid w:val="00E530E6"/>
    <w:rsid w:val="00E5346C"/>
    <w:rsid w:val="00E53746"/>
    <w:rsid w:val="00E53D04"/>
    <w:rsid w:val="00E5413F"/>
    <w:rsid w:val="00E542EC"/>
    <w:rsid w:val="00E54657"/>
    <w:rsid w:val="00E547E0"/>
    <w:rsid w:val="00E54AB8"/>
    <w:rsid w:val="00E54AE4"/>
    <w:rsid w:val="00E54CF3"/>
    <w:rsid w:val="00E54D05"/>
    <w:rsid w:val="00E54D2E"/>
    <w:rsid w:val="00E552F7"/>
    <w:rsid w:val="00E55D51"/>
    <w:rsid w:val="00E55FEC"/>
    <w:rsid w:val="00E561A4"/>
    <w:rsid w:val="00E56240"/>
    <w:rsid w:val="00E56383"/>
    <w:rsid w:val="00E5652C"/>
    <w:rsid w:val="00E56594"/>
    <w:rsid w:val="00E5660A"/>
    <w:rsid w:val="00E567D4"/>
    <w:rsid w:val="00E569D8"/>
    <w:rsid w:val="00E56CB2"/>
    <w:rsid w:val="00E56DD3"/>
    <w:rsid w:val="00E57134"/>
    <w:rsid w:val="00E5720C"/>
    <w:rsid w:val="00E57505"/>
    <w:rsid w:val="00E57552"/>
    <w:rsid w:val="00E57597"/>
    <w:rsid w:val="00E575C5"/>
    <w:rsid w:val="00E57673"/>
    <w:rsid w:val="00E57727"/>
    <w:rsid w:val="00E57D0E"/>
    <w:rsid w:val="00E57D51"/>
    <w:rsid w:val="00E60528"/>
    <w:rsid w:val="00E60572"/>
    <w:rsid w:val="00E61206"/>
    <w:rsid w:val="00E6163A"/>
    <w:rsid w:val="00E61AA4"/>
    <w:rsid w:val="00E61BA5"/>
    <w:rsid w:val="00E61BD8"/>
    <w:rsid w:val="00E61DA9"/>
    <w:rsid w:val="00E620EE"/>
    <w:rsid w:val="00E625A0"/>
    <w:rsid w:val="00E626A9"/>
    <w:rsid w:val="00E62727"/>
    <w:rsid w:val="00E62843"/>
    <w:rsid w:val="00E62C86"/>
    <w:rsid w:val="00E62F71"/>
    <w:rsid w:val="00E633CA"/>
    <w:rsid w:val="00E63580"/>
    <w:rsid w:val="00E6358C"/>
    <w:rsid w:val="00E639B3"/>
    <w:rsid w:val="00E63B5F"/>
    <w:rsid w:val="00E63F4E"/>
    <w:rsid w:val="00E64310"/>
    <w:rsid w:val="00E644AE"/>
    <w:rsid w:val="00E644BA"/>
    <w:rsid w:val="00E644C4"/>
    <w:rsid w:val="00E64706"/>
    <w:rsid w:val="00E64C22"/>
    <w:rsid w:val="00E64E9A"/>
    <w:rsid w:val="00E65063"/>
    <w:rsid w:val="00E650B6"/>
    <w:rsid w:val="00E650F1"/>
    <w:rsid w:val="00E6539E"/>
    <w:rsid w:val="00E65588"/>
    <w:rsid w:val="00E655D2"/>
    <w:rsid w:val="00E656AD"/>
    <w:rsid w:val="00E6579D"/>
    <w:rsid w:val="00E65D67"/>
    <w:rsid w:val="00E66112"/>
    <w:rsid w:val="00E66153"/>
    <w:rsid w:val="00E66281"/>
    <w:rsid w:val="00E6672C"/>
    <w:rsid w:val="00E66AF0"/>
    <w:rsid w:val="00E66EE8"/>
    <w:rsid w:val="00E67679"/>
    <w:rsid w:val="00E67771"/>
    <w:rsid w:val="00E67874"/>
    <w:rsid w:val="00E67A04"/>
    <w:rsid w:val="00E67A63"/>
    <w:rsid w:val="00E67B3B"/>
    <w:rsid w:val="00E67D4D"/>
    <w:rsid w:val="00E67D6D"/>
    <w:rsid w:val="00E67EA7"/>
    <w:rsid w:val="00E67FFC"/>
    <w:rsid w:val="00E70022"/>
    <w:rsid w:val="00E700ED"/>
    <w:rsid w:val="00E70122"/>
    <w:rsid w:val="00E70128"/>
    <w:rsid w:val="00E7021E"/>
    <w:rsid w:val="00E709F7"/>
    <w:rsid w:val="00E70B59"/>
    <w:rsid w:val="00E70BAE"/>
    <w:rsid w:val="00E70F9D"/>
    <w:rsid w:val="00E7119E"/>
    <w:rsid w:val="00E712FA"/>
    <w:rsid w:val="00E716A6"/>
    <w:rsid w:val="00E716E3"/>
    <w:rsid w:val="00E71B72"/>
    <w:rsid w:val="00E71BDA"/>
    <w:rsid w:val="00E71C6A"/>
    <w:rsid w:val="00E71E41"/>
    <w:rsid w:val="00E71E50"/>
    <w:rsid w:val="00E71EDC"/>
    <w:rsid w:val="00E725F0"/>
    <w:rsid w:val="00E728A6"/>
    <w:rsid w:val="00E72BBD"/>
    <w:rsid w:val="00E72CCD"/>
    <w:rsid w:val="00E72FDB"/>
    <w:rsid w:val="00E73317"/>
    <w:rsid w:val="00E733FB"/>
    <w:rsid w:val="00E736BC"/>
    <w:rsid w:val="00E73877"/>
    <w:rsid w:val="00E73885"/>
    <w:rsid w:val="00E73BDE"/>
    <w:rsid w:val="00E73C5A"/>
    <w:rsid w:val="00E73E2A"/>
    <w:rsid w:val="00E73EE2"/>
    <w:rsid w:val="00E73F34"/>
    <w:rsid w:val="00E74192"/>
    <w:rsid w:val="00E7511A"/>
    <w:rsid w:val="00E75202"/>
    <w:rsid w:val="00E752A7"/>
    <w:rsid w:val="00E7553B"/>
    <w:rsid w:val="00E75735"/>
    <w:rsid w:val="00E75860"/>
    <w:rsid w:val="00E75929"/>
    <w:rsid w:val="00E75983"/>
    <w:rsid w:val="00E75AC5"/>
    <w:rsid w:val="00E75C53"/>
    <w:rsid w:val="00E75C82"/>
    <w:rsid w:val="00E75D79"/>
    <w:rsid w:val="00E764FB"/>
    <w:rsid w:val="00E768C9"/>
    <w:rsid w:val="00E76A41"/>
    <w:rsid w:val="00E76EE0"/>
    <w:rsid w:val="00E77080"/>
    <w:rsid w:val="00E772D4"/>
    <w:rsid w:val="00E77381"/>
    <w:rsid w:val="00E774A1"/>
    <w:rsid w:val="00E77BDC"/>
    <w:rsid w:val="00E77DF7"/>
    <w:rsid w:val="00E802C7"/>
    <w:rsid w:val="00E80304"/>
    <w:rsid w:val="00E80554"/>
    <w:rsid w:val="00E808A1"/>
    <w:rsid w:val="00E80A08"/>
    <w:rsid w:val="00E80B70"/>
    <w:rsid w:val="00E80BE9"/>
    <w:rsid w:val="00E80CF6"/>
    <w:rsid w:val="00E80DB9"/>
    <w:rsid w:val="00E813FD"/>
    <w:rsid w:val="00E815CF"/>
    <w:rsid w:val="00E8161A"/>
    <w:rsid w:val="00E8171A"/>
    <w:rsid w:val="00E8175E"/>
    <w:rsid w:val="00E81F65"/>
    <w:rsid w:val="00E81F80"/>
    <w:rsid w:val="00E81FA9"/>
    <w:rsid w:val="00E81FC0"/>
    <w:rsid w:val="00E822BE"/>
    <w:rsid w:val="00E82386"/>
    <w:rsid w:val="00E825FF"/>
    <w:rsid w:val="00E8291D"/>
    <w:rsid w:val="00E8297B"/>
    <w:rsid w:val="00E82C1F"/>
    <w:rsid w:val="00E82D2E"/>
    <w:rsid w:val="00E82F28"/>
    <w:rsid w:val="00E833E6"/>
    <w:rsid w:val="00E835CF"/>
    <w:rsid w:val="00E835D4"/>
    <w:rsid w:val="00E83611"/>
    <w:rsid w:val="00E8374B"/>
    <w:rsid w:val="00E8375B"/>
    <w:rsid w:val="00E838BD"/>
    <w:rsid w:val="00E838F8"/>
    <w:rsid w:val="00E83C69"/>
    <w:rsid w:val="00E83E58"/>
    <w:rsid w:val="00E83EEC"/>
    <w:rsid w:val="00E8401A"/>
    <w:rsid w:val="00E8417C"/>
    <w:rsid w:val="00E84420"/>
    <w:rsid w:val="00E84528"/>
    <w:rsid w:val="00E846D8"/>
    <w:rsid w:val="00E84871"/>
    <w:rsid w:val="00E84E0B"/>
    <w:rsid w:val="00E84EA9"/>
    <w:rsid w:val="00E851EF"/>
    <w:rsid w:val="00E85256"/>
    <w:rsid w:val="00E8537F"/>
    <w:rsid w:val="00E85514"/>
    <w:rsid w:val="00E855D7"/>
    <w:rsid w:val="00E85853"/>
    <w:rsid w:val="00E85AEC"/>
    <w:rsid w:val="00E85B96"/>
    <w:rsid w:val="00E85CFF"/>
    <w:rsid w:val="00E85FCE"/>
    <w:rsid w:val="00E86014"/>
    <w:rsid w:val="00E860FF"/>
    <w:rsid w:val="00E866AA"/>
    <w:rsid w:val="00E869FB"/>
    <w:rsid w:val="00E86A31"/>
    <w:rsid w:val="00E86BE2"/>
    <w:rsid w:val="00E86C5D"/>
    <w:rsid w:val="00E86C9D"/>
    <w:rsid w:val="00E8712E"/>
    <w:rsid w:val="00E874A4"/>
    <w:rsid w:val="00E875F9"/>
    <w:rsid w:val="00E878A3"/>
    <w:rsid w:val="00E87EE7"/>
    <w:rsid w:val="00E90079"/>
    <w:rsid w:val="00E9015A"/>
    <w:rsid w:val="00E9016F"/>
    <w:rsid w:val="00E90393"/>
    <w:rsid w:val="00E903D9"/>
    <w:rsid w:val="00E90654"/>
    <w:rsid w:val="00E90993"/>
    <w:rsid w:val="00E909A3"/>
    <w:rsid w:val="00E90AC6"/>
    <w:rsid w:val="00E90AF1"/>
    <w:rsid w:val="00E90BAB"/>
    <w:rsid w:val="00E90D7D"/>
    <w:rsid w:val="00E90E4B"/>
    <w:rsid w:val="00E91012"/>
    <w:rsid w:val="00E91092"/>
    <w:rsid w:val="00E91992"/>
    <w:rsid w:val="00E91E64"/>
    <w:rsid w:val="00E91F6B"/>
    <w:rsid w:val="00E92426"/>
    <w:rsid w:val="00E924FB"/>
    <w:rsid w:val="00E92552"/>
    <w:rsid w:val="00E9284A"/>
    <w:rsid w:val="00E92A65"/>
    <w:rsid w:val="00E92F1C"/>
    <w:rsid w:val="00E92F68"/>
    <w:rsid w:val="00E93379"/>
    <w:rsid w:val="00E933D6"/>
    <w:rsid w:val="00E9344D"/>
    <w:rsid w:val="00E936E9"/>
    <w:rsid w:val="00E93A47"/>
    <w:rsid w:val="00E93D95"/>
    <w:rsid w:val="00E94069"/>
    <w:rsid w:val="00E9431E"/>
    <w:rsid w:val="00E943B8"/>
    <w:rsid w:val="00E9446F"/>
    <w:rsid w:val="00E947A4"/>
    <w:rsid w:val="00E94A29"/>
    <w:rsid w:val="00E94C67"/>
    <w:rsid w:val="00E94E28"/>
    <w:rsid w:val="00E94E40"/>
    <w:rsid w:val="00E94EC3"/>
    <w:rsid w:val="00E95160"/>
    <w:rsid w:val="00E95380"/>
    <w:rsid w:val="00E9541D"/>
    <w:rsid w:val="00E95571"/>
    <w:rsid w:val="00E956D9"/>
    <w:rsid w:val="00E95A64"/>
    <w:rsid w:val="00E95D0D"/>
    <w:rsid w:val="00E95D18"/>
    <w:rsid w:val="00E964A5"/>
    <w:rsid w:val="00E964D8"/>
    <w:rsid w:val="00E9663F"/>
    <w:rsid w:val="00E967B6"/>
    <w:rsid w:val="00E9691B"/>
    <w:rsid w:val="00E96A71"/>
    <w:rsid w:val="00E96C54"/>
    <w:rsid w:val="00E96F4E"/>
    <w:rsid w:val="00E970C3"/>
    <w:rsid w:val="00E970F1"/>
    <w:rsid w:val="00E97161"/>
    <w:rsid w:val="00E97472"/>
    <w:rsid w:val="00E9752C"/>
    <w:rsid w:val="00E975D8"/>
    <w:rsid w:val="00E97C16"/>
    <w:rsid w:val="00E97D00"/>
    <w:rsid w:val="00E97E6A"/>
    <w:rsid w:val="00E97EA5"/>
    <w:rsid w:val="00EA00A6"/>
    <w:rsid w:val="00EA01BA"/>
    <w:rsid w:val="00EA0299"/>
    <w:rsid w:val="00EA02AB"/>
    <w:rsid w:val="00EA034A"/>
    <w:rsid w:val="00EA05FA"/>
    <w:rsid w:val="00EA0611"/>
    <w:rsid w:val="00EA0B51"/>
    <w:rsid w:val="00EA0CB4"/>
    <w:rsid w:val="00EA0D5D"/>
    <w:rsid w:val="00EA0ED6"/>
    <w:rsid w:val="00EA13A8"/>
    <w:rsid w:val="00EA156E"/>
    <w:rsid w:val="00EA189B"/>
    <w:rsid w:val="00EA1CE6"/>
    <w:rsid w:val="00EA1D2A"/>
    <w:rsid w:val="00EA1DAA"/>
    <w:rsid w:val="00EA1DEB"/>
    <w:rsid w:val="00EA23C8"/>
    <w:rsid w:val="00EA23F4"/>
    <w:rsid w:val="00EA2746"/>
    <w:rsid w:val="00EA2925"/>
    <w:rsid w:val="00EA2AEE"/>
    <w:rsid w:val="00EA2C77"/>
    <w:rsid w:val="00EA2D0B"/>
    <w:rsid w:val="00EA2DB1"/>
    <w:rsid w:val="00EA2DC2"/>
    <w:rsid w:val="00EA3033"/>
    <w:rsid w:val="00EA327A"/>
    <w:rsid w:val="00EA33DC"/>
    <w:rsid w:val="00EA3E7B"/>
    <w:rsid w:val="00EA3F37"/>
    <w:rsid w:val="00EA4225"/>
    <w:rsid w:val="00EA422B"/>
    <w:rsid w:val="00EA4237"/>
    <w:rsid w:val="00EA475C"/>
    <w:rsid w:val="00EA49B6"/>
    <w:rsid w:val="00EA4A03"/>
    <w:rsid w:val="00EA4F74"/>
    <w:rsid w:val="00EA4FB0"/>
    <w:rsid w:val="00EA4FD1"/>
    <w:rsid w:val="00EA51F0"/>
    <w:rsid w:val="00EA525F"/>
    <w:rsid w:val="00EA5266"/>
    <w:rsid w:val="00EA52BE"/>
    <w:rsid w:val="00EA55E7"/>
    <w:rsid w:val="00EA584E"/>
    <w:rsid w:val="00EA59E8"/>
    <w:rsid w:val="00EA5B21"/>
    <w:rsid w:val="00EA5B2A"/>
    <w:rsid w:val="00EA5B5A"/>
    <w:rsid w:val="00EA5F01"/>
    <w:rsid w:val="00EA5F73"/>
    <w:rsid w:val="00EA63A5"/>
    <w:rsid w:val="00EA648D"/>
    <w:rsid w:val="00EA69FF"/>
    <w:rsid w:val="00EA6ADE"/>
    <w:rsid w:val="00EA6C49"/>
    <w:rsid w:val="00EA6FA8"/>
    <w:rsid w:val="00EA708E"/>
    <w:rsid w:val="00EA7480"/>
    <w:rsid w:val="00EA7A91"/>
    <w:rsid w:val="00EA7BCC"/>
    <w:rsid w:val="00EA7CD4"/>
    <w:rsid w:val="00EB0044"/>
    <w:rsid w:val="00EB02C0"/>
    <w:rsid w:val="00EB03A2"/>
    <w:rsid w:val="00EB0649"/>
    <w:rsid w:val="00EB11A2"/>
    <w:rsid w:val="00EB148D"/>
    <w:rsid w:val="00EB1723"/>
    <w:rsid w:val="00EB1A98"/>
    <w:rsid w:val="00EB1AC1"/>
    <w:rsid w:val="00EB1AFA"/>
    <w:rsid w:val="00EB1D8E"/>
    <w:rsid w:val="00EB2002"/>
    <w:rsid w:val="00EB20CC"/>
    <w:rsid w:val="00EB2138"/>
    <w:rsid w:val="00EB21B5"/>
    <w:rsid w:val="00EB2950"/>
    <w:rsid w:val="00EB2A96"/>
    <w:rsid w:val="00EB2A9E"/>
    <w:rsid w:val="00EB307E"/>
    <w:rsid w:val="00EB3427"/>
    <w:rsid w:val="00EB36F1"/>
    <w:rsid w:val="00EB3CC6"/>
    <w:rsid w:val="00EB3F27"/>
    <w:rsid w:val="00EB4077"/>
    <w:rsid w:val="00EB41A5"/>
    <w:rsid w:val="00EB41DB"/>
    <w:rsid w:val="00EB4509"/>
    <w:rsid w:val="00EB45CC"/>
    <w:rsid w:val="00EB4850"/>
    <w:rsid w:val="00EB4D70"/>
    <w:rsid w:val="00EB4FBA"/>
    <w:rsid w:val="00EB503D"/>
    <w:rsid w:val="00EB50DF"/>
    <w:rsid w:val="00EB5167"/>
    <w:rsid w:val="00EB5212"/>
    <w:rsid w:val="00EB5693"/>
    <w:rsid w:val="00EB57C5"/>
    <w:rsid w:val="00EB57FC"/>
    <w:rsid w:val="00EB58DF"/>
    <w:rsid w:val="00EB5944"/>
    <w:rsid w:val="00EB59E1"/>
    <w:rsid w:val="00EB5A62"/>
    <w:rsid w:val="00EB5BBE"/>
    <w:rsid w:val="00EB5CAE"/>
    <w:rsid w:val="00EB6372"/>
    <w:rsid w:val="00EB645E"/>
    <w:rsid w:val="00EB64DD"/>
    <w:rsid w:val="00EB650D"/>
    <w:rsid w:val="00EB6769"/>
    <w:rsid w:val="00EB6CB4"/>
    <w:rsid w:val="00EB71C3"/>
    <w:rsid w:val="00EB71E3"/>
    <w:rsid w:val="00EB7205"/>
    <w:rsid w:val="00EB7451"/>
    <w:rsid w:val="00EB75C3"/>
    <w:rsid w:val="00EB7644"/>
    <w:rsid w:val="00EB7A96"/>
    <w:rsid w:val="00EB7D5E"/>
    <w:rsid w:val="00EC0194"/>
    <w:rsid w:val="00EC05CA"/>
    <w:rsid w:val="00EC05F9"/>
    <w:rsid w:val="00EC074B"/>
    <w:rsid w:val="00EC07D7"/>
    <w:rsid w:val="00EC093C"/>
    <w:rsid w:val="00EC0B24"/>
    <w:rsid w:val="00EC0B8B"/>
    <w:rsid w:val="00EC0C94"/>
    <w:rsid w:val="00EC0DDE"/>
    <w:rsid w:val="00EC0F40"/>
    <w:rsid w:val="00EC1037"/>
    <w:rsid w:val="00EC1099"/>
    <w:rsid w:val="00EC13D5"/>
    <w:rsid w:val="00EC15C0"/>
    <w:rsid w:val="00EC16B4"/>
    <w:rsid w:val="00EC1B29"/>
    <w:rsid w:val="00EC1C56"/>
    <w:rsid w:val="00EC1CD2"/>
    <w:rsid w:val="00EC1D34"/>
    <w:rsid w:val="00EC1D73"/>
    <w:rsid w:val="00EC1ECC"/>
    <w:rsid w:val="00EC1F3D"/>
    <w:rsid w:val="00EC201D"/>
    <w:rsid w:val="00EC2099"/>
    <w:rsid w:val="00EC2485"/>
    <w:rsid w:val="00EC25C4"/>
    <w:rsid w:val="00EC2B3D"/>
    <w:rsid w:val="00EC2DE9"/>
    <w:rsid w:val="00EC2F31"/>
    <w:rsid w:val="00EC310F"/>
    <w:rsid w:val="00EC367E"/>
    <w:rsid w:val="00EC3AF1"/>
    <w:rsid w:val="00EC3E22"/>
    <w:rsid w:val="00EC3FC8"/>
    <w:rsid w:val="00EC407D"/>
    <w:rsid w:val="00EC42EE"/>
    <w:rsid w:val="00EC455C"/>
    <w:rsid w:val="00EC45F5"/>
    <w:rsid w:val="00EC465A"/>
    <w:rsid w:val="00EC4770"/>
    <w:rsid w:val="00EC48C0"/>
    <w:rsid w:val="00EC4BD7"/>
    <w:rsid w:val="00EC4C7C"/>
    <w:rsid w:val="00EC4CAC"/>
    <w:rsid w:val="00EC4E0A"/>
    <w:rsid w:val="00EC5575"/>
    <w:rsid w:val="00EC582E"/>
    <w:rsid w:val="00EC5933"/>
    <w:rsid w:val="00EC5977"/>
    <w:rsid w:val="00EC59FF"/>
    <w:rsid w:val="00EC5C56"/>
    <w:rsid w:val="00EC5D0E"/>
    <w:rsid w:val="00EC5F62"/>
    <w:rsid w:val="00EC61FE"/>
    <w:rsid w:val="00EC6240"/>
    <w:rsid w:val="00EC6579"/>
    <w:rsid w:val="00EC67E3"/>
    <w:rsid w:val="00EC6A59"/>
    <w:rsid w:val="00EC6B5C"/>
    <w:rsid w:val="00EC6F91"/>
    <w:rsid w:val="00EC72A5"/>
    <w:rsid w:val="00EC75B6"/>
    <w:rsid w:val="00EC773F"/>
    <w:rsid w:val="00EC7837"/>
    <w:rsid w:val="00EC7923"/>
    <w:rsid w:val="00EC7D40"/>
    <w:rsid w:val="00EC7E75"/>
    <w:rsid w:val="00EC7FE3"/>
    <w:rsid w:val="00ED0847"/>
    <w:rsid w:val="00ED0933"/>
    <w:rsid w:val="00ED0C31"/>
    <w:rsid w:val="00ED0D3A"/>
    <w:rsid w:val="00ED0DDF"/>
    <w:rsid w:val="00ED10CB"/>
    <w:rsid w:val="00ED154C"/>
    <w:rsid w:val="00ED17DE"/>
    <w:rsid w:val="00ED1879"/>
    <w:rsid w:val="00ED1C45"/>
    <w:rsid w:val="00ED1DED"/>
    <w:rsid w:val="00ED1E95"/>
    <w:rsid w:val="00ED1EFB"/>
    <w:rsid w:val="00ED2358"/>
    <w:rsid w:val="00ED2483"/>
    <w:rsid w:val="00ED26AC"/>
    <w:rsid w:val="00ED27B8"/>
    <w:rsid w:val="00ED287E"/>
    <w:rsid w:val="00ED29ED"/>
    <w:rsid w:val="00ED2CA8"/>
    <w:rsid w:val="00ED2E4A"/>
    <w:rsid w:val="00ED300F"/>
    <w:rsid w:val="00ED330C"/>
    <w:rsid w:val="00ED3942"/>
    <w:rsid w:val="00ED394D"/>
    <w:rsid w:val="00ED39B9"/>
    <w:rsid w:val="00ED3AA8"/>
    <w:rsid w:val="00ED3ACC"/>
    <w:rsid w:val="00ED3CC7"/>
    <w:rsid w:val="00ED3CF7"/>
    <w:rsid w:val="00ED3D48"/>
    <w:rsid w:val="00ED3E66"/>
    <w:rsid w:val="00ED3F7D"/>
    <w:rsid w:val="00ED3FB1"/>
    <w:rsid w:val="00ED41E3"/>
    <w:rsid w:val="00ED46F0"/>
    <w:rsid w:val="00ED4721"/>
    <w:rsid w:val="00ED4795"/>
    <w:rsid w:val="00ED4B3C"/>
    <w:rsid w:val="00ED4C9C"/>
    <w:rsid w:val="00ED4D48"/>
    <w:rsid w:val="00ED52B8"/>
    <w:rsid w:val="00ED5566"/>
    <w:rsid w:val="00ED55AF"/>
    <w:rsid w:val="00ED5658"/>
    <w:rsid w:val="00ED56F4"/>
    <w:rsid w:val="00ED5742"/>
    <w:rsid w:val="00ED58B8"/>
    <w:rsid w:val="00ED59A9"/>
    <w:rsid w:val="00ED59D7"/>
    <w:rsid w:val="00ED5C22"/>
    <w:rsid w:val="00ED5C59"/>
    <w:rsid w:val="00ED5E72"/>
    <w:rsid w:val="00ED5FB9"/>
    <w:rsid w:val="00ED60D1"/>
    <w:rsid w:val="00ED64F3"/>
    <w:rsid w:val="00ED6544"/>
    <w:rsid w:val="00ED669A"/>
    <w:rsid w:val="00ED6841"/>
    <w:rsid w:val="00ED6876"/>
    <w:rsid w:val="00ED6E5E"/>
    <w:rsid w:val="00ED6EC3"/>
    <w:rsid w:val="00ED717B"/>
    <w:rsid w:val="00ED760F"/>
    <w:rsid w:val="00ED788B"/>
    <w:rsid w:val="00ED7FD5"/>
    <w:rsid w:val="00EE0310"/>
    <w:rsid w:val="00EE0429"/>
    <w:rsid w:val="00EE0734"/>
    <w:rsid w:val="00EE09F6"/>
    <w:rsid w:val="00EE0FCF"/>
    <w:rsid w:val="00EE13B8"/>
    <w:rsid w:val="00EE1572"/>
    <w:rsid w:val="00EE19BB"/>
    <w:rsid w:val="00EE1D28"/>
    <w:rsid w:val="00EE1F5C"/>
    <w:rsid w:val="00EE208D"/>
    <w:rsid w:val="00EE2198"/>
    <w:rsid w:val="00EE256C"/>
    <w:rsid w:val="00EE29C6"/>
    <w:rsid w:val="00EE2AC7"/>
    <w:rsid w:val="00EE2CCA"/>
    <w:rsid w:val="00EE2F58"/>
    <w:rsid w:val="00EE2F5B"/>
    <w:rsid w:val="00EE3095"/>
    <w:rsid w:val="00EE3298"/>
    <w:rsid w:val="00EE32E8"/>
    <w:rsid w:val="00EE333E"/>
    <w:rsid w:val="00EE3476"/>
    <w:rsid w:val="00EE37D3"/>
    <w:rsid w:val="00EE3CB2"/>
    <w:rsid w:val="00EE3FD6"/>
    <w:rsid w:val="00EE404B"/>
    <w:rsid w:val="00EE43A1"/>
    <w:rsid w:val="00EE43BE"/>
    <w:rsid w:val="00EE481E"/>
    <w:rsid w:val="00EE48F7"/>
    <w:rsid w:val="00EE4958"/>
    <w:rsid w:val="00EE4A2B"/>
    <w:rsid w:val="00EE4DFA"/>
    <w:rsid w:val="00EE50CA"/>
    <w:rsid w:val="00EE525C"/>
    <w:rsid w:val="00EE533E"/>
    <w:rsid w:val="00EE5540"/>
    <w:rsid w:val="00EE57B2"/>
    <w:rsid w:val="00EE59DC"/>
    <w:rsid w:val="00EE5C8A"/>
    <w:rsid w:val="00EE606C"/>
    <w:rsid w:val="00EE618B"/>
    <w:rsid w:val="00EE632C"/>
    <w:rsid w:val="00EE659C"/>
    <w:rsid w:val="00EE667E"/>
    <w:rsid w:val="00EE6868"/>
    <w:rsid w:val="00EE697D"/>
    <w:rsid w:val="00EE6B35"/>
    <w:rsid w:val="00EE6CAA"/>
    <w:rsid w:val="00EE6DE5"/>
    <w:rsid w:val="00EE713F"/>
    <w:rsid w:val="00EE736E"/>
    <w:rsid w:val="00EE74AA"/>
    <w:rsid w:val="00EE776B"/>
    <w:rsid w:val="00EE7AAB"/>
    <w:rsid w:val="00EE7C4B"/>
    <w:rsid w:val="00EE7FFA"/>
    <w:rsid w:val="00EF0012"/>
    <w:rsid w:val="00EF00D2"/>
    <w:rsid w:val="00EF0216"/>
    <w:rsid w:val="00EF02AF"/>
    <w:rsid w:val="00EF02EE"/>
    <w:rsid w:val="00EF0364"/>
    <w:rsid w:val="00EF04BF"/>
    <w:rsid w:val="00EF06FB"/>
    <w:rsid w:val="00EF0793"/>
    <w:rsid w:val="00EF0816"/>
    <w:rsid w:val="00EF08B0"/>
    <w:rsid w:val="00EF0928"/>
    <w:rsid w:val="00EF09AE"/>
    <w:rsid w:val="00EF1181"/>
    <w:rsid w:val="00EF149A"/>
    <w:rsid w:val="00EF1889"/>
    <w:rsid w:val="00EF19DB"/>
    <w:rsid w:val="00EF1A20"/>
    <w:rsid w:val="00EF2711"/>
    <w:rsid w:val="00EF2732"/>
    <w:rsid w:val="00EF2945"/>
    <w:rsid w:val="00EF2B4F"/>
    <w:rsid w:val="00EF3471"/>
    <w:rsid w:val="00EF36F3"/>
    <w:rsid w:val="00EF3700"/>
    <w:rsid w:val="00EF39A7"/>
    <w:rsid w:val="00EF3B64"/>
    <w:rsid w:val="00EF3B69"/>
    <w:rsid w:val="00EF3CAA"/>
    <w:rsid w:val="00EF44B4"/>
    <w:rsid w:val="00EF49C6"/>
    <w:rsid w:val="00EF4CCC"/>
    <w:rsid w:val="00EF51DF"/>
    <w:rsid w:val="00EF522A"/>
    <w:rsid w:val="00EF59C2"/>
    <w:rsid w:val="00EF5BFA"/>
    <w:rsid w:val="00EF5FC1"/>
    <w:rsid w:val="00EF6337"/>
    <w:rsid w:val="00EF6540"/>
    <w:rsid w:val="00EF6614"/>
    <w:rsid w:val="00EF67DA"/>
    <w:rsid w:val="00EF6AA6"/>
    <w:rsid w:val="00EF6B00"/>
    <w:rsid w:val="00EF6FBC"/>
    <w:rsid w:val="00EF7010"/>
    <w:rsid w:val="00EF7135"/>
    <w:rsid w:val="00EF71DE"/>
    <w:rsid w:val="00EF71EC"/>
    <w:rsid w:val="00EF724A"/>
    <w:rsid w:val="00EF72E1"/>
    <w:rsid w:val="00EF7496"/>
    <w:rsid w:val="00EF7531"/>
    <w:rsid w:val="00EF792E"/>
    <w:rsid w:val="00EF7B60"/>
    <w:rsid w:val="00EF7C7C"/>
    <w:rsid w:val="00EF7CEF"/>
    <w:rsid w:val="00EF7EF9"/>
    <w:rsid w:val="00F0041B"/>
    <w:rsid w:val="00F00486"/>
    <w:rsid w:val="00F0049A"/>
    <w:rsid w:val="00F00543"/>
    <w:rsid w:val="00F008A4"/>
    <w:rsid w:val="00F00A41"/>
    <w:rsid w:val="00F00D2B"/>
    <w:rsid w:val="00F012D2"/>
    <w:rsid w:val="00F01430"/>
    <w:rsid w:val="00F01677"/>
    <w:rsid w:val="00F01997"/>
    <w:rsid w:val="00F01CA0"/>
    <w:rsid w:val="00F01D55"/>
    <w:rsid w:val="00F0265D"/>
    <w:rsid w:val="00F028A6"/>
    <w:rsid w:val="00F02D07"/>
    <w:rsid w:val="00F02E4A"/>
    <w:rsid w:val="00F031EE"/>
    <w:rsid w:val="00F03296"/>
    <w:rsid w:val="00F0333F"/>
    <w:rsid w:val="00F0342A"/>
    <w:rsid w:val="00F035B4"/>
    <w:rsid w:val="00F038C0"/>
    <w:rsid w:val="00F03DC7"/>
    <w:rsid w:val="00F04145"/>
    <w:rsid w:val="00F0422E"/>
    <w:rsid w:val="00F046D7"/>
    <w:rsid w:val="00F0480E"/>
    <w:rsid w:val="00F048AD"/>
    <w:rsid w:val="00F04CA9"/>
    <w:rsid w:val="00F04F34"/>
    <w:rsid w:val="00F058CB"/>
    <w:rsid w:val="00F05AE0"/>
    <w:rsid w:val="00F05CB1"/>
    <w:rsid w:val="00F05F6C"/>
    <w:rsid w:val="00F06115"/>
    <w:rsid w:val="00F06133"/>
    <w:rsid w:val="00F067AB"/>
    <w:rsid w:val="00F067E2"/>
    <w:rsid w:val="00F06D90"/>
    <w:rsid w:val="00F070BA"/>
    <w:rsid w:val="00F07124"/>
    <w:rsid w:val="00F0747B"/>
    <w:rsid w:val="00F07976"/>
    <w:rsid w:val="00F07990"/>
    <w:rsid w:val="00F07ABA"/>
    <w:rsid w:val="00F07B9F"/>
    <w:rsid w:val="00F07CE4"/>
    <w:rsid w:val="00F07E53"/>
    <w:rsid w:val="00F07FA9"/>
    <w:rsid w:val="00F10031"/>
    <w:rsid w:val="00F100B3"/>
    <w:rsid w:val="00F10239"/>
    <w:rsid w:val="00F1026B"/>
    <w:rsid w:val="00F106D1"/>
    <w:rsid w:val="00F1088C"/>
    <w:rsid w:val="00F10D4F"/>
    <w:rsid w:val="00F11078"/>
    <w:rsid w:val="00F11225"/>
    <w:rsid w:val="00F113A4"/>
    <w:rsid w:val="00F116B3"/>
    <w:rsid w:val="00F11848"/>
    <w:rsid w:val="00F11885"/>
    <w:rsid w:val="00F118A0"/>
    <w:rsid w:val="00F11A7C"/>
    <w:rsid w:val="00F11BCE"/>
    <w:rsid w:val="00F11C21"/>
    <w:rsid w:val="00F121D2"/>
    <w:rsid w:val="00F121FB"/>
    <w:rsid w:val="00F122B6"/>
    <w:rsid w:val="00F122D8"/>
    <w:rsid w:val="00F122ED"/>
    <w:rsid w:val="00F1237E"/>
    <w:rsid w:val="00F127CA"/>
    <w:rsid w:val="00F12801"/>
    <w:rsid w:val="00F12A4B"/>
    <w:rsid w:val="00F12BA2"/>
    <w:rsid w:val="00F12C2F"/>
    <w:rsid w:val="00F12E26"/>
    <w:rsid w:val="00F12E43"/>
    <w:rsid w:val="00F130CA"/>
    <w:rsid w:val="00F131E7"/>
    <w:rsid w:val="00F136FC"/>
    <w:rsid w:val="00F139A0"/>
    <w:rsid w:val="00F139D5"/>
    <w:rsid w:val="00F13D20"/>
    <w:rsid w:val="00F14063"/>
    <w:rsid w:val="00F1426B"/>
    <w:rsid w:val="00F14798"/>
    <w:rsid w:val="00F1485D"/>
    <w:rsid w:val="00F153E9"/>
    <w:rsid w:val="00F15913"/>
    <w:rsid w:val="00F15938"/>
    <w:rsid w:val="00F15C94"/>
    <w:rsid w:val="00F15D44"/>
    <w:rsid w:val="00F15DE6"/>
    <w:rsid w:val="00F16252"/>
    <w:rsid w:val="00F16366"/>
    <w:rsid w:val="00F173A1"/>
    <w:rsid w:val="00F176F9"/>
    <w:rsid w:val="00F17835"/>
    <w:rsid w:val="00F1795F"/>
    <w:rsid w:val="00F17B17"/>
    <w:rsid w:val="00F17E46"/>
    <w:rsid w:val="00F17EB3"/>
    <w:rsid w:val="00F2020E"/>
    <w:rsid w:val="00F203A0"/>
    <w:rsid w:val="00F20427"/>
    <w:rsid w:val="00F205C1"/>
    <w:rsid w:val="00F207AF"/>
    <w:rsid w:val="00F207D1"/>
    <w:rsid w:val="00F20C16"/>
    <w:rsid w:val="00F20E7B"/>
    <w:rsid w:val="00F2168B"/>
    <w:rsid w:val="00F21718"/>
    <w:rsid w:val="00F2179F"/>
    <w:rsid w:val="00F21F46"/>
    <w:rsid w:val="00F22026"/>
    <w:rsid w:val="00F2208B"/>
    <w:rsid w:val="00F221DE"/>
    <w:rsid w:val="00F2224E"/>
    <w:rsid w:val="00F223E5"/>
    <w:rsid w:val="00F2248B"/>
    <w:rsid w:val="00F22C9E"/>
    <w:rsid w:val="00F22ECB"/>
    <w:rsid w:val="00F2312F"/>
    <w:rsid w:val="00F23301"/>
    <w:rsid w:val="00F234AE"/>
    <w:rsid w:val="00F23616"/>
    <w:rsid w:val="00F237BF"/>
    <w:rsid w:val="00F23906"/>
    <w:rsid w:val="00F23914"/>
    <w:rsid w:val="00F23A6C"/>
    <w:rsid w:val="00F23ADD"/>
    <w:rsid w:val="00F23E1D"/>
    <w:rsid w:val="00F23E89"/>
    <w:rsid w:val="00F2444E"/>
    <w:rsid w:val="00F2462E"/>
    <w:rsid w:val="00F247CA"/>
    <w:rsid w:val="00F247FC"/>
    <w:rsid w:val="00F24C71"/>
    <w:rsid w:val="00F24DBC"/>
    <w:rsid w:val="00F25002"/>
    <w:rsid w:val="00F251F7"/>
    <w:rsid w:val="00F253CF"/>
    <w:rsid w:val="00F256BB"/>
    <w:rsid w:val="00F2575B"/>
    <w:rsid w:val="00F25AE6"/>
    <w:rsid w:val="00F25B65"/>
    <w:rsid w:val="00F25C0D"/>
    <w:rsid w:val="00F25C97"/>
    <w:rsid w:val="00F25DB6"/>
    <w:rsid w:val="00F261C8"/>
    <w:rsid w:val="00F26585"/>
    <w:rsid w:val="00F266CC"/>
    <w:rsid w:val="00F26C0C"/>
    <w:rsid w:val="00F26DA6"/>
    <w:rsid w:val="00F26DF5"/>
    <w:rsid w:val="00F26F2B"/>
    <w:rsid w:val="00F270B2"/>
    <w:rsid w:val="00F27353"/>
    <w:rsid w:val="00F27416"/>
    <w:rsid w:val="00F27487"/>
    <w:rsid w:val="00F276C0"/>
    <w:rsid w:val="00F27AA6"/>
    <w:rsid w:val="00F27BBF"/>
    <w:rsid w:val="00F27BC0"/>
    <w:rsid w:val="00F27E16"/>
    <w:rsid w:val="00F27EA1"/>
    <w:rsid w:val="00F3000E"/>
    <w:rsid w:val="00F3026A"/>
    <w:rsid w:val="00F30E52"/>
    <w:rsid w:val="00F312B2"/>
    <w:rsid w:val="00F315EC"/>
    <w:rsid w:val="00F3162D"/>
    <w:rsid w:val="00F31988"/>
    <w:rsid w:val="00F31A1F"/>
    <w:rsid w:val="00F31A5D"/>
    <w:rsid w:val="00F31A61"/>
    <w:rsid w:val="00F31C01"/>
    <w:rsid w:val="00F31D53"/>
    <w:rsid w:val="00F31DAB"/>
    <w:rsid w:val="00F32076"/>
    <w:rsid w:val="00F323E2"/>
    <w:rsid w:val="00F3249F"/>
    <w:rsid w:val="00F32BF4"/>
    <w:rsid w:val="00F336A2"/>
    <w:rsid w:val="00F33848"/>
    <w:rsid w:val="00F3389F"/>
    <w:rsid w:val="00F33C66"/>
    <w:rsid w:val="00F33E78"/>
    <w:rsid w:val="00F3434F"/>
    <w:rsid w:val="00F34594"/>
    <w:rsid w:val="00F34708"/>
    <w:rsid w:val="00F34815"/>
    <w:rsid w:val="00F34863"/>
    <w:rsid w:val="00F34891"/>
    <w:rsid w:val="00F349FA"/>
    <w:rsid w:val="00F34AC1"/>
    <w:rsid w:val="00F34BAD"/>
    <w:rsid w:val="00F3510E"/>
    <w:rsid w:val="00F356F8"/>
    <w:rsid w:val="00F35A9D"/>
    <w:rsid w:val="00F35C55"/>
    <w:rsid w:val="00F35E00"/>
    <w:rsid w:val="00F3603B"/>
    <w:rsid w:val="00F3604A"/>
    <w:rsid w:val="00F36190"/>
    <w:rsid w:val="00F361C3"/>
    <w:rsid w:val="00F36254"/>
    <w:rsid w:val="00F36482"/>
    <w:rsid w:val="00F36625"/>
    <w:rsid w:val="00F36945"/>
    <w:rsid w:val="00F36A6C"/>
    <w:rsid w:val="00F36D1D"/>
    <w:rsid w:val="00F36FD3"/>
    <w:rsid w:val="00F37191"/>
    <w:rsid w:val="00F37328"/>
    <w:rsid w:val="00F37490"/>
    <w:rsid w:val="00F37576"/>
    <w:rsid w:val="00F376C6"/>
    <w:rsid w:val="00F37749"/>
    <w:rsid w:val="00F3776C"/>
    <w:rsid w:val="00F377EB"/>
    <w:rsid w:val="00F37821"/>
    <w:rsid w:val="00F37869"/>
    <w:rsid w:val="00F378AE"/>
    <w:rsid w:val="00F37BFF"/>
    <w:rsid w:val="00F37F80"/>
    <w:rsid w:val="00F37FFD"/>
    <w:rsid w:val="00F402AD"/>
    <w:rsid w:val="00F4037A"/>
    <w:rsid w:val="00F4061B"/>
    <w:rsid w:val="00F4066E"/>
    <w:rsid w:val="00F40830"/>
    <w:rsid w:val="00F40A8A"/>
    <w:rsid w:val="00F40B48"/>
    <w:rsid w:val="00F40C03"/>
    <w:rsid w:val="00F411D9"/>
    <w:rsid w:val="00F42133"/>
    <w:rsid w:val="00F42175"/>
    <w:rsid w:val="00F42B72"/>
    <w:rsid w:val="00F42B85"/>
    <w:rsid w:val="00F432CE"/>
    <w:rsid w:val="00F43D7E"/>
    <w:rsid w:val="00F43F25"/>
    <w:rsid w:val="00F43FB7"/>
    <w:rsid w:val="00F440E6"/>
    <w:rsid w:val="00F44354"/>
    <w:rsid w:val="00F443A9"/>
    <w:rsid w:val="00F444AC"/>
    <w:rsid w:val="00F447D4"/>
    <w:rsid w:val="00F448CA"/>
    <w:rsid w:val="00F44EF7"/>
    <w:rsid w:val="00F44F59"/>
    <w:rsid w:val="00F44FBF"/>
    <w:rsid w:val="00F454EA"/>
    <w:rsid w:val="00F459BF"/>
    <w:rsid w:val="00F45CAF"/>
    <w:rsid w:val="00F45CB9"/>
    <w:rsid w:val="00F45CD9"/>
    <w:rsid w:val="00F45D42"/>
    <w:rsid w:val="00F45F08"/>
    <w:rsid w:val="00F45F74"/>
    <w:rsid w:val="00F46234"/>
    <w:rsid w:val="00F462DF"/>
    <w:rsid w:val="00F4689D"/>
    <w:rsid w:val="00F46A78"/>
    <w:rsid w:val="00F46DE5"/>
    <w:rsid w:val="00F46E92"/>
    <w:rsid w:val="00F47341"/>
    <w:rsid w:val="00F474D1"/>
    <w:rsid w:val="00F47877"/>
    <w:rsid w:val="00F478DF"/>
    <w:rsid w:val="00F47B79"/>
    <w:rsid w:val="00F47BE8"/>
    <w:rsid w:val="00F47E3B"/>
    <w:rsid w:val="00F47E42"/>
    <w:rsid w:val="00F47F62"/>
    <w:rsid w:val="00F47F70"/>
    <w:rsid w:val="00F502C0"/>
    <w:rsid w:val="00F503AB"/>
    <w:rsid w:val="00F507FF"/>
    <w:rsid w:val="00F5087E"/>
    <w:rsid w:val="00F50983"/>
    <w:rsid w:val="00F509C4"/>
    <w:rsid w:val="00F50A8A"/>
    <w:rsid w:val="00F50AEE"/>
    <w:rsid w:val="00F50AF2"/>
    <w:rsid w:val="00F50BA1"/>
    <w:rsid w:val="00F50D2A"/>
    <w:rsid w:val="00F50DD8"/>
    <w:rsid w:val="00F50EE1"/>
    <w:rsid w:val="00F50F35"/>
    <w:rsid w:val="00F511D7"/>
    <w:rsid w:val="00F51302"/>
    <w:rsid w:val="00F51409"/>
    <w:rsid w:val="00F5162A"/>
    <w:rsid w:val="00F518DF"/>
    <w:rsid w:val="00F51960"/>
    <w:rsid w:val="00F51B16"/>
    <w:rsid w:val="00F51C30"/>
    <w:rsid w:val="00F51CE5"/>
    <w:rsid w:val="00F51D2B"/>
    <w:rsid w:val="00F51E01"/>
    <w:rsid w:val="00F51F4A"/>
    <w:rsid w:val="00F51F4B"/>
    <w:rsid w:val="00F51F4E"/>
    <w:rsid w:val="00F52007"/>
    <w:rsid w:val="00F52123"/>
    <w:rsid w:val="00F5220E"/>
    <w:rsid w:val="00F52227"/>
    <w:rsid w:val="00F522A9"/>
    <w:rsid w:val="00F524AE"/>
    <w:rsid w:val="00F524E3"/>
    <w:rsid w:val="00F5258D"/>
    <w:rsid w:val="00F529F6"/>
    <w:rsid w:val="00F52A33"/>
    <w:rsid w:val="00F52C10"/>
    <w:rsid w:val="00F52D88"/>
    <w:rsid w:val="00F53055"/>
    <w:rsid w:val="00F53A05"/>
    <w:rsid w:val="00F53A35"/>
    <w:rsid w:val="00F53C39"/>
    <w:rsid w:val="00F53C4C"/>
    <w:rsid w:val="00F53E29"/>
    <w:rsid w:val="00F53E8E"/>
    <w:rsid w:val="00F546E9"/>
    <w:rsid w:val="00F5489E"/>
    <w:rsid w:val="00F549DA"/>
    <w:rsid w:val="00F5529D"/>
    <w:rsid w:val="00F553CA"/>
    <w:rsid w:val="00F55956"/>
    <w:rsid w:val="00F55A95"/>
    <w:rsid w:val="00F55C20"/>
    <w:rsid w:val="00F56160"/>
    <w:rsid w:val="00F5644A"/>
    <w:rsid w:val="00F5678F"/>
    <w:rsid w:val="00F56C19"/>
    <w:rsid w:val="00F56FD5"/>
    <w:rsid w:val="00F5716B"/>
    <w:rsid w:val="00F5727B"/>
    <w:rsid w:val="00F572C5"/>
    <w:rsid w:val="00F573AD"/>
    <w:rsid w:val="00F579CA"/>
    <w:rsid w:val="00F602EF"/>
    <w:rsid w:val="00F60345"/>
    <w:rsid w:val="00F60684"/>
    <w:rsid w:val="00F60896"/>
    <w:rsid w:val="00F60B2C"/>
    <w:rsid w:val="00F60B43"/>
    <w:rsid w:val="00F60BD7"/>
    <w:rsid w:val="00F60FE9"/>
    <w:rsid w:val="00F61165"/>
    <w:rsid w:val="00F612AB"/>
    <w:rsid w:val="00F6147A"/>
    <w:rsid w:val="00F61983"/>
    <w:rsid w:val="00F619A8"/>
    <w:rsid w:val="00F61A1D"/>
    <w:rsid w:val="00F61D87"/>
    <w:rsid w:val="00F6211E"/>
    <w:rsid w:val="00F6242D"/>
    <w:rsid w:val="00F62510"/>
    <w:rsid w:val="00F62693"/>
    <w:rsid w:val="00F628B0"/>
    <w:rsid w:val="00F629FC"/>
    <w:rsid w:val="00F62A98"/>
    <w:rsid w:val="00F62D1E"/>
    <w:rsid w:val="00F62DFC"/>
    <w:rsid w:val="00F62EEE"/>
    <w:rsid w:val="00F63074"/>
    <w:rsid w:val="00F6339E"/>
    <w:rsid w:val="00F63536"/>
    <w:rsid w:val="00F63665"/>
    <w:rsid w:val="00F63674"/>
    <w:rsid w:val="00F63AF9"/>
    <w:rsid w:val="00F6403B"/>
    <w:rsid w:val="00F64088"/>
    <w:rsid w:val="00F6453C"/>
    <w:rsid w:val="00F6455F"/>
    <w:rsid w:val="00F6468F"/>
    <w:rsid w:val="00F64802"/>
    <w:rsid w:val="00F649AA"/>
    <w:rsid w:val="00F64A69"/>
    <w:rsid w:val="00F64C24"/>
    <w:rsid w:val="00F64DA1"/>
    <w:rsid w:val="00F64F3E"/>
    <w:rsid w:val="00F65056"/>
    <w:rsid w:val="00F65313"/>
    <w:rsid w:val="00F65405"/>
    <w:rsid w:val="00F655C5"/>
    <w:rsid w:val="00F65B63"/>
    <w:rsid w:val="00F65EDB"/>
    <w:rsid w:val="00F65F7D"/>
    <w:rsid w:val="00F6628A"/>
    <w:rsid w:val="00F6637C"/>
    <w:rsid w:val="00F663A5"/>
    <w:rsid w:val="00F663ED"/>
    <w:rsid w:val="00F6661C"/>
    <w:rsid w:val="00F6666C"/>
    <w:rsid w:val="00F667E2"/>
    <w:rsid w:val="00F66BE8"/>
    <w:rsid w:val="00F66E0A"/>
    <w:rsid w:val="00F66F8F"/>
    <w:rsid w:val="00F67935"/>
    <w:rsid w:val="00F67ECA"/>
    <w:rsid w:val="00F67F24"/>
    <w:rsid w:val="00F701E3"/>
    <w:rsid w:val="00F70231"/>
    <w:rsid w:val="00F70360"/>
    <w:rsid w:val="00F70564"/>
    <w:rsid w:val="00F707B0"/>
    <w:rsid w:val="00F70BA7"/>
    <w:rsid w:val="00F710E4"/>
    <w:rsid w:val="00F71201"/>
    <w:rsid w:val="00F7136E"/>
    <w:rsid w:val="00F7155E"/>
    <w:rsid w:val="00F715FA"/>
    <w:rsid w:val="00F717C0"/>
    <w:rsid w:val="00F71858"/>
    <w:rsid w:val="00F718D0"/>
    <w:rsid w:val="00F71969"/>
    <w:rsid w:val="00F71BE3"/>
    <w:rsid w:val="00F71F43"/>
    <w:rsid w:val="00F71F6D"/>
    <w:rsid w:val="00F722A3"/>
    <w:rsid w:val="00F72320"/>
    <w:rsid w:val="00F723DC"/>
    <w:rsid w:val="00F724BB"/>
    <w:rsid w:val="00F726A9"/>
    <w:rsid w:val="00F7281D"/>
    <w:rsid w:val="00F72AF7"/>
    <w:rsid w:val="00F72D77"/>
    <w:rsid w:val="00F72DFC"/>
    <w:rsid w:val="00F72E86"/>
    <w:rsid w:val="00F73758"/>
    <w:rsid w:val="00F7378A"/>
    <w:rsid w:val="00F739D1"/>
    <w:rsid w:val="00F73B80"/>
    <w:rsid w:val="00F73BA1"/>
    <w:rsid w:val="00F73E48"/>
    <w:rsid w:val="00F73F48"/>
    <w:rsid w:val="00F747C6"/>
    <w:rsid w:val="00F74806"/>
    <w:rsid w:val="00F74848"/>
    <w:rsid w:val="00F74A76"/>
    <w:rsid w:val="00F74D6D"/>
    <w:rsid w:val="00F74F65"/>
    <w:rsid w:val="00F74F78"/>
    <w:rsid w:val="00F74FF4"/>
    <w:rsid w:val="00F75262"/>
    <w:rsid w:val="00F75B45"/>
    <w:rsid w:val="00F75BAE"/>
    <w:rsid w:val="00F75DB0"/>
    <w:rsid w:val="00F75DF9"/>
    <w:rsid w:val="00F7606C"/>
    <w:rsid w:val="00F761D3"/>
    <w:rsid w:val="00F7628F"/>
    <w:rsid w:val="00F7638D"/>
    <w:rsid w:val="00F7650A"/>
    <w:rsid w:val="00F76D63"/>
    <w:rsid w:val="00F76F48"/>
    <w:rsid w:val="00F76F67"/>
    <w:rsid w:val="00F773FC"/>
    <w:rsid w:val="00F77760"/>
    <w:rsid w:val="00F7786D"/>
    <w:rsid w:val="00F77BAF"/>
    <w:rsid w:val="00F77C3E"/>
    <w:rsid w:val="00F80221"/>
    <w:rsid w:val="00F8045A"/>
    <w:rsid w:val="00F806DD"/>
    <w:rsid w:val="00F80828"/>
    <w:rsid w:val="00F8086C"/>
    <w:rsid w:val="00F80953"/>
    <w:rsid w:val="00F80C13"/>
    <w:rsid w:val="00F810FF"/>
    <w:rsid w:val="00F8111B"/>
    <w:rsid w:val="00F813C9"/>
    <w:rsid w:val="00F8149A"/>
    <w:rsid w:val="00F8193B"/>
    <w:rsid w:val="00F8194A"/>
    <w:rsid w:val="00F819C6"/>
    <w:rsid w:val="00F81AD2"/>
    <w:rsid w:val="00F81AE7"/>
    <w:rsid w:val="00F81DD4"/>
    <w:rsid w:val="00F81EAA"/>
    <w:rsid w:val="00F8211D"/>
    <w:rsid w:val="00F8224D"/>
    <w:rsid w:val="00F82801"/>
    <w:rsid w:val="00F82842"/>
    <w:rsid w:val="00F8289B"/>
    <w:rsid w:val="00F82A66"/>
    <w:rsid w:val="00F82DC7"/>
    <w:rsid w:val="00F82EE7"/>
    <w:rsid w:val="00F82FA0"/>
    <w:rsid w:val="00F83010"/>
    <w:rsid w:val="00F8307A"/>
    <w:rsid w:val="00F8351E"/>
    <w:rsid w:val="00F83893"/>
    <w:rsid w:val="00F8391B"/>
    <w:rsid w:val="00F83A36"/>
    <w:rsid w:val="00F83EA2"/>
    <w:rsid w:val="00F83F1C"/>
    <w:rsid w:val="00F84800"/>
    <w:rsid w:val="00F8490C"/>
    <w:rsid w:val="00F84E2A"/>
    <w:rsid w:val="00F84E4B"/>
    <w:rsid w:val="00F85269"/>
    <w:rsid w:val="00F852BF"/>
    <w:rsid w:val="00F852D2"/>
    <w:rsid w:val="00F85327"/>
    <w:rsid w:val="00F855C1"/>
    <w:rsid w:val="00F855C2"/>
    <w:rsid w:val="00F85870"/>
    <w:rsid w:val="00F858EE"/>
    <w:rsid w:val="00F8598D"/>
    <w:rsid w:val="00F85DAD"/>
    <w:rsid w:val="00F863E4"/>
    <w:rsid w:val="00F864E1"/>
    <w:rsid w:val="00F8696F"/>
    <w:rsid w:val="00F86D59"/>
    <w:rsid w:val="00F86D87"/>
    <w:rsid w:val="00F86F03"/>
    <w:rsid w:val="00F86F07"/>
    <w:rsid w:val="00F86F37"/>
    <w:rsid w:val="00F86F94"/>
    <w:rsid w:val="00F86F96"/>
    <w:rsid w:val="00F87480"/>
    <w:rsid w:val="00F8758F"/>
    <w:rsid w:val="00F87670"/>
    <w:rsid w:val="00F87870"/>
    <w:rsid w:val="00F87895"/>
    <w:rsid w:val="00F901FA"/>
    <w:rsid w:val="00F9020A"/>
    <w:rsid w:val="00F904FC"/>
    <w:rsid w:val="00F906BA"/>
    <w:rsid w:val="00F907C5"/>
    <w:rsid w:val="00F90926"/>
    <w:rsid w:val="00F90A6B"/>
    <w:rsid w:val="00F9106E"/>
    <w:rsid w:val="00F910AB"/>
    <w:rsid w:val="00F91166"/>
    <w:rsid w:val="00F913D8"/>
    <w:rsid w:val="00F91B45"/>
    <w:rsid w:val="00F92174"/>
    <w:rsid w:val="00F923F7"/>
    <w:rsid w:val="00F92672"/>
    <w:rsid w:val="00F92707"/>
    <w:rsid w:val="00F92B57"/>
    <w:rsid w:val="00F92CBA"/>
    <w:rsid w:val="00F93364"/>
    <w:rsid w:val="00F93528"/>
    <w:rsid w:val="00F93804"/>
    <w:rsid w:val="00F93866"/>
    <w:rsid w:val="00F93D66"/>
    <w:rsid w:val="00F93D8F"/>
    <w:rsid w:val="00F94047"/>
    <w:rsid w:val="00F94221"/>
    <w:rsid w:val="00F94664"/>
    <w:rsid w:val="00F946CE"/>
    <w:rsid w:val="00F9499F"/>
    <w:rsid w:val="00F949D5"/>
    <w:rsid w:val="00F94BB0"/>
    <w:rsid w:val="00F94F07"/>
    <w:rsid w:val="00F95088"/>
    <w:rsid w:val="00F95682"/>
    <w:rsid w:val="00F956E8"/>
    <w:rsid w:val="00F95953"/>
    <w:rsid w:val="00F95B35"/>
    <w:rsid w:val="00F95BDE"/>
    <w:rsid w:val="00F95D19"/>
    <w:rsid w:val="00F9600A"/>
    <w:rsid w:val="00F9617F"/>
    <w:rsid w:val="00F962EA"/>
    <w:rsid w:val="00F965F1"/>
    <w:rsid w:val="00F96B56"/>
    <w:rsid w:val="00F96DA6"/>
    <w:rsid w:val="00F9708E"/>
    <w:rsid w:val="00F971AC"/>
    <w:rsid w:val="00F976B7"/>
    <w:rsid w:val="00F976CB"/>
    <w:rsid w:val="00F97712"/>
    <w:rsid w:val="00F97D50"/>
    <w:rsid w:val="00FA0160"/>
    <w:rsid w:val="00FA01F3"/>
    <w:rsid w:val="00FA0372"/>
    <w:rsid w:val="00FA03A0"/>
    <w:rsid w:val="00FA08A2"/>
    <w:rsid w:val="00FA08DE"/>
    <w:rsid w:val="00FA0969"/>
    <w:rsid w:val="00FA0BB1"/>
    <w:rsid w:val="00FA0C04"/>
    <w:rsid w:val="00FA1105"/>
    <w:rsid w:val="00FA11A0"/>
    <w:rsid w:val="00FA12E4"/>
    <w:rsid w:val="00FA1601"/>
    <w:rsid w:val="00FA1839"/>
    <w:rsid w:val="00FA1A40"/>
    <w:rsid w:val="00FA1A7D"/>
    <w:rsid w:val="00FA1F00"/>
    <w:rsid w:val="00FA2105"/>
    <w:rsid w:val="00FA21A5"/>
    <w:rsid w:val="00FA274A"/>
    <w:rsid w:val="00FA291F"/>
    <w:rsid w:val="00FA2929"/>
    <w:rsid w:val="00FA296E"/>
    <w:rsid w:val="00FA2E99"/>
    <w:rsid w:val="00FA2FA0"/>
    <w:rsid w:val="00FA33A1"/>
    <w:rsid w:val="00FA3960"/>
    <w:rsid w:val="00FA3B80"/>
    <w:rsid w:val="00FA4061"/>
    <w:rsid w:val="00FA4275"/>
    <w:rsid w:val="00FA4A84"/>
    <w:rsid w:val="00FA4CA5"/>
    <w:rsid w:val="00FA4D31"/>
    <w:rsid w:val="00FA4FFC"/>
    <w:rsid w:val="00FA5108"/>
    <w:rsid w:val="00FA55AC"/>
    <w:rsid w:val="00FA5680"/>
    <w:rsid w:val="00FA5AB9"/>
    <w:rsid w:val="00FA6288"/>
    <w:rsid w:val="00FA6474"/>
    <w:rsid w:val="00FA653D"/>
    <w:rsid w:val="00FA65A8"/>
    <w:rsid w:val="00FA65E1"/>
    <w:rsid w:val="00FA665C"/>
    <w:rsid w:val="00FA6834"/>
    <w:rsid w:val="00FA6ADA"/>
    <w:rsid w:val="00FA6BCA"/>
    <w:rsid w:val="00FA6C83"/>
    <w:rsid w:val="00FA71A9"/>
    <w:rsid w:val="00FA7387"/>
    <w:rsid w:val="00FA73B7"/>
    <w:rsid w:val="00FA770A"/>
    <w:rsid w:val="00FA7A56"/>
    <w:rsid w:val="00FA7BBE"/>
    <w:rsid w:val="00FA7C73"/>
    <w:rsid w:val="00FB0562"/>
    <w:rsid w:val="00FB05FB"/>
    <w:rsid w:val="00FB0627"/>
    <w:rsid w:val="00FB0638"/>
    <w:rsid w:val="00FB100F"/>
    <w:rsid w:val="00FB1242"/>
    <w:rsid w:val="00FB152E"/>
    <w:rsid w:val="00FB167D"/>
    <w:rsid w:val="00FB16E9"/>
    <w:rsid w:val="00FB1857"/>
    <w:rsid w:val="00FB1991"/>
    <w:rsid w:val="00FB1C33"/>
    <w:rsid w:val="00FB1EC9"/>
    <w:rsid w:val="00FB2519"/>
    <w:rsid w:val="00FB2651"/>
    <w:rsid w:val="00FB28F6"/>
    <w:rsid w:val="00FB2AB0"/>
    <w:rsid w:val="00FB2D0C"/>
    <w:rsid w:val="00FB2D95"/>
    <w:rsid w:val="00FB3435"/>
    <w:rsid w:val="00FB346C"/>
    <w:rsid w:val="00FB35BE"/>
    <w:rsid w:val="00FB361C"/>
    <w:rsid w:val="00FB3735"/>
    <w:rsid w:val="00FB3D4E"/>
    <w:rsid w:val="00FB3E71"/>
    <w:rsid w:val="00FB3EF9"/>
    <w:rsid w:val="00FB40A8"/>
    <w:rsid w:val="00FB4183"/>
    <w:rsid w:val="00FB4370"/>
    <w:rsid w:val="00FB44F1"/>
    <w:rsid w:val="00FB4FF8"/>
    <w:rsid w:val="00FB5177"/>
    <w:rsid w:val="00FB5378"/>
    <w:rsid w:val="00FB566E"/>
    <w:rsid w:val="00FB5799"/>
    <w:rsid w:val="00FB59F6"/>
    <w:rsid w:val="00FB5B09"/>
    <w:rsid w:val="00FB61DF"/>
    <w:rsid w:val="00FB62ED"/>
    <w:rsid w:val="00FB6685"/>
    <w:rsid w:val="00FB676C"/>
    <w:rsid w:val="00FB68FC"/>
    <w:rsid w:val="00FB6B6E"/>
    <w:rsid w:val="00FB6D27"/>
    <w:rsid w:val="00FB6F55"/>
    <w:rsid w:val="00FB7114"/>
    <w:rsid w:val="00FB75AA"/>
    <w:rsid w:val="00FB76F2"/>
    <w:rsid w:val="00FB7752"/>
    <w:rsid w:val="00FB7AB1"/>
    <w:rsid w:val="00FB7B58"/>
    <w:rsid w:val="00FB7BDC"/>
    <w:rsid w:val="00FB7EF8"/>
    <w:rsid w:val="00FC008D"/>
    <w:rsid w:val="00FC0833"/>
    <w:rsid w:val="00FC0CD5"/>
    <w:rsid w:val="00FC0D0B"/>
    <w:rsid w:val="00FC10BC"/>
    <w:rsid w:val="00FC12FB"/>
    <w:rsid w:val="00FC19C6"/>
    <w:rsid w:val="00FC1C7B"/>
    <w:rsid w:val="00FC1E21"/>
    <w:rsid w:val="00FC2069"/>
    <w:rsid w:val="00FC217F"/>
    <w:rsid w:val="00FC2186"/>
    <w:rsid w:val="00FC2483"/>
    <w:rsid w:val="00FC260B"/>
    <w:rsid w:val="00FC2821"/>
    <w:rsid w:val="00FC2C86"/>
    <w:rsid w:val="00FC3252"/>
    <w:rsid w:val="00FC32AC"/>
    <w:rsid w:val="00FC3438"/>
    <w:rsid w:val="00FC34D0"/>
    <w:rsid w:val="00FC35DB"/>
    <w:rsid w:val="00FC3670"/>
    <w:rsid w:val="00FC371A"/>
    <w:rsid w:val="00FC3852"/>
    <w:rsid w:val="00FC3C74"/>
    <w:rsid w:val="00FC44F0"/>
    <w:rsid w:val="00FC45CD"/>
    <w:rsid w:val="00FC49FF"/>
    <w:rsid w:val="00FC4A2D"/>
    <w:rsid w:val="00FC4A2E"/>
    <w:rsid w:val="00FC4CE4"/>
    <w:rsid w:val="00FC4E16"/>
    <w:rsid w:val="00FC50F1"/>
    <w:rsid w:val="00FC51C5"/>
    <w:rsid w:val="00FC51F4"/>
    <w:rsid w:val="00FC56B1"/>
    <w:rsid w:val="00FC5C78"/>
    <w:rsid w:val="00FC5E53"/>
    <w:rsid w:val="00FC6117"/>
    <w:rsid w:val="00FC64BC"/>
    <w:rsid w:val="00FC66A4"/>
    <w:rsid w:val="00FC68A8"/>
    <w:rsid w:val="00FC69AA"/>
    <w:rsid w:val="00FC6A4E"/>
    <w:rsid w:val="00FC6A4F"/>
    <w:rsid w:val="00FC6A57"/>
    <w:rsid w:val="00FC6DBA"/>
    <w:rsid w:val="00FC713B"/>
    <w:rsid w:val="00FC7831"/>
    <w:rsid w:val="00FC7924"/>
    <w:rsid w:val="00FC7B9F"/>
    <w:rsid w:val="00FC7BC9"/>
    <w:rsid w:val="00FC7E69"/>
    <w:rsid w:val="00FC7EA3"/>
    <w:rsid w:val="00FC7FB9"/>
    <w:rsid w:val="00FD0180"/>
    <w:rsid w:val="00FD0226"/>
    <w:rsid w:val="00FD052E"/>
    <w:rsid w:val="00FD0677"/>
    <w:rsid w:val="00FD06F8"/>
    <w:rsid w:val="00FD082F"/>
    <w:rsid w:val="00FD0A35"/>
    <w:rsid w:val="00FD0AB6"/>
    <w:rsid w:val="00FD0C47"/>
    <w:rsid w:val="00FD0F14"/>
    <w:rsid w:val="00FD10EE"/>
    <w:rsid w:val="00FD1131"/>
    <w:rsid w:val="00FD11A6"/>
    <w:rsid w:val="00FD14BC"/>
    <w:rsid w:val="00FD18B1"/>
    <w:rsid w:val="00FD198A"/>
    <w:rsid w:val="00FD2286"/>
    <w:rsid w:val="00FD2495"/>
    <w:rsid w:val="00FD254D"/>
    <w:rsid w:val="00FD258D"/>
    <w:rsid w:val="00FD26B1"/>
    <w:rsid w:val="00FD27E9"/>
    <w:rsid w:val="00FD2C48"/>
    <w:rsid w:val="00FD2CA3"/>
    <w:rsid w:val="00FD2DC7"/>
    <w:rsid w:val="00FD2F82"/>
    <w:rsid w:val="00FD314A"/>
    <w:rsid w:val="00FD3169"/>
    <w:rsid w:val="00FD372A"/>
    <w:rsid w:val="00FD37BC"/>
    <w:rsid w:val="00FD3B8A"/>
    <w:rsid w:val="00FD4153"/>
    <w:rsid w:val="00FD42DA"/>
    <w:rsid w:val="00FD4372"/>
    <w:rsid w:val="00FD4700"/>
    <w:rsid w:val="00FD4825"/>
    <w:rsid w:val="00FD4C54"/>
    <w:rsid w:val="00FD4C58"/>
    <w:rsid w:val="00FD4C85"/>
    <w:rsid w:val="00FD4D18"/>
    <w:rsid w:val="00FD4E26"/>
    <w:rsid w:val="00FD4E8B"/>
    <w:rsid w:val="00FD4F5D"/>
    <w:rsid w:val="00FD5101"/>
    <w:rsid w:val="00FD5275"/>
    <w:rsid w:val="00FD53C8"/>
    <w:rsid w:val="00FD56A2"/>
    <w:rsid w:val="00FD5956"/>
    <w:rsid w:val="00FD5FB0"/>
    <w:rsid w:val="00FD6536"/>
    <w:rsid w:val="00FD6AC4"/>
    <w:rsid w:val="00FD6AE0"/>
    <w:rsid w:val="00FD6B38"/>
    <w:rsid w:val="00FD6F62"/>
    <w:rsid w:val="00FD6FF0"/>
    <w:rsid w:val="00FD7211"/>
    <w:rsid w:val="00FD7259"/>
    <w:rsid w:val="00FD7288"/>
    <w:rsid w:val="00FD7542"/>
    <w:rsid w:val="00FD7BFC"/>
    <w:rsid w:val="00FE00D8"/>
    <w:rsid w:val="00FE04A7"/>
    <w:rsid w:val="00FE067E"/>
    <w:rsid w:val="00FE095D"/>
    <w:rsid w:val="00FE0AB9"/>
    <w:rsid w:val="00FE1245"/>
    <w:rsid w:val="00FE129D"/>
    <w:rsid w:val="00FE12A9"/>
    <w:rsid w:val="00FE12D4"/>
    <w:rsid w:val="00FE12E1"/>
    <w:rsid w:val="00FE130D"/>
    <w:rsid w:val="00FE13A8"/>
    <w:rsid w:val="00FE163B"/>
    <w:rsid w:val="00FE18C0"/>
    <w:rsid w:val="00FE198F"/>
    <w:rsid w:val="00FE1993"/>
    <w:rsid w:val="00FE1A50"/>
    <w:rsid w:val="00FE1AB4"/>
    <w:rsid w:val="00FE1AC1"/>
    <w:rsid w:val="00FE1D37"/>
    <w:rsid w:val="00FE1EBE"/>
    <w:rsid w:val="00FE20D8"/>
    <w:rsid w:val="00FE26DB"/>
    <w:rsid w:val="00FE2A45"/>
    <w:rsid w:val="00FE2CCD"/>
    <w:rsid w:val="00FE30CF"/>
    <w:rsid w:val="00FE31BE"/>
    <w:rsid w:val="00FE332A"/>
    <w:rsid w:val="00FE3BBB"/>
    <w:rsid w:val="00FE3DD3"/>
    <w:rsid w:val="00FE3F76"/>
    <w:rsid w:val="00FE4009"/>
    <w:rsid w:val="00FE419F"/>
    <w:rsid w:val="00FE4268"/>
    <w:rsid w:val="00FE474D"/>
    <w:rsid w:val="00FE480C"/>
    <w:rsid w:val="00FE486E"/>
    <w:rsid w:val="00FE4CC3"/>
    <w:rsid w:val="00FE4CF2"/>
    <w:rsid w:val="00FE50C5"/>
    <w:rsid w:val="00FE5B4C"/>
    <w:rsid w:val="00FE5CC4"/>
    <w:rsid w:val="00FE5CCA"/>
    <w:rsid w:val="00FE5E42"/>
    <w:rsid w:val="00FE652A"/>
    <w:rsid w:val="00FE656D"/>
    <w:rsid w:val="00FE694A"/>
    <w:rsid w:val="00FE6AA7"/>
    <w:rsid w:val="00FE6D91"/>
    <w:rsid w:val="00FE719C"/>
    <w:rsid w:val="00FE7454"/>
    <w:rsid w:val="00FE76CE"/>
    <w:rsid w:val="00FE7BB2"/>
    <w:rsid w:val="00FF073B"/>
    <w:rsid w:val="00FF0A6E"/>
    <w:rsid w:val="00FF0B0E"/>
    <w:rsid w:val="00FF0F60"/>
    <w:rsid w:val="00FF1253"/>
    <w:rsid w:val="00FF14EB"/>
    <w:rsid w:val="00FF163A"/>
    <w:rsid w:val="00FF16B5"/>
    <w:rsid w:val="00FF174B"/>
    <w:rsid w:val="00FF1925"/>
    <w:rsid w:val="00FF1CFB"/>
    <w:rsid w:val="00FF1DC6"/>
    <w:rsid w:val="00FF1EE9"/>
    <w:rsid w:val="00FF2176"/>
    <w:rsid w:val="00FF2414"/>
    <w:rsid w:val="00FF2752"/>
    <w:rsid w:val="00FF28BF"/>
    <w:rsid w:val="00FF2A4B"/>
    <w:rsid w:val="00FF2D87"/>
    <w:rsid w:val="00FF2E42"/>
    <w:rsid w:val="00FF2EF4"/>
    <w:rsid w:val="00FF2F4C"/>
    <w:rsid w:val="00FF30A3"/>
    <w:rsid w:val="00FF3307"/>
    <w:rsid w:val="00FF33C1"/>
    <w:rsid w:val="00FF35D0"/>
    <w:rsid w:val="00FF37C8"/>
    <w:rsid w:val="00FF3808"/>
    <w:rsid w:val="00FF3834"/>
    <w:rsid w:val="00FF42CC"/>
    <w:rsid w:val="00FF4A19"/>
    <w:rsid w:val="00FF4B09"/>
    <w:rsid w:val="00FF4FB3"/>
    <w:rsid w:val="00FF5132"/>
    <w:rsid w:val="00FF5163"/>
    <w:rsid w:val="00FF52DF"/>
    <w:rsid w:val="00FF5360"/>
    <w:rsid w:val="00FF54C7"/>
    <w:rsid w:val="00FF5559"/>
    <w:rsid w:val="00FF5611"/>
    <w:rsid w:val="00FF5624"/>
    <w:rsid w:val="00FF593C"/>
    <w:rsid w:val="00FF5CD4"/>
    <w:rsid w:val="00FF5FB9"/>
    <w:rsid w:val="00FF5FCC"/>
    <w:rsid w:val="00FF614D"/>
    <w:rsid w:val="00FF6153"/>
    <w:rsid w:val="00FF61C3"/>
    <w:rsid w:val="00FF635A"/>
    <w:rsid w:val="00FF6423"/>
    <w:rsid w:val="00FF6482"/>
    <w:rsid w:val="00FF6A4D"/>
    <w:rsid w:val="00FF6A59"/>
    <w:rsid w:val="00FF6C78"/>
    <w:rsid w:val="00FF6D2B"/>
    <w:rsid w:val="00FF6D90"/>
    <w:rsid w:val="00FF7041"/>
    <w:rsid w:val="00FF72FB"/>
    <w:rsid w:val="00FF76BC"/>
    <w:rsid w:val="00FF7723"/>
    <w:rsid w:val="00FF77E8"/>
    <w:rsid w:val="00FF792C"/>
    <w:rsid w:val="00FF7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FB7F31C"/>
  <w15:docId w15:val="{20D52C69-85C1-4795-8861-D48968189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70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A394F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5A394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56DD3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E56DD3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E56DD3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E56DD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E56DD3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5A394F"/>
    <w:pPr>
      <w:spacing w:after="120"/>
    </w:pPr>
  </w:style>
  <w:style w:type="paragraph" w:styleId="Header">
    <w:name w:val="header"/>
    <w:basedOn w:val="Normal"/>
    <w:link w:val="Head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rsid w:val="00E56DD3"/>
    <w:rPr>
      <w:rFonts w:ascii="Arial" w:hAnsi="Arial"/>
      <w:sz w:val="18"/>
      <w:szCs w:val="18"/>
    </w:rPr>
  </w:style>
  <w:style w:type="character" w:customStyle="1" w:styleId="AAAddress">
    <w:name w:val="AA Address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E56DD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5A394F"/>
    <w:rPr>
      <w:rFonts w:cs="Times New Roman"/>
      <w:b/>
      <w:bCs/>
    </w:rPr>
  </w:style>
  <w:style w:type="paragraph" w:styleId="ListBullet">
    <w:name w:val="List Bullet"/>
    <w:basedOn w:val="Normal"/>
    <w:rsid w:val="005A394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394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394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394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A394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A394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A394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A394F"/>
    <w:pPr>
      <w:ind w:left="284"/>
    </w:pPr>
  </w:style>
  <w:style w:type="paragraph" w:customStyle="1" w:styleId="AAFrameAddress">
    <w:name w:val="AA Frame Address"/>
    <w:basedOn w:val="Heading1"/>
    <w:rsid w:val="005A394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A394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A394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A394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A394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A394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A394F"/>
    <w:pPr>
      <w:ind w:left="851" w:hanging="284"/>
    </w:pPr>
  </w:style>
  <w:style w:type="paragraph" w:styleId="Index4">
    <w:name w:val="index 4"/>
    <w:basedOn w:val="Normal"/>
    <w:next w:val="Normal"/>
    <w:semiHidden/>
    <w:rsid w:val="005A394F"/>
    <w:pPr>
      <w:ind w:left="1135" w:hanging="284"/>
    </w:pPr>
  </w:style>
  <w:style w:type="paragraph" w:styleId="Index6">
    <w:name w:val="index 6"/>
    <w:basedOn w:val="Normal"/>
    <w:next w:val="Normal"/>
    <w:semiHidden/>
    <w:rsid w:val="005A394F"/>
    <w:pPr>
      <w:ind w:left="1702" w:hanging="284"/>
    </w:pPr>
  </w:style>
  <w:style w:type="paragraph" w:styleId="Index5">
    <w:name w:val="index 5"/>
    <w:basedOn w:val="Normal"/>
    <w:next w:val="Normal"/>
    <w:semiHidden/>
    <w:rsid w:val="005A394F"/>
    <w:pPr>
      <w:ind w:left="1418" w:hanging="284"/>
    </w:pPr>
  </w:style>
  <w:style w:type="paragraph" w:styleId="Index7">
    <w:name w:val="index 7"/>
    <w:basedOn w:val="Normal"/>
    <w:next w:val="Normal"/>
    <w:semiHidden/>
    <w:rsid w:val="005A394F"/>
    <w:pPr>
      <w:ind w:left="1985" w:hanging="284"/>
    </w:pPr>
  </w:style>
  <w:style w:type="paragraph" w:styleId="Index8">
    <w:name w:val="index 8"/>
    <w:basedOn w:val="Normal"/>
    <w:next w:val="Normal"/>
    <w:semiHidden/>
    <w:rsid w:val="005A394F"/>
    <w:pPr>
      <w:ind w:left="2269" w:hanging="284"/>
    </w:pPr>
  </w:style>
  <w:style w:type="paragraph" w:styleId="Index9">
    <w:name w:val="index 9"/>
    <w:basedOn w:val="Normal"/>
    <w:next w:val="Normal"/>
    <w:semiHidden/>
    <w:rsid w:val="005A394F"/>
    <w:pPr>
      <w:ind w:left="2552" w:hanging="284"/>
    </w:pPr>
  </w:style>
  <w:style w:type="paragraph" w:styleId="TOC2">
    <w:name w:val="toc 2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A394F"/>
    <w:pPr>
      <w:ind w:left="851"/>
    </w:pPr>
  </w:style>
  <w:style w:type="paragraph" w:styleId="TOC5">
    <w:name w:val="toc 5"/>
    <w:basedOn w:val="Normal"/>
    <w:next w:val="Normal"/>
    <w:semiHidden/>
    <w:rsid w:val="005A394F"/>
    <w:pPr>
      <w:ind w:left="1134"/>
    </w:pPr>
  </w:style>
  <w:style w:type="paragraph" w:styleId="TOC6">
    <w:name w:val="toc 6"/>
    <w:basedOn w:val="Normal"/>
    <w:next w:val="Normal"/>
    <w:semiHidden/>
    <w:rsid w:val="005A394F"/>
    <w:pPr>
      <w:ind w:left="1418"/>
    </w:pPr>
  </w:style>
  <w:style w:type="paragraph" w:styleId="TOC7">
    <w:name w:val="toc 7"/>
    <w:basedOn w:val="Normal"/>
    <w:next w:val="Normal"/>
    <w:semiHidden/>
    <w:rsid w:val="005A394F"/>
    <w:pPr>
      <w:ind w:left="1701"/>
    </w:pPr>
  </w:style>
  <w:style w:type="paragraph" w:styleId="TOC8">
    <w:name w:val="toc 8"/>
    <w:basedOn w:val="Normal"/>
    <w:next w:val="Normal"/>
    <w:semiHidden/>
    <w:rsid w:val="005A394F"/>
    <w:pPr>
      <w:ind w:left="1985"/>
    </w:pPr>
  </w:style>
  <w:style w:type="paragraph" w:styleId="TOC9">
    <w:name w:val="toc 9"/>
    <w:basedOn w:val="Normal"/>
    <w:next w:val="Normal"/>
    <w:semiHidden/>
    <w:rsid w:val="005A394F"/>
    <w:pPr>
      <w:ind w:left="2268"/>
    </w:pPr>
  </w:style>
  <w:style w:type="paragraph" w:styleId="TableofFigures">
    <w:name w:val="table of figures"/>
    <w:basedOn w:val="Normal"/>
    <w:next w:val="Normal"/>
    <w:semiHidden/>
    <w:rsid w:val="005A394F"/>
    <w:pPr>
      <w:ind w:left="567" w:hanging="567"/>
    </w:pPr>
  </w:style>
  <w:style w:type="paragraph" w:styleId="ListBullet5">
    <w:name w:val="List Bullet 5"/>
    <w:basedOn w:val="Normal"/>
    <w:rsid w:val="005A394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5A394F"/>
    <w:pPr>
      <w:ind w:firstLine="284"/>
    </w:pPr>
  </w:style>
  <w:style w:type="character" w:customStyle="1" w:styleId="BodyTextFirstIndentChar1">
    <w:name w:val="Body Text First Indent Char1"/>
    <w:link w:val="BodyTextFirstIndent"/>
    <w:rsid w:val="00E56DD3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5A394F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E56DD3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5A394F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E56DD3"/>
    <w:rPr>
      <w:rFonts w:ascii="Arial" w:hAnsi="Arial"/>
      <w:sz w:val="18"/>
      <w:szCs w:val="18"/>
    </w:rPr>
  </w:style>
  <w:style w:type="character" w:styleId="Strong">
    <w:name w:val="Strong"/>
    <w:qFormat/>
    <w:rsid w:val="005A394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A394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A394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A394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A394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A394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A394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A394F"/>
    <w:pPr>
      <w:framePr w:h="1054" w:wrap="around" w:y="5920"/>
    </w:pPr>
  </w:style>
  <w:style w:type="paragraph" w:customStyle="1" w:styleId="ReportHeading3">
    <w:name w:val="ReportHeading3"/>
    <w:basedOn w:val="ReportHeading2"/>
    <w:rsid w:val="005A394F"/>
    <w:pPr>
      <w:framePr w:h="443" w:wrap="around" w:y="8223"/>
    </w:pPr>
  </w:style>
  <w:style w:type="paragraph" w:customStyle="1" w:styleId="a">
    <w:name w:val="¢éÍ¤ÇÒ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A394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A394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A394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A394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A394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A394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uiPriority w:val="99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uiPriority w:val="99"/>
    <w:rsid w:val="00E56DD3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1">
    <w:name w:val="Body Text 3 Char1"/>
    <w:link w:val="BodyText3"/>
    <w:rsid w:val="00E56DD3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5A394F"/>
  </w:style>
  <w:style w:type="paragraph" w:customStyle="1" w:styleId="ASSETS">
    <w:name w:val="ASSETS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1">
    <w:name w:val="Body Text Indent 2 Char1"/>
    <w:link w:val="BodyTextIndent2"/>
    <w:rsid w:val="00E56DD3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56DD3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C07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 w:line="240" w:lineRule="auto"/>
      <w:ind w:right="29"/>
      <w:jc w:val="thaiDistribute"/>
    </w:pPr>
    <w:rPr>
      <w:rFonts w:ascii="Angsana New" w:hAnsi="Angsana New"/>
      <w:b/>
      <w:bCs/>
      <w:i/>
      <w:iCs/>
      <w:sz w:val="20"/>
      <w:szCs w:val="20"/>
      <w:lang w:val="en-GB"/>
    </w:rPr>
  </w:style>
  <w:style w:type="character" w:customStyle="1" w:styleId="AccPolicyHeadingChar">
    <w:name w:val="Acc Policy Heading Char"/>
    <w:link w:val="AccPolicyHeading"/>
    <w:rsid w:val="001C075D"/>
    <w:rPr>
      <w:rFonts w:ascii="Angsana New" w:hAnsi="Angsana New"/>
      <w:b/>
      <w:bCs/>
      <w:i/>
      <w:iCs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E56DD3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56DD3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E56DD3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72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728F"/>
    <w:rPr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56DD3"/>
    <w:pPr>
      <w:ind w:left="567"/>
    </w:pPr>
  </w:style>
  <w:style w:type="character" w:customStyle="1" w:styleId="AccPolicyalternativeChar">
    <w:name w:val="Acc Policy alternative Char"/>
    <w:link w:val="AccPolicyalternative"/>
    <w:rsid w:val="00E56DD3"/>
    <w:rPr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E56DD3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otnoteReference">
    <w:name w:val="footnote reference"/>
    <w:aliases w:val="fr"/>
    <w:uiPriority w:val="99"/>
    <w:rsid w:val="004E16F1"/>
    <w:rPr>
      <w:position w:val="6"/>
      <w:sz w:val="14"/>
    </w:rPr>
  </w:style>
  <w:style w:type="character" w:customStyle="1" w:styleId="EmailStyle286">
    <w:name w:val="EmailStyle286"/>
    <w:semiHidden/>
    <w:rsid w:val="004E16F1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character" w:customStyle="1" w:styleId="BodyTextIndent3Char">
    <w:name w:val="Body Text Indent 3 Char"/>
    <w:link w:val="BodyTextIndent3"/>
    <w:rsid w:val="002565CA"/>
    <w:rPr>
      <w:sz w:val="16"/>
      <w:szCs w:val="16"/>
      <w:lang w:val="en-GB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/>
      <w:jc w:val="both"/>
    </w:pPr>
    <w:rPr>
      <w:rFonts w:ascii="Times New Roman" w:hAnsi="Times New Roman"/>
      <w:spacing w:val="-2"/>
      <w:sz w:val="2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08537C"/>
    <w:rPr>
      <w:rFonts w:ascii="Angsana New" w:eastAsia="Batang" w:hAnsi="Angsana New"/>
      <w:sz w:val="28"/>
      <w:szCs w:val="28"/>
      <w:lang w:eastAsia="ko-KR"/>
    </w:rPr>
  </w:style>
  <w:style w:type="paragraph" w:customStyle="1" w:styleId="RNormal">
    <w:name w:val="RNormal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plainKPMG">
    <w:name w:val="plain KPMG"/>
    <w:aliases w:val="p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4E16F1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rsid w:val="007628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6283E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E56DD3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6283E"/>
    <w:rPr>
      <w:b/>
      <w:bCs/>
    </w:rPr>
  </w:style>
  <w:style w:type="character" w:customStyle="1" w:styleId="CommentSubjectChar">
    <w:name w:val="Comment Subject Char"/>
    <w:link w:val="CommentSubject"/>
    <w:locked/>
    <w:rsid w:val="00E56DD3"/>
    <w:rPr>
      <w:rFonts w:ascii="Arial" w:hAnsi="Arial"/>
      <w:b/>
      <w:bCs/>
    </w:rPr>
  </w:style>
  <w:style w:type="character" w:customStyle="1" w:styleId="Heading1Char1">
    <w:name w:val="Heading 1 Char1"/>
    <w:uiPriority w:val="99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E56DD3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rsid w:val="00E56DD3"/>
    <w:rPr>
      <w:sz w:val="29"/>
      <w:szCs w:val="29"/>
    </w:rPr>
  </w:style>
  <w:style w:type="character" w:customStyle="1" w:styleId="shorttext">
    <w:name w:val="short_text"/>
    <w:basedOn w:val="DefaultParagraphFont"/>
    <w:rsid w:val="00E56DD3"/>
  </w:style>
  <w:style w:type="paragraph" w:customStyle="1" w:styleId="Default">
    <w:name w:val="Default"/>
    <w:rsid w:val="00E56DD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E56D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56DD3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E56DD3"/>
    <w:rPr>
      <w:rFonts w:ascii="Book Antiqua" w:hAnsi="Book Antiqua" w:cs="Times New Roman"/>
      <w:sz w:val="22"/>
      <w:szCs w:val="22"/>
    </w:rPr>
  </w:style>
  <w:style w:type="character" w:customStyle="1" w:styleId="Heading4Char">
    <w:name w:val="Heading 4 Char"/>
    <w:locked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E56DD3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E56DD3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E56DD3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E56DD3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E56DD3"/>
    <w:rPr>
      <w:rFonts w:ascii="Arial" w:hAnsi="Arial" w:cs="Times New Roman"/>
      <w:sz w:val="18"/>
      <w:szCs w:val="18"/>
    </w:rPr>
  </w:style>
  <w:style w:type="character" w:customStyle="1" w:styleId="hps">
    <w:name w:val="hps"/>
    <w:rsid w:val="00E56DD3"/>
    <w:rPr>
      <w:rFonts w:cs="Times New Roman"/>
    </w:rPr>
  </w:style>
  <w:style w:type="character" w:customStyle="1" w:styleId="gt-icon-text1">
    <w:name w:val="gt-icon-text1"/>
    <w:rsid w:val="00E56DD3"/>
    <w:rPr>
      <w:rFonts w:cs="Times New Roman"/>
    </w:rPr>
  </w:style>
  <w:style w:type="character" w:customStyle="1" w:styleId="longtext">
    <w:name w:val="long_text"/>
    <w:rsid w:val="00E56DD3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E56DD3"/>
    <w:pPr>
      <w:ind w:left="720"/>
      <w:contextualSpacing/>
    </w:pPr>
    <w:rPr>
      <w:szCs w:val="22"/>
    </w:rPr>
  </w:style>
  <w:style w:type="character" w:customStyle="1" w:styleId="CharChar22">
    <w:name w:val="Char Char22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56DD3"/>
  </w:style>
  <w:style w:type="character" w:styleId="Emphasis">
    <w:name w:val="Emphasis"/>
    <w:uiPriority w:val="20"/>
    <w:qFormat/>
    <w:rsid w:val="00E56DD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56DD3"/>
  </w:style>
  <w:style w:type="paragraph" w:styleId="Revision">
    <w:name w:val="Revision"/>
    <w:hidden/>
    <w:uiPriority w:val="99"/>
    <w:semiHidden/>
    <w:rsid w:val="00E56DD3"/>
    <w:rPr>
      <w:rFonts w:ascii="Arial" w:hAnsi="Arial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B15C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3">
    <w:name w:val="Char Char2"/>
    <w:rsid w:val="002565CA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2565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2">
    <w:name w:val="Char Char12"/>
    <w:rsid w:val="002565CA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C206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31">
    <w:name w:val="h31"/>
    <w:rsid w:val="005A6124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A241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10">
    <w:name w:val="Char Char11"/>
    <w:rsid w:val="00152214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15221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52214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lt-edited1">
    <w:name w:val="alt-edited1"/>
    <w:rsid w:val="00152214"/>
    <w:rPr>
      <w:color w:val="4D90F0"/>
    </w:rPr>
  </w:style>
  <w:style w:type="character" w:customStyle="1" w:styleId="st">
    <w:name w:val="st"/>
    <w:basedOn w:val="DefaultParagraphFont"/>
    <w:rsid w:val="002E3A45"/>
  </w:style>
  <w:style w:type="character" w:customStyle="1" w:styleId="kno-tr-ctx">
    <w:name w:val="kno-tr-ctx"/>
    <w:basedOn w:val="DefaultParagraphFont"/>
    <w:rsid w:val="000C0CF2"/>
  </w:style>
  <w:style w:type="character" w:customStyle="1" w:styleId="blockChar">
    <w:name w:val="block Char"/>
    <w:aliases w:val="b Char"/>
    <w:basedOn w:val="DefaultParagraphFont"/>
    <w:link w:val="block"/>
    <w:locked/>
    <w:rsid w:val="009F2DD9"/>
    <w:rPr>
      <w:sz w:val="22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FD48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DB2059"/>
    <w:rPr>
      <w:rFonts w:ascii="Arial" w:hAnsi="Arial"/>
      <w:sz w:val="18"/>
      <w:szCs w:val="22"/>
    </w:rPr>
  </w:style>
  <w:style w:type="paragraph" w:customStyle="1" w:styleId="paragraph">
    <w:name w:val="paragraph"/>
    <w:basedOn w:val="Normal"/>
    <w:rsid w:val="007910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7910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49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5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0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3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3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0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60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8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4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3834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56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06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6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5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7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9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8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header" Target="header9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BDC815-ACDF-4749-B5B6-5F93EFEC0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7</Pages>
  <Words>6567</Words>
  <Characters>37438</Characters>
  <Application>Microsoft Office Word</Application>
  <DocSecurity>0</DocSecurity>
  <Lines>311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Hewlett-Packard Company</Company>
  <LinksUpToDate>false</LinksUpToDate>
  <CharactersWithSpaces>43918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creator>tadsong_h22</dc:creator>
  <cp:lastModifiedBy>Tatiya, Anucha</cp:lastModifiedBy>
  <cp:revision>2</cp:revision>
  <cp:lastPrinted>2023-05-12T04:09:00Z</cp:lastPrinted>
  <dcterms:created xsi:type="dcterms:W3CDTF">2023-05-12T06:03:00Z</dcterms:created>
  <dcterms:modified xsi:type="dcterms:W3CDTF">2023-05-12T06:03:00Z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</Properties>
</file>